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E80B8" w14:textId="77777777" w:rsidR="008B1537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DECC5A6" w14:textId="77777777" w:rsidR="008B1537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F672A9F" w14:textId="77777777" w:rsidR="008B1537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3DB143D" w14:textId="77777777" w:rsidR="008B1537" w:rsidRPr="007E119F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66A45960" w14:textId="77777777" w:rsidR="008B1537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05A352" w14:textId="77777777" w:rsidR="008B1537" w:rsidRPr="00DF23E9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ไทยเรยอน</w:t>
      </w:r>
      <w:r w:rsidRPr="00D31193">
        <w:rPr>
          <w:rFonts w:ascii="Angsana New" w:hAnsi="Angsana New"/>
          <w:b/>
          <w:bCs/>
          <w:sz w:val="52"/>
          <w:szCs w:val="52"/>
        </w:rPr>
        <w:t xml:space="preserve"> </w:t>
      </w:r>
      <w:r w:rsidRPr="00D3119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</w:p>
    <w:p w14:paraId="55576CC2" w14:textId="77777777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15F444DE" w14:textId="77777777" w:rsidR="008B1537" w:rsidRPr="00D31193" w:rsidRDefault="008B1537" w:rsidP="008B15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5702ABD3" w14:textId="77777777" w:rsidR="008B1537" w:rsidRPr="00D31193" w:rsidRDefault="008B1537" w:rsidP="008B15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C8699D1" w14:textId="77777777" w:rsidR="008B1537" w:rsidRPr="00D31193" w:rsidRDefault="008B1537" w:rsidP="008B15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8B1537" w:rsidRPr="00D31193" w:rsidSect="00C662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3500FB" w14:paraId="5CD8932C" w14:textId="77777777" w:rsidTr="00D9640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6461C7" w14:textId="5ED51830" w:rsidR="00562CEB" w:rsidRPr="003500FB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07E1DE" w14:textId="77777777" w:rsidR="00562CEB" w:rsidRPr="003500FB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170BB92" w14:textId="77777777" w:rsidR="00562CEB" w:rsidRPr="003500FB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3500FB" w14:paraId="6DE9C6B9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7B92F598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4C220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F833D9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62CEB" w:rsidRPr="003500FB" w14:paraId="5FFBFA9D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799E91" w14:textId="4DC7E54A" w:rsidR="00562CEB" w:rsidRPr="00FE0776" w:rsidRDefault="00447B28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C50827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1D69416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62CEB" w:rsidRPr="003500FB" w14:paraId="41EF5B3F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CA4514" w14:textId="0AA7C2B0" w:rsidR="00562CEB" w:rsidRPr="00FE0776" w:rsidRDefault="004D4DA4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AC90D9F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E1C622F" w14:textId="26CE092C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96407" w:rsidRPr="003500FB" w14:paraId="401A9E18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8C663E" w14:textId="78F9E4C9" w:rsidR="00D96407" w:rsidRPr="00D96407" w:rsidRDefault="00D96407" w:rsidP="00D964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3B10A6" w14:textId="77777777" w:rsidR="00D96407" w:rsidRPr="00FE0776" w:rsidRDefault="00D96407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BFA65A8" w14:textId="4895A5BC" w:rsidR="00D96407" w:rsidRPr="00FE0776" w:rsidRDefault="00D96407" w:rsidP="00465B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96407" w:rsidRPr="003500FB" w14:paraId="215DBDD3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2FE42C" w14:textId="7623C08D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514393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89A4535" w14:textId="614DE9BC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96407" w:rsidRPr="003500FB" w14:paraId="7AAEC537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480AA4" w14:textId="6D8B8C4E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CCF7E3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244EB627" w14:textId="5E99B84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96407" w:rsidRPr="003500FB" w14:paraId="72109D20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DD0C106" w14:textId="1999824B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C89C856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CD77E2E" w14:textId="470B9C48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</w:tr>
      <w:tr w:rsidR="00D96407" w:rsidRPr="003500FB" w14:paraId="64EC02ED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268BC8E" w14:textId="70854423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71644AB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C55069F" w14:textId="6EDC2136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96407" w:rsidRPr="003500FB" w14:paraId="66DF218E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4D3934DC" w14:textId="1EB84916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6ADB1F1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090321B" w14:textId="40696341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96407" w:rsidRPr="003500FB" w14:paraId="6A3D90D1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9172638" w14:textId="2C1AF4F8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821FFD2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B5FEE16" w14:textId="11018ABF" w:rsidR="00D96407" w:rsidRPr="00775C75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75C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</w:tr>
      <w:tr w:rsidR="00D96407" w:rsidRPr="003500FB" w14:paraId="35178F5A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56E97F10" w14:textId="7FB0F0B9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6BC5A2F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DCA0F5" w14:textId="00955A61" w:rsidR="00D96407" w:rsidRPr="00FE0776" w:rsidRDefault="00D96407" w:rsidP="00FE3B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077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D96407" w:rsidRPr="003500FB" w14:paraId="34FA891A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63E339F3" w14:textId="75272D95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32F958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946530" w14:textId="4F8A149D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96407" w:rsidRPr="003500FB" w14:paraId="07427ADC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6A79CD" w14:textId="31ACF8D4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CF53CD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9CEA2A5" w14:textId="4A384EB4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96407" w:rsidRPr="003500FB" w14:paraId="6B045CF8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6FFCCD" w14:textId="12A6E5E1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4204C4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2BD80D5" w14:textId="78F043DA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96407" w:rsidRPr="003500FB" w14:paraId="5D1B7347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6F7E06" w14:textId="199211C1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425D42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60085D8" w14:textId="0DE730A1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D96407" w:rsidRPr="003500FB" w14:paraId="02313E3E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A9F439" w14:textId="4126C25F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0B180D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67A6B9C2" w14:textId="34236D07" w:rsidR="00D96407" w:rsidRPr="00775C75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75C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ทุนสำรองตามกฎหมาย</w:t>
            </w:r>
          </w:p>
        </w:tc>
      </w:tr>
      <w:tr w:rsidR="00D96407" w:rsidRPr="003500FB" w14:paraId="4C36C09C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D3EEB5" w14:textId="7B3CA59B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799D26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8E9D55" w14:textId="76643D32" w:rsidR="00D96407" w:rsidRPr="00FE0776" w:rsidRDefault="00D96407" w:rsidP="00FE3B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077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96407" w:rsidRPr="003500FB" w14:paraId="461529CA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7AA7CD6" w14:textId="7B59D213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283E1B4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08768691" w14:textId="28F40E70" w:rsidR="00D96407" w:rsidRPr="00775C75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775C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D96407" w:rsidRPr="004C6CAC" w14:paraId="456F0AAD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7FF760" w14:textId="21567775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641E9EE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9B810F3" w14:textId="0155234F" w:rsidR="00D96407" w:rsidRPr="00FE0776" w:rsidRDefault="00D96407" w:rsidP="00FE3B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D96407" w:rsidRPr="00F850AE" w14:paraId="02051632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7CA0D41" w14:textId="19074628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0D6B3E79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664862D9" w14:textId="7C92A8C4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D96407" w:rsidRPr="00F850AE" w14:paraId="08EE76CE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8313D34" w14:textId="7700DA63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405C0D8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BC3FDDA" w14:textId="3526AB5F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สิทธิประโยชน์จากการส่งเสริมการลงทุน</w:t>
            </w:r>
          </w:p>
        </w:tc>
      </w:tr>
      <w:tr w:rsidR="00D96407" w:rsidRPr="00F850AE" w14:paraId="6426054C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E1A0A50" w14:textId="4A9A21ED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80A686C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6254A40A" w14:textId="00233ED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D96407" w:rsidRPr="00F850AE" w14:paraId="7E643137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F5071D0" w14:textId="24BB08D4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C2AFC27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6818117F" w14:textId="05B5DFE2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D96407" w:rsidRPr="00F850AE" w14:paraId="21B20053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4C10363" w14:textId="5AD3838A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BABE945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6D20E304" w14:textId="7ECFEC9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D96407" w:rsidRPr="00F850AE" w14:paraId="4EBC699D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4C32AF9" w14:textId="74F82B5E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E545C7D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56CEC91" w14:textId="47E17FBE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96407" w:rsidRPr="00F850AE" w14:paraId="0B70FB15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D2C9E4D" w14:textId="268638DF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3C1C9E3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6AE21B" w14:textId="31D37AA2" w:rsidR="00D96407" w:rsidRPr="00775C75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75C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D96407" w:rsidRPr="00F850AE" w14:paraId="31DD7DCA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85CFCDE" w14:textId="66BA548F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07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25D98E0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0BBECD7A" w14:textId="30791AEB" w:rsidR="00D96407" w:rsidRPr="00FE0776" w:rsidRDefault="00D96407" w:rsidP="00FE3B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07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D96407" w:rsidRPr="00F850AE" w14:paraId="2B03B187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92F7844" w14:textId="49CB24F2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257FED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2A97BEB" w14:textId="1C60D4A9" w:rsidR="00D96407" w:rsidRPr="00FE0776" w:rsidRDefault="00D96407" w:rsidP="00FE3B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6407" w:rsidRPr="00F850AE" w14:paraId="5B7BE902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89C1571" w14:textId="5A575189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EF5C1B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7AD394C" w14:textId="62DFDDD1" w:rsidR="00D96407" w:rsidRPr="004D6767" w:rsidRDefault="00D96407" w:rsidP="00FE3B1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D96407" w:rsidRPr="00F850AE" w14:paraId="71E84B17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5AF90C7" w14:textId="0849B1F2" w:rsidR="00D96407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51D099" w14:textId="77777777" w:rsidR="00D96407" w:rsidRPr="003500FB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CBC6129" w14:textId="77777777" w:rsidR="00D96407" w:rsidRDefault="00D96407" w:rsidP="00FE3B1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96407" w:rsidRPr="00F850AE" w14:paraId="09C944BF" w14:textId="77777777" w:rsidTr="00D9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0F2D8F" w14:textId="54924FAA" w:rsidR="00D96407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53A2A9" w14:textId="77777777" w:rsidR="00D96407" w:rsidRPr="003500FB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69413D2" w14:textId="79780C40" w:rsidR="00D96407" w:rsidRPr="00891863" w:rsidRDefault="00D96407" w:rsidP="00FE3B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1CEB81E4" w14:textId="77777777" w:rsidR="00C6624B" w:rsidRDefault="00C66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C9D18B2" w14:textId="37FA6B19" w:rsidR="00562CEB" w:rsidRPr="00591916" w:rsidRDefault="00562CEB" w:rsidP="007A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</w:t>
      </w:r>
      <w:r w:rsidR="0044621D">
        <w:rPr>
          <w:rFonts w:ascii="Angsana New" w:hAnsi="Angsana New" w:hint="cs"/>
          <w:sz w:val="30"/>
          <w:szCs w:val="30"/>
          <w:cs/>
        </w:rPr>
        <w:t>ิน</w:t>
      </w:r>
      <w:r w:rsidRPr="00591916">
        <w:rPr>
          <w:rFonts w:ascii="Angsana New" w:hAnsi="Angsana New"/>
          <w:sz w:val="30"/>
          <w:szCs w:val="30"/>
          <w:cs/>
        </w:rPr>
        <w:t>นี้</w:t>
      </w:r>
    </w:p>
    <w:p w14:paraId="41C93A15" w14:textId="77777777" w:rsidR="00562CEB" w:rsidRPr="00A64C6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p w14:paraId="5FC6142A" w14:textId="1F49F99D" w:rsidR="00562CEB" w:rsidRPr="00591916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Pr="0073211B">
        <w:rPr>
          <w:rFonts w:ascii="Angsana New" w:hAnsi="Angsana New"/>
          <w:sz w:val="30"/>
          <w:szCs w:val="30"/>
          <w:cs/>
        </w:rPr>
        <w:t>เมื่อ</w:t>
      </w:r>
      <w:r w:rsidRPr="009444EB">
        <w:rPr>
          <w:rFonts w:ascii="Angsana New" w:hAnsi="Angsana New"/>
          <w:sz w:val="30"/>
          <w:szCs w:val="30"/>
          <w:cs/>
        </w:rPr>
        <w:t xml:space="preserve">วันที่ </w:t>
      </w:r>
      <w:r w:rsidR="00B32C81">
        <w:rPr>
          <w:rFonts w:ascii="Angsana New" w:hAnsi="Angsana New"/>
          <w:sz w:val="30"/>
          <w:szCs w:val="30"/>
        </w:rPr>
        <w:t>27</w:t>
      </w:r>
      <w:r w:rsidR="0073211B" w:rsidRPr="009444EB">
        <w:rPr>
          <w:rFonts w:ascii="Angsana New" w:hAnsi="Angsana New" w:hint="cs"/>
          <w:sz w:val="30"/>
          <w:szCs w:val="30"/>
          <w:cs/>
        </w:rPr>
        <w:t xml:space="preserve"> </w:t>
      </w:r>
      <w:r w:rsidR="0044621D" w:rsidRPr="009444EB">
        <w:rPr>
          <w:rFonts w:ascii="Angsana New" w:hAnsi="Angsana New" w:hint="cs"/>
          <w:sz w:val="30"/>
          <w:szCs w:val="30"/>
          <w:cs/>
        </w:rPr>
        <w:t>พฤษภาคม</w:t>
      </w:r>
      <w:r w:rsidRPr="009444EB">
        <w:rPr>
          <w:rFonts w:ascii="Angsana New" w:hAnsi="Angsana New"/>
          <w:sz w:val="30"/>
          <w:szCs w:val="30"/>
          <w:cs/>
        </w:rPr>
        <w:t xml:space="preserve"> </w:t>
      </w:r>
      <w:r w:rsidR="004D4DA4" w:rsidRPr="009444EB">
        <w:rPr>
          <w:rFonts w:ascii="Angsana New" w:hAnsi="Angsana New"/>
          <w:sz w:val="30"/>
          <w:szCs w:val="30"/>
        </w:rPr>
        <w:t>256</w:t>
      </w:r>
      <w:r w:rsidR="009D3B3A">
        <w:rPr>
          <w:rFonts w:ascii="Angsana New" w:hAnsi="Angsana New"/>
          <w:sz w:val="30"/>
          <w:szCs w:val="30"/>
        </w:rPr>
        <w:t>5</w:t>
      </w:r>
    </w:p>
    <w:p w14:paraId="4D00759C" w14:textId="77777777" w:rsidR="00562CEB" w:rsidRPr="00A64C64" w:rsidRDefault="00562CEB" w:rsidP="002F44C5">
      <w:pPr>
        <w:rPr>
          <w:rFonts w:ascii="Angsana New" w:hAnsi="Angsana New"/>
          <w:sz w:val="20"/>
          <w:szCs w:val="20"/>
        </w:rPr>
      </w:pPr>
    </w:p>
    <w:p w14:paraId="25ACC029" w14:textId="77777777" w:rsidR="00562CEB" w:rsidRPr="00591916" w:rsidRDefault="00562CEB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F549A3E" w14:textId="77777777" w:rsidR="00562CEB" w:rsidRPr="00A64C64" w:rsidRDefault="00562CEB" w:rsidP="002F44C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0"/>
          <w:szCs w:val="20"/>
          <w:cs/>
        </w:rPr>
      </w:pPr>
    </w:p>
    <w:p w14:paraId="1BAE22F4" w14:textId="5BA4F260" w:rsidR="000E58B4" w:rsidRPr="00591916" w:rsidRDefault="000E58B4" w:rsidP="002F44C5">
      <w:pPr>
        <w:tabs>
          <w:tab w:val="clear" w:pos="454"/>
          <w:tab w:val="clear" w:pos="907"/>
          <w:tab w:val="left" w:pos="540"/>
          <w:tab w:val="left" w:pos="900"/>
        </w:tabs>
        <w:ind w:left="530"/>
        <w:jc w:val="thaiDistribute"/>
        <w:rPr>
          <w:rFonts w:ascii="Angsana New" w:hAnsi="Angsana New"/>
          <w:spacing w:val="-3"/>
          <w:sz w:val="30"/>
          <w:szCs w:val="30"/>
        </w:rPr>
      </w:pPr>
      <w:r w:rsidRPr="00591916">
        <w:rPr>
          <w:rFonts w:ascii="Angsana New" w:hAnsi="Angsana New"/>
          <w:spacing w:val="-6"/>
          <w:sz w:val="30"/>
          <w:szCs w:val="30"/>
          <w:cs/>
        </w:rPr>
        <w:t>บริษัท ไทยเรยอน จำกัด (มหาชน) (</w:t>
      </w:r>
      <w:r w:rsidRPr="00591916">
        <w:rPr>
          <w:rFonts w:ascii="Angsana New" w:hAnsi="Angsana New"/>
          <w:spacing w:val="-6"/>
          <w:sz w:val="30"/>
          <w:szCs w:val="30"/>
        </w:rPr>
        <w:t>“</w:t>
      </w:r>
      <w:r w:rsidRPr="00591916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591916">
        <w:rPr>
          <w:rFonts w:ascii="Angsana New" w:hAnsi="Angsana New"/>
          <w:spacing w:val="-6"/>
          <w:sz w:val="30"/>
          <w:szCs w:val="30"/>
        </w:rPr>
        <w:t>”</w:t>
      </w:r>
      <w:r w:rsidRPr="00591916">
        <w:rPr>
          <w:rFonts w:ascii="Angsana New" w:hAnsi="Angsana New"/>
          <w:spacing w:val="-6"/>
          <w:sz w:val="30"/>
          <w:szCs w:val="30"/>
          <w:cs/>
        </w:rPr>
        <w:t>) เป็นบริษัทมหาชนซึ่งจัดตั้งและมีภูมิลำเนาในประเทศไทย</w:t>
      </w:r>
      <w:r w:rsidRPr="00591916">
        <w:rPr>
          <w:rFonts w:ascii="Angsana New" w:hAnsi="Angsana New"/>
          <w:sz w:val="30"/>
          <w:szCs w:val="30"/>
          <w:cs/>
        </w:rPr>
        <w:t xml:space="preserve"> บริษัทดำเนินธุรกิจหลักในการผลิตเส้นใยประดิษฐ์เรยอนและเกลือโซเดียมซัลเฟตจำหน่าย </w:t>
      </w:r>
      <w:r w:rsidRPr="00591916">
        <w:rPr>
          <w:rFonts w:ascii="Angsana New" w:hAnsi="Angsana New"/>
          <w:spacing w:val="-3"/>
          <w:sz w:val="30"/>
          <w:szCs w:val="30"/>
          <w:cs/>
        </w:rPr>
        <w:t xml:space="preserve">ทั้งภายในประเทศและต่างประเทศ </w:t>
      </w:r>
      <w:r w:rsidR="007F2182">
        <w:rPr>
          <w:rFonts w:ascii="Angsana New" w:hAnsi="Angsana New"/>
          <w:spacing w:val="-3"/>
          <w:sz w:val="30"/>
          <w:szCs w:val="30"/>
          <w:cs/>
        </w:rPr>
        <w:br/>
      </w:r>
      <w:r w:rsidRPr="00591916">
        <w:rPr>
          <w:rFonts w:ascii="Angsana New" w:hAnsi="Angsana New"/>
          <w:spacing w:val="-3"/>
          <w:sz w:val="30"/>
          <w:szCs w:val="30"/>
          <w:cs/>
        </w:rPr>
        <w:t>ที่อยู่ตามที่จดทะเบียนของสำนักงาน</w:t>
      </w:r>
      <w:r w:rsidR="00CB1BCF">
        <w:rPr>
          <w:rFonts w:ascii="Angsana New" w:hAnsi="Angsana New" w:hint="cs"/>
          <w:spacing w:val="-3"/>
          <w:sz w:val="30"/>
          <w:szCs w:val="30"/>
          <w:cs/>
        </w:rPr>
        <w:t>ใหญ่</w:t>
      </w:r>
      <w:r w:rsidRPr="00591916">
        <w:rPr>
          <w:rFonts w:ascii="Angsana New" w:hAnsi="Angsana New"/>
          <w:spacing w:val="-3"/>
          <w:sz w:val="30"/>
          <w:szCs w:val="30"/>
          <w:cs/>
        </w:rPr>
        <w:t>และโรงงานของบริษัทมีดังนี้</w:t>
      </w:r>
    </w:p>
    <w:p w14:paraId="027FA9CF" w14:textId="77777777" w:rsidR="002F44C5" w:rsidRPr="00A64C64" w:rsidRDefault="002F44C5" w:rsidP="002F44C5">
      <w:pPr>
        <w:tabs>
          <w:tab w:val="clear" w:pos="454"/>
          <w:tab w:val="clear" w:pos="907"/>
          <w:tab w:val="left" w:pos="540"/>
          <w:tab w:val="left" w:pos="900"/>
        </w:tabs>
        <w:ind w:left="53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6A22264" w14:textId="755BF894" w:rsidR="000E58B4" w:rsidRPr="00591916" w:rsidRDefault="000E58B4" w:rsidP="00CB1BCF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810"/>
          <w:tab w:val="left" w:pos="1800"/>
        </w:tabs>
        <w:ind w:left="1890" w:right="-72" w:hanging="189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ab/>
        <w:t>สำนักงาน</w:t>
      </w:r>
      <w:r w:rsidR="00CB1BCF">
        <w:rPr>
          <w:rFonts w:ascii="Angsana New" w:hAnsi="Angsana New" w:hint="cs"/>
          <w:sz w:val="30"/>
          <w:szCs w:val="30"/>
          <w:cs/>
        </w:rPr>
        <w:t>ใหญ่</w:t>
      </w:r>
      <w:r w:rsidRPr="00591916">
        <w:rPr>
          <w:rFonts w:ascii="Angsana New" w:hAnsi="Angsana New"/>
          <w:sz w:val="30"/>
          <w:szCs w:val="30"/>
          <w:cs/>
        </w:rPr>
        <w:tab/>
      </w:r>
      <w:r w:rsidR="00CB1BCF">
        <w:rPr>
          <w:rFonts w:ascii="Angsana New" w:hAnsi="Angsana New" w:hint="cs"/>
          <w:sz w:val="30"/>
          <w:szCs w:val="30"/>
          <w:cs/>
        </w:rPr>
        <w:t xml:space="preserve">  </w:t>
      </w:r>
      <w:r w:rsidR="004D4DA4" w:rsidRPr="004D4DA4">
        <w:rPr>
          <w:rFonts w:ascii="Angsana New" w:hAnsi="Angsana New"/>
          <w:sz w:val="30"/>
          <w:szCs w:val="30"/>
        </w:rPr>
        <w:t>888</w:t>
      </w:r>
      <w:r w:rsidRPr="00591916">
        <w:rPr>
          <w:rFonts w:ascii="Angsana New" w:hAnsi="Angsana New"/>
          <w:sz w:val="30"/>
          <w:szCs w:val="30"/>
        </w:rPr>
        <w:t>/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4D4DA4" w:rsidRPr="004D4DA4">
        <w:rPr>
          <w:rFonts w:ascii="Angsana New" w:hAnsi="Angsana New"/>
          <w:sz w:val="30"/>
          <w:szCs w:val="30"/>
        </w:rPr>
        <w:t>60</w:t>
      </w:r>
      <w:r w:rsidRPr="00591916">
        <w:rPr>
          <w:rFonts w:ascii="Angsana New" w:hAnsi="Angsana New"/>
          <w:sz w:val="30"/>
          <w:szCs w:val="30"/>
        </w:rPr>
        <w:t>-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Pr="00591916">
        <w:rPr>
          <w:rFonts w:ascii="Angsana New" w:hAnsi="Angsana New"/>
          <w:sz w:val="30"/>
          <w:szCs w:val="30"/>
          <w:cs/>
        </w:rPr>
        <w:t xml:space="preserve"> อาคารมหาทุนพลาซ่า ชั้น 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4D4DA4" w:rsidRPr="004D4DA4">
        <w:rPr>
          <w:rFonts w:ascii="Angsana New" w:hAnsi="Angsana New"/>
          <w:sz w:val="30"/>
          <w:szCs w:val="30"/>
        </w:rPr>
        <w:t>6</w:t>
      </w:r>
      <w:r w:rsidRPr="00591916">
        <w:rPr>
          <w:rFonts w:ascii="Angsana New" w:hAnsi="Angsana New"/>
          <w:sz w:val="30"/>
          <w:szCs w:val="30"/>
          <w:cs/>
        </w:rPr>
        <w:t xml:space="preserve"> ถนนเพลินจิต แขวงลุมพินี เขตปทุมวัน กรุงเทพมหานคร</w:t>
      </w:r>
    </w:p>
    <w:p w14:paraId="450E5F60" w14:textId="40C485FC" w:rsidR="000E58B4" w:rsidRPr="00591916" w:rsidRDefault="000E58B4" w:rsidP="002F44C5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720"/>
          <w:tab w:val="left" w:pos="1800"/>
          <w:tab w:val="left" w:pos="1890"/>
        </w:tabs>
        <w:ind w:left="1890" w:hanging="189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ab/>
        <w:t xml:space="preserve">โรงงาน 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2F44C5" w:rsidRPr="00591916">
        <w:rPr>
          <w:rFonts w:ascii="Angsana New" w:hAnsi="Angsana New"/>
          <w:sz w:val="30"/>
          <w:szCs w:val="30"/>
        </w:rPr>
        <w:t xml:space="preserve"> </w:t>
      </w:r>
      <w:r w:rsidRPr="00591916">
        <w:rPr>
          <w:rFonts w:ascii="Angsana New" w:hAnsi="Angsana New"/>
          <w:sz w:val="30"/>
          <w:szCs w:val="30"/>
          <w:cs/>
        </w:rPr>
        <w:tab/>
      </w:r>
      <w:r w:rsidR="00CB1BCF">
        <w:rPr>
          <w:rFonts w:ascii="Angsana New" w:hAnsi="Angsana New" w:hint="cs"/>
          <w:sz w:val="30"/>
          <w:szCs w:val="30"/>
          <w:cs/>
        </w:rPr>
        <w:t xml:space="preserve">  </w:t>
      </w:r>
      <w:r w:rsidR="00447B28" w:rsidRPr="00447B28">
        <w:rPr>
          <w:rFonts w:ascii="Angsana New" w:hAnsi="Angsana New"/>
          <w:sz w:val="30"/>
          <w:szCs w:val="30"/>
        </w:rPr>
        <w:t>3</w:t>
      </w:r>
      <w:r w:rsidR="004D4DA4" w:rsidRPr="004D4DA4">
        <w:rPr>
          <w:rFonts w:ascii="Angsana New" w:hAnsi="Angsana New"/>
          <w:sz w:val="30"/>
          <w:szCs w:val="30"/>
        </w:rPr>
        <w:t>6</w:t>
      </w:r>
      <w:r w:rsidRPr="00591916">
        <w:rPr>
          <w:rFonts w:ascii="Angsana New" w:hAnsi="Angsana New"/>
          <w:sz w:val="30"/>
          <w:szCs w:val="30"/>
          <w:cs/>
        </w:rPr>
        <w:t xml:space="preserve"> หมู่ที่ </w:t>
      </w:r>
      <w:r w:rsidR="004D4DA4" w:rsidRPr="004D4DA4">
        <w:rPr>
          <w:rFonts w:ascii="Angsana New" w:hAnsi="Angsana New"/>
          <w:sz w:val="30"/>
          <w:szCs w:val="30"/>
        </w:rPr>
        <w:t>2</w:t>
      </w:r>
      <w:r w:rsidRPr="00591916">
        <w:rPr>
          <w:rFonts w:ascii="Angsana New" w:hAnsi="Angsana New"/>
          <w:sz w:val="30"/>
          <w:szCs w:val="30"/>
          <w:cs/>
        </w:rPr>
        <w:t xml:space="preserve"> ถนนอยุธยา-อ่างทอง ตำบลโพสะ อำเภอเมือง จังหวัดอ่างทอง</w:t>
      </w:r>
    </w:p>
    <w:p w14:paraId="536DB8D2" w14:textId="2AEB41E8" w:rsidR="007D4552" w:rsidRPr="00591916" w:rsidRDefault="000E58B4" w:rsidP="002F44C5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1800"/>
          <w:tab w:val="left" w:pos="1890"/>
        </w:tabs>
        <w:ind w:left="1890" w:hanging="189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ab/>
        <w:t xml:space="preserve">โรงงาน </w:t>
      </w:r>
      <w:r w:rsidR="004D4DA4" w:rsidRPr="004D4DA4">
        <w:rPr>
          <w:rFonts w:ascii="Angsana New" w:hAnsi="Angsana New"/>
          <w:sz w:val="30"/>
          <w:szCs w:val="30"/>
        </w:rPr>
        <w:t>2</w:t>
      </w:r>
      <w:r w:rsidR="002F44C5" w:rsidRPr="00591916">
        <w:rPr>
          <w:rFonts w:ascii="Angsana New" w:hAnsi="Angsana New"/>
          <w:sz w:val="30"/>
          <w:szCs w:val="30"/>
        </w:rPr>
        <w:t xml:space="preserve"> </w:t>
      </w:r>
      <w:r w:rsidRPr="00591916">
        <w:rPr>
          <w:rFonts w:ascii="Angsana New" w:hAnsi="Angsana New"/>
          <w:sz w:val="30"/>
          <w:szCs w:val="30"/>
          <w:cs/>
        </w:rPr>
        <w:tab/>
      </w:r>
      <w:r w:rsidR="00CB1BCF">
        <w:rPr>
          <w:rFonts w:ascii="Angsana New" w:hAnsi="Angsana New" w:hint="cs"/>
          <w:sz w:val="30"/>
          <w:szCs w:val="30"/>
          <w:cs/>
        </w:rPr>
        <w:t xml:space="preserve">  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4D4DA4" w:rsidRPr="004D4DA4">
        <w:rPr>
          <w:rFonts w:ascii="Angsana New" w:hAnsi="Angsana New"/>
          <w:sz w:val="30"/>
          <w:szCs w:val="30"/>
        </w:rPr>
        <w:t>9</w:t>
      </w:r>
      <w:r w:rsidRPr="00591916">
        <w:rPr>
          <w:rFonts w:ascii="Angsana New" w:hAnsi="Angsana New"/>
          <w:sz w:val="30"/>
          <w:szCs w:val="30"/>
          <w:cs/>
        </w:rPr>
        <w:t xml:space="preserve"> หมู่ที่ </w:t>
      </w:r>
      <w:r w:rsidR="004D4DA4" w:rsidRPr="004D4DA4">
        <w:rPr>
          <w:rFonts w:ascii="Angsana New" w:hAnsi="Angsana New"/>
          <w:sz w:val="30"/>
          <w:szCs w:val="30"/>
        </w:rPr>
        <w:t>7</w:t>
      </w:r>
      <w:r w:rsidRPr="00591916">
        <w:rPr>
          <w:rFonts w:ascii="Angsana New" w:hAnsi="Angsana New"/>
          <w:sz w:val="30"/>
          <w:szCs w:val="30"/>
          <w:cs/>
        </w:rPr>
        <w:t xml:space="preserve"> ถนนหนองปลากะดี่ ตำบลหนองปลาหมอ อำเภอหนองแค จังหวัดสระบุรี</w:t>
      </w:r>
    </w:p>
    <w:p w14:paraId="33582D0D" w14:textId="77777777" w:rsidR="00A70958" w:rsidRPr="00A64C64" w:rsidRDefault="00A70958" w:rsidP="002F44C5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1800"/>
          <w:tab w:val="left" w:pos="1890"/>
        </w:tabs>
        <w:ind w:left="1890" w:hanging="1890"/>
        <w:rPr>
          <w:rFonts w:ascii="Angsana New" w:hAnsi="Angsana New"/>
          <w:sz w:val="20"/>
          <w:szCs w:val="20"/>
        </w:rPr>
      </w:pPr>
    </w:p>
    <w:p w14:paraId="58C5209D" w14:textId="158CDED3" w:rsidR="00562CEB" w:rsidRPr="00591916" w:rsidRDefault="00562CEB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91916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1D811F86" w14:textId="77777777" w:rsidR="00562CEB" w:rsidRPr="00A64C64" w:rsidRDefault="00562CEB" w:rsidP="002F4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DBFA4E6" w14:textId="0B268BD3" w:rsidR="005B21C1" w:rsidRDefault="009D3B3A" w:rsidP="009D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B3A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9D3B3A">
        <w:rPr>
          <w:rFonts w:ascii="Angsana New" w:hAnsi="Angsana New"/>
          <w:sz w:val="30"/>
          <w:szCs w:val="30"/>
        </w:rPr>
        <w:t xml:space="preserve">                       </w:t>
      </w:r>
      <w:r w:rsidRPr="009D3B3A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br/>
      </w:r>
      <w:r w:rsidRPr="009D3B3A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9D3B3A">
        <w:rPr>
          <w:rFonts w:ascii="Angsana New" w:hAnsi="Angsana New" w:hint="cs"/>
          <w:sz w:val="30"/>
          <w:szCs w:val="30"/>
          <w:cs/>
        </w:rPr>
        <w:t xml:space="preserve"> </w:t>
      </w:r>
      <w:r w:rsidRPr="009D3B3A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Pr="009D3B3A">
        <w:rPr>
          <w:rFonts w:ascii="Angsana New" w:hAnsi="Angsana New" w:hint="cs"/>
          <w:sz w:val="30"/>
          <w:szCs w:val="30"/>
          <w:cs/>
        </w:rPr>
        <w:t>เปิดเผยใน</w:t>
      </w:r>
      <w:r w:rsidRPr="00532808">
        <w:rPr>
          <w:rFonts w:ascii="Angsana New" w:hAnsi="Angsana New" w:hint="cs"/>
          <w:sz w:val="30"/>
          <w:szCs w:val="30"/>
          <w:cs/>
        </w:rPr>
        <w:t>หมายเหตุ</w:t>
      </w:r>
      <w:r w:rsidR="00532808" w:rsidRPr="00532808">
        <w:rPr>
          <w:rFonts w:ascii="Angsana New" w:hAnsi="Angsana New" w:hint="cs"/>
          <w:sz w:val="30"/>
          <w:szCs w:val="30"/>
          <w:cs/>
        </w:rPr>
        <w:t xml:space="preserve">ข้อ </w:t>
      </w:r>
      <w:r w:rsidR="00532808" w:rsidRPr="00532808">
        <w:rPr>
          <w:rFonts w:ascii="Angsana New" w:hAnsi="Angsana New"/>
          <w:sz w:val="30"/>
          <w:szCs w:val="30"/>
        </w:rPr>
        <w:t>3</w:t>
      </w:r>
      <w:r w:rsidR="00532808">
        <w:rPr>
          <w:rFonts w:ascii="Angsana New" w:hAnsi="Angsana New"/>
          <w:sz w:val="30"/>
          <w:szCs w:val="30"/>
        </w:rPr>
        <w:t xml:space="preserve"> </w:t>
      </w:r>
      <w:r w:rsidRPr="009D3B3A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9721D01" w14:textId="19CF7A5F" w:rsidR="009D3B3A" w:rsidRDefault="009D3B3A" w:rsidP="009D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7963B2B" w14:textId="395A5AD4" w:rsidR="009D3B3A" w:rsidRPr="00632752" w:rsidRDefault="009D3B3A" w:rsidP="009D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B3A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ที่ใช้วิธีส่วนได้เสีย</w:t>
      </w:r>
      <w:r w:rsidRPr="009D3B3A">
        <w:rPr>
          <w:rFonts w:ascii="Angsana New" w:hAnsi="Angsana New"/>
          <w:sz w:val="30"/>
          <w:szCs w:val="30"/>
          <w:cs/>
        </w:rPr>
        <w:t>ประกอบด้วยงบการเงินของบริษัทและส่วนได้เสียของบริษัทในบริษัทร่วมและการร่วมค้า</w:t>
      </w:r>
      <w:r w:rsidRPr="009D3B3A">
        <w:rPr>
          <w:rFonts w:ascii="Angsana New" w:hAnsi="Angsana New" w:hint="cs"/>
          <w:sz w:val="30"/>
          <w:szCs w:val="30"/>
          <w:cs/>
        </w:rPr>
        <w:t xml:space="preserve"> </w:t>
      </w:r>
      <w:r w:rsidRPr="009D3B3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9D3B3A">
        <w:rPr>
          <w:rFonts w:ascii="Angsana New" w:hAnsi="Angsana New"/>
          <w:sz w:val="30"/>
          <w:szCs w:val="30"/>
        </w:rPr>
        <w:t xml:space="preserve"> </w:t>
      </w:r>
      <w:r w:rsidRPr="009D3B3A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</w:t>
      </w:r>
      <w:r w:rsidR="000E3A6B">
        <w:rPr>
          <w:rFonts w:ascii="Angsana New" w:hAnsi="Angsana New" w:hint="cs"/>
          <w:sz w:val="30"/>
          <w:szCs w:val="30"/>
          <w:cs/>
        </w:rPr>
        <w:t>ง</w:t>
      </w:r>
      <w:r w:rsidRPr="009D3B3A">
        <w:rPr>
          <w:rFonts w:ascii="Angsana New" w:hAnsi="Angsana New"/>
          <w:sz w:val="30"/>
          <w:szCs w:val="30"/>
          <w:cs/>
        </w:rPr>
        <w:t>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</w:t>
      </w:r>
      <w:r w:rsidRPr="00532808">
        <w:rPr>
          <w:rFonts w:ascii="Angsana New" w:hAnsi="Angsana New"/>
          <w:sz w:val="30"/>
          <w:szCs w:val="30"/>
          <w:cs/>
        </w:rPr>
        <w:t>หมายเหตุ</w:t>
      </w:r>
      <w:r w:rsidR="00532808" w:rsidRPr="00532808">
        <w:rPr>
          <w:rFonts w:ascii="Angsana New" w:hAnsi="Angsana New" w:hint="cs"/>
          <w:sz w:val="30"/>
          <w:szCs w:val="30"/>
          <w:cs/>
        </w:rPr>
        <w:t xml:space="preserve">ข้อ </w:t>
      </w:r>
      <w:r w:rsidR="00532808" w:rsidRPr="00532808">
        <w:rPr>
          <w:rFonts w:ascii="Angsana New" w:hAnsi="Angsana New"/>
          <w:sz w:val="30"/>
          <w:szCs w:val="30"/>
        </w:rPr>
        <w:t xml:space="preserve">3 </w:t>
      </w:r>
      <w:r w:rsidRPr="00532808">
        <w:rPr>
          <w:rFonts w:ascii="Angsana New" w:hAnsi="Angsana New"/>
          <w:sz w:val="30"/>
          <w:szCs w:val="30"/>
          <w:cs/>
        </w:rPr>
        <w:t>จะได้รับ</w:t>
      </w:r>
      <w:r w:rsidRPr="009D3B3A">
        <w:rPr>
          <w:rFonts w:ascii="Angsana New" w:hAnsi="Angsana New"/>
          <w:sz w:val="30"/>
          <w:szCs w:val="30"/>
          <w:cs/>
        </w:rPr>
        <w:t>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9D3B3A">
        <w:rPr>
          <w:rFonts w:ascii="Angsana New" w:hAnsi="Angsana New" w:hint="cs"/>
          <w:sz w:val="30"/>
          <w:szCs w:val="30"/>
          <w:cs/>
        </w:rPr>
        <w:t>ไป</w:t>
      </w:r>
    </w:p>
    <w:p w14:paraId="0FA1F0E5" w14:textId="52A33A96" w:rsidR="005B21C1" w:rsidRPr="00BE2783" w:rsidRDefault="005B21C1" w:rsidP="005B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05CBD69" w14:textId="77777777" w:rsidR="00BE2783" w:rsidRDefault="00BE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  <w:lang w:val="en-GB"/>
        </w:rPr>
      </w:pPr>
      <w:r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br w:type="page"/>
      </w:r>
    </w:p>
    <w:p w14:paraId="0CD9AB51" w14:textId="5E2B5334" w:rsidR="00F14808" w:rsidRDefault="009C5A2C" w:rsidP="003115F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632752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3F23E0A3" w14:textId="77777777" w:rsidR="003115F4" w:rsidRPr="004D6767" w:rsidRDefault="003115F4" w:rsidP="00311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5629D17F" w14:textId="3E78B382" w:rsidR="00F14808" w:rsidRPr="00313D7C" w:rsidRDefault="00F14808" w:rsidP="008B1537">
      <w:pPr>
        <w:pStyle w:val="Heading8"/>
        <w:numPr>
          <w:ilvl w:val="1"/>
          <w:numId w:val="19"/>
        </w:numPr>
        <w:spacing w:line="240" w:lineRule="atLeast"/>
        <w:ind w:left="540" w:right="63" w:hanging="54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313D7C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เกณฑ์</w:t>
      </w:r>
      <w:r w:rsidR="00874435" w:rsidRPr="00313D7C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การบัญชีของเงินลงทุนในบริษัทร่วมและการร่วมค้า</w:t>
      </w:r>
    </w:p>
    <w:p w14:paraId="1D56CD1B" w14:textId="77777777" w:rsidR="00F14808" w:rsidRPr="004D6767" w:rsidRDefault="00F14808" w:rsidP="00F14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61DF8306" w14:textId="58262D50" w:rsidR="00F14808" w:rsidRPr="00A92F91" w:rsidRDefault="00A92F91" w:rsidP="00F14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  <w:r w:rsidRPr="00D2420A">
        <w:rPr>
          <w:rFonts w:ascii="Angsana New" w:eastAsia="Times New Roman" w:hAnsi="Angsana New" w:hint="cs"/>
          <w:sz w:val="30"/>
          <w:szCs w:val="30"/>
          <w:cs/>
        </w:rPr>
        <w:t>งบ</w:t>
      </w:r>
      <w:r w:rsidRPr="00932053">
        <w:rPr>
          <w:rFonts w:ascii="Angsana New" w:eastAsia="Times New Roman" w:hAnsi="Angsana New" w:hint="cs"/>
          <w:sz w:val="30"/>
          <w:szCs w:val="30"/>
          <w:cs/>
        </w:rPr>
        <w:t>การเงิน</w:t>
      </w:r>
      <w:r w:rsidR="00932053" w:rsidRPr="00932053">
        <w:rPr>
          <w:rFonts w:ascii="Angsana New" w:eastAsia="Times New Roman" w:hAnsi="Angsana New" w:hint="cs"/>
          <w:sz w:val="30"/>
          <w:szCs w:val="30"/>
          <w:cs/>
        </w:rPr>
        <w:t>ที่</w:t>
      </w:r>
      <w:r w:rsidR="00932053" w:rsidRPr="00932053">
        <w:rPr>
          <w:rFonts w:ascii="Angsana New" w:hAnsi="Angsana New" w:hint="cs"/>
          <w:sz w:val="30"/>
          <w:szCs w:val="30"/>
          <w:cs/>
        </w:rPr>
        <w:t>แสดงเงินลงทุนตามวิธีส่วนได้เสีย</w:t>
      </w:r>
      <w:r w:rsidRPr="00932053">
        <w:rPr>
          <w:rFonts w:ascii="Angsana New" w:eastAsia="Times New Roman" w:hAnsi="Angsana New" w:hint="cs"/>
          <w:sz w:val="30"/>
          <w:szCs w:val="30"/>
          <w:cs/>
        </w:rPr>
        <w:t>ประกอบด้วย</w:t>
      </w:r>
      <w:r w:rsidRPr="00D2420A">
        <w:rPr>
          <w:rFonts w:ascii="Angsana New" w:eastAsia="Times New Roman" w:hAnsi="Angsana New" w:hint="cs"/>
          <w:sz w:val="30"/>
          <w:szCs w:val="30"/>
          <w:cs/>
        </w:rPr>
        <w:t>ส่วนได้เสียของบริษัทร่วมและการร่วมค้า</w:t>
      </w:r>
    </w:p>
    <w:p w14:paraId="733A4105" w14:textId="1C591FCA" w:rsidR="00584478" w:rsidRPr="004D6767" w:rsidRDefault="0058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24"/>
          <w:szCs w:val="24"/>
        </w:rPr>
      </w:pPr>
    </w:p>
    <w:p w14:paraId="7346C918" w14:textId="33034B1E" w:rsidR="002F0E01" w:rsidRPr="00632752" w:rsidRDefault="002F0E01" w:rsidP="002F0E01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32752">
        <w:rPr>
          <w:rFonts w:ascii="Angsana New" w:eastAsia="Times New Roman" w:hAnsi="Angsana New" w:hint="cs"/>
          <w:sz w:val="30"/>
          <w:szCs w:val="30"/>
          <w:cs/>
        </w:rPr>
        <w:t>บริษัทร่วมเป็นกิจการที่</w:t>
      </w:r>
      <w:r w:rsidR="0069293D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632752">
        <w:rPr>
          <w:rFonts w:ascii="Angsana New" w:eastAsia="Times New Roman" w:hAnsi="Angsana New" w:hint="cs"/>
          <w:sz w:val="30"/>
          <w:szCs w:val="30"/>
          <w:cs/>
        </w:rPr>
        <w:t>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</w:t>
      </w:r>
      <w:r w:rsidR="000734F8">
        <w:rPr>
          <w:rFonts w:ascii="Angsana New" w:eastAsia="Times New Roman" w:hAnsi="Angsana New" w:hint="cs"/>
          <w:sz w:val="30"/>
          <w:szCs w:val="30"/>
          <w:cs/>
        </w:rPr>
        <w:t>ร่วม</w:t>
      </w:r>
      <w:r w:rsidRPr="00632752">
        <w:rPr>
          <w:rFonts w:ascii="Angsana New" w:eastAsia="Times New Roman" w:hAnsi="Angsana New" w:hint="cs"/>
          <w:sz w:val="30"/>
          <w:szCs w:val="30"/>
          <w:cs/>
        </w:rPr>
        <w:t>ในนโยบายดังกล่าว การร่วมค้าเป็นการร่วมการงานที่</w:t>
      </w:r>
      <w:r w:rsidR="0069293D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632752">
        <w:rPr>
          <w:rFonts w:ascii="Angsana New" w:eastAsia="Times New Roman" w:hAnsi="Angsana New" w:hint="cs"/>
          <w:sz w:val="30"/>
          <w:szCs w:val="30"/>
          <w:cs/>
        </w:rPr>
        <w:t>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97CFFB0" w14:textId="77777777" w:rsidR="002F0E01" w:rsidRPr="004D6767" w:rsidRDefault="002F0E01" w:rsidP="002F0E01">
      <w:pPr>
        <w:pStyle w:val="BodyText2"/>
        <w:spacing w:line="240" w:lineRule="atLeast"/>
        <w:ind w:left="540" w:right="47"/>
        <w:jc w:val="thaiDistribute"/>
        <w:rPr>
          <w:rFonts w:eastAsia="Times New Roman"/>
          <w:i/>
          <w:iCs/>
          <w:sz w:val="24"/>
          <w:szCs w:val="24"/>
          <w:cs/>
          <w:lang w:val="en-US"/>
        </w:rPr>
      </w:pPr>
    </w:p>
    <w:p w14:paraId="6AEEFAAA" w14:textId="2B52F63C" w:rsidR="00570012" w:rsidRDefault="0069293D" w:rsidP="00D37EBC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2F0E01" w:rsidRPr="00632752">
        <w:rPr>
          <w:rFonts w:ascii="Angsana New" w:eastAsia="Times New Roman" w:hAnsi="Angsana New" w:hint="cs"/>
          <w:sz w:val="30"/>
          <w:szCs w:val="30"/>
          <w:cs/>
        </w:rPr>
        <w:t>รับรู้เงินลงทุนในบริษัทร่วม</w:t>
      </w:r>
      <w:r w:rsidR="002F0E01" w:rsidRPr="00E651ED">
        <w:rPr>
          <w:rFonts w:ascii="Angsana New" w:eastAsia="Times New Roman" w:hAnsi="Angsana New" w:hint="cs"/>
          <w:sz w:val="30"/>
          <w:szCs w:val="30"/>
          <w:cs/>
        </w:rPr>
        <w:t>และการร่วมค้า</w:t>
      </w:r>
      <w:r w:rsidR="002F0E01" w:rsidRPr="00632752">
        <w:rPr>
          <w:rFonts w:ascii="Angsana New" w:eastAsia="Times New Roman" w:hAnsi="Angsana New" w:hint="cs"/>
          <w:sz w:val="30"/>
          <w:szCs w:val="30"/>
          <w:cs/>
        </w:rPr>
        <w:t xml:space="preserve">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570012" w:rsidRPr="00A553A2">
        <w:rPr>
          <w:rFonts w:asciiTheme="majorBidi" w:hAnsiTheme="majorBidi" w:cstheme="majorBidi" w:hint="cs"/>
          <w:sz w:val="30"/>
          <w:szCs w:val="30"/>
          <w:cs/>
        </w:rPr>
        <w:t>เงินปันผลรับ</w:t>
      </w:r>
      <w:r w:rsidR="00570012" w:rsidRPr="004A3E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F0E01" w:rsidRPr="00632752">
        <w:rPr>
          <w:rFonts w:ascii="Angsana New" w:eastAsia="Times New Roman" w:hAnsi="Angsana New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2F0E01" w:rsidRPr="00632752">
        <w:rPr>
          <w:rFonts w:ascii="Angsana New" w:eastAsia="Times New Roman" w:hAnsi="Angsana New" w:hint="cs"/>
          <w:sz w:val="30"/>
          <w:szCs w:val="30"/>
          <w:cs/>
        </w:rPr>
        <w:t xml:space="preserve"> จะถูกบันทึกในงบการเงิน</w:t>
      </w:r>
      <w:r w:rsidR="000734F8" w:rsidRPr="00932053">
        <w:rPr>
          <w:rFonts w:ascii="Angsana New" w:eastAsia="Times New Roman" w:hAnsi="Angsana New" w:hint="cs"/>
          <w:sz w:val="30"/>
          <w:szCs w:val="30"/>
          <w:cs/>
        </w:rPr>
        <w:t>ที่</w:t>
      </w:r>
      <w:r w:rsidR="000734F8" w:rsidRPr="00932053">
        <w:rPr>
          <w:rFonts w:ascii="Angsana New" w:hAnsi="Angsana New" w:hint="cs"/>
          <w:sz w:val="30"/>
          <w:szCs w:val="30"/>
          <w:cs/>
        </w:rPr>
        <w:t>แสดงเงินลงทุนตามวิธีส่วนได้เสีย</w:t>
      </w:r>
      <w:r w:rsidR="002F0E01" w:rsidRPr="000734F8">
        <w:rPr>
          <w:rFonts w:ascii="Angsana New" w:eastAsia="Times New Roman" w:hAnsi="Angsana New" w:hint="cs"/>
          <w:sz w:val="30"/>
          <w:szCs w:val="30"/>
          <w:cs/>
        </w:rPr>
        <w:t>จนถึงวั</w:t>
      </w:r>
      <w:r w:rsidR="002F0E01" w:rsidRPr="00632752">
        <w:rPr>
          <w:rFonts w:ascii="Angsana New" w:eastAsia="Times New Roman" w:hAnsi="Angsana New" w:hint="cs"/>
          <w:sz w:val="30"/>
          <w:szCs w:val="30"/>
          <w:cs/>
        </w:rPr>
        <w:t>นที่ความมีอิทธิพลอย่างมีนัยสำคัญ</w:t>
      </w:r>
      <w:r w:rsidR="00037499" w:rsidRPr="0063275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F0E01" w:rsidRPr="00632752">
        <w:rPr>
          <w:rFonts w:ascii="Angsana New" w:eastAsia="Times New Roman" w:hAnsi="Angsana New" w:hint="cs"/>
          <w:sz w:val="30"/>
          <w:szCs w:val="30"/>
          <w:cs/>
        </w:rPr>
        <w:t>หรือการควบคุมร่วมสิ้นสุดลง</w:t>
      </w:r>
    </w:p>
    <w:p w14:paraId="28BD1591" w14:textId="77777777" w:rsidR="00D37EBC" w:rsidRPr="004D6767" w:rsidRDefault="00D37EBC" w:rsidP="00D37EBC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</w:p>
    <w:p w14:paraId="00396981" w14:textId="7EC72D1C" w:rsidR="00570012" w:rsidRPr="00ED5A81" w:rsidRDefault="00570012" w:rsidP="00ED5A81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ED5A81">
        <w:rPr>
          <w:rFonts w:ascii="Angsana New" w:eastAsia="Times New Roman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</w:t>
      </w:r>
      <w:r w:rsidRPr="00ED5A8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ED5A81">
        <w:rPr>
          <w:rFonts w:ascii="Angsana New" w:eastAsia="Times New Roman" w:hAnsi="Angsana New"/>
          <w:sz w:val="30"/>
          <w:szCs w:val="30"/>
          <w:cs/>
        </w:rPr>
        <w:t>ถูกตัดรายการกับเงินลงทุนเท่าที่บริษัทมีส่วนได้เสียในกิจการที่ถูกลงทุนนั้น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6B59364" w14:textId="77777777" w:rsidR="00D37EBC" w:rsidRPr="004D6767" w:rsidRDefault="00D37EBC" w:rsidP="00D37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/>
        <w:jc w:val="thaiDistribute"/>
        <w:rPr>
          <w:rFonts w:ascii="Angsana New" w:eastAsia="Times New Roman" w:hAnsi="Angsana New"/>
          <w:sz w:val="24"/>
          <w:szCs w:val="24"/>
        </w:rPr>
      </w:pPr>
    </w:p>
    <w:p w14:paraId="6C454674" w14:textId="2A1BA92D" w:rsidR="00037499" w:rsidRDefault="00037499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C06410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เงินลงทุนในบริษัทร่วม</w:t>
      </w:r>
      <w:r w:rsidR="00E651ED" w:rsidRPr="00C06410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US"/>
        </w:rPr>
        <w:t>และการร่วมค้า</w:t>
      </w:r>
    </w:p>
    <w:p w14:paraId="0235E43D" w14:textId="77777777" w:rsidR="00474A67" w:rsidRPr="004D6767" w:rsidRDefault="00474A67" w:rsidP="00474A67">
      <w:pPr>
        <w:rPr>
          <w:sz w:val="24"/>
          <w:szCs w:val="24"/>
        </w:rPr>
      </w:pPr>
    </w:p>
    <w:p w14:paraId="3BBFBFEE" w14:textId="4552D192" w:rsidR="0028726F" w:rsidRPr="00ED5A81" w:rsidRDefault="00570012" w:rsidP="004D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ED5A81">
        <w:rPr>
          <w:rFonts w:ascii="Angsana New" w:eastAsia="Times New Roman" w:hAnsi="Angsana New"/>
          <w:sz w:val="30"/>
          <w:szCs w:val="30"/>
          <w:cs/>
        </w:rPr>
        <w:t>เงินลงทุนใน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="00D37EBC" w:rsidRPr="00ED5A81">
        <w:rPr>
          <w:rFonts w:ascii="Angsana New" w:eastAsia="Times New Roman" w:hAnsi="Angsana New"/>
          <w:sz w:val="30"/>
          <w:szCs w:val="30"/>
        </w:rPr>
        <w:t xml:space="preserve"> </w:t>
      </w:r>
      <w:r w:rsidRPr="00ED5A81">
        <w:rPr>
          <w:rFonts w:ascii="Angsana New" w:eastAsia="Times New Roman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D37EBC" w:rsidRPr="00ED5A81">
        <w:rPr>
          <w:rFonts w:ascii="Angsana New" w:eastAsia="Times New Roman" w:hAnsi="Angsana New"/>
          <w:sz w:val="30"/>
          <w:szCs w:val="30"/>
        </w:rPr>
        <w:t xml:space="preserve"> </w:t>
      </w:r>
      <w:r w:rsidRPr="00ED5A81">
        <w:rPr>
          <w:rFonts w:ascii="Angsana New" w:eastAsia="Times New Roman" w:hAnsi="Angsana New"/>
          <w:sz w:val="30"/>
          <w:szCs w:val="30"/>
          <w:cs/>
        </w:rPr>
        <w:t xml:space="preserve">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  <w:r w:rsidR="0028726F" w:rsidRPr="00C06410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5324417E" w14:textId="30F16008" w:rsidR="00B772A4" w:rsidRPr="004D6767" w:rsidRDefault="00B772A4" w:rsidP="00E41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3CE016E4" w14:textId="63A610EB" w:rsidR="00B772A4" w:rsidRDefault="00B772A4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632752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เงินตราต่างประเทศ</w:t>
      </w:r>
    </w:p>
    <w:p w14:paraId="1DD54FB0" w14:textId="1B5EDE8B" w:rsidR="004938DA" w:rsidRPr="004D6767" w:rsidRDefault="004938DA" w:rsidP="004938DA">
      <w:pPr>
        <w:rPr>
          <w:rFonts w:asciiTheme="majorBidi" w:hAnsiTheme="majorBidi" w:cstheme="majorBidi"/>
          <w:sz w:val="24"/>
          <w:szCs w:val="24"/>
        </w:rPr>
      </w:pPr>
    </w:p>
    <w:p w14:paraId="7DEBBFB3" w14:textId="77777777" w:rsidR="00D161B7" w:rsidRDefault="00060133" w:rsidP="00D37EB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  <w:r w:rsidRPr="00632752">
        <w:rPr>
          <w:rFonts w:eastAsia="Times New Roman" w:hint="cs"/>
          <w:cs/>
          <w:lang w:val="en-US"/>
        </w:rPr>
        <w:t>รายการบัญชีที่เป็นเงินตราต่างประเทศ</w:t>
      </w:r>
      <w:r w:rsidR="0028726F" w:rsidRPr="0028726F">
        <w:rPr>
          <w:rFonts w:eastAsia="Times New Roman" w:hint="cs"/>
          <w:cs/>
          <w:lang w:val="en-US"/>
        </w:rPr>
        <w:t xml:space="preserve">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632752">
        <w:rPr>
          <w:rFonts w:eastAsia="Times New Roman" w:hint="cs"/>
          <w:cs/>
          <w:lang w:val="en-US"/>
        </w:rPr>
        <w:t>แปลงค่าเป็นสกุลเงินที่ใช้ในการดำเนินงานของ</w:t>
      </w:r>
      <w:r w:rsidR="0069293D">
        <w:rPr>
          <w:rFonts w:eastAsia="Times New Roman" w:hint="cs"/>
          <w:cs/>
          <w:lang w:val="en-US"/>
        </w:rPr>
        <w:t>บริษัท</w:t>
      </w:r>
      <w:r w:rsidRPr="00632752">
        <w:rPr>
          <w:rFonts w:eastAsia="Times New Roman" w:hint="cs"/>
          <w:lang w:val="en-US"/>
        </w:rPr>
        <w:t xml:space="preserve"> </w:t>
      </w:r>
      <w:r w:rsidRPr="00632752">
        <w:rPr>
          <w:rFonts w:eastAsia="Times New Roman" w:hint="cs"/>
          <w:cs/>
          <w:lang w:val="en-US"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D37EBC">
        <w:rPr>
          <w:rFonts w:eastAsia="Times New Roman"/>
          <w:lang w:val="en-US"/>
        </w:rPr>
        <w:t xml:space="preserve">     </w:t>
      </w:r>
      <w:r w:rsidRPr="00632752">
        <w:rPr>
          <w:rFonts w:eastAsia="Times New Roman" w:hint="cs"/>
          <w:cs/>
          <w:lang w:val="en-US"/>
        </w:rPr>
        <w:t xml:space="preserve">ณ วันที่รายงาน  </w:t>
      </w:r>
    </w:p>
    <w:p w14:paraId="1C287736" w14:textId="77777777" w:rsidR="00D161B7" w:rsidRDefault="00D161B7" w:rsidP="00D37EB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3A9D3456" w14:textId="4BA5367F" w:rsidR="00060133" w:rsidRPr="007D5FDF" w:rsidRDefault="00060133" w:rsidP="00D37EB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  <w:r w:rsidRPr="00632752">
        <w:rPr>
          <w:rFonts w:eastAsia="Times New Roman" w:hint="cs"/>
          <w:cs/>
          <w:lang w:val="en-US"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</w:t>
      </w:r>
      <w:r w:rsidRPr="007D5FDF">
        <w:rPr>
          <w:rFonts w:eastAsia="Times New Roman" w:hint="cs"/>
          <w:cs/>
          <w:lang w:val="en-US"/>
        </w:rPr>
        <w:t>โดยใช้อัตราแลกเปลี่ยน ณ วันที่มีการวัดมูลค่ายุติธรรม</w:t>
      </w:r>
      <w:r w:rsidRPr="007D5FDF">
        <w:rPr>
          <w:rFonts w:eastAsia="Times New Roman" w:hint="cs"/>
          <w:lang w:val="en-US"/>
        </w:rPr>
        <w:t xml:space="preserve">  </w:t>
      </w:r>
    </w:p>
    <w:p w14:paraId="283F733B" w14:textId="77777777" w:rsidR="00D161B7" w:rsidRDefault="00D161B7" w:rsidP="00D161B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61A2F777" w14:textId="15242F83" w:rsidR="003517F0" w:rsidRPr="007D5FDF" w:rsidRDefault="003517F0" w:rsidP="00D161B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  <w:r w:rsidRPr="007D5FDF">
        <w:rPr>
          <w:rFonts w:eastAsia="Times New Roman" w:hint="cs"/>
          <w:cs/>
          <w:lang w:val="en-US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</w:t>
      </w:r>
      <w:r w:rsidR="007D5FDF" w:rsidRPr="007D5FDF">
        <w:rPr>
          <w:rFonts w:eastAsia="Times New Roman" w:hint="cs"/>
          <w:cs/>
          <w:lang w:val="en-US"/>
        </w:rPr>
        <w:t>ของเงินลงทุนในตราสารทุน</w:t>
      </w:r>
      <w:r w:rsidR="004864D0">
        <w:rPr>
          <w:rFonts w:eastAsia="Times New Roman" w:hint="cs"/>
          <w:cs/>
          <w:lang w:val="en-US"/>
        </w:rPr>
        <w:t>ที่กำหนดให้วัดมูลค่ายุติธรรมผ่าน</w:t>
      </w:r>
      <w:r w:rsidRPr="007D5FDF">
        <w:rPr>
          <w:rFonts w:eastAsia="Times New Roman" w:hint="cs"/>
          <w:cs/>
          <w:lang w:val="en-US"/>
        </w:rPr>
        <w:t>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7CE0C311" w14:textId="77777777" w:rsidR="00501F5D" w:rsidRPr="00632752" w:rsidRDefault="00501F5D" w:rsidP="00501F5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76210F02" w14:textId="747871E0" w:rsidR="00163075" w:rsidRDefault="00163075" w:rsidP="0016307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i/>
          <w:iCs/>
          <w:lang w:val="en-US"/>
        </w:rPr>
      </w:pPr>
      <w:r w:rsidRPr="00632752">
        <w:rPr>
          <w:rFonts w:eastAsia="Times New Roman" w:hint="cs"/>
          <w:i/>
          <w:iCs/>
          <w:cs/>
          <w:lang w:val="en-US"/>
        </w:rPr>
        <w:t xml:space="preserve">หน่วยงานในต่างประเทศ  </w:t>
      </w:r>
    </w:p>
    <w:p w14:paraId="4BB59E94" w14:textId="77777777" w:rsidR="005B0CE3" w:rsidRPr="004D6767" w:rsidRDefault="005B0CE3" w:rsidP="0016307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3D6130D9" w14:textId="7B327D3D" w:rsidR="006C6048" w:rsidRPr="000B3707" w:rsidRDefault="00163075" w:rsidP="001C4F43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cs/>
          <w:lang w:val="en-US"/>
        </w:rPr>
      </w:pPr>
      <w:r w:rsidRPr="00632752">
        <w:rPr>
          <w:rFonts w:eastAsia="Times New Roman" w:hint="cs"/>
          <w:cs/>
          <w:lang w:val="en-US"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0B3707" w:rsidRPr="006C6048">
        <w:rPr>
          <w:rFonts w:asciiTheme="majorBidi" w:hAnsiTheme="majorBidi" w:cstheme="majorBidi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</w:t>
      </w:r>
      <w:r w:rsidR="006C6048" w:rsidRPr="006C6048">
        <w:rPr>
          <w:rFonts w:asciiTheme="majorBidi" w:hAnsiTheme="majorBidi" w:cstheme="majorBidi" w:hint="cs"/>
          <w:cs/>
        </w:rPr>
        <w:t>ถัวเฉลี่ยของงวด</w:t>
      </w:r>
    </w:p>
    <w:p w14:paraId="6410B745" w14:textId="77777777" w:rsidR="000B3707" w:rsidRPr="004D6767" w:rsidRDefault="000B3707" w:rsidP="0016307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5A231352" w14:textId="406AC1A3" w:rsidR="00D33F81" w:rsidRPr="00FB732F" w:rsidRDefault="00D33F81" w:rsidP="00FB732F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B732F">
        <w:rPr>
          <w:rFonts w:eastAsia="Times New Roman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</w:t>
      </w:r>
      <w:r w:rsidRPr="00FB732F">
        <w:rPr>
          <w:rFonts w:ascii="Angsana New" w:eastAsia="Times New Roman" w:hAnsi="Angsana New"/>
          <w:sz w:val="30"/>
          <w:szCs w:val="30"/>
          <w:cs/>
        </w:rPr>
        <w:t>รายการ</w:t>
      </w:r>
      <w:r w:rsidRPr="00FB732F">
        <w:rPr>
          <w:rFonts w:eastAsia="Times New Roman"/>
          <w:sz w:val="30"/>
          <w:szCs w:val="30"/>
          <w:cs/>
        </w:rPr>
        <w:t xml:space="preserve">ผลต่างจากอัตราแลกเปลี่ยนในส่วนของผู้ถือหุ้น จนกว่ามีการจำหน่ายเงินลงทุนนั้นออกไป </w:t>
      </w:r>
    </w:p>
    <w:p w14:paraId="0EA9046A" w14:textId="77777777" w:rsidR="00D33F81" w:rsidRPr="004D6767" w:rsidRDefault="00D33F81" w:rsidP="00D33F8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D66A19D" w14:textId="1B7767F8" w:rsidR="000734F8" w:rsidRDefault="00D33F81" w:rsidP="007F218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078A">
        <w:rPr>
          <w:rFonts w:ascii="Angsana New" w:eastAsia="Times New Roman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1C4F4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55078A">
        <w:rPr>
          <w:rFonts w:ascii="Angsana New" w:eastAsia="Times New Roman" w:hAnsi="Angsana New"/>
          <w:sz w:val="30"/>
          <w:szCs w:val="30"/>
          <w:cs/>
        </w:rPr>
        <w:t>ความมีอิทธิพลอย่างมีสาระสำคัญหรือการควบคุมร่วมกัน</w:t>
      </w:r>
      <w:r w:rsidR="00887733">
        <w:rPr>
          <w:rFonts w:ascii="Angsana New" w:eastAsia="Times New Roman" w:hAnsi="Angsana New" w:hint="cs"/>
          <w:sz w:val="30"/>
          <w:szCs w:val="30"/>
          <w:cs/>
        </w:rPr>
        <w:t>จะหายไป</w:t>
      </w:r>
      <w:r w:rsidRPr="0055078A">
        <w:rPr>
          <w:rFonts w:ascii="Angsana New" w:eastAsia="Times New Roman" w:hAnsi="Angsana New"/>
          <w:sz w:val="30"/>
          <w:szCs w:val="30"/>
          <w:cs/>
        </w:rPr>
        <w:t xml:space="preserve">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หากบริษัทจำหน่ายเงินลงทุนในบริษัทร่วมหรือการร่วมค้าเพียงบางส่วนโดยที่บริษัทยังคงมีอิทธิพล</w:t>
      </w:r>
      <w:r w:rsidRPr="0055078A">
        <w:rPr>
          <w:rFonts w:ascii="Angsana New" w:eastAsia="Times New Roman" w:hAnsi="Angsana New"/>
          <w:sz w:val="30"/>
          <w:szCs w:val="30"/>
        </w:rPr>
        <w:t xml:space="preserve"> </w:t>
      </w:r>
      <w:r w:rsidRPr="0055078A">
        <w:rPr>
          <w:rFonts w:ascii="Angsana New" w:eastAsia="Times New Roman" w:hAnsi="Angsana New"/>
          <w:sz w:val="30"/>
          <w:szCs w:val="30"/>
          <w:cs/>
        </w:rPr>
        <w:t>หรือการควบคุมร่วมที่มีสาระสำคัญอยู่ บริษัทต้องจัดประเภทยอดสะสมบางส่วนที่เกี่ยวข้องเป็นกำไรหรือขาดทุน</w:t>
      </w:r>
    </w:p>
    <w:p w14:paraId="0B6D5F65" w14:textId="77777777" w:rsidR="007F2182" w:rsidRPr="004D6767" w:rsidRDefault="007F2182" w:rsidP="0055078A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09F9022" w14:textId="6799246F" w:rsidR="000C036F" w:rsidRPr="00632752" w:rsidRDefault="000C036F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632752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เครื่องมือทางการเงิน</w:t>
      </w:r>
    </w:p>
    <w:p w14:paraId="76ED141F" w14:textId="77777777" w:rsidR="00584478" w:rsidRPr="004D6767" w:rsidRDefault="00584478" w:rsidP="00311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39B840C" w14:textId="5A936A0C" w:rsidR="00D33F81" w:rsidRDefault="00D33F81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4864D0">
        <w:rPr>
          <w:rFonts w:ascii="Angsana New" w:eastAsia="Times New Roman" w:hAnsi="Angsana New"/>
          <w:i/>
          <w:iCs/>
          <w:sz w:val="30"/>
          <w:szCs w:val="30"/>
        </w:rPr>
        <w:t>(</w:t>
      </w:r>
      <w:r w:rsidRPr="004864D0">
        <w:rPr>
          <w:rFonts w:ascii="Angsana New" w:eastAsia="Times New Roman" w:hAnsi="Angsana New"/>
          <w:i/>
          <w:iCs/>
          <w:sz w:val="30"/>
          <w:szCs w:val="30"/>
          <w:cs/>
        </w:rPr>
        <w:t>ง</w:t>
      </w:r>
      <w:r w:rsidRPr="004864D0">
        <w:rPr>
          <w:rFonts w:ascii="Angsana New" w:eastAsia="Times New Roman" w:hAnsi="Angsana New"/>
          <w:i/>
          <w:iCs/>
          <w:sz w:val="30"/>
          <w:szCs w:val="30"/>
        </w:rPr>
        <w:t>.1)</w:t>
      </w:r>
      <w:r w:rsidRPr="00382667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382667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4583469" w14:textId="77777777" w:rsidR="00D2420A" w:rsidRPr="004D6767" w:rsidRDefault="00D2420A" w:rsidP="00D33F81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02594CE" w14:textId="47A0355F" w:rsidR="00D33F81" w:rsidRPr="00D33F81" w:rsidRDefault="00D33F81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D33F81">
        <w:rPr>
          <w:rFonts w:ascii="Angsana New" w:eastAsia="Times New Roman" w:hAnsi="Angsana New"/>
          <w:sz w:val="30"/>
          <w:szCs w:val="30"/>
          <w:cs/>
        </w:rPr>
        <w:t>ตราสารหนี้ที่บริษัทเป็นผู้ออกรับรู้รายการเมื่อเริ่มแรกเมื่อมีการออกตราสารหนี้</w:t>
      </w:r>
      <w:r w:rsidRPr="00D33F8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D33F81">
        <w:rPr>
          <w:rFonts w:ascii="Angsana New" w:eastAsia="Times New Roman" w:hAnsi="Angsana New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</w:t>
      </w:r>
      <w:r w:rsidRPr="00D2420A">
        <w:rPr>
          <w:rFonts w:ascii="Angsana New" w:eastAsia="Times New Roman" w:hAnsi="Angsana New"/>
          <w:sz w:val="30"/>
          <w:szCs w:val="30"/>
          <w:cs/>
        </w:rPr>
        <w:t>(ดูหมายเหตุข้อ</w:t>
      </w:r>
      <w:r w:rsidR="00F90B60">
        <w:rPr>
          <w:rFonts w:ascii="Angsana New" w:eastAsia="Times New Roman" w:hAnsi="Angsana New"/>
          <w:sz w:val="30"/>
          <w:szCs w:val="30"/>
        </w:rPr>
        <w:t xml:space="preserve"> 3</w:t>
      </w:r>
      <w:r w:rsidRPr="00D2420A">
        <w:rPr>
          <w:rFonts w:ascii="Angsana New" w:eastAsia="Times New Roman" w:hAnsi="Angsana New"/>
          <w:sz w:val="30"/>
          <w:szCs w:val="30"/>
          <w:cs/>
        </w:rPr>
        <w:t>(ฉ))) รับรู้รายการ</w:t>
      </w:r>
      <w:r w:rsidRPr="00D33F81">
        <w:rPr>
          <w:rFonts w:ascii="Angsana New" w:eastAsia="Times New Roman" w:hAnsi="Angsana New"/>
          <w:sz w:val="30"/>
          <w:szCs w:val="30"/>
          <w:cs/>
        </w:rPr>
        <w:t>เมื่อเริ่มแรกเมื่อบริษัทเป็นคู่สัญญาตามข้อกำหนดของเครื่องมือทางการเงินนั้น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</w:t>
      </w:r>
      <w:r w:rsidRPr="00D33F81">
        <w:rPr>
          <w:rFonts w:ascii="Angsana New" w:eastAsia="Times New Roman" w:hAnsi="Angsana New"/>
          <w:sz w:val="30"/>
          <w:szCs w:val="30"/>
        </w:rPr>
        <w:t xml:space="preserve"> </w:t>
      </w:r>
      <w:r w:rsidRPr="00D33F81">
        <w:rPr>
          <w:rFonts w:ascii="Angsana New" w:eastAsia="Times New Roman" w:hAnsi="Angsana New"/>
          <w:sz w:val="30"/>
          <w:szCs w:val="30"/>
          <w:cs/>
        </w:rPr>
        <w:t xml:space="preserve"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744D7379" w14:textId="54FD3223" w:rsidR="00F018E6" w:rsidRPr="004D6767" w:rsidRDefault="00D33F81" w:rsidP="00F018E6">
      <w:pPr>
        <w:tabs>
          <w:tab w:val="left" w:pos="1440"/>
        </w:tabs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4D6767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</w:t>
      </w:r>
      <w:r w:rsidR="009C2D66" w:rsidRPr="004D6767">
        <w:rPr>
          <w:rFonts w:asciiTheme="majorBidi" w:hAnsiTheme="majorBidi" w:cs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4D6767">
        <w:rPr>
          <w:rFonts w:ascii="Angsana New" w:eastAsia="Times New Roman" w:hAnsi="Angsana New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0794EC5" w14:textId="77777777" w:rsidR="00D214C2" w:rsidRDefault="00D214C2" w:rsidP="00F018E6">
      <w:pPr>
        <w:tabs>
          <w:tab w:val="left" w:pos="1440"/>
        </w:tabs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71F6E9EF" w14:textId="77777777" w:rsidR="00727379" w:rsidRDefault="00D33F81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D33F81">
        <w:rPr>
          <w:rFonts w:ascii="Angsana New" w:eastAsia="Times New Roman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D33F8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D33F81">
        <w:rPr>
          <w:rFonts w:ascii="Angsana New" w:eastAsia="Times New Roman" w:hAnsi="Angsana New"/>
          <w:sz w:val="30"/>
          <w:szCs w:val="30"/>
          <w:cs/>
        </w:rPr>
        <w:t>ดอกเบี้ยจ่าย</w:t>
      </w:r>
      <w:r w:rsidR="00C9321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D33F81">
        <w:rPr>
          <w:rFonts w:ascii="Angsana New" w:eastAsia="Times New Roman" w:hAnsi="Angsana New"/>
          <w:sz w:val="30"/>
          <w:szCs w:val="30"/>
          <w:cs/>
        </w:rPr>
        <w:t>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56BA5BFA" w14:textId="77777777" w:rsidR="00727379" w:rsidRDefault="00727379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7430535" w14:textId="77777777" w:rsidR="00727379" w:rsidRDefault="00F36E8C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F36E8C">
        <w:rPr>
          <w:rFonts w:ascii="Angsana New" w:eastAsia="Times New Roman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="00727379">
        <w:rPr>
          <w:rFonts w:ascii="Angsana New" w:eastAsia="Times New Roman" w:hAnsi="Angsana New" w:hint="cs"/>
          <w:sz w:val="30"/>
          <w:szCs w:val="30"/>
          <w:cs/>
        </w:rPr>
        <w:t xml:space="preserve">        </w:t>
      </w:r>
      <w:r w:rsidRPr="00F36E8C">
        <w:rPr>
          <w:rFonts w:ascii="Angsana New" w:eastAsia="Times New Roman" w:hAnsi="Angsana New"/>
          <w:sz w:val="30"/>
          <w:szCs w:val="30"/>
          <w:cs/>
        </w:rPr>
        <w:t>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F36E8C">
        <w:rPr>
          <w:rFonts w:ascii="Angsana New" w:eastAsia="Times New Roman" w:hAnsi="Angsana New"/>
          <w:sz w:val="30"/>
          <w:szCs w:val="30"/>
        </w:rPr>
        <w:t xml:space="preserve"> </w:t>
      </w:r>
    </w:p>
    <w:p w14:paraId="1EAEB1CF" w14:textId="77777777" w:rsidR="00727379" w:rsidRDefault="00727379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331A5D9" w14:textId="6C308885" w:rsidR="00727379" w:rsidRDefault="00F36E8C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F36E8C">
        <w:rPr>
          <w:rFonts w:ascii="Angsana New" w:eastAsia="Times New Roman" w:hAnsi="Angsana New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F36E8C">
        <w:rPr>
          <w:rFonts w:ascii="Angsana New" w:eastAsia="Times New Roman" w:hAnsi="Angsana New"/>
          <w:sz w:val="30"/>
          <w:szCs w:val="30"/>
        </w:rPr>
        <w:t xml:space="preserve"> </w:t>
      </w:r>
      <w:r w:rsidRPr="00F36E8C">
        <w:rPr>
          <w:rFonts w:ascii="Angsana New" w:eastAsia="Times New Roman" w:hAnsi="Angsana New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  <w:r w:rsidRPr="00F36E8C">
        <w:rPr>
          <w:rFonts w:ascii="Angsana New" w:eastAsia="Times New Roman" w:hAnsi="Angsana New"/>
          <w:sz w:val="30"/>
          <w:szCs w:val="30"/>
        </w:rPr>
        <w:t xml:space="preserve"> </w:t>
      </w:r>
    </w:p>
    <w:p w14:paraId="1595E262" w14:textId="77777777" w:rsidR="00727379" w:rsidRDefault="00727379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E25A78" w14:textId="42B42FAD" w:rsidR="00D33F81" w:rsidRPr="00F36E8C" w:rsidRDefault="00F36E8C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F36E8C">
        <w:rPr>
          <w:rFonts w:ascii="Angsana New" w:eastAsia="Times New Roman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03F3F5B4" w14:textId="33E65150" w:rsidR="00E67F25" w:rsidRDefault="00E67F25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5CA3CC9" w14:textId="5A8AB2E0" w:rsidR="004D6767" w:rsidRDefault="004D6767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5FD1CA3" w14:textId="25347294" w:rsidR="004D6767" w:rsidRDefault="004D6767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81C70EE" w14:textId="26253A25" w:rsidR="00D161B7" w:rsidRDefault="00D161B7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D34758E" w14:textId="77777777" w:rsidR="00D161B7" w:rsidRDefault="00D161B7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3A683CC" w14:textId="77777777" w:rsidR="004D6767" w:rsidRPr="00D33F81" w:rsidRDefault="004D6767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B70D61" w14:textId="3C6B6361" w:rsidR="00E67F25" w:rsidRDefault="00C50F96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4864D0">
        <w:rPr>
          <w:rFonts w:ascii="Angsana New" w:eastAsia="Times New Roman" w:hAnsi="Angsana New"/>
          <w:i/>
          <w:iCs/>
          <w:sz w:val="30"/>
          <w:szCs w:val="30"/>
        </w:rPr>
        <w:lastRenderedPageBreak/>
        <w:t>(</w:t>
      </w:r>
      <w:r w:rsidRPr="004864D0">
        <w:rPr>
          <w:rFonts w:ascii="Angsana New" w:eastAsia="Times New Roman" w:hAnsi="Angsana New" w:hint="cs"/>
          <w:i/>
          <w:iCs/>
          <w:sz w:val="30"/>
          <w:szCs w:val="30"/>
          <w:cs/>
        </w:rPr>
        <w:t>ง</w:t>
      </w:r>
      <w:r w:rsidRPr="004864D0">
        <w:rPr>
          <w:rFonts w:ascii="Angsana New" w:eastAsia="Times New Roman" w:hAnsi="Angsana New"/>
          <w:i/>
          <w:iCs/>
          <w:sz w:val="30"/>
          <w:szCs w:val="30"/>
        </w:rPr>
        <w:t>.2)</w:t>
      </w:r>
      <w:r w:rsidRPr="00C50F96">
        <w:rPr>
          <w:rFonts w:ascii="Angsana New" w:eastAsia="Times New Roman" w:hAnsi="Angsana New"/>
          <w:sz w:val="30"/>
          <w:szCs w:val="30"/>
        </w:rPr>
        <w:t xml:space="preserve"> </w:t>
      </w:r>
      <w:r w:rsidRPr="00382667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ED0538E" w14:textId="77777777" w:rsidR="00727379" w:rsidRPr="00727379" w:rsidRDefault="00727379" w:rsidP="00727379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383AC3A0" w14:textId="4125AEFE" w:rsidR="00C50F96" w:rsidRPr="00C50F96" w:rsidRDefault="00C50F96" w:rsidP="00C50F9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C50F96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C50F96">
        <w:rPr>
          <w:rFonts w:ascii="Angsana New" w:eastAsia="Times New Roman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C50F96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C50F96">
        <w:rPr>
          <w:rFonts w:ascii="Angsana New" w:eastAsia="Times New Roman" w:hAnsi="Angsana New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16F95E9" w14:textId="77777777" w:rsidR="00C50F96" w:rsidRPr="00C50F96" w:rsidRDefault="00C50F96" w:rsidP="00D0619D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eastAsia="Times New Roman"/>
          <w:lang w:val="en-US"/>
        </w:rPr>
      </w:pPr>
    </w:p>
    <w:p w14:paraId="7DB8E887" w14:textId="7A1C879D" w:rsidR="00C50F96" w:rsidRDefault="00C50F96" w:rsidP="001E6C7D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C50F96">
        <w:rPr>
          <w:rFonts w:ascii="Angsana New" w:eastAsia="Times New Roman" w:hAnsi="Angsana New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338B84C1" w14:textId="77777777" w:rsidR="00BF034B" w:rsidRPr="001E6C7D" w:rsidRDefault="00BF034B" w:rsidP="001E6C7D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9BD8173" w14:textId="4F54AAB1" w:rsidR="00C50F96" w:rsidRDefault="00C50F96" w:rsidP="00C50F96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C50F96">
        <w:rPr>
          <w:rFonts w:ascii="Angsana New" w:eastAsia="Times New Roman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E252C07" w14:textId="77777777" w:rsidR="00E72CC4" w:rsidRPr="00C50F96" w:rsidRDefault="00E72CC4" w:rsidP="00C50F96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5F00ED5" w14:textId="440C2D0D" w:rsidR="00C50F96" w:rsidRPr="00C50F96" w:rsidRDefault="00C50F96" w:rsidP="00C50F96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C50F96">
        <w:rPr>
          <w:rFonts w:ascii="Angsana New" w:eastAsia="Times New Roman" w:hAnsi="Angsana New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4575E8DB" w14:textId="229A818A" w:rsidR="00584478" w:rsidRDefault="00584478" w:rsidP="00D061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</w:rPr>
      </w:pPr>
    </w:p>
    <w:p w14:paraId="5772ED7A" w14:textId="4E46BC54" w:rsidR="00C50F96" w:rsidRPr="00567B10" w:rsidRDefault="00C50F96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567B10">
        <w:rPr>
          <w:rFonts w:ascii="Angsana New" w:eastAsia="Times New Roman" w:hAnsi="Angsana New"/>
          <w:i/>
          <w:iCs/>
          <w:sz w:val="30"/>
          <w:szCs w:val="30"/>
        </w:rPr>
        <w:t>(</w:t>
      </w:r>
      <w:r w:rsidRPr="00567B10">
        <w:rPr>
          <w:rFonts w:ascii="Angsana New" w:eastAsia="Times New Roman" w:hAnsi="Angsana New" w:hint="cs"/>
          <w:i/>
          <w:iCs/>
          <w:sz w:val="30"/>
          <w:szCs w:val="30"/>
          <w:cs/>
        </w:rPr>
        <w:t>ง</w:t>
      </w:r>
      <w:r w:rsidRPr="00567B10">
        <w:rPr>
          <w:rFonts w:ascii="Angsana New" w:eastAsia="Times New Roman" w:hAnsi="Angsana New"/>
          <w:i/>
          <w:iCs/>
          <w:sz w:val="30"/>
          <w:szCs w:val="30"/>
        </w:rPr>
        <w:t xml:space="preserve">.3) </w:t>
      </w:r>
      <w:r w:rsidRPr="00567B10">
        <w:rPr>
          <w:rFonts w:ascii="Angsana New" w:eastAsia="Times New Roman" w:hAnsi="Angsana New" w:hint="cs"/>
          <w:i/>
          <w:iCs/>
          <w:sz w:val="30"/>
          <w:szCs w:val="30"/>
          <w:cs/>
        </w:rPr>
        <w:t>อนุพันธ์</w:t>
      </w:r>
    </w:p>
    <w:p w14:paraId="0AB3C6D9" w14:textId="77777777" w:rsidR="00364993" w:rsidRPr="00C50F96" w:rsidRDefault="00364993" w:rsidP="00C50F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</w:rPr>
      </w:pPr>
    </w:p>
    <w:p w14:paraId="6F0D4BF1" w14:textId="262E3C39" w:rsidR="00C50F96" w:rsidRDefault="00C50F96" w:rsidP="00C50F96">
      <w:pPr>
        <w:spacing w:line="240" w:lineRule="auto"/>
        <w:ind w:left="900" w:right="29"/>
        <w:jc w:val="thaiDistribute"/>
        <w:rPr>
          <w:rFonts w:ascii="Angsana New" w:eastAsia="Times New Roman" w:hAnsi="Angsana New"/>
          <w:sz w:val="30"/>
          <w:szCs w:val="30"/>
        </w:rPr>
      </w:pPr>
      <w:r w:rsidRPr="00C50F96">
        <w:rPr>
          <w:rFonts w:ascii="Angsana New" w:eastAsia="Times New Roman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56C91DD0" w14:textId="27D2A9AE" w:rsidR="00727379" w:rsidRDefault="00727379" w:rsidP="00C50F96">
      <w:pPr>
        <w:spacing w:line="240" w:lineRule="auto"/>
        <w:ind w:left="900" w:right="29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ED8A9E" w14:textId="3E306BC1" w:rsidR="00727379" w:rsidRDefault="00727379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567B10">
        <w:rPr>
          <w:rFonts w:ascii="Angsana New" w:eastAsia="Times New Roman" w:hAnsi="Angsana New"/>
          <w:i/>
          <w:iCs/>
          <w:sz w:val="30"/>
          <w:szCs w:val="30"/>
        </w:rPr>
        <w:t>(</w:t>
      </w:r>
      <w:r w:rsidRPr="00567B10">
        <w:rPr>
          <w:rFonts w:ascii="Angsana New" w:eastAsia="Times New Roman" w:hAnsi="Angsana New" w:hint="cs"/>
          <w:i/>
          <w:iCs/>
          <w:sz w:val="30"/>
          <w:szCs w:val="30"/>
          <w:cs/>
        </w:rPr>
        <w:t>ง</w:t>
      </w:r>
      <w:r w:rsidRPr="00567B10">
        <w:rPr>
          <w:rFonts w:ascii="Angsana New" w:eastAsia="Times New Roman" w:hAnsi="Angsana New"/>
          <w:i/>
          <w:iCs/>
          <w:sz w:val="30"/>
          <w:szCs w:val="30"/>
        </w:rPr>
        <w:t>.</w:t>
      </w:r>
      <w:r>
        <w:rPr>
          <w:rFonts w:ascii="Angsana New" w:eastAsia="Times New Roman" w:hAnsi="Angsana New"/>
          <w:i/>
          <w:iCs/>
          <w:sz w:val="30"/>
          <w:szCs w:val="30"/>
        </w:rPr>
        <w:t>4</w:t>
      </w:r>
      <w:r w:rsidRPr="00567B10">
        <w:rPr>
          <w:rFonts w:ascii="Angsana New" w:eastAsia="Times New Roman" w:hAnsi="Angsana New"/>
          <w:i/>
          <w:iCs/>
          <w:sz w:val="30"/>
          <w:szCs w:val="30"/>
        </w:rPr>
        <w:t xml:space="preserve">) </w:t>
      </w:r>
      <w:r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การด้อยค่าของสินทรัพย์การเงินนอกจากลูกหนี้การค้า</w:t>
      </w:r>
    </w:p>
    <w:p w14:paraId="62A29CA2" w14:textId="135FE4AC" w:rsidR="004D54C5" w:rsidRDefault="004D54C5" w:rsidP="00727379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303DC3F2" w14:textId="608EB9CD" w:rsidR="004D54C5" w:rsidRPr="004D54C5" w:rsidRDefault="004D54C5" w:rsidP="00396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4D54C5">
        <w:rPr>
          <w:rFonts w:ascii="Angsana New" w:eastAsia="Times New Roman" w:hAnsi="Angsana New"/>
          <w:sz w:val="30"/>
          <w:szCs w:val="30"/>
          <w:cs/>
        </w:rPr>
        <w:t xml:space="preserve"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ซึ่งไม่ได้วัดมูลค่าด้วยมูลค่ายุติธรรมผ่านกำไรหรือขาดทุน </w:t>
      </w:r>
    </w:p>
    <w:p w14:paraId="4C92D848" w14:textId="5E7AD8FE" w:rsidR="004D54C5" w:rsidRDefault="004D54C5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eastAsia="Times New Roman" w:hAnsi="Angsana New"/>
          <w:sz w:val="30"/>
          <w:szCs w:val="30"/>
        </w:rPr>
      </w:pPr>
    </w:p>
    <w:p w14:paraId="29E37B37" w14:textId="16FAB8E3" w:rsidR="00D161B7" w:rsidRDefault="00D161B7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eastAsia="Times New Roman" w:hAnsi="Angsana New"/>
          <w:sz w:val="30"/>
          <w:szCs w:val="30"/>
        </w:rPr>
      </w:pPr>
    </w:p>
    <w:p w14:paraId="2B939004" w14:textId="77777777" w:rsidR="00D161B7" w:rsidRDefault="00D161B7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eastAsia="Times New Roman" w:hAnsi="Angsana New"/>
          <w:sz w:val="30"/>
          <w:szCs w:val="30"/>
        </w:rPr>
      </w:pPr>
    </w:p>
    <w:p w14:paraId="74FB9036" w14:textId="5B272C1E" w:rsidR="004D54C5" w:rsidRPr="004D54C5" w:rsidRDefault="004D54C5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4D54C5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3012E6">
        <w:rPr>
          <w:rFonts w:ascii="Angsana New" w:eastAsia="Times New Roman" w:hAnsi="Angsana New"/>
          <w:sz w:val="30"/>
          <w:szCs w:val="30"/>
        </w:rPr>
        <w:t>12</w:t>
      </w:r>
      <w:r w:rsidRPr="004D54C5">
        <w:rPr>
          <w:rFonts w:ascii="Angsana New" w:eastAsia="Times New Roman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905435B" w14:textId="77777777" w:rsidR="004D54C5" w:rsidRPr="004D54C5" w:rsidRDefault="004D54C5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0D44A96" w14:textId="428DD490" w:rsidR="004D54C5" w:rsidRDefault="004D54C5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4D54C5">
        <w:rPr>
          <w:rFonts w:ascii="Angsana New" w:eastAsia="Times New Roman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6206F3A" w14:textId="5B2C2898" w:rsidR="00EE70C1" w:rsidRDefault="00EE70C1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81E3F16" w14:textId="76B2315A" w:rsidR="00400A9A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</w:pPr>
      <w:r w:rsidRPr="00400A9A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</w:t>
      </w:r>
      <w:r w:rsidRPr="00400A9A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 </w:t>
      </w:r>
      <w:r w:rsidRPr="00400A9A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012E6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12</w:t>
      </w:r>
      <w:r w:rsidRPr="00400A9A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 เดือนข้างหน้า</w:t>
      </w:r>
    </w:p>
    <w:p w14:paraId="567DE134" w14:textId="77777777" w:rsidR="00400A9A" w:rsidRPr="00400A9A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</w:pPr>
    </w:p>
    <w:p w14:paraId="1AB29706" w14:textId="0359EFDF" w:rsidR="00400A9A" w:rsidRPr="00400A9A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</w:pPr>
      <w:r w:rsidRPr="00400A9A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3012E6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 30</w:t>
      </w:r>
      <w:r w:rsidRPr="00400A9A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01F408DE" w14:textId="77777777" w:rsidR="00400A9A" w:rsidRPr="00400A9A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782B674" w14:textId="7FC8DC22" w:rsidR="00EE70C1" w:rsidRPr="00EE70C1" w:rsidRDefault="00EE70C1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EE70C1">
        <w:rPr>
          <w:rFonts w:ascii="Angsana New" w:eastAsia="Times New Roman" w:hAnsi="Angsana New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7C9E6225" w14:textId="70B809C6" w:rsidR="00EE70C1" w:rsidRPr="00EE70C1" w:rsidRDefault="00EE70C1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eastAsia="Times New Roman" w:hAnsi="Angsana New"/>
          <w:sz w:val="30"/>
          <w:szCs w:val="30"/>
        </w:rPr>
      </w:pPr>
      <w:r w:rsidRPr="00EE70C1">
        <w:rPr>
          <w:rFonts w:ascii="Angsana New" w:eastAsia="Times New Roman" w:hAnsi="Angsana New"/>
          <w:sz w:val="30"/>
          <w:szCs w:val="30"/>
          <w:cs/>
        </w:rPr>
        <w:t>-</w:t>
      </w:r>
      <w:r w:rsidRPr="00EE70C1">
        <w:rPr>
          <w:rFonts w:ascii="Angsana New" w:eastAsia="Times New Roman" w:hAnsi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32815C2" w14:textId="0C1AD08A" w:rsidR="00EE70C1" w:rsidRDefault="00EE70C1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eastAsia="Times New Roman" w:hAnsi="Angsana New"/>
          <w:sz w:val="30"/>
          <w:szCs w:val="30"/>
        </w:rPr>
      </w:pPr>
      <w:r w:rsidRPr="00EE70C1">
        <w:rPr>
          <w:rFonts w:ascii="Angsana New" w:eastAsia="Times New Roman" w:hAnsi="Angsana New"/>
          <w:sz w:val="30"/>
          <w:szCs w:val="30"/>
          <w:cs/>
        </w:rPr>
        <w:t>-</w:t>
      </w:r>
      <w:r w:rsidRPr="00EE70C1">
        <w:rPr>
          <w:rFonts w:ascii="Angsana New" w:eastAsia="Times New Roman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3012E6">
        <w:rPr>
          <w:rFonts w:ascii="Angsana New" w:eastAsia="Times New Roman" w:hAnsi="Angsana New"/>
          <w:sz w:val="30"/>
          <w:szCs w:val="30"/>
        </w:rPr>
        <w:t>90</w:t>
      </w:r>
      <w:r w:rsidRPr="00EE70C1">
        <w:rPr>
          <w:rFonts w:ascii="Angsana New" w:eastAsia="Times New Roman" w:hAnsi="Angsana New"/>
          <w:sz w:val="30"/>
          <w:szCs w:val="30"/>
          <w:cs/>
        </w:rPr>
        <w:t xml:space="preserve"> วัน</w:t>
      </w:r>
    </w:p>
    <w:p w14:paraId="1FFE686B" w14:textId="7DF886BE" w:rsidR="00663C90" w:rsidRDefault="00663C90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5222B5C" w14:textId="201F9D25" w:rsidR="00396957" w:rsidRDefault="00663C90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36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63C90">
        <w:rPr>
          <w:rFonts w:ascii="Angsana New" w:eastAsia="Times New Roman" w:hAnsi="Angsana New" w:hint="cs"/>
          <w:i/>
          <w:iCs/>
          <w:sz w:val="30"/>
          <w:szCs w:val="30"/>
          <w:cs/>
        </w:rPr>
        <w:t>(ง.</w:t>
      </w:r>
      <w:r w:rsidRPr="00663C90">
        <w:rPr>
          <w:rFonts w:ascii="Angsana New" w:eastAsia="Times New Roman" w:hAnsi="Angsana New"/>
          <w:i/>
          <w:iCs/>
          <w:sz w:val="30"/>
          <w:szCs w:val="30"/>
        </w:rPr>
        <w:t>5</w:t>
      </w:r>
      <w:r w:rsidRPr="00663C90">
        <w:rPr>
          <w:rFonts w:ascii="Angsana New" w:eastAsia="Times New Roman" w:hAnsi="Angsana New" w:hint="cs"/>
          <w:i/>
          <w:iCs/>
          <w:sz w:val="30"/>
          <w:szCs w:val="30"/>
          <w:cs/>
        </w:rPr>
        <w:t>)</w:t>
      </w:r>
      <w:r w:rsidRPr="00663C90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663C90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77DC4F08" w14:textId="77777777" w:rsidR="00396957" w:rsidRPr="00663C90" w:rsidRDefault="00396957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31B188DD" w14:textId="77777777" w:rsidR="00663C90" w:rsidRPr="00663C90" w:rsidRDefault="00663C90" w:rsidP="00663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663C90">
        <w:rPr>
          <w:rFonts w:ascii="Angsana New" w:eastAsia="Times New Roman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</w:t>
      </w:r>
      <w:r w:rsidRPr="00663C90">
        <w:rPr>
          <w:rFonts w:ascii="Angsana New" w:eastAsia="Times New Roman" w:hAnsi="Angsana New" w:hint="cs"/>
          <w:sz w:val="30"/>
          <w:szCs w:val="30"/>
          <w:cs/>
        </w:rPr>
        <w:t>ท</w:t>
      </w:r>
      <w:r w:rsidRPr="00663C90">
        <w:rPr>
          <w:rFonts w:ascii="Angsana New" w:eastAsia="Times New Roman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60F151D" w14:textId="652D7B40" w:rsidR="00663C90" w:rsidRDefault="00663C90" w:rsidP="00663C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1CDE3FDC" w14:textId="77777777" w:rsidR="00400A9A" w:rsidRDefault="00400A9A" w:rsidP="00663C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1E84948E" w14:textId="59D0E7C1" w:rsidR="00663C90" w:rsidRDefault="00663C90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after="0" w:line="240" w:lineRule="auto"/>
        <w:ind w:left="36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63C90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(ง</w:t>
      </w:r>
      <w:r w:rsidRPr="00663C90">
        <w:rPr>
          <w:rFonts w:ascii="Angsana New" w:eastAsia="Times New Roman" w:hAnsi="Angsana New"/>
          <w:i/>
          <w:iCs/>
          <w:sz w:val="30"/>
          <w:szCs w:val="30"/>
        </w:rPr>
        <w:t>.6</w:t>
      </w:r>
      <w:r w:rsidRPr="00663C90">
        <w:rPr>
          <w:rFonts w:ascii="Angsana New" w:eastAsia="Times New Roman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</w:t>
      </w:r>
      <w:r w:rsidRPr="00663C90">
        <w:rPr>
          <w:rFonts w:ascii="Angsana New" w:eastAsia="Times New Roman" w:hAnsi="Angsana New"/>
          <w:i/>
          <w:iCs/>
          <w:sz w:val="30"/>
          <w:szCs w:val="30"/>
          <w:cs/>
        </w:rPr>
        <w:t>ดอกเบี้ย</w:t>
      </w:r>
    </w:p>
    <w:p w14:paraId="3E57CF13" w14:textId="77777777" w:rsidR="00396957" w:rsidRPr="00663C90" w:rsidRDefault="00396957" w:rsidP="00663C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25617DE" w14:textId="0F25625F" w:rsidR="00663C90" w:rsidRPr="00EE70C1" w:rsidRDefault="00663C90" w:rsidP="00663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663C90">
        <w:rPr>
          <w:rFonts w:ascii="Angsana New" w:eastAsia="Times New Roman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</w:t>
      </w:r>
      <w:r w:rsidRPr="00663C90">
        <w:rPr>
          <w:rFonts w:ascii="Angsana New" w:eastAsia="Times New Roman" w:hAnsi="Angsana New" w:hint="cs"/>
          <w:sz w:val="30"/>
          <w:szCs w:val="30"/>
          <w:cs/>
        </w:rPr>
        <w:t>ย</w:t>
      </w:r>
      <w:r w:rsidRPr="00663C90">
        <w:rPr>
          <w:rFonts w:ascii="Angsana New" w:eastAsia="Times New Roman" w:hAnsi="Angsana New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D433296" w14:textId="77777777" w:rsidR="004A3EC7" w:rsidRPr="00C50F96" w:rsidRDefault="004A3EC7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0A014ACE" w14:textId="50E69A5C" w:rsidR="00AC1AE2" w:rsidRPr="00632752" w:rsidRDefault="00AC1AE2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632752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39BC8DC5" w14:textId="119789F3" w:rsidR="00AC1AE2" w:rsidRPr="005B0CE3" w:rsidRDefault="00AC1AE2" w:rsidP="00D06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734A9" w14:textId="79B31789" w:rsidR="00AC1AE2" w:rsidRDefault="00663C90" w:rsidP="00AC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63C90">
        <w:rPr>
          <w:rFonts w:ascii="Angsana New" w:eastAsia="Times New Roman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69AD422" w14:textId="55941865" w:rsidR="00CE08DB" w:rsidRDefault="00CE08DB" w:rsidP="00AC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2053619" w14:textId="1CF24C2E" w:rsidR="00382667" w:rsidRPr="006C6048" w:rsidRDefault="00382667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6C6048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US"/>
        </w:rPr>
        <w:t>ลูกหนี้การค้า</w:t>
      </w:r>
    </w:p>
    <w:p w14:paraId="6CF92490" w14:textId="77777777" w:rsidR="00382667" w:rsidRPr="006C6048" w:rsidRDefault="00382667" w:rsidP="0038266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2CFC8D18" w14:textId="16614FEA" w:rsidR="00382667" w:rsidRPr="006C6048" w:rsidRDefault="00382667" w:rsidP="00382667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C6048">
        <w:rPr>
          <w:rFonts w:ascii="Angsana New" w:eastAsia="Times New Roman" w:hAnsi="Angsana New"/>
          <w:sz w:val="30"/>
          <w:szCs w:val="30"/>
          <w:cs/>
        </w:rPr>
        <w:t>ลูกหนี้การค้ารับรู้เมื่อ</w:t>
      </w:r>
      <w:r w:rsidRPr="006C6048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6C6048">
        <w:rPr>
          <w:rFonts w:ascii="Angsana New" w:eastAsia="Times New Roman" w:hAnsi="Angsana New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1837B7" w:rsidRPr="00B43426">
        <w:rPr>
          <w:rFonts w:ascii="Angsana New" w:eastAsia="Times New Roman" w:hAnsi="Angsana New"/>
          <w:sz w:val="30"/>
          <w:szCs w:val="30"/>
          <w:cs/>
        </w:rPr>
        <w:t>ลูกหนี้การค้า</w:t>
      </w:r>
      <w:r w:rsidR="0040420A" w:rsidRPr="00B43426">
        <w:rPr>
          <w:rFonts w:ascii="Angsana New" w:eastAsia="Times New Roman" w:hAnsi="Angsana New" w:hint="cs"/>
          <w:sz w:val="30"/>
          <w:szCs w:val="30"/>
          <w:cs/>
        </w:rPr>
        <w:t>และลูกหนี้หมุนเวียนอื่น</w:t>
      </w:r>
      <w:r w:rsidR="001837B7" w:rsidRPr="00B43426">
        <w:rPr>
          <w:rFonts w:ascii="Angsana New" w:eastAsia="Times New Roman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24A3A30C" w14:textId="77777777" w:rsidR="00ED5A81" w:rsidRDefault="00ED5A81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3F20EF8" w14:textId="1548CB15" w:rsidR="0040420A" w:rsidRDefault="00382667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82667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382667">
        <w:rPr>
          <w:rFonts w:ascii="Angsana New" w:eastAsia="Times New Roman" w:hAnsi="Angsana New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3B5CB19" w14:textId="77777777" w:rsidR="0040420A" w:rsidRDefault="0040420A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079FBEC" w14:textId="18404794" w:rsidR="00FD5FA7" w:rsidRPr="0040420A" w:rsidRDefault="004D6767" w:rsidP="0040420A">
      <w:pPr>
        <w:pStyle w:val="ListParagraph"/>
        <w:numPr>
          <w:ilvl w:val="1"/>
          <w:numId w:val="19"/>
        </w:numPr>
        <w:spacing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b/>
          <w:bCs/>
          <w:i/>
          <w:iCs/>
          <w:sz w:val="30"/>
          <w:szCs w:val="30"/>
        </w:rPr>
        <w:t xml:space="preserve"> </w:t>
      </w:r>
      <w:r w:rsidR="00FD5FA7" w:rsidRPr="0040420A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2E1DA3BC" w14:textId="77777777" w:rsidR="00FD5FA7" w:rsidRPr="005B0CE3" w:rsidRDefault="00FD5FA7" w:rsidP="00FD5FA7">
      <w:pPr>
        <w:rPr>
          <w:rFonts w:ascii="Angsana New" w:hAnsi="Angsana New"/>
          <w:sz w:val="30"/>
          <w:szCs w:val="30"/>
        </w:rPr>
      </w:pPr>
    </w:p>
    <w:p w14:paraId="346370EF" w14:textId="7195CD03" w:rsidR="00FD5FA7" w:rsidRDefault="00CE08DB" w:rsidP="00CE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eastAsia="Times New Roman" w:hAnsi="Angsana New"/>
          <w:sz w:val="30"/>
          <w:szCs w:val="30"/>
        </w:rPr>
      </w:pPr>
      <w:r w:rsidRPr="00CE08DB">
        <w:rPr>
          <w:rFonts w:ascii="Angsana New" w:eastAsia="Times New Roman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ราคาทุนรวมถึงต้นทุนทางตรงที่เกี่ยวข้องกับการได้มาของ</w:t>
      </w:r>
      <w:r w:rsidRPr="00CE08DB">
        <w:rPr>
          <w:rFonts w:ascii="Angsana New" w:eastAsia="Times New Roman" w:hAnsi="Angsana New" w:hint="cs"/>
          <w:sz w:val="30"/>
          <w:szCs w:val="30"/>
          <w:cs/>
        </w:rPr>
        <w:t xml:space="preserve">สินค้าคงเหลือ </w:t>
      </w:r>
      <w:r w:rsidRPr="00CE08DB">
        <w:rPr>
          <w:rFonts w:ascii="Angsana New" w:eastAsia="Times New Roman" w:hAnsi="Angsana New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CE08DB">
        <w:rPr>
          <w:rFonts w:ascii="Angsana New" w:eastAsia="Times New Roman" w:hAnsi="Angsana New"/>
          <w:sz w:val="30"/>
          <w:szCs w:val="30"/>
        </w:rPr>
        <w:t xml:space="preserve"> </w:t>
      </w:r>
      <w:r w:rsidRPr="00CE08DB">
        <w:rPr>
          <w:rFonts w:ascii="Angsana New" w:eastAsia="Times New Roman" w:hAnsi="Angsana New"/>
          <w:sz w:val="30"/>
          <w:szCs w:val="30"/>
          <w:cs/>
        </w:rPr>
        <w:t>ทั้งนี้มูลค่าสุทธิที่จะได้รับเป็นการประมาณราคาที่จะขายได้จากการดำเนินธุรกิจปกติหักด้วย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CE08DB">
        <w:rPr>
          <w:rFonts w:ascii="Angsana New" w:eastAsia="Times New Roman" w:hAnsi="Angsana New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Pr="00CE08DB">
        <w:rPr>
          <w:rFonts w:ascii="Angsana New" w:eastAsia="Times New Roman" w:hAnsi="Angsana New"/>
          <w:sz w:val="30"/>
          <w:szCs w:val="30"/>
          <w:cs/>
        </w:rPr>
        <w:t>ค่าใช้จ่ายที่จำเป็นโดยประมาณในการขาย</w:t>
      </w:r>
    </w:p>
    <w:p w14:paraId="3A74974A" w14:textId="77777777" w:rsidR="00CE08DB" w:rsidRPr="00CE08DB" w:rsidRDefault="00CE08DB" w:rsidP="00CE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eastAsia="Times New Roman" w:hAnsi="Angsana New"/>
          <w:sz w:val="30"/>
          <w:szCs w:val="30"/>
        </w:rPr>
      </w:pPr>
    </w:p>
    <w:p w14:paraId="1D64FE45" w14:textId="398A6A80" w:rsidR="00FD5FA7" w:rsidRPr="00632752" w:rsidRDefault="00FD5FA7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632752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0E248CE4" w14:textId="2B3DB8E2" w:rsidR="00FD5FA7" w:rsidRPr="005B0CE3" w:rsidRDefault="00FD5FA7" w:rsidP="00FD5FA7">
      <w:pPr>
        <w:rPr>
          <w:rFonts w:ascii="Angsana New" w:hAnsi="Angsana New"/>
          <w:sz w:val="30"/>
          <w:szCs w:val="30"/>
        </w:rPr>
      </w:pPr>
    </w:p>
    <w:p w14:paraId="13939C6C" w14:textId="3413BFE4" w:rsidR="00382667" w:rsidRPr="00987E1A" w:rsidRDefault="00382667" w:rsidP="0038266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87E1A">
        <w:rPr>
          <w:rFonts w:ascii="Angsana New" w:eastAsia="Times New Roman" w:hAnsi="Angsana New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20E4954E" w14:textId="77777777" w:rsidR="00382667" w:rsidRPr="00987E1A" w:rsidRDefault="00382667" w:rsidP="00382667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545FC713" w14:textId="7506B292" w:rsidR="00382667" w:rsidRPr="00987E1A" w:rsidRDefault="00382667" w:rsidP="00834B9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87E1A">
        <w:rPr>
          <w:rFonts w:ascii="Angsana New" w:eastAsia="Times New Roman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Pr="00987E1A">
        <w:rPr>
          <w:rFonts w:ascii="Angsana New" w:eastAsia="Times New Roman" w:hAnsi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 รวมถึงต้นทุนของวัสดุ แรงงานทางตรง</w:t>
      </w:r>
      <w:r w:rsidRPr="00987E1A">
        <w:rPr>
          <w:rFonts w:ascii="Angsana New" w:eastAsia="Times New Roman" w:hAnsi="Angsana New"/>
          <w:sz w:val="30"/>
          <w:szCs w:val="30"/>
          <w:cs/>
        </w:rPr>
        <w:t xml:space="preserve">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</w:t>
      </w:r>
      <w:r w:rsidRPr="00987E1A">
        <w:rPr>
          <w:rFonts w:ascii="Angsana New" w:eastAsia="Times New Roman" w:hAnsi="Angsana New" w:hint="cs"/>
          <w:sz w:val="30"/>
          <w:szCs w:val="30"/>
          <w:cs/>
        </w:rPr>
        <w:t>และต้นทุนการกู้ยืม</w:t>
      </w:r>
      <w:r w:rsidRPr="00987E1A">
        <w:rPr>
          <w:rFonts w:ascii="Angsana New" w:eastAsia="Times New Roman" w:hAnsi="Angsana New"/>
          <w:sz w:val="30"/>
          <w:szCs w:val="30"/>
        </w:rPr>
        <w:t xml:space="preserve"> </w:t>
      </w:r>
      <w:r w:rsidRPr="00987E1A">
        <w:rPr>
          <w:rFonts w:ascii="Angsana New" w:eastAsia="Times New Roman" w:hAnsi="Angsana New" w:hint="cs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7964F39F" w14:textId="77777777" w:rsidR="00382667" w:rsidRPr="00987E1A" w:rsidRDefault="00382667" w:rsidP="00382667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0C698805" w14:textId="76576964" w:rsidR="00364993" w:rsidRPr="004D6767" w:rsidRDefault="0098505E" w:rsidP="0038266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D6767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4D6767">
        <w:rPr>
          <w:rFonts w:asciiTheme="majorBidi" w:hAnsiTheme="majorBidi" w:cstheme="majorBidi"/>
          <w:color w:val="auto"/>
          <w:sz w:val="30"/>
          <w:szCs w:val="30"/>
          <w:cs/>
        </w:rPr>
        <w:t>ที่ดิน อาคาร และอุปกรณ์ รับรู้ในกำไรหรือขาดทุน</w:t>
      </w:r>
    </w:p>
    <w:p w14:paraId="06B9C1D3" w14:textId="77777777" w:rsidR="007A690D" w:rsidRPr="007A690D" w:rsidRDefault="007A690D" w:rsidP="0036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i/>
          <w:iCs/>
          <w:sz w:val="28"/>
          <w:szCs w:val="28"/>
        </w:rPr>
      </w:pPr>
    </w:p>
    <w:p w14:paraId="7EE1472D" w14:textId="5755841A" w:rsidR="00364993" w:rsidRDefault="00364993" w:rsidP="0036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364993">
        <w:rPr>
          <w:rFonts w:ascii="Angsana New" w:eastAsia="Times New Roman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2B3192C" w14:textId="77777777" w:rsidR="00364993" w:rsidRPr="007A690D" w:rsidRDefault="00364993" w:rsidP="0036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i/>
          <w:iCs/>
          <w:sz w:val="28"/>
          <w:szCs w:val="28"/>
        </w:rPr>
      </w:pPr>
    </w:p>
    <w:p w14:paraId="23748D4C" w14:textId="54C05759" w:rsidR="00364993" w:rsidRPr="00364993" w:rsidRDefault="00364993" w:rsidP="0036499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6499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AF38D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ที่ดิน</w:t>
      </w:r>
      <w:r w:rsidRPr="00364993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6499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364993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6499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51AA2992" w14:textId="77777777" w:rsidR="00FA3CB0" w:rsidRPr="007A690D" w:rsidRDefault="00FA3CB0" w:rsidP="00FA3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  <w:sz w:val="28"/>
          <w:szCs w:val="28"/>
        </w:rPr>
      </w:pPr>
    </w:p>
    <w:p w14:paraId="472DEA96" w14:textId="07473432" w:rsidR="00A4138A" w:rsidRPr="00FA3CB0" w:rsidRDefault="00A4138A" w:rsidP="00FA3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  <w:sz w:val="20"/>
          <w:szCs w:val="20"/>
        </w:rPr>
      </w:pPr>
      <w:r w:rsidRPr="00987E1A">
        <w:rPr>
          <w:rFonts w:ascii="Angsana New" w:eastAsia="Times New Roman" w:hAnsi="Angsana New" w:hint="cs"/>
          <w:i/>
          <w:iCs/>
          <w:sz w:val="30"/>
          <w:szCs w:val="30"/>
          <w:cs/>
        </w:rPr>
        <w:t>ค่าเสื่อมราคา</w:t>
      </w:r>
    </w:p>
    <w:p w14:paraId="36F74274" w14:textId="77777777" w:rsidR="005B0CE3" w:rsidRPr="007A690D" w:rsidRDefault="005B0CE3" w:rsidP="00A41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i/>
          <w:iCs/>
          <w:sz w:val="28"/>
          <w:szCs w:val="28"/>
        </w:rPr>
      </w:pPr>
    </w:p>
    <w:p w14:paraId="0209EE4E" w14:textId="1757F441" w:rsidR="00987E1A" w:rsidRPr="004D6767" w:rsidRDefault="0098505E" w:rsidP="00987E1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D6767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4D676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4D6767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4D6767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4D6767">
        <w:rPr>
          <w:rFonts w:asciiTheme="majorBidi" w:hAnsiTheme="majorBidi" w:cstheme="majorBidi"/>
          <w:sz w:val="30"/>
          <w:szCs w:val="30"/>
          <w:cs/>
        </w:rPr>
        <w:t>ทั้งนี้ บริษัทไม่คิดค่าเสื่อมราคาสำหรับที่ดินและสินทรัพย์ที่อยู่ระหว่างการก่อสร้าง</w:t>
      </w:r>
    </w:p>
    <w:p w14:paraId="5207CE59" w14:textId="77777777" w:rsidR="00987E1A" w:rsidRPr="007A690D" w:rsidRDefault="00987E1A" w:rsidP="00987E1A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eastAsia="Times New Roman" w:hAnsi="Angsana New"/>
          <w:sz w:val="28"/>
          <w:szCs w:val="28"/>
        </w:rPr>
      </w:pPr>
    </w:p>
    <w:p w14:paraId="2A596910" w14:textId="1F4D701B" w:rsidR="00D7091F" w:rsidRDefault="00987E1A" w:rsidP="00A41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87E1A">
        <w:rPr>
          <w:rFonts w:ascii="Angsana New" w:eastAsia="Times New Roman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8D274FA" w14:textId="77777777" w:rsidR="007A690D" w:rsidRPr="007A690D" w:rsidRDefault="007A690D" w:rsidP="00A41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28"/>
          <w:szCs w:val="28"/>
        </w:rPr>
      </w:pPr>
    </w:p>
    <w:tbl>
      <w:tblPr>
        <w:tblW w:w="7740" w:type="dxa"/>
        <w:tblInd w:w="-90" w:type="dxa"/>
        <w:tblLook w:val="0000" w:firstRow="0" w:lastRow="0" w:firstColumn="0" w:lastColumn="0" w:noHBand="0" w:noVBand="0"/>
      </w:tblPr>
      <w:tblGrid>
        <w:gridCol w:w="5144"/>
        <w:gridCol w:w="1705"/>
        <w:gridCol w:w="891"/>
      </w:tblGrid>
      <w:tr w:rsidR="00D7091F" w:rsidRPr="00632752" w14:paraId="70A8444C" w14:textId="77777777" w:rsidTr="00987E1A">
        <w:tc>
          <w:tcPr>
            <w:tcW w:w="5144" w:type="dxa"/>
            <w:vAlign w:val="bottom"/>
          </w:tcPr>
          <w:p w14:paraId="68067DB5" w14:textId="035991A3" w:rsidR="00D7091F" w:rsidRPr="00632752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327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705" w:type="dxa"/>
          </w:tcPr>
          <w:p w14:paraId="5C116AC2" w14:textId="6C18BAD3" w:rsidR="00D7091F" w:rsidRPr="00632752" w:rsidRDefault="00987E1A" w:rsidP="00987E1A">
            <w:pPr>
              <w:tabs>
                <w:tab w:val="clear" w:pos="227"/>
                <w:tab w:val="clear" w:pos="454"/>
                <w:tab w:val="center" w:pos="-97"/>
                <w:tab w:val="left" w:pos="540"/>
                <w:tab w:val="right" w:pos="1065"/>
              </w:tabs>
              <w:ind w:left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20</w:t>
            </w:r>
          </w:p>
        </w:tc>
        <w:tc>
          <w:tcPr>
            <w:tcW w:w="891" w:type="dxa"/>
          </w:tcPr>
          <w:p w14:paraId="233984CC" w14:textId="77777777" w:rsidR="00D7091F" w:rsidRPr="00632752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327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D7091F" w:rsidRPr="00632752" w14:paraId="73C43F37" w14:textId="77777777" w:rsidTr="00987E1A">
        <w:tc>
          <w:tcPr>
            <w:tcW w:w="5144" w:type="dxa"/>
            <w:vAlign w:val="bottom"/>
          </w:tcPr>
          <w:p w14:paraId="549C9A6F" w14:textId="77777777" w:rsidR="00D7091F" w:rsidRPr="00632752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32752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05" w:type="dxa"/>
          </w:tcPr>
          <w:p w14:paraId="16DD876B" w14:textId="082B73EA" w:rsidR="00D7091F" w:rsidRPr="00632752" w:rsidRDefault="00987E1A" w:rsidP="00891BA3">
            <w:pPr>
              <w:tabs>
                <w:tab w:val="clear" w:pos="227"/>
                <w:tab w:val="clear" w:pos="454"/>
                <w:tab w:val="center" w:pos="-97"/>
                <w:tab w:val="right" w:pos="540"/>
              </w:tabs>
              <w:ind w:left="540" w:right="-37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3 - 35</w:t>
            </w:r>
          </w:p>
        </w:tc>
        <w:tc>
          <w:tcPr>
            <w:tcW w:w="891" w:type="dxa"/>
          </w:tcPr>
          <w:p w14:paraId="4BA0D2CF" w14:textId="77777777" w:rsidR="00D7091F" w:rsidRPr="00632752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327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D7091F" w:rsidRPr="00632752" w14:paraId="6DB13B3E" w14:textId="77777777" w:rsidTr="00987E1A">
        <w:tc>
          <w:tcPr>
            <w:tcW w:w="5144" w:type="dxa"/>
            <w:vAlign w:val="bottom"/>
          </w:tcPr>
          <w:p w14:paraId="5E628862" w14:textId="77777777" w:rsidR="00D7091F" w:rsidRPr="00632752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32752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05" w:type="dxa"/>
          </w:tcPr>
          <w:p w14:paraId="05170381" w14:textId="49ECA8D2" w:rsidR="00D7091F" w:rsidRPr="00632752" w:rsidRDefault="00987E1A" w:rsidP="00891BA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enter" w:pos="-97"/>
                <w:tab w:val="right" w:pos="540"/>
                <w:tab w:val="left" w:pos="873"/>
                <w:tab w:val="left" w:pos="963"/>
              </w:tabs>
              <w:ind w:left="540" w:right="-19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891" w:type="dxa"/>
          </w:tcPr>
          <w:p w14:paraId="5EEE0E8E" w14:textId="77777777" w:rsidR="00D7091F" w:rsidRPr="00632752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327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D7091F" w:rsidRPr="00632752" w14:paraId="51FE9DA5" w14:textId="77777777" w:rsidTr="00987E1A">
        <w:tc>
          <w:tcPr>
            <w:tcW w:w="5144" w:type="dxa"/>
            <w:vAlign w:val="bottom"/>
          </w:tcPr>
          <w:p w14:paraId="012F3F57" w14:textId="76931204" w:rsidR="00D7091F" w:rsidRPr="00632752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32752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705" w:type="dxa"/>
          </w:tcPr>
          <w:p w14:paraId="0C9DA03C" w14:textId="2461210D" w:rsidR="00D7091F" w:rsidRPr="00632752" w:rsidRDefault="00987E1A" w:rsidP="00891BA3">
            <w:pPr>
              <w:tabs>
                <w:tab w:val="clear" w:pos="227"/>
                <w:tab w:val="clear" w:pos="454"/>
                <w:tab w:val="center" w:pos="468"/>
                <w:tab w:val="left" w:pos="540"/>
                <w:tab w:val="right" w:pos="1065"/>
              </w:tabs>
              <w:ind w:left="540" w:right="7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891" w:type="dxa"/>
          </w:tcPr>
          <w:p w14:paraId="1618D70C" w14:textId="77777777" w:rsidR="00D7091F" w:rsidRPr="00632752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327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891BA3" w:rsidRPr="00632752" w14:paraId="5C7804B6" w14:textId="77777777" w:rsidTr="00987E1A">
        <w:tc>
          <w:tcPr>
            <w:tcW w:w="5144" w:type="dxa"/>
            <w:vAlign w:val="bottom"/>
          </w:tcPr>
          <w:p w14:paraId="2702A645" w14:textId="1AAED0D3" w:rsidR="00891BA3" w:rsidRPr="00632752" w:rsidRDefault="00891BA3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05" w:type="dxa"/>
          </w:tcPr>
          <w:p w14:paraId="2BB1716B" w14:textId="1C99538B" w:rsidR="00891BA3" w:rsidRDefault="00891BA3" w:rsidP="00987E1A">
            <w:pPr>
              <w:tabs>
                <w:tab w:val="clear" w:pos="227"/>
                <w:tab w:val="clear" w:pos="454"/>
                <w:tab w:val="center" w:pos="468"/>
                <w:tab w:val="left" w:pos="540"/>
                <w:tab w:val="right" w:pos="1065"/>
              </w:tabs>
              <w:ind w:left="540" w:right="8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891" w:type="dxa"/>
          </w:tcPr>
          <w:p w14:paraId="5158F33B" w14:textId="6B4DD2D9" w:rsidR="00891BA3" w:rsidRPr="00632752" w:rsidRDefault="00891BA3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EAD11DC" w14:textId="483E8B95" w:rsidR="00666920" w:rsidRDefault="00970D11" w:rsidP="00666920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สินทรัพย์ไม่มีตัวต</w:t>
      </w:r>
      <w:r w:rsidR="0066692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227D9BA9" w14:textId="77777777" w:rsidR="00666920" w:rsidRPr="003012E6" w:rsidRDefault="00666920" w:rsidP="004D6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5914946E" w14:textId="512F8A24" w:rsidR="00970D11" w:rsidRDefault="00970D11" w:rsidP="0097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bookmarkStart w:id="1" w:name="_Hlk87280412"/>
      <w:r w:rsidRPr="00970D11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สินทรัพย์ไม่มีตัวตนที่มีอายุการใช้งานไม่จำกัดวัดมูลค่าด้วยวิธีราคาทุนหักขาดทุนจากการด้อยค่า </w:t>
      </w:r>
      <w:r w:rsidRPr="00970D11">
        <w:rPr>
          <w:rFonts w:ascii="Angsana New" w:hAnsi="Angsana New"/>
          <w:sz w:val="30"/>
          <w:szCs w:val="30"/>
          <w:cs/>
        </w:rPr>
        <w:t>สินทรัพย์ไม่มีตัวตน</w:t>
      </w:r>
      <w:bookmarkEnd w:id="1"/>
      <w:r w:rsidRPr="00970D11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970D11">
        <w:rPr>
          <w:rFonts w:ascii="Angsana New" w:hAnsi="Angsana New"/>
          <w:sz w:val="30"/>
          <w:szCs w:val="30"/>
        </w:rPr>
        <w:t xml:space="preserve"> </w:t>
      </w:r>
      <w:r w:rsidRPr="00970D11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</w:t>
      </w:r>
      <w:r w:rsidR="00C57936">
        <w:rPr>
          <w:rFonts w:ascii="Angsana New" w:hAnsi="Angsana New" w:hint="cs"/>
          <w:sz w:val="30"/>
          <w:szCs w:val="30"/>
          <w:cs/>
        </w:rPr>
        <w:t>อนาคต</w:t>
      </w:r>
      <w:r w:rsidRPr="00970D11">
        <w:rPr>
          <w:rFonts w:ascii="Angsana New" w:hAnsi="Angsana New" w:hint="cs"/>
          <w:sz w:val="30"/>
          <w:szCs w:val="30"/>
          <w:cs/>
        </w:rPr>
        <w:t xml:space="preserve"> </w:t>
      </w:r>
      <w:r w:rsidRPr="00970D11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970D1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24DA804" w14:textId="470381FF" w:rsidR="00970D11" w:rsidRPr="003012E6" w:rsidRDefault="00970D11" w:rsidP="0097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C9EF172" w14:textId="4E1E63C3" w:rsidR="00970D11" w:rsidRDefault="00970D11" w:rsidP="0097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70D11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EE612E4" w14:textId="77777777" w:rsidR="004D6767" w:rsidRPr="003012E6" w:rsidRDefault="004D6767" w:rsidP="0097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970D11" w:rsidRPr="00425B3A" w14:paraId="47F50B65" w14:textId="77777777" w:rsidTr="009E1919">
        <w:tc>
          <w:tcPr>
            <w:tcW w:w="4483" w:type="dxa"/>
          </w:tcPr>
          <w:p w14:paraId="1898C77D" w14:textId="7424922D" w:rsidR="00970D11" w:rsidRPr="00970D11" w:rsidRDefault="00970D11" w:rsidP="009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0D11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062" w:type="dxa"/>
          </w:tcPr>
          <w:p w14:paraId="3829CF9E" w14:textId="4AECFEFD" w:rsidR="00970D11" w:rsidRPr="00970D11" w:rsidRDefault="00970D11" w:rsidP="009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212" w:type="dxa"/>
          </w:tcPr>
          <w:p w14:paraId="370EA5A2" w14:textId="77777777" w:rsidR="00970D11" w:rsidRPr="00970D11" w:rsidRDefault="00970D11" w:rsidP="009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0D1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7E75E3E" w14:textId="77777777" w:rsidR="00970D11" w:rsidRPr="003012E6" w:rsidRDefault="00970D11" w:rsidP="0097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D0AAE2E" w14:textId="38A3EDCF" w:rsidR="00891BA3" w:rsidRPr="007A52D3" w:rsidRDefault="007A52D3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A52D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3C4A57C" w14:textId="77777777" w:rsidR="007A52D3" w:rsidRPr="003012E6" w:rsidRDefault="007A52D3" w:rsidP="00666920">
      <w:pPr>
        <w:tabs>
          <w:tab w:val="clear" w:pos="680"/>
        </w:tabs>
        <w:jc w:val="thaiDistribute"/>
        <w:rPr>
          <w:rFonts w:asciiTheme="majorBidi" w:hAnsiTheme="majorBidi" w:cstheme="majorBidi"/>
          <w:sz w:val="24"/>
          <w:szCs w:val="24"/>
          <w:shd w:val="clear" w:color="auto" w:fill="CCCCCC"/>
        </w:rPr>
      </w:pPr>
    </w:p>
    <w:p w14:paraId="38881E65" w14:textId="7416D423" w:rsidR="00142BA3" w:rsidRDefault="00142BA3" w:rsidP="00142BA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38DD">
        <w:rPr>
          <w:rFonts w:ascii="Angsana New" w:hAnsi="Angsana New"/>
          <w:sz w:val="30"/>
          <w:szCs w:val="30"/>
          <w:cs/>
        </w:rPr>
        <w:t>ณ วันเริ่มต้นของ</w:t>
      </w:r>
      <w:r w:rsidRPr="00C57936">
        <w:rPr>
          <w:rFonts w:ascii="Angsana New" w:hAnsi="Angsana New"/>
          <w:sz w:val="30"/>
          <w:szCs w:val="30"/>
          <w:cs/>
        </w:rPr>
        <w:t>สัญญาบริษัทจะประเมินว่าสัญญา</w:t>
      </w:r>
      <w:r w:rsidRPr="00AF38DD">
        <w:rPr>
          <w:rFonts w:ascii="Angsana New" w:hAnsi="Angsana New"/>
          <w:sz w:val="30"/>
          <w:szCs w:val="30"/>
          <w:cs/>
        </w:rPr>
        <w:t>เป็นสัญญาเช่าหรือประกอบด้วยสัญญาเช่า</w:t>
      </w:r>
      <w:r w:rsidRPr="00AF38DD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AF38DD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Pr="00AF38DD">
        <w:rPr>
          <w:rFonts w:ascii="Angsana New" w:hAnsi="Angsana New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2AD54A09" w14:textId="77777777" w:rsidR="004D6767" w:rsidRPr="003012E6" w:rsidRDefault="004D6767" w:rsidP="00142BA3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0CFEC0" w14:textId="5A29A1BD" w:rsidR="00A46B33" w:rsidRPr="009E1919" w:rsidRDefault="00FA3CB0" w:rsidP="00FA3CB0">
      <w:pPr>
        <w:pStyle w:val="BodyText"/>
        <w:spacing w:after="0"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4D676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4D676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46B33" w:rsidRPr="009E1919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E6EAC9C" w14:textId="77777777" w:rsidR="007A52D3" w:rsidRPr="003012E6" w:rsidRDefault="007A52D3" w:rsidP="001B32C9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9709813" w14:textId="55738C5A" w:rsidR="0060363F" w:rsidRPr="009E1919" w:rsidRDefault="009E1919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1919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9E1919">
        <w:rPr>
          <w:rFonts w:ascii="Angsana New" w:hAnsi="Angsana New"/>
          <w:sz w:val="30"/>
          <w:szCs w:val="30"/>
        </w:rPr>
        <w:t xml:space="preserve"> </w:t>
      </w:r>
      <w:r w:rsidRPr="009E1919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</w:t>
      </w:r>
      <w:r>
        <w:rPr>
          <w:rFonts w:ascii="Angsana New" w:hAnsi="Angsana New" w:hint="cs"/>
          <w:sz w:val="30"/>
          <w:szCs w:val="30"/>
          <w:cs/>
        </w:rPr>
        <w:t>ช่า</w:t>
      </w:r>
      <w:r w:rsidRPr="009E1919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9E1919">
        <w:rPr>
          <w:rFonts w:ascii="Angsana New" w:hAnsi="Angsana New"/>
          <w:sz w:val="30"/>
          <w:szCs w:val="30"/>
        </w:rPr>
        <w:t xml:space="preserve"> </w:t>
      </w:r>
      <w:r w:rsidRPr="009E1919">
        <w:rPr>
          <w:rFonts w:ascii="Angsana New" w:hAnsi="Angsana New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4E4DB72" w14:textId="77777777" w:rsidR="00FA3CB0" w:rsidRPr="003012E6" w:rsidRDefault="00FA3CB0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95870E" w14:textId="3790B10C" w:rsidR="007A52D3" w:rsidRDefault="00F179E7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79E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179E7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F179E7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EC3276D" w14:textId="77777777" w:rsidR="000825A5" w:rsidRPr="003012E6" w:rsidRDefault="000825A5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64B651" w14:textId="656BBB70" w:rsidR="00F179E7" w:rsidRPr="00333803" w:rsidRDefault="00333803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380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33803">
        <w:rPr>
          <w:rFonts w:asciiTheme="majorBidi" w:hAnsiTheme="majorBidi" w:cstheme="majorBidi"/>
          <w:sz w:val="30"/>
          <w:szCs w:val="30"/>
        </w:rPr>
        <w:t xml:space="preserve"> </w:t>
      </w:r>
      <w:r w:rsidRPr="00333803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333803">
        <w:rPr>
          <w:rFonts w:asciiTheme="majorBidi" w:hAnsiTheme="majorBidi" w:cstheme="majorBidi"/>
          <w:sz w:val="30"/>
          <w:szCs w:val="30"/>
        </w:rPr>
        <w:t xml:space="preserve"> </w:t>
      </w:r>
      <w:r w:rsidRPr="00333803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63751F6" w14:textId="77777777" w:rsidR="00333803" w:rsidRDefault="00333803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F94509" w14:textId="7A4EF457" w:rsidR="000825A5" w:rsidRPr="00333803" w:rsidRDefault="00333803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3803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ทั้งนี้บริษัทใช</w:t>
      </w:r>
      <w:r>
        <w:rPr>
          <w:rFonts w:asciiTheme="majorBidi" w:hAnsiTheme="majorBidi" w:cstheme="majorBidi" w:hint="cs"/>
          <w:sz w:val="30"/>
          <w:szCs w:val="30"/>
          <w:cs/>
        </w:rPr>
        <w:t>้</w:t>
      </w:r>
      <w:r w:rsidRPr="00333803">
        <w:rPr>
          <w:rFonts w:asciiTheme="majorBidi" w:hAnsiTheme="majorBidi" w:cstheme="majorBidi"/>
          <w:sz w:val="30"/>
          <w:szCs w:val="30"/>
          <w:cs/>
        </w:rPr>
        <w:t>อัตราดอกเบี้ยเงินกู้ยืมส่วนเพิ่มของบริษัท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33803">
        <w:rPr>
          <w:rFonts w:asciiTheme="majorBidi" w:hAnsiTheme="majorBidi" w:cstheme="majorBidi"/>
          <w:sz w:val="30"/>
          <w:szCs w:val="30"/>
          <w:cs/>
        </w:rPr>
        <w:t>ในการคิดลดเป็นมูลค่าปัจจุบัน</w:t>
      </w:r>
      <w:r w:rsidRPr="00333803">
        <w:rPr>
          <w:rFonts w:asciiTheme="majorBidi" w:hAnsiTheme="majorBidi" w:cstheme="majorBidi"/>
          <w:sz w:val="30"/>
          <w:szCs w:val="30"/>
        </w:rPr>
        <w:t xml:space="preserve"> </w:t>
      </w:r>
      <w:r w:rsidRPr="00333803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5903368" w14:textId="77777777" w:rsidR="00333803" w:rsidRDefault="00333803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  <w:shd w:val="clear" w:color="auto" w:fill="D9D9D9" w:themeFill="background1" w:themeFillShade="D9"/>
        </w:rPr>
      </w:pPr>
    </w:p>
    <w:p w14:paraId="6D5C0AD6" w14:textId="492BD300" w:rsidR="000825A5" w:rsidRDefault="000825A5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3803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333803">
        <w:rPr>
          <w:rFonts w:asciiTheme="majorBidi" w:hAnsiTheme="majorBidi" w:cstheme="majorBidi"/>
          <w:sz w:val="30"/>
          <w:szCs w:val="30"/>
        </w:rPr>
        <w:t xml:space="preserve"> </w:t>
      </w:r>
      <w:r w:rsidRPr="00333803">
        <w:rPr>
          <w:rFonts w:asciiTheme="majorBidi" w:hAnsiTheme="majorBidi" w:cs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14A7DEB" w14:textId="77777777" w:rsidR="007A690D" w:rsidRPr="00333803" w:rsidRDefault="007A690D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B5787" w14:textId="69FA2A09" w:rsidR="00195AF6" w:rsidRPr="008B7304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730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</w:t>
      </w:r>
      <w:r w:rsidRPr="008B73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14899B21" w14:textId="77777777" w:rsidR="00195AF6" w:rsidRPr="004D6767" w:rsidRDefault="00195AF6" w:rsidP="00195AF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10698" w14:textId="475DA553" w:rsidR="00195AF6" w:rsidRPr="00952F1F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F1F">
        <w:rPr>
          <w:rFonts w:ascii="Angsana New" w:eastAsia="Times New Roman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952F1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952F1F">
        <w:rPr>
          <w:rFonts w:ascii="Angsana New" w:eastAsia="Times New Roman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6E36EB9A" w14:textId="77777777" w:rsidR="00195AF6" w:rsidRPr="004D6767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F972D9" w14:textId="7806512B" w:rsidR="00195AF6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F1F">
        <w:rPr>
          <w:rFonts w:ascii="Angsana New" w:eastAsia="Times New Roman" w:hAnsi="Angsana New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</w:p>
    <w:p w14:paraId="3BB7CB12" w14:textId="77777777" w:rsidR="00195AF6" w:rsidRPr="004D6767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sz w:val="30"/>
          <w:szCs w:val="30"/>
          <w:cs/>
        </w:rPr>
      </w:pPr>
    </w:p>
    <w:p w14:paraId="14F63C05" w14:textId="7A10DA2E" w:rsidR="00195AF6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F1F">
        <w:rPr>
          <w:rFonts w:ascii="Angsana New" w:eastAsia="Times New Roman" w:hAnsi="Angsana New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="00830B08" w:rsidRPr="00830B08">
        <w:rPr>
          <w:rFonts w:ascii="Angsana New" w:eastAsia="Times New Roman" w:hAnsi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830B08" w:rsidRPr="00830B08">
        <w:rPr>
          <w:rFonts w:ascii="Angsana New" w:eastAsia="Times New Roman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830B08" w:rsidRPr="00830B08">
        <w:rPr>
          <w:rFonts w:ascii="Angsana New" w:eastAsia="Times New Roman" w:hAnsi="Angsana New" w:hint="cs"/>
          <w:sz w:val="30"/>
          <w:szCs w:val="30"/>
          <w:cs/>
        </w:rPr>
        <w:t>สินทรัพย์นั้น</w:t>
      </w:r>
      <w:r w:rsidR="00830B08" w:rsidRPr="00830B08">
        <w:rPr>
          <w:rFonts w:ascii="Angsana New" w:eastAsia="Times New Roman" w:hAnsi="Angsana New"/>
          <w:sz w:val="30"/>
          <w:szCs w:val="30"/>
          <w:cs/>
        </w:rPr>
        <w:t>เกี่ยวข้อง</w:t>
      </w:r>
      <w:r w:rsidR="00830B08" w:rsidRPr="00830B08">
        <w:rPr>
          <w:rFonts w:ascii="Angsana New" w:eastAsia="Times New Roman" w:hAnsi="Angsana New" w:hint="cs"/>
          <w:sz w:val="30"/>
          <w:szCs w:val="30"/>
          <w:cs/>
        </w:rPr>
        <w:t>ด้วย</w:t>
      </w:r>
    </w:p>
    <w:p w14:paraId="4569546C" w14:textId="77777777" w:rsidR="00195AF6" w:rsidRPr="004D6767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D88D72" w14:textId="497F503A" w:rsidR="00195AF6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F1F">
        <w:rPr>
          <w:rFonts w:ascii="Angsana New" w:eastAsia="Times New Roman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952F1F">
        <w:rPr>
          <w:rFonts w:ascii="Angsana New" w:eastAsia="Times New Roman" w:hAnsi="Angsana New"/>
          <w:sz w:val="30"/>
          <w:szCs w:val="30"/>
        </w:rPr>
        <w:t xml:space="preserve"> </w:t>
      </w:r>
    </w:p>
    <w:p w14:paraId="3435A147" w14:textId="77777777" w:rsidR="00D0619D" w:rsidRDefault="00D0619D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7D9E738" w14:textId="584B35C3" w:rsidR="00CF55AE" w:rsidRPr="004D6767" w:rsidRDefault="002F528A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D676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เจ้าหนี้การค้า </w:t>
      </w:r>
      <w:r w:rsidR="00F179E7" w:rsidRPr="004D676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4D676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เจ้าหนี้</w:t>
      </w:r>
      <w:r w:rsidR="006248D1" w:rsidRPr="004D676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Pr="004D676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</w:p>
    <w:p w14:paraId="2EEF5A04" w14:textId="77777777" w:rsidR="002F528A" w:rsidRPr="00D0619D" w:rsidRDefault="002F528A" w:rsidP="002F528A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504C487" w14:textId="48FF7EFB" w:rsidR="00952F1F" w:rsidRDefault="002F528A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F74BAF">
        <w:rPr>
          <w:rFonts w:ascii="Angsana New" w:eastAsia="Times New Roman" w:hAnsi="Angsana New" w:hint="cs"/>
          <w:sz w:val="30"/>
          <w:szCs w:val="30"/>
          <w:cs/>
        </w:rPr>
        <w:t>เจ้าหนี้การค้า</w:t>
      </w:r>
      <w:r w:rsidR="00F179E7">
        <w:rPr>
          <w:rFonts w:ascii="Angsana New" w:eastAsia="Times New Roman" w:hAnsi="Angsana New"/>
          <w:sz w:val="30"/>
          <w:szCs w:val="30"/>
        </w:rPr>
        <w:t xml:space="preserve"> </w:t>
      </w:r>
      <w:r w:rsidR="00F179E7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F74BAF">
        <w:rPr>
          <w:rFonts w:ascii="Angsana New" w:eastAsia="Times New Roman" w:hAnsi="Angsana New" w:hint="cs"/>
          <w:sz w:val="30"/>
          <w:szCs w:val="30"/>
          <w:cs/>
        </w:rPr>
        <w:t>เจ้าหนี้</w:t>
      </w:r>
      <w:r w:rsidR="006248D1">
        <w:rPr>
          <w:rFonts w:ascii="Angsana New" w:eastAsia="Times New Roman" w:hAnsi="Angsana New" w:hint="cs"/>
          <w:sz w:val="30"/>
          <w:szCs w:val="30"/>
          <w:cs/>
        </w:rPr>
        <w:t>หมุนเวียน</w:t>
      </w:r>
      <w:r w:rsidRPr="00F74BAF">
        <w:rPr>
          <w:rFonts w:ascii="Angsana New" w:eastAsia="Times New Roman" w:hAnsi="Angsana New" w:hint="cs"/>
          <w:sz w:val="30"/>
          <w:szCs w:val="30"/>
          <w:cs/>
        </w:rPr>
        <w:t>อื่น</w:t>
      </w:r>
      <w:r w:rsidR="00516246" w:rsidRPr="00F74BAF">
        <w:rPr>
          <w:rFonts w:ascii="Angsana New" w:eastAsia="Times New Roman" w:hAnsi="Angsana New" w:hint="cs"/>
          <w:sz w:val="30"/>
          <w:szCs w:val="30"/>
          <w:cs/>
        </w:rPr>
        <w:t>แสดงที่ราคาทุน</w:t>
      </w:r>
    </w:p>
    <w:p w14:paraId="662D72DF" w14:textId="72F4213E" w:rsidR="00195AF6" w:rsidRPr="004D6767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D676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ผลประโยชน์ของพนักงาน </w:t>
      </w:r>
    </w:p>
    <w:p w14:paraId="789CB42B" w14:textId="77777777" w:rsidR="00195AF6" w:rsidRPr="004D6767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B8C9B0" w14:textId="781DC5BC" w:rsidR="00195AF6" w:rsidRDefault="00195AF6" w:rsidP="00195AF6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52F1F">
        <w:rPr>
          <w:rFonts w:ascii="Angsana New" w:eastAsia="Times New Roman" w:hAnsi="Angsana New"/>
          <w:i/>
          <w:iCs/>
          <w:sz w:val="30"/>
          <w:szCs w:val="30"/>
          <w:cs/>
        </w:rPr>
        <w:t>โครงการสมทบเงิน</w:t>
      </w:r>
    </w:p>
    <w:p w14:paraId="2937BEDA" w14:textId="77777777" w:rsidR="005B0CE3" w:rsidRDefault="005B0CE3" w:rsidP="00195AF6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021E265B" w14:textId="4C4CF8EE" w:rsidR="00195AF6" w:rsidRPr="00952F1F" w:rsidRDefault="00195AF6" w:rsidP="00195AF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F1F">
        <w:rPr>
          <w:rFonts w:ascii="Angsana New" w:eastAsia="Times New Roman" w:hAnsi="Angsana New"/>
          <w:sz w:val="30"/>
          <w:szCs w:val="30"/>
          <w:cs/>
        </w:rPr>
        <w:t>ภาระผูกพันในการสมทบ</w:t>
      </w:r>
      <w:r w:rsidRPr="00006C9C">
        <w:rPr>
          <w:rFonts w:ascii="Angsana New" w:eastAsia="Times New Roman" w:hAnsi="Angsana New"/>
          <w:sz w:val="30"/>
          <w:szCs w:val="30"/>
          <w:cs/>
        </w:rPr>
        <w:t>เข้า</w:t>
      </w:r>
      <w:r w:rsidR="008B7304" w:rsidRPr="00006C9C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</w:t>
      </w:r>
      <w:r w:rsidR="00026301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eastAsia="en-GB"/>
        </w:rPr>
        <w:t>ของบริษัท</w:t>
      </w:r>
      <w:r w:rsidR="008B7304" w:rsidRPr="00006C9C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eastAsia="en-GB"/>
        </w:rPr>
        <w:t>จ</w:t>
      </w:r>
      <w:r w:rsidRPr="00006C9C">
        <w:rPr>
          <w:rFonts w:ascii="Angsana New" w:eastAsia="Times New Roman" w:hAnsi="Angsana New"/>
          <w:sz w:val="30"/>
          <w:szCs w:val="30"/>
          <w:cs/>
        </w:rPr>
        <w:t>ะถูก</w:t>
      </w:r>
      <w:r w:rsidRPr="00952F1F">
        <w:rPr>
          <w:rFonts w:ascii="Angsana New" w:eastAsia="Times New Roman" w:hAnsi="Angsana New"/>
          <w:sz w:val="30"/>
          <w:szCs w:val="30"/>
          <w:cs/>
        </w:rPr>
        <w:t xml:space="preserve">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9B21420" w14:textId="00ED3A8F" w:rsidR="00195AF6" w:rsidRPr="00400A9A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FBAE9C5" w14:textId="171D9FD3" w:rsidR="00195AF6" w:rsidRDefault="00195AF6" w:rsidP="00195AF6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52F1F">
        <w:rPr>
          <w:rFonts w:ascii="Angsana New" w:eastAsia="Times New Roman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A7FE916" w14:textId="77777777" w:rsidR="005B0CE3" w:rsidRPr="00400A9A" w:rsidRDefault="005B0CE3" w:rsidP="00195AF6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60A6E263" w14:textId="6E702C8B" w:rsidR="00195AF6" w:rsidRDefault="00195AF6" w:rsidP="00195AF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F1F">
        <w:rPr>
          <w:rFonts w:ascii="Angsana New" w:eastAsia="Times New Roman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6248D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952F1F">
        <w:rPr>
          <w:rFonts w:ascii="Angsana New" w:eastAsia="Times New Roman" w:hAnsi="Angsana New"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 </w:t>
      </w:r>
      <w:r w:rsidR="006F096B" w:rsidRPr="006F096B">
        <w:rPr>
          <w:rFonts w:ascii="Angsana New" w:eastAsia="Times New Roman" w:hAnsi="Angsana New" w:hint="cs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</w:t>
      </w:r>
      <w:r w:rsidR="006F096B" w:rsidRPr="006F09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F096B" w:rsidRPr="006F096B">
        <w:rPr>
          <w:rFonts w:ascii="Angsana New" w:eastAsia="Times New Roman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="006F096B" w:rsidRPr="006F096B">
        <w:rPr>
          <w:rFonts w:ascii="Angsana New" w:eastAsia="Times New Roman" w:hAnsi="Angsana New"/>
          <w:sz w:val="30"/>
          <w:szCs w:val="30"/>
          <w:cs/>
        </w:rPr>
        <w:t xml:space="preserve">  </w:t>
      </w:r>
    </w:p>
    <w:p w14:paraId="38920AEB" w14:textId="55B9A3EC" w:rsidR="00952F1F" w:rsidRDefault="00952F1F" w:rsidP="00195AF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7F0002B" w14:textId="572D4CB3" w:rsidR="00195AF6" w:rsidRPr="00952F1F" w:rsidRDefault="00195AF6" w:rsidP="00195AF6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F1F">
        <w:rPr>
          <w:rFonts w:ascii="Angsana New" w:eastAsia="Times New Roman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52F1F">
        <w:rPr>
          <w:rFonts w:ascii="Angsana New" w:eastAsia="Times New Roman" w:hAnsi="Angsana New"/>
          <w:sz w:val="30"/>
          <w:szCs w:val="30"/>
        </w:rPr>
        <w:t xml:space="preserve"> </w:t>
      </w:r>
      <w:r w:rsidRPr="00952F1F">
        <w:rPr>
          <w:rFonts w:ascii="Angsana New" w:eastAsia="Times New Roman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52F1F">
        <w:rPr>
          <w:rFonts w:ascii="Angsana New" w:eastAsia="Times New Roman" w:hAnsi="Angsana New"/>
          <w:sz w:val="30"/>
          <w:szCs w:val="30"/>
        </w:rPr>
        <w:t xml:space="preserve"> </w:t>
      </w:r>
      <w:r w:rsidRPr="00952F1F">
        <w:rPr>
          <w:rFonts w:ascii="Angsana New" w:eastAsia="Times New Roman" w:hAnsi="Angsana New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6248D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952F1F">
        <w:rPr>
          <w:rFonts w:ascii="Angsana New" w:eastAsia="Times New Roman" w:hAnsi="Angsana New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6248D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952F1F">
        <w:rPr>
          <w:rFonts w:ascii="Angsana New" w:eastAsia="Times New Roman" w:hAnsi="Angsana New"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5D4355A6" w14:textId="77777777" w:rsidR="00195AF6" w:rsidRPr="004D6767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B0AD224" w14:textId="41E10BFD" w:rsidR="003736F5" w:rsidRDefault="00195AF6" w:rsidP="0004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52F1F">
        <w:rPr>
          <w:rFonts w:ascii="Angsana New" w:eastAsia="Times New Roman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="00041668">
        <w:rPr>
          <w:rFonts w:ascii="Angsana New" w:eastAsia="Times New Roman" w:hAnsi="Angsana New"/>
          <w:sz w:val="30"/>
          <w:szCs w:val="30"/>
        </w:rPr>
        <w:t xml:space="preserve"> </w:t>
      </w:r>
      <w:r w:rsidRPr="00952F1F">
        <w:rPr>
          <w:rFonts w:ascii="Angsana New" w:eastAsia="Times New Roman" w:hAnsi="Angsana New"/>
          <w:sz w:val="30"/>
          <w:szCs w:val="30"/>
          <w:cs/>
        </w:rPr>
        <w:t xml:space="preserve"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 </w:t>
      </w:r>
    </w:p>
    <w:p w14:paraId="48D1FEA1" w14:textId="77777777" w:rsidR="00041668" w:rsidRPr="00830B08" w:rsidRDefault="00041668" w:rsidP="0004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06FC2419" w14:textId="585A4F68" w:rsidR="00830B08" w:rsidRDefault="00830B08" w:rsidP="00830B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30B08">
        <w:rPr>
          <w:rFonts w:ascii="Angsana New" w:eastAsia="Times New Roman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30B08">
        <w:rPr>
          <w:rFonts w:ascii="Angsana New" w:eastAsia="Times New Roman" w:hAnsi="Angsana New"/>
          <w:sz w:val="30"/>
          <w:szCs w:val="30"/>
        </w:rPr>
        <w:t xml:space="preserve"> </w:t>
      </w:r>
      <w:r w:rsidRPr="00830B08">
        <w:rPr>
          <w:rFonts w:ascii="Angsana New" w:eastAsia="Times New Roman" w:hAnsi="Angsana New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BA53342" w14:textId="2BAC22BA" w:rsidR="003012E6" w:rsidRDefault="003012E6" w:rsidP="00830B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5BCF272" w14:textId="3CADADB8" w:rsidR="003012E6" w:rsidRDefault="003012E6" w:rsidP="00830B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DEE4F6C" w14:textId="6A69CB6E" w:rsidR="003012E6" w:rsidRDefault="003012E6" w:rsidP="00830B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AE3C0F" w14:textId="77777777" w:rsidR="003012E6" w:rsidRPr="00830B08" w:rsidRDefault="003012E6" w:rsidP="00830B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2FFA2DC" w14:textId="5685E09D" w:rsidR="00195AF6" w:rsidRPr="00D0619D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061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ประมาณการหนี้สิน </w:t>
      </w:r>
    </w:p>
    <w:p w14:paraId="761C380C" w14:textId="77777777" w:rsidR="00195AF6" w:rsidRPr="004D6767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39F10DB" w14:textId="4CC06888" w:rsidR="00195AF6" w:rsidRPr="00C778A3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  <w:r w:rsidRPr="00C778A3">
        <w:rPr>
          <w:rFonts w:ascii="Angsana New" w:eastAsia="Times New Roman" w:hAnsi="Angsana New"/>
          <w:sz w:val="30"/>
          <w:szCs w:val="30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C778A3">
        <w:rPr>
          <w:rFonts w:ascii="Angsana New" w:eastAsia="Times New Roman" w:hAnsi="Angsana New"/>
          <w:sz w:val="30"/>
          <w:szCs w:val="30"/>
        </w:rPr>
        <w:t xml:space="preserve"> </w:t>
      </w:r>
    </w:p>
    <w:p w14:paraId="0E82A2E0" w14:textId="3B2230F8" w:rsidR="00195AF6" w:rsidRPr="00400A9A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F2119" w14:textId="635000D5" w:rsidR="00195AF6" w:rsidRPr="00D0619D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061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F3CC718" w14:textId="77777777" w:rsidR="00E414C4" w:rsidRPr="004D6767" w:rsidRDefault="00E414C4" w:rsidP="00E414C4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5DE9ED8A" w14:textId="500461DE" w:rsidR="001B79E7" w:rsidRPr="00E414C4" w:rsidRDefault="001B79E7" w:rsidP="001B79E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E414C4">
        <w:rPr>
          <w:rFonts w:ascii="Angsana New" w:eastAsia="Times New Roman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24AA2FE" w14:textId="77777777" w:rsidR="001B79E7" w:rsidRPr="00E414C4" w:rsidRDefault="001B79E7" w:rsidP="001B79E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C965061" w14:textId="1A91EB29" w:rsidR="00E414C4" w:rsidRPr="00E414C4" w:rsidRDefault="00E414C4" w:rsidP="00E414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E414C4">
        <w:rPr>
          <w:rFonts w:ascii="Angsana New" w:eastAsia="Times New Roman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D967F70" w14:textId="2E492879" w:rsidR="00E414C4" w:rsidRPr="00E414C4" w:rsidRDefault="00E414C4" w:rsidP="008B1537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E414C4">
        <w:rPr>
          <w:rFonts w:ascii="Angsana New" w:eastAsia="Times New Roman" w:hAnsi="Angsana New"/>
          <w:sz w:val="30"/>
          <w:szCs w:val="30"/>
          <w:cs/>
          <w:lang w:val="en-US" w:bidi="th-TH"/>
        </w:rPr>
        <w:t xml:space="preserve">ข้อมูลระดับ </w:t>
      </w:r>
      <w:r w:rsidRPr="00E414C4">
        <w:rPr>
          <w:rFonts w:ascii="Angsana New" w:eastAsia="Times New Roman" w:hAnsi="Angsana New"/>
          <w:sz w:val="30"/>
          <w:szCs w:val="30"/>
          <w:lang w:val="en-US" w:bidi="th-TH"/>
        </w:rPr>
        <w:t xml:space="preserve">1 </w:t>
      </w:r>
      <w:r w:rsidRPr="00E414C4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1A3E299" w14:textId="6C9BC107" w:rsidR="00E414C4" w:rsidRPr="00E414C4" w:rsidRDefault="00E414C4" w:rsidP="008B1537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E414C4">
        <w:rPr>
          <w:rFonts w:ascii="Angsana New" w:eastAsia="Times New Roman" w:hAnsi="Angsana New"/>
          <w:sz w:val="30"/>
          <w:szCs w:val="30"/>
          <w:cs/>
          <w:lang w:val="en-US" w:bidi="th-TH"/>
        </w:rPr>
        <w:t>ข้อมูลระดับ</w:t>
      </w:r>
      <w:r w:rsidRPr="00E414C4">
        <w:rPr>
          <w:rFonts w:ascii="Angsana New" w:eastAsia="Times New Roman" w:hAnsi="Angsana New"/>
          <w:sz w:val="30"/>
          <w:szCs w:val="30"/>
          <w:lang w:val="en-US" w:bidi="th-TH"/>
        </w:rPr>
        <w:t xml:space="preserve"> 2 </w:t>
      </w:r>
      <w:r w:rsidRPr="00E414C4">
        <w:rPr>
          <w:rFonts w:ascii="Angsana New" w:eastAsia="Times New Roman" w:hAnsi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414C4">
        <w:rPr>
          <w:rFonts w:ascii="Angsana New" w:eastAsia="Times New Roman" w:hAnsi="Angsana New"/>
          <w:sz w:val="30"/>
          <w:szCs w:val="30"/>
          <w:lang w:val="en-US" w:bidi="th-TH"/>
        </w:rPr>
        <w:t>1</w:t>
      </w:r>
    </w:p>
    <w:p w14:paraId="4738EB9C" w14:textId="237C24C8" w:rsidR="00E414C4" w:rsidRPr="00E414C4" w:rsidRDefault="00E414C4" w:rsidP="008B1537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E414C4">
        <w:rPr>
          <w:rFonts w:ascii="Angsana New" w:eastAsia="Times New Roman" w:hAnsi="Angsana New"/>
          <w:sz w:val="30"/>
          <w:szCs w:val="30"/>
          <w:cs/>
          <w:lang w:val="en-US" w:bidi="th-TH"/>
        </w:rPr>
        <w:t>ข้อมูลระดับ</w:t>
      </w:r>
      <w:r w:rsidRPr="00E414C4">
        <w:rPr>
          <w:rFonts w:ascii="Angsana New" w:eastAsia="Times New Roman" w:hAnsi="Angsana New"/>
          <w:sz w:val="30"/>
          <w:szCs w:val="30"/>
          <w:lang w:val="en-US" w:bidi="th-TH"/>
        </w:rPr>
        <w:t xml:space="preserve"> 3 </w:t>
      </w:r>
      <w:r w:rsidRPr="00E414C4">
        <w:rPr>
          <w:rFonts w:ascii="Angsana New" w:eastAsia="Times New Roman" w:hAnsi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2FD3633" w14:textId="77777777" w:rsidR="001B79E7" w:rsidRPr="00E414C4" w:rsidRDefault="001B79E7" w:rsidP="001B79E7">
      <w:pPr>
        <w:pStyle w:val="block"/>
        <w:spacing w:after="0" w:line="240" w:lineRule="atLeast"/>
        <w:ind w:left="900"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</w:p>
    <w:p w14:paraId="07152C1B" w14:textId="0AB26295" w:rsidR="001B79E7" w:rsidRPr="00E414C4" w:rsidRDefault="001B79E7" w:rsidP="001B79E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E414C4">
        <w:rPr>
          <w:rFonts w:ascii="Angsana New" w:eastAsia="Times New Roman" w:hAnsi="Angsana New"/>
          <w:sz w:val="30"/>
          <w:szCs w:val="30"/>
          <w:cs/>
        </w:rPr>
        <w:t xml:space="preserve"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5249B8A9" w14:textId="77777777" w:rsidR="001B79E7" w:rsidRPr="00E414C4" w:rsidRDefault="001B79E7" w:rsidP="001B79E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</w:p>
    <w:p w14:paraId="713E15B7" w14:textId="618D3BD1" w:rsidR="001B79E7" w:rsidRPr="00E414C4" w:rsidRDefault="001B79E7" w:rsidP="001B79E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E414C4">
        <w:rPr>
          <w:rFonts w:ascii="Angsana New" w:eastAsia="Times New Roman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5D40404" w14:textId="77777777" w:rsidR="001B79E7" w:rsidRPr="00E414C4" w:rsidRDefault="001B79E7" w:rsidP="001B79E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4D6784E" w14:textId="5D8B245C" w:rsidR="00516246" w:rsidRDefault="001B79E7" w:rsidP="00570312">
      <w:pPr>
        <w:ind w:left="540"/>
        <w:rPr>
          <w:rFonts w:ascii="Angsana New" w:eastAsia="Times New Roman" w:hAnsi="Angsana New"/>
          <w:sz w:val="30"/>
          <w:szCs w:val="30"/>
        </w:rPr>
      </w:pPr>
      <w:r w:rsidRPr="00E414C4">
        <w:rPr>
          <w:rFonts w:ascii="Angsana New" w:eastAsia="Times New Roman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35B3778D" w14:textId="58394086" w:rsidR="00195AF6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76D3364" w14:textId="77777777" w:rsidR="00400A9A" w:rsidRDefault="00400A9A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4E5CC39" w14:textId="77777777" w:rsidR="00195AF6" w:rsidRPr="001B79E7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B79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7ED864AB" w14:textId="77777777" w:rsidR="00195AF6" w:rsidRPr="00400A9A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E9AFCA4" w14:textId="0FD56C1F" w:rsidR="00195AF6" w:rsidRPr="00D75F89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75F89">
        <w:rPr>
          <w:rFonts w:ascii="Angsana New" w:eastAsia="Times New Roman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  <w:r w:rsidRPr="00D75F89">
        <w:rPr>
          <w:rFonts w:ascii="Angsana New" w:eastAsia="Times New Roman" w:hAnsi="Angsana New"/>
          <w:sz w:val="30"/>
          <w:szCs w:val="30"/>
        </w:rPr>
        <w:t xml:space="preserve"> </w:t>
      </w:r>
    </w:p>
    <w:p w14:paraId="2ADAF79F" w14:textId="35D503F4" w:rsidR="00195AF6" w:rsidRPr="00400A9A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D5A52A6" w14:textId="5D8EE371" w:rsidR="00195AF6" w:rsidRPr="00D75F89" w:rsidRDefault="00195AF6" w:rsidP="00195A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75F89">
        <w:rPr>
          <w:rFonts w:ascii="Angsana New" w:eastAsia="Times New Roman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D75F89">
        <w:rPr>
          <w:rFonts w:ascii="Angsana New" w:eastAsia="Times New Roman" w:hAnsi="Angsana New"/>
          <w:sz w:val="30"/>
          <w:szCs w:val="30"/>
        </w:rPr>
        <w:t xml:space="preserve"> </w:t>
      </w:r>
      <w:r w:rsidRPr="00D75F89">
        <w:rPr>
          <w:rFonts w:ascii="Angsana New" w:eastAsia="Times New Roman" w:hAnsi="Angsana New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="0069293D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D75F89">
        <w:rPr>
          <w:rFonts w:ascii="Angsana New" w:eastAsia="Times New Roman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31C27E53" w14:textId="1EFFEF34" w:rsidR="00D0619D" w:rsidRDefault="00D06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</w:rPr>
      </w:pPr>
    </w:p>
    <w:p w14:paraId="03DCBE85" w14:textId="7E1975A0" w:rsidR="00195AF6" w:rsidRDefault="00195AF6" w:rsidP="00EE4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EE4CAB">
        <w:rPr>
          <w:rFonts w:ascii="Angsana New" w:eastAsia="Times New Roman" w:hAnsi="Angsana New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2257BCE9" w14:textId="77777777" w:rsidR="00F3504F" w:rsidRPr="00F018E6" w:rsidRDefault="00F3504F" w:rsidP="00EE4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46859968" w14:textId="4B90DF5A" w:rsidR="00195AF6" w:rsidRPr="00F3504F" w:rsidRDefault="00195AF6" w:rsidP="00195AF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F3504F">
        <w:rPr>
          <w:rFonts w:ascii="Angsana New" w:eastAsia="Times New Roman" w:hAnsi="Angsana New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เงินรับล่วงหน้าระยะยาวจากลูกค้ารับรู้เป็นรายได้เมื่อบริษัทโอนการควบคุมในสินค้าให้กับลูกค้า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รายการดังกล่าวจะมีดอกเบี้ยจ่ายที่บันทึกกับหนี้สินตามสัญญาโดยใช้วิธีอัตราดอกเบี้ยที่แท้จริง </w:t>
      </w:r>
      <w:r w:rsidR="0069293D">
        <w:rPr>
          <w:rFonts w:ascii="Angsana New" w:eastAsia="Times New Roman" w:hAnsi="Angsana New"/>
          <w:sz w:val="30"/>
          <w:szCs w:val="30"/>
          <w:cs/>
        </w:rPr>
        <w:t>บริษัท</w:t>
      </w:r>
      <w:r w:rsidRPr="00F3504F">
        <w:rPr>
          <w:rFonts w:ascii="Angsana New" w:eastAsia="Times New Roman" w:hAnsi="Angsana New"/>
          <w:sz w:val="30"/>
          <w:szCs w:val="30"/>
          <w:cs/>
        </w:rPr>
        <w:t xml:space="preserve">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Pr="00F3504F">
        <w:rPr>
          <w:rFonts w:ascii="Angsana New" w:eastAsia="Times New Roman" w:hAnsi="Angsana New"/>
          <w:sz w:val="30"/>
          <w:szCs w:val="30"/>
        </w:rPr>
        <w:t xml:space="preserve">12 </w:t>
      </w:r>
      <w:r w:rsidRPr="00F3504F">
        <w:rPr>
          <w:rFonts w:ascii="Angsana New" w:eastAsia="Times New Roman" w:hAnsi="Angsana New"/>
          <w:sz w:val="30"/>
          <w:szCs w:val="30"/>
          <w:cs/>
        </w:rPr>
        <w:t>เดือน</w:t>
      </w:r>
    </w:p>
    <w:p w14:paraId="0E5B0140" w14:textId="52D2010E" w:rsidR="005B0CE3" w:rsidRDefault="005B0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544BBF41" w14:textId="77777777" w:rsidR="00195AF6" w:rsidRPr="001B79E7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79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78F4F3A1" w14:textId="77777777" w:rsidR="00195AF6" w:rsidRPr="004D6767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89931FB" w14:textId="453E0383" w:rsidR="00195AF6" w:rsidRPr="008B7304" w:rsidRDefault="00195AF6" w:rsidP="006A2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F3504F">
        <w:rPr>
          <w:rFonts w:ascii="Angsana New" w:eastAsia="Times New Roman" w:hAnsi="Angsana New"/>
          <w:sz w:val="30"/>
          <w:szCs w:val="30"/>
          <w:cs/>
        </w:rPr>
        <w:t>รายได้</w:t>
      </w:r>
      <w:r w:rsidRPr="00F3504F">
        <w:rPr>
          <w:rFonts w:ascii="Angsana New" w:eastAsia="Times New Roman" w:hAnsi="Angsana New" w:hint="cs"/>
          <w:sz w:val="30"/>
          <w:szCs w:val="30"/>
          <w:cs/>
        </w:rPr>
        <w:t>อื่น</w:t>
      </w:r>
      <w:r w:rsidRPr="00F3504F">
        <w:rPr>
          <w:rFonts w:ascii="Angsana New" w:eastAsia="Times New Roman" w:hAnsi="Angsana New"/>
          <w:sz w:val="30"/>
          <w:szCs w:val="30"/>
          <w:cs/>
        </w:rPr>
        <w:t>ประกอบด้วยเงินปันผล</w:t>
      </w:r>
      <w:r w:rsidRPr="00F3504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F3504F">
        <w:rPr>
          <w:rFonts w:ascii="Angsana New" w:eastAsia="Times New Roman" w:hAnsi="Angsana New"/>
          <w:sz w:val="30"/>
          <w:szCs w:val="30"/>
          <w:cs/>
        </w:rPr>
        <w:t>ดอกเบี้ยรับและอื่น</w:t>
      </w:r>
      <w:r w:rsidR="00633C9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F3504F">
        <w:rPr>
          <w:rFonts w:ascii="Angsana New" w:eastAsia="Times New Roman" w:hAnsi="Angsana New"/>
          <w:sz w:val="30"/>
          <w:szCs w:val="30"/>
          <w:cs/>
        </w:rPr>
        <w:t xml:space="preserve">ๆ บันทึกโดยเกณฑ์คงค้าง ยกเว้นเงินปันผลรับบันทึกในกำไรหรือขาดทุนในวันที่บริษัทมีสิทธิได้รับเงินปันผล </w:t>
      </w:r>
    </w:p>
    <w:p w14:paraId="7B0CC788" w14:textId="77777777" w:rsidR="00516246" w:rsidRPr="004D6767" w:rsidRDefault="00516246" w:rsidP="00195A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E52320" w14:textId="77777777" w:rsidR="00195AF6" w:rsidRPr="001B79E7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B79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6E814130" w14:textId="77777777" w:rsidR="00195AF6" w:rsidRPr="004D6767" w:rsidRDefault="00195AF6" w:rsidP="00195A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AEC1F9" w14:textId="409B48BE" w:rsidR="00195AF6" w:rsidRPr="00F3504F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F3504F">
        <w:rPr>
          <w:rFonts w:ascii="Angsana New" w:eastAsia="Times New Roman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F3504F">
        <w:rPr>
          <w:rFonts w:ascii="Angsana New" w:eastAsia="Times New Roman" w:hAnsi="Angsana New"/>
          <w:sz w:val="30"/>
          <w:szCs w:val="30"/>
        </w:rPr>
        <w:t xml:space="preserve"> </w:t>
      </w:r>
    </w:p>
    <w:p w14:paraId="1E547142" w14:textId="77777777" w:rsidR="00195AF6" w:rsidRPr="00FA3CB0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889B7EF" w14:textId="5528DFD2" w:rsidR="00195AF6" w:rsidRPr="00F3504F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F3504F">
        <w:rPr>
          <w:rFonts w:ascii="Angsana New" w:eastAsia="Times New Roman" w:hAnsi="Angsana New"/>
          <w:sz w:val="30"/>
          <w:szCs w:val="30"/>
          <w:cs/>
        </w:rPr>
        <w:t>ภาษีเงินได้ของงวดปัจจุบันบันทึก</w:t>
      </w:r>
      <w:r w:rsidRPr="00F3504F">
        <w:rPr>
          <w:rFonts w:ascii="Angsana New" w:eastAsia="Times New Roman" w:hAnsi="Angsana New" w:hint="cs"/>
          <w:sz w:val="30"/>
          <w:szCs w:val="30"/>
          <w:cs/>
        </w:rPr>
        <w:t>โดย</w:t>
      </w:r>
      <w:r w:rsidRPr="00F3504F">
        <w:rPr>
          <w:rFonts w:ascii="Angsana New" w:eastAsia="Times New Roman" w:hAnsi="Angsana New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0747D">
        <w:rPr>
          <w:rFonts w:ascii="Angsana New" w:eastAsia="Times New Roman" w:hAnsi="Angsana New"/>
          <w:sz w:val="30"/>
          <w:szCs w:val="30"/>
        </w:rPr>
        <w:t xml:space="preserve"> </w:t>
      </w:r>
      <w:r w:rsidRPr="00F3504F">
        <w:rPr>
          <w:rFonts w:ascii="Angsana New" w:eastAsia="Times New Roman" w:hAnsi="Angsana New"/>
          <w:sz w:val="30"/>
          <w:szCs w:val="30"/>
          <w:cs/>
        </w:rPr>
        <w:t>ๆ</w:t>
      </w:r>
      <w:r w:rsidRPr="00F3504F">
        <w:rPr>
          <w:rFonts w:ascii="Angsana New" w:eastAsia="Times New Roman" w:hAnsi="Angsana New"/>
          <w:sz w:val="30"/>
          <w:szCs w:val="30"/>
        </w:rPr>
        <w:t xml:space="preserve"> </w:t>
      </w:r>
    </w:p>
    <w:p w14:paraId="02DDD5E2" w14:textId="77777777" w:rsidR="00370A05" w:rsidRPr="00FA3CB0" w:rsidRDefault="00370A05" w:rsidP="00FA3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3E5FDB86" w14:textId="771989BC" w:rsidR="00195AF6" w:rsidRPr="00F3504F" w:rsidRDefault="00195AF6" w:rsidP="00195AF6">
      <w:pPr>
        <w:pStyle w:val="BodyText"/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  <w:r w:rsidRPr="00F3504F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7E758695" w14:textId="77777777" w:rsidR="00195AF6" w:rsidRPr="00FA3CB0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63B46D" w14:textId="0921CA04" w:rsidR="008B7304" w:rsidRDefault="00195AF6" w:rsidP="008B7304">
      <w:pPr>
        <w:pStyle w:val="BodyText"/>
        <w:spacing w:after="0" w:line="240" w:lineRule="auto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  <w:r w:rsidRPr="00F3504F">
        <w:rPr>
          <w:rFonts w:ascii="Angsana New" w:eastAsia="Times New Roman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F3504F">
        <w:rPr>
          <w:rFonts w:ascii="Angsana New" w:eastAsia="Times New Roman" w:hAnsi="Angsana New"/>
          <w:sz w:val="30"/>
          <w:szCs w:val="30"/>
        </w:rPr>
        <w:t xml:space="preserve"> </w:t>
      </w:r>
      <w:r w:rsidRPr="00F3504F">
        <w:rPr>
          <w:rFonts w:ascii="Angsana New" w:eastAsia="Times New Roman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F3504F">
        <w:rPr>
          <w:rFonts w:ascii="Angsana New" w:eastAsia="Times New Roman" w:hAnsi="Angsana New"/>
          <w:sz w:val="30"/>
          <w:szCs w:val="30"/>
        </w:rPr>
        <w:t xml:space="preserve"> </w:t>
      </w:r>
      <w:r w:rsidRPr="00F3504F">
        <w:rPr>
          <w:rFonts w:ascii="Angsana New" w:eastAsia="Times New Roman" w:hAnsi="Angsana New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04FBCDD" w14:textId="77777777" w:rsidR="008B7304" w:rsidRDefault="008B7304" w:rsidP="008B7304">
      <w:pPr>
        <w:pStyle w:val="BodyText"/>
        <w:spacing w:after="0" w:line="240" w:lineRule="auto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</w:p>
    <w:p w14:paraId="583C5FAD" w14:textId="237F155F" w:rsidR="00195AF6" w:rsidRDefault="00195AF6" w:rsidP="008B7304">
      <w:pPr>
        <w:pStyle w:val="BodyText"/>
        <w:spacing w:after="0" w:line="240" w:lineRule="auto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  <w:r w:rsidRPr="00FD5073">
        <w:rPr>
          <w:rFonts w:ascii="Angsana New" w:eastAsia="Times New Roman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FD5073">
        <w:rPr>
          <w:rFonts w:ascii="Angsana New" w:eastAsia="Times New Roman" w:hAnsi="Angsana New"/>
          <w:sz w:val="30"/>
          <w:szCs w:val="30"/>
        </w:rPr>
        <w:t xml:space="preserve"> </w:t>
      </w:r>
    </w:p>
    <w:p w14:paraId="67E297B4" w14:textId="77777777" w:rsidR="00631513" w:rsidRPr="00FD5073" w:rsidRDefault="00631513" w:rsidP="00195AF6">
      <w:pPr>
        <w:pStyle w:val="BodyText"/>
        <w:spacing w:after="0" w:line="240" w:lineRule="auto"/>
        <w:ind w:left="547" w:right="29"/>
        <w:jc w:val="thaiDistribute"/>
        <w:rPr>
          <w:rFonts w:ascii="Angsana New" w:eastAsia="Times New Roman" w:hAnsi="Angsana New"/>
          <w:sz w:val="30"/>
          <w:szCs w:val="30"/>
        </w:rPr>
      </w:pPr>
    </w:p>
    <w:p w14:paraId="0DA6A178" w14:textId="77777777" w:rsidR="00195AF6" w:rsidRPr="001B79E7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B79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4C8D4193" w14:textId="77777777" w:rsidR="00195AF6" w:rsidRPr="004D6767" w:rsidRDefault="00195AF6" w:rsidP="00195A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69427A1" w14:textId="58790A1C" w:rsidR="00195AF6" w:rsidRPr="005558AD" w:rsidRDefault="005558AD" w:rsidP="00633C93">
      <w:pPr>
        <w:pStyle w:val="BodyText"/>
        <w:spacing w:after="0" w:line="240" w:lineRule="auto"/>
        <w:ind w:left="547" w:right="29"/>
        <w:jc w:val="thaiDistribute"/>
        <w:rPr>
          <w:rFonts w:ascii="Angsana New" w:eastAsia="Times New Roman" w:hAnsi="Angsana New"/>
          <w:sz w:val="30"/>
          <w:szCs w:val="30"/>
        </w:rPr>
      </w:pPr>
      <w:r w:rsidRPr="005558AD">
        <w:rPr>
          <w:rFonts w:ascii="Angsana New" w:eastAsia="Times New Roman" w:hAnsi="Angsana New"/>
          <w:sz w:val="30"/>
          <w:szCs w:val="30"/>
          <w:cs/>
        </w:rPr>
        <w:t>กำไรต่อหุ้น</w:t>
      </w:r>
      <w:r w:rsidRPr="005558AD">
        <w:rPr>
          <w:rFonts w:ascii="Angsana New" w:eastAsia="Times New Roman" w:hAnsi="Angsana New" w:hint="cs"/>
          <w:sz w:val="30"/>
          <w:szCs w:val="30"/>
          <w:cs/>
        </w:rPr>
        <w:t>ขั้นพื้นฐาน</w:t>
      </w:r>
      <w:r w:rsidRPr="005558AD">
        <w:rPr>
          <w:rFonts w:ascii="Angsana New" w:eastAsia="Times New Roman" w:hAnsi="Angsana New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90747D">
        <w:rPr>
          <w:rFonts w:ascii="Angsana New" w:eastAsia="Times New Roman" w:hAnsi="Angsana New"/>
          <w:sz w:val="30"/>
          <w:szCs w:val="30"/>
        </w:rPr>
        <w:br/>
      </w:r>
      <w:r w:rsidRPr="005558AD">
        <w:rPr>
          <w:rFonts w:ascii="Angsana New" w:eastAsia="Times New Roman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7861A67A" w14:textId="77777777" w:rsidR="00143FC6" w:rsidRPr="004D6767" w:rsidRDefault="00143FC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highlight w:val="lightGray"/>
          <w:shd w:val="clear" w:color="auto" w:fill="E0E0E0"/>
          <w:cs/>
          <w:lang w:val="th-TH"/>
        </w:rPr>
      </w:pPr>
    </w:p>
    <w:p w14:paraId="7CC11224" w14:textId="77777777" w:rsidR="00195AF6" w:rsidRPr="001B79E7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B79E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  <w:r w:rsidRPr="001B79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5E1FA4C" w14:textId="77777777" w:rsidR="00195AF6" w:rsidRPr="004D6767" w:rsidRDefault="00195AF6" w:rsidP="00195A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94BFBF8" w14:textId="27293C9B" w:rsidR="00195AF6" w:rsidRPr="00FD5073" w:rsidRDefault="00195AF6" w:rsidP="00633C93">
      <w:pPr>
        <w:pStyle w:val="BodyText"/>
        <w:spacing w:after="0" w:line="240" w:lineRule="auto"/>
        <w:ind w:left="547" w:right="29"/>
        <w:jc w:val="thaiDistribute"/>
        <w:rPr>
          <w:rFonts w:ascii="Angsana New" w:eastAsia="Times New Roman" w:hAnsi="Angsana New"/>
          <w:sz w:val="30"/>
          <w:szCs w:val="30"/>
        </w:rPr>
      </w:pPr>
      <w:r w:rsidRPr="00FD5073">
        <w:rPr>
          <w:rFonts w:ascii="Angsana New" w:eastAsia="Times New Roman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FD5073">
        <w:rPr>
          <w:rFonts w:ascii="Angsana New" w:eastAsia="Times New Roman" w:hAnsi="Angsana New"/>
          <w:sz w:val="30"/>
          <w:szCs w:val="30"/>
        </w:rPr>
        <w:t xml:space="preserve"> </w:t>
      </w:r>
      <w:r w:rsidRPr="00FD5073">
        <w:rPr>
          <w:rFonts w:ascii="Angsana New" w:eastAsia="Times New Roman" w:hAnsi="Angsana New"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30E2214" w14:textId="77777777" w:rsidR="00195AF6" w:rsidRPr="004D6767" w:rsidRDefault="00195AF6" w:rsidP="00195A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3E0999" w14:textId="77777777" w:rsidR="00195AF6" w:rsidRPr="001B79E7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B79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702EC21" w14:textId="77777777" w:rsidR="00195AF6" w:rsidRPr="005B0CE3" w:rsidRDefault="00195AF6" w:rsidP="00195A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7310A2" w14:textId="365C7E87" w:rsidR="005B0CE3" w:rsidRDefault="00195AF6" w:rsidP="00516246">
      <w:pPr>
        <w:spacing w:line="240" w:lineRule="auto"/>
        <w:ind w:left="518"/>
        <w:jc w:val="thaiDistribute"/>
        <w:rPr>
          <w:rFonts w:ascii="Angsana New" w:eastAsia="Times New Roman" w:hAnsi="Angsana New"/>
          <w:sz w:val="30"/>
          <w:szCs w:val="30"/>
        </w:rPr>
      </w:pPr>
      <w:r w:rsidRPr="00A818D6">
        <w:rPr>
          <w:rFonts w:ascii="Angsana New" w:eastAsia="Times New Roman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</w:t>
      </w:r>
      <w:r w:rsidR="0069293D">
        <w:rPr>
          <w:rFonts w:ascii="Angsana New" w:eastAsia="Times New Roman" w:hAnsi="Angsana New"/>
          <w:sz w:val="30"/>
          <w:szCs w:val="30"/>
          <w:cs/>
        </w:rPr>
        <w:t>บริษัท</w:t>
      </w:r>
      <w:r w:rsidRPr="00A818D6">
        <w:rPr>
          <w:rFonts w:ascii="Angsana New" w:eastAsia="Times New Roman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B6824D0" w14:textId="35A165D5" w:rsidR="00AE00EE" w:rsidRDefault="00AE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5EBD373" w14:textId="4E43D5A6" w:rsidR="00E952A2" w:rsidRDefault="00E952A2" w:rsidP="00E952A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59191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07302E1" w14:textId="77777777" w:rsidR="00562CEB" w:rsidRPr="004D6767" w:rsidRDefault="00562CEB" w:rsidP="00612D6C">
      <w:pPr>
        <w:pStyle w:val="a"/>
        <w:tabs>
          <w:tab w:val="left" w:pos="540"/>
        </w:tabs>
        <w:jc w:val="both"/>
        <w:rPr>
          <w:rFonts w:ascii="Angsana New" w:hAnsi="Angsana New" w:cs="Angsana New"/>
          <w:lang w:val="en-US"/>
        </w:rPr>
      </w:pPr>
    </w:p>
    <w:p w14:paraId="7F1711AE" w14:textId="0C5FAAEB" w:rsidR="00516246" w:rsidRDefault="00110F6D" w:rsidP="000F6A35">
      <w:pPr>
        <w:ind w:left="540" w:right="45"/>
        <w:jc w:val="thaiDistribute"/>
        <w:rPr>
          <w:rFonts w:ascii="Angsana New" w:hAnsi="Angsana New"/>
          <w:bCs/>
          <w:sz w:val="30"/>
          <w:szCs w:val="30"/>
        </w:rPr>
      </w:pPr>
      <w:r w:rsidRPr="00591916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ความสัมพันธ์ที่มีกับบริษัทร่วมและการร่วมค้า</w:t>
      </w:r>
      <w:r w:rsidR="00A76430" w:rsidRPr="00113BE9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="00A76430" w:rsidRPr="00113BE9">
        <w:rPr>
          <w:rFonts w:ascii="Angsana New" w:hAnsi="Angsana New"/>
          <w:bCs/>
          <w:sz w:val="30"/>
          <w:szCs w:val="30"/>
        </w:rPr>
        <w:t xml:space="preserve"> </w:t>
      </w:r>
      <w:r w:rsidR="000F6A35">
        <w:rPr>
          <w:rFonts w:ascii="Angsana New" w:hAnsi="Angsana New"/>
          <w:bCs/>
          <w:sz w:val="30"/>
          <w:szCs w:val="30"/>
        </w:rPr>
        <w:t>1</w:t>
      </w:r>
      <w:r w:rsidR="00B1480A">
        <w:rPr>
          <w:rFonts w:ascii="Angsana New" w:hAnsi="Angsana New"/>
          <w:bCs/>
          <w:sz w:val="30"/>
          <w:szCs w:val="30"/>
        </w:rPr>
        <w:t>0</w:t>
      </w:r>
      <w:r w:rsidR="000F6A35">
        <w:rPr>
          <w:rFonts w:ascii="Angsana New" w:hAnsi="Angsana New"/>
          <w:bCs/>
          <w:sz w:val="30"/>
          <w:szCs w:val="30"/>
        </w:rPr>
        <w:t xml:space="preserve"> </w:t>
      </w:r>
    </w:p>
    <w:p w14:paraId="4276EEF3" w14:textId="3BB2AD7C" w:rsidR="00516246" w:rsidRPr="004D6767" w:rsidRDefault="00516246" w:rsidP="000F6A35">
      <w:pPr>
        <w:ind w:left="540" w:right="45"/>
        <w:jc w:val="thaiDistribute"/>
        <w:rPr>
          <w:rFonts w:ascii="Angsana New" w:hAnsi="Angsana New"/>
          <w:bCs/>
          <w:sz w:val="30"/>
          <w:szCs w:val="30"/>
        </w:rPr>
      </w:pPr>
    </w:p>
    <w:p w14:paraId="50B63E72" w14:textId="2D4494E8" w:rsidR="00F179E7" w:rsidRPr="00F179E7" w:rsidRDefault="00F179E7" w:rsidP="000F6A35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F179E7">
        <w:rPr>
          <w:rFonts w:ascii="Angsana New" w:hAnsi="Angsana New" w:hint="cs"/>
          <w:b/>
          <w:sz w:val="30"/>
          <w:szCs w:val="30"/>
          <w:cs/>
        </w:rPr>
        <w:t>นโยบายการกำหนดราคาสำหรับการทำ</w:t>
      </w:r>
      <w:r w:rsidR="00155B86">
        <w:rPr>
          <w:rFonts w:ascii="Angsana New" w:hAnsi="Angsana New" w:hint="cs"/>
          <w:b/>
          <w:sz w:val="30"/>
          <w:szCs w:val="30"/>
          <w:cs/>
        </w:rPr>
        <w:t>รายการ</w:t>
      </w:r>
      <w:r w:rsidRPr="00F179E7">
        <w:rPr>
          <w:rFonts w:ascii="Angsana New" w:hAnsi="Angsana New" w:hint="cs"/>
          <w:b/>
          <w:sz w:val="30"/>
          <w:szCs w:val="30"/>
          <w:cs/>
        </w:rPr>
        <w:t>กับบุคคล</w:t>
      </w:r>
      <w:r w:rsidR="0090747D">
        <w:rPr>
          <w:rFonts w:ascii="Angsana New" w:hAnsi="Angsana New" w:hint="cs"/>
          <w:b/>
          <w:sz w:val="30"/>
          <w:szCs w:val="30"/>
          <w:cs/>
        </w:rPr>
        <w:t>หรือกิจการ</w:t>
      </w:r>
      <w:r w:rsidRPr="00F179E7">
        <w:rPr>
          <w:rFonts w:ascii="Angsana New" w:hAnsi="Angsana New" w:hint="cs"/>
          <w:b/>
          <w:sz w:val="30"/>
          <w:szCs w:val="30"/>
          <w:cs/>
        </w:rPr>
        <w:t>ที่เกี่ยวข้องมีรายละเอียดเพิ่มเติมด้านล่าง</w:t>
      </w:r>
      <w:r w:rsidRPr="00F179E7">
        <w:rPr>
          <w:rFonts w:ascii="Angsana New" w:hAnsi="Angsana New"/>
          <w:b/>
          <w:sz w:val="30"/>
          <w:szCs w:val="30"/>
          <w:cs/>
        </w:rPr>
        <w:t>:</w:t>
      </w:r>
    </w:p>
    <w:p w14:paraId="12BA76E2" w14:textId="14DAC384" w:rsidR="00F179E7" w:rsidRPr="004D6767" w:rsidRDefault="00F179E7" w:rsidP="000F6A35">
      <w:pPr>
        <w:ind w:left="540" w:right="45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1"/>
        <w:gridCol w:w="4934"/>
      </w:tblGrid>
      <w:tr w:rsidR="00F179E7" w:rsidRPr="00F179E7" w14:paraId="63E2BDD2" w14:textId="77777777" w:rsidTr="00F179E7">
        <w:trPr>
          <w:trHeight w:val="243"/>
          <w:tblHeader/>
        </w:trPr>
        <w:tc>
          <w:tcPr>
            <w:tcW w:w="4231" w:type="dxa"/>
          </w:tcPr>
          <w:p w14:paraId="4B843896" w14:textId="309EEB4C" w:rsidR="00F179E7" w:rsidRPr="00F179E7" w:rsidRDefault="00F179E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34" w:type="dxa"/>
          </w:tcPr>
          <w:p w14:paraId="2A7BA12B" w14:textId="3B9AE9AA" w:rsidR="00F179E7" w:rsidRPr="00155B86" w:rsidRDefault="00155B86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55B86" w:rsidRPr="00F179E7" w14:paraId="6324D91C" w14:textId="77777777" w:rsidTr="00F179E7">
        <w:trPr>
          <w:trHeight w:val="20"/>
        </w:trPr>
        <w:tc>
          <w:tcPr>
            <w:tcW w:w="4231" w:type="dxa"/>
          </w:tcPr>
          <w:p w14:paraId="0C98FAE8" w14:textId="2A40BCE0" w:rsidR="00155B86" w:rsidRPr="00F179E7" w:rsidRDefault="00155B86" w:rsidP="00155B8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934" w:type="dxa"/>
          </w:tcPr>
          <w:p w14:paraId="63DE530C" w14:textId="54E9CE63" w:rsidR="00155B86" w:rsidRPr="00F179E7" w:rsidRDefault="00155B86" w:rsidP="00155B86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50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155B86" w:rsidRPr="00F179E7" w14:paraId="17A3E5D7" w14:textId="77777777" w:rsidTr="00F179E7">
        <w:trPr>
          <w:trHeight w:val="20"/>
        </w:trPr>
        <w:tc>
          <w:tcPr>
            <w:tcW w:w="4231" w:type="dxa"/>
          </w:tcPr>
          <w:p w14:paraId="17A9FAA4" w14:textId="109A9F17" w:rsidR="00155B86" w:rsidRPr="00F179E7" w:rsidRDefault="00155B86" w:rsidP="00155B8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934" w:type="dxa"/>
          </w:tcPr>
          <w:p w14:paraId="6F011588" w14:textId="6C17E388" w:rsidR="00155B86" w:rsidRPr="00F179E7" w:rsidRDefault="00155B86" w:rsidP="00155B86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350E">
              <w:rPr>
                <w:rFonts w:ascii="Angsana New" w:hAnsi="Angsana New"/>
                <w:sz w:val="30"/>
                <w:szCs w:val="30"/>
                <w:cs/>
              </w:rPr>
              <w:t>ตามมติที่ประชุมผู้ถือหุ้น</w:t>
            </w:r>
          </w:p>
        </w:tc>
      </w:tr>
      <w:tr w:rsidR="00155B86" w:rsidRPr="00F179E7" w14:paraId="60CD44AC" w14:textId="77777777" w:rsidTr="00F179E7">
        <w:trPr>
          <w:trHeight w:val="20"/>
        </w:trPr>
        <w:tc>
          <w:tcPr>
            <w:tcW w:w="4231" w:type="dxa"/>
          </w:tcPr>
          <w:p w14:paraId="05B51E15" w14:textId="16D5F44C" w:rsidR="00155B86" w:rsidRPr="00F179E7" w:rsidRDefault="00155B86" w:rsidP="00155B86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934" w:type="dxa"/>
          </w:tcPr>
          <w:p w14:paraId="104FCF38" w14:textId="6B80DBE7" w:rsidR="00155B86" w:rsidRPr="00F179E7" w:rsidRDefault="00155B86" w:rsidP="00155B86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50E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55B86" w:rsidRPr="00F179E7" w14:paraId="11481114" w14:textId="77777777" w:rsidTr="00F179E7">
        <w:trPr>
          <w:trHeight w:val="20"/>
        </w:trPr>
        <w:tc>
          <w:tcPr>
            <w:tcW w:w="4231" w:type="dxa"/>
          </w:tcPr>
          <w:p w14:paraId="3DD07691" w14:textId="2909D144" w:rsidR="00155B86" w:rsidRPr="00F179E7" w:rsidRDefault="00155B86" w:rsidP="00155B8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4934" w:type="dxa"/>
          </w:tcPr>
          <w:p w14:paraId="01616ABA" w14:textId="32D919CD" w:rsidR="00155B86" w:rsidRPr="00F179E7" w:rsidRDefault="00155B86" w:rsidP="00155B86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350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="0083440C">
              <w:rPr>
                <w:rFonts w:ascii="Angsana New" w:hAnsi="Angsana New" w:hint="cs"/>
                <w:sz w:val="30"/>
                <w:szCs w:val="30"/>
                <w:cs/>
              </w:rPr>
              <w:t>อ้างอิงกับดัชนี</w:t>
            </w:r>
          </w:p>
        </w:tc>
      </w:tr>
      <w:tr w:rsidR="00155B86" w:rsidRPr="00F179E7" w14:paraId="38D7A63D" w14:textId="77777777" w:rsidTr="00F179E7">
        <w:trPr>
          <w:trHeight w:val="20"/>
        </w:trPr>
        <w:tc>
          <w:tcPr>
            <w:tcW w:w="4231" w:type="dxa"/>
          </w:tcPr>
          <w:p w14:paraId="14C3E5E4" w14:textId="78ADE661" w:rsidR="00155B86" w:rsidRPr="00F179E7" w:rsidRDefault="00155B86" w:rsidP="00155B8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934" w:type="dxa"/>
          </w:tcPr>
          <w:p w14:paraId="3A570E98" w14:textId="7A6ADE7D" w:rsidR="00155B86" w:rsidRPr="00F179E7" w:rsidRDefault="00155B86" w:rsidP="00155B86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350E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5296EA95" w14:textId="77777777" w:rsidR="004D6767" w:rsidRDefault="004D6767" w:rsidP="008B7304">
      <w:pPr>
        <w:ind w:right="45" w:firstLine="540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</w:p>
    <w:p w14:paraId="29AC1555" w14:textId="336C08B6" w:rsidR="000F6A35" w:rsidRPr="0090747D" w:rsidRDefault="0090747D" w:rsidP="008B7304">
      <w:pPr>
        <w:ind w:right="45" w:firstLine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747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90747D">
        <w:rPr>
          <w:rFonts w:ascii="Angsana New" w:eastAsia="Calibri" w:hAnsi="Angsana New"/>
          <w:spacing w:val="-6"/>
          <w:sz w:val="30"/>
          <w:szCs w:val="30"/>
          <w:lang w:eastAsia="x-none"/>
        </w:rPr>
        <w:t>31</w:t>
      </w:r>
      <w:r w:rsidRPr="0090747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 มีนาคม มีดังนี้</w:t>
      </w:r>
    </w:p>
    <w:p w14:paraId="766DF052" w14:textId="77777777" w:rsidR="00200196" w:rsidRDefault="00200196" w:rsidP="00AE00EE">
      <w:pPr>
        <w:ind w:left="540" w:right="45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B9468B" w:rsidRPr="008476C1" w14:paraId="6E93A4F5" w14:textId="77777777" w:rsidTr="00C50D88">
        <w:trPr>
          <w:tblHeader/>
        </w:trPr>
        <w:tc>
          <w:tcPr>
            <w:tcW w:w="5760" w:type="dxa"/>
            <w:shd w:val="clear" w:color="auto" w:fill="auto"/>
          </w:tcPr>
          <w:p w14:paraId="0D42B13F" w14:textId="77777777" w:rsidR="00B9468B" w:rsidRPr="008476C1" w:rsidRDefault="00B9468B" w:rsidP="009B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2966453" w14:textId="77777777" w:rsidR="00B9468B" w:rsidRPr="008476C1" w:rsidRDefault="00B9468B" w:rsidP="009B5E75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6C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8476C1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8476C1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8476C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68B" w:rsidRPr="008476C1" w14:paraId="55225FA7" w14:textId="77777777" w:rsidTr="00C50D88">
        <w:trPr>
          <w:tblHeader/>
        </w:trPr>
        <w:tc>
          <w:tcPr>
            <w:tcW w:w="5760" w:type="dxa"/>
            <w:shd w:val="clear" w:color="auto" w:fill="auto"/>
          </w:tcPr>
          <w:p w14:paraId="312C3EEB" w14:textId="5527CF4E" w:rsidR="00B9468B" w:rsidRPr="008476C1" w:rsidRDefault="00B9468B" w:rsidP="009B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0F6A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8476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7B28" w:rsidRPr="00447B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476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52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shd w:val="clear" w:color="auto" w:fill="auto"/>
          </w:tcPr>
          <w:p w14:paraId="09769737" w14:textId="3CBAD2A4" w:rsidR="00B9468B" w:rsidRPr="008476C1" w:rsidRDefault="004D4DA4" w:rsidP="009B5E75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D11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593C44A" w14:textId="77777777" w:rsidR="00B9468B" w:rsidRPr="008476C1" w:rsidRDefault="00B9468B" w:rsidP="009B5E7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DE2446" w14:textId="452BEC46" w:rsidR="00B9468B" w:rsidRPr="008476C1" w:rsidRDefault="004D4DA4" w:rsidP="009B5E7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D11E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9468B" w:rsidRPr="008476C1" w14:paraId="0A51AC86" w14:textId="77777777" w:rsidTr="00C50D88">
        <w:trPr>
          <w:trHeight w:val="344"/>
          <w:tblHeader/>
        </w:trPr>
        <w:tc>
          <w:tcPr>
            <w:tcW w:w="5760" w:type="dxa"/>
            <w:shd w:val="clear" w:color="auto" w:fill="auto"/>
          </w:tcPr>
          <w:p w14:paraId="22BC7BC9" w14:textId="77777777" w:rsidR="00B9468B" w:rsidRPr="008476C1" w:rsidRDefault="00B9468B" w:rsidP="009B5E75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33E599FF" w14:textId="77777777" w:rsidR="00B9468B" w:rsidRPr="008476C1" w:rsidRDefault="00B9468B" w:rsidP="009B5E75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476C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8476C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9468B" w:rsidRPr="008476C1" w14:paraId="5736BA0C" w14:textId="77777777" w:rsidTr="00C50D88">
        <w:tc>
          <w:tcPr>
            <w:tcW w:w="5760" w:type="dxa"/>
            <w:shd w:val="clear" w:color="auto" w:fill="auto"/>
          </w:tcPr>
          <w:p w14:paraId="7A543ED5" w14:textId="77777777" w:rsidR="00B9468B" w:rsidRPr="008476C1" w:rsidRDefault="00B9468B" w:rsidP="009B5E7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0CFB6D64" w14:textId="77777777" w:rsidR="00B9468B" w:rsidRPr="008476C1" w:rsidRDefault="00B9468B" w:rsidP="009B5E7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A03A1F" w14:textId="77777777" w:rsidR="00B9468B" w:rsidRPr="008476C1" w:rsidRDefault="00B9468B" w:rsidP="009B5E7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1E271DB" w14:textId="77777777" w:rsidR="00B9468B" w:rsidRPr="008476C1" w:rsidRDefault="00B9468B" w:rsidP="009B5E7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11E1" w:rsidRPr="008476C1" w14:paraId="3E8D5360" w14:textId="77777777" w:rsidTr="00C50D88">
        <w:tc>
          <w:tcPr>
            <w:tcW w:w="5760" w:type="dxa"/>
            <w:shd w:val="clear" w:color="auto" w:fill="auto"/>
          </w:tcPr>
          <w:p w14:paraId="698C2FE1" w14:textId="77777777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4215BC8E" w14:textId="37E5BCE5" w:rsidR="008D11E1" w:rsidRPr="008476C1" w:rsidRDefault="00B1480A" w:rsidP="008D11E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56EF6A0D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9C46617" w14:textId="595CF15B" w:rsidR="008D11E1" w:rsidRPr="008476C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</w:tr>
      <w:tr w:rsidR="008D11E1" w:rsidRPr="008476C1" w14:paraId="2F01BCF7" w14:textId="77777777" w:rsidTr="00C50D88">
        <w:tc>
          <w:tcPr>
            <w:tcW w:w="5760" w:type="dxa"/>
            <w:shd w:val="clear" w:color="auto" w:fill="auto"/>
          </w:tcPr>
          <w:p w14:paraId="2438BC4B" w14:textId="4AD39A01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2F9C463D" w14:textId="3FC1F3F0" w:rsidR="008D11E1" w:rsidRPr="008476C1" w:rsidRDefault="00B1480A" w:rsidP="008D11E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193F6675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4A573E" w14:textId="78141A1F" w:rsidR="008D11E1" w:rsidRPr="009E7FDE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</w:tr>
      <w:tr w:rsidR="008D11E1" w:rsidRPr="008476C1" w14:paraId="581764CF" w14:textId="77777777" w:rsidTr="00C50D88">
        <w:tc>
          <w:tcPr>
            <w:tcW w:w="5760" w:type="dxa"/>
            <w:shd w:val="clear" w:color="auto" w:fill="auto"/>
          </w:tcPr>
          <w:p w14:paraId="4EC46D9B" w14:textId="77777777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60ADA414" w14:textId="7C96F054" w:rsidR="008D11E1" w:rsidRPr="008476C1" w:rsidRDefault="00B1480A" w:rsidP="00B1480A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07C8C21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51880F1" w14:textId="13424A84" w:rsidR="008D11E1" w:rsidRPr="008476C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D11E1" w:rsidRPr="008476C1" w14:paraId="03CAD33F" w14:textId="77777777" w:rsidTr="00C50D88">
        <w:tc>
          <w:tcPr>
            <w:tcW w:w="5760" w:type="dxa"/>
            <w:shd w:val="clear" w:color="auto" w:fill="auto"/>
          </w:tcPr>
          <w:p w14:paraId="1483348A" w14:textId="77777777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088355B9" w14:textId="30C090FB" w:rsidR="008D11E1" w:rsidRPr="008476C1" w:rsidRDefault="00FA3CB0" w:rsidP="008D11E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3,195</w:t>
            </w:r>
          </w:p>
        </w:tc>
        <w:tc>
          <w:tcPr>
            <w:tcW w:w="270" w:type="dxa"/>
            <w:shd w:val="clear" w:color="auto" w:fill="auto"/>
          </w:tcPr>
          <w:p w14:paraId="317C478A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7D14EDB" w14:textId="0F586570" w:rsidR="008D11E1" w:rsidRPr="008476C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1,057</w:t>
            </w:r>
          </w:p>
        </w:tc>
      </w:tr>
      <w:tr w:rsidR="008D11E1" w:rsidRPr="008476C1" w14:paraId="553DA1AB" w14:textId="77777777" w:rsidTr="00C50D88">
        <w:tc>
          <w:tcPr>
            <w:tcW w:w="5760" w:type="dxa"/>
            <w:shd w:val="clear" w:color="auto" w:fill="auto"/>
          </w:tcPr>
          <w:p w14:paraId="253B49C5" w14:textId="214A0401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6E89D8A4" w14:textId="326FAAAA" w:rsidR="008D11E1" w:rsidRPr="008476C1" w:rsidRDefault="00B1480A" w:rsidP="008D11E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948EFC2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E22B9C5" w14:textId="7D748995" w:rsidR="008D11E1" w:rsidRPr="009E7FDE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D11E1" w:rsidRPr="008476C1" w14:paraId="2C45B945" w14:textId="77777777" w:rsidTr="00C50D88">
        <w:tc>
          <w:tcPr>
            <w:tcW w:w="5760" w:type="dxa"/>
            <w:shd w:val="clear" w:color="auto" w:fill="auto"/>
          </w:tcPr>
          <w:p w14:paraId="2A3FE6DD" w14:textId="78FD83BC" w:rsidR="008D11E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887FE7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9FB608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D172725" w14:textId="77777777" w:rsidR="008D11E1" w:rsidRDefault="008D11E1" w:rsidP="008D11E1">
            <w:pPr>
              <w:pStyle w:val="a1"/>
              <w:tabs>
                <w:tab w:val="decimal" w:pos="522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11E1" w:rsidRPr="008476C1" w14:paraId="3B6F176F" w14:textId="77777777" w:rsidTr="00C50D88">
        <w:tc>
          <w:tcPr>
            <w:tcW w:w="5760" w:type="dxa"/>
            <w:shd w:val="clear" w:color="auto" w:fill="auto"/>
          </w:tcPr>
          <w:p w14:paraId="41F7726F" w14:textId="37EF8DF8" w:rsidR="008D11E1" w:rsidRPr="00F74BAF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4B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30" w:type="dxa"/>
            <w:shd w:val="clear" w:color="auto" w:fill="auto"/>
          </w:tcPr>
          <w:p w14:paraId="4CEDF6CC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21CE38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BF11995" w14:textId="77777777" w:rsidR="008D11E1" w:rsidRDefault="008D11E1" w:rsidP="008D11E1">
            <w:pPr>
              <w:pStyle w:val="a1"/>
              <w:tabs>
                <w:tab w:val="decimal" w:pos="522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11E1" w:rsidRPr="008476C1" w14:paraId="7CA7C775" w14:textId="77777777" w:rsidTr="00C50D88">
        <w:tc>
          <w:tcPr>
            <w:tcW w:w="5760" w:type="dxa"/>
            <w:shd w:val="clear" w:color="auto" w:fill="auto"/>
          </w:tcPr>
          <w:p w14:paraId="65D4FE2F" w14:textId="41E144A3" w:rsidR="008D11E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372832C8" w14:textId="00F31680" w:rsidR="008D11E1" w:rsidRPr="008476C1" w:rsidRDefault="00B1480A" w:rsidP="008D11E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30F71A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D846F1F" w14:textId="77DD4EAC" w:rsidR="008D11E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74BAF" w:rsidRPr="008476C1" w14:paraId="467B09AB" w14:textId="77777777" w:rsidTr="00C50D88">
        <w:tc>
          <w:tcPr>
            <w:tcW w:w="5760" w:type="dxa"/>
            <w:shd w:val="clear" w:color="auto" w:fill="auto"/>
          </w:tcPr>
          <w:p w14:paraId="0D0BFB86" w14:textId="755D6600" w:rsidR="009B4B5A" w:rsidRDefault="009B4B5A" w:rsidP="00E952A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FBCE939" w14:textId="77777777" w:rsidR="00F74BAF" w:rsidRPr="008476C1" w:rsidRDefault="00F74BAF" w:rsidP="00E952A2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4BE342" w14:textId="77777777" w:rsidR="00F74BAF" w:rsidRPr="008476C1" w:rsidRDefault="00F74BAF" w:rsidP="00E952A2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35A339E" w14:textId="77777777" w:rsidR="00F74BAF" w:rsidRDefault="00F74BAF" w:rsidP="005D3A34">
            <w:pPr>
              <w:pStyle w:val="a1"/>
              <w:tabs>
                <w:tab w:val="decimal" w:pos="522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52A2" w:rsidRPr="008476C1" w14:paraId="18962A12" w14:textId="77777777" w:rsidTr="00C50D88">
        <w:tc>
          <w:tcPr>
            <w:tcW w:w="5760" w:type="dxa"/>
            <w:shd w:val="clear" w:color="auto" w:fill="auto"/>
          </w:tcPr>
          <w:p w14:paraId="1716C765" w14:textId="77777777" w:rsidR="00E952A2" w:rsidRPr="008476C1" w:rsidRDefault="00E952A2" w:rsidP="00E952A2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5FEC274F" w14:textId="77777777" w:rsidR="00E952A2" w:rsidRPr="008476C1" w:rsidRDefault="00E952A2" w:rsidP="00E952A2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ACF5B1" w14:textId="77777777" w:rsidR="00E952A2" w:rsidRPr="008476C1" w:rsidRDefault="00E952A2" w:rsidP="00E952A2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35A41AB" w14:textId="77777777" w:rsidR="00E952A2" w:rsidRPr="00E05AA5" w:rsidRDefault="00E952A2" w:rsidP="00E952A2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D11E1" w:rsidRPr="008476C1" w14:paraId="7B1ECA2B" w14:textId="77777777" w:rsidTr="00C50D88">
        <w:tc>
          <w:tcPr>
            <w:tcW w:w="5760" w:type="dxa"/>
            <w:shd w:val="clear" w:color="auto" w:fill="auto"/>
          </w:tcPr>
          <w:p w14:paraId="53D8C310" w14:textId="77777777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3DC02470" w14:textId="7B924012" w:rsidR="008D11E1" w:rsidRPr="008476C1" w:rsidRDefault="00B1480A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  <w:shd w:val="clear" w:color="auto" w:fill="auto"/>
          </w:tcPr>
          <w:p w14:paraId="0F42BE8C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94BCE1" w14:textId="66C3B31A" w:rsidR="008D11E1" w:rsidRPr="008476C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</w:tr>
      <w:tr w:rsidR="008D11E1" w:rsidRPr="008476C1" w14:paraId="5AB20585" w14:textId="77777777" w:rsidTr="00C50D88">
        <w:tc>
          <w:tcPr>
            <w:tcW w:w="5760" w:type="dxa"/>
            <w:shd w:val="clear" w:color="auto" w:fill="auto"/>
          </w:tcPr>
          <w:p w14:paraId="0E24AB53" w14:textId="345E6B78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2FCD3884" w14:textId="0201647F" w:rsidR="008D11E1" w:rsidRPr="008476C1" w:rsidRDefault="00B1480A" w:rsidP="008D11E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6EFDDD9E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C2BE30C" w14:textId="253BA5D9" w:rsidR="008D11E1" w:rsidRDefault="008D11E1" w:rsidP="008D11E1">
            <w:pPr>
              <w:pStyle w:val="acctfourfigures"/>
              <w:tabs>
                <w:tab w:val="clear" w:pos="765"/>
              </w:tabs>
              <w:spacing w:line="240" w:lineRule="auto"/>
              <w:ind w:left="-165" w:right="166" w:hanging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D11E1" w:rsidRPr="008476C1" w14:paraId="16CE7D1A" w14:textId="77777777" w:rsidTr="00C50D88">
        <w:tc>
          <w:tcPr>
            <w:tcW w:w="5760" w:type="dxa"/>
            <w:shd w:val="clear" w:color="auto" w:fill="auto"/>
          </w:tcPr>
          <w:p w14:paraId="69EA273B" w14:textId="4FD29EFA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56EFF573" w14:textId="0A791D07" w:rsidR="008D11E1" w:rsidRPr="008476C1" w:rsidRDefault="00B1480A" w:rsidP="008D11E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80FA6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06D291A" w14:textId="12C5F2FE" w:rsidR="008D11E1" w:rsidRPr="009E7FDE" w:rsidRDefault="008D11E1" w:rsidP="008D11E1">
            <w:pPr>
              <w:pStyle w:val="acctfourfigures"/>
              <w:tabs>
                <w:tab w:val="clear" w:pos="765"/>
              </w:tabs>
              <w:spacing w:line="240" w:lineRule="auto"/>
              <w:ind w:left="-165" w:right="166" w:hanging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D11E1" w:rsidRPr="008476C1" w14:paraId="6D5F5242" w14:textId="77777777" w:rsidTr="00C50D88">
        <w:tc>
          <w:tcPr>
            <w:tcW w:w="5760" w:type="dxa"/>
            <w:shd w:val="clear" w:color="auto" w:fill="auto"/>
          </w:tcPr>
          <w:p w14:paraId="30F22ED9" w14:textId="77777777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55FBF6D9" w14:textId="41C7D991" w:rsidR="008D11E1" w:rsidRPr="008476C1" w:rsidRDefault="00B1480A" w:rsidP="008D11E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3E39CFA1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ADF2370" w14:textId="75146B3F" w:rsidR="008D11E1" w:rsidRPr="008476C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</w:tr>
      <w:tr w:rsidR="008D11E1" w:rsidRPr="004C02BF" w14:paraId="6CDA0155" w14:textId="77777777" w:rsidTr="00C50D88">
        <w:trPr>
          <w:trHeight w:val="182"/>
        </w:trPr>
        <w:tc>
          <w:tcPr>
            <w:tcW w:w="5760" w:type="dxa"/>
            <w:shd w:val="clear" w:color="auto" w:fill="auto"/>
          </w:tcPr>
          <w:p w14:paraId="5113CF05" w14:textId="6C324A10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7FF9C336" w14:textId="2AF26240" w:rsidR="008D11E1" w:rsidRPr="00F74BAF" w:rsidRDefault="00B1480A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C2EB00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FBE268E" w14:textId="1A3E288A" w:rsidR="008D11E1" w:rsidRPr="00E05AA5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4BA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D11E1" w:rsidRPr="004C02BF" w14:paraId="5352216C" w14:textId="77777777" w:rsidTr="00C50D88">
        <w:trPr>
          <w:trHeight w:val="182"/>
        </w:trPr>
        <w:tc>
          <w:tcPr>
            <w:tcW w:w="5760" w:type="dxa"/>
            <w:shd w:val="clear" w:color="auto" w:fill="auto"/>
          </w:tcPr>
          <w:p w14:paraId="0D948367" w14:textId="77777777" w:rsidR="008D11E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581B88C" w14:textId="77777777" w:rsidR="008D11E1" w:rsidRPr="008476C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919A31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D520A4" w14:textId="77777777" w:rsidR="008D11E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11E1" w:rsidRPr="008476C1" w14:paraId="438196CB" w14:textId="77777777" w:rsidTr="00C50D88">
        <w:tc>
          <w:tcPr>
            <w:tcW w:w="5760" w:type="dxa"/>
            <w:shd w:val="clear" w:color="auto" w:fill="auto"/>
          </w:tcPr>
          <w:p w14:paraId="0271FB84" w14:textId="77777777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69CA9E23" w14:textId="77777777" w:rsidR="008D11E1" w:rsidRPr="008476C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21A4D9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EBDD42D" w14:textId="77777777" w:rsidR="008D11E1" w:rsidRPr="00E05AA5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D11E1" w:rsidRPr="008476C1" w14:paraId="06E9FC42" w14:textId="77777777" w:rsidTr="00C50D88">
        <w:tc>
          <w:tcPr>
            <w:tcW w:w="5760" w:type="dxa"/>
            <w:shd w:val="clear" w:color="auto" w:fill="auto"/>
          </w:tcPr>
          <w:p w14:paraId="5D82B86B" w14:textId="77777777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AE9D66E" w14:textId="77777777" w:rsidR="008D11E1" w:rsidRPr="008476C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D439EF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3BF8F52" w14:textId="77777777" w:rsidR="008D11E1" w:rsidRPr="008476C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D11E1" w:rsidRPr="008476C1" w14:paraId="628324FD" w14:textId="77777777" w:rsidTr="00C50D88">
        <w:trPr>
          <w:trHeight w:val="209"/>
        </w:trPr>
        <w:tc>
          <w:tcPr>
            <w:tcW w:w="5760" w:type="dxa"/>
            <w:shd w:val="clear" w:color="auto" w:fill="auto"/>
          </w:tcPr>
          <w:p w14:paraId="597F1DAE" w14:textId="77777777" w:rsidR="008D11E1" w:rsidRPr="008476C1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476C1">
              <w:rPr>
                <w:rFonts w:ascii="Angsana New" w:hAnsi="Angsana New"/>
                <w:sz w:val="30"/>
                <w:szCs w:val="30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8476C1">
              <w:rPr>
                <w:rFonts w:ascii="Angsana New" w:hAnsi="Angsana New"/>
                <w:sz w:val="30"/>
                <w:szCs w:val="30"/>
                <w:cs/>
              </w:rPr>
              <w:t>ของผู้บริหาร</w:t>
            </w:r>
          </w:p>
        </w:tc>
        <w:tc>
          <w:tcPr>
            <w:tcW w:w="1530" w:type="dxa"/>
            <w:shd w:val="clear" w:color="auto" w:fill="auto"/>
          </w:tcPr>
          <w:p w14:paraId="7CA294C4" w14:textId="0ADDBA20" w:rsidR="008D11E1" w:rsidRPr="008476C1" w:rsidRDefault="00B1480A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4322D60" w14:textId="77777777" w:rsidR="008D11E1" w:rsidRPr="008476C1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4036D41" w14:textId="41D1ADE7" w:rsidR="008D11E1" w:rsidRPr="008476C1" w:rsidRDefault="008D11E1" w:rsidP="008D11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</w:tbl>
    <w:p w14:paraId="2B86F1FF" w14:textId="1B552A67" w:rsidR="00F74BAF" w:rsidRDefault="005B0CE3" w:rsidP="00847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685099C3" w14:textId="72A7C3B1" w:rsidR="004361D3" w:rsidRDefault="00562CEB" w:rsidP="0090747D">
      <w:pPr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04344A">
        <w:rPr>
          <w:rFonts w:ascii="Angsana New" w:hAnsi="Angsana New"/>
          <w:sz w:val="30"/>
          <w:szCs w:val="30"/>
          <w:cs/>
        </w:rPr>
        <w:t>ยอดคงเหลือกับ</w:t>
      </w:r>
      <w:r w:rsidR="00034FD7" w:rsidRPr="0004344A">
        <w:rPr>
          <w:rFonts w:ascii="Angsana New" w:hAnsi="Angsana New"/>
          <w:sz w:val="30"/>
          <w:szCs w:val="30"/>
          <w:cs/>
        </w:rPr>
        <w:t>บุคคลหรือ</w:t>
      </w:r>
      <w:r w:rsidRPr="0004344A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04344A">
        <w:rPr>
          <w:rFonts w:ascii="Angsana New" w:hAnsi="Angsana New"/>
          <w:sz w:val="30"/>
          <w:szCs w:val="30"/>
        </w:rPr>
        <w:t xml:space="preserve"> </w:t>
      </w:r>
      <w:r w:rsidRPr="0004344A">
        <w:rPr>
          <w:rFonts w:ascii="Angsana New" w:hAnsi="Angsana New"/>
          <w:sz w:val="30"/>
          <w:szCs w:val="30"/>
          <w:cs/>
        </w:rPr>
        <w:t>ณ วันที่</w:t>
      </w:r>
      <w:r w:rsidR="004361D3" w:rsidRPr="0004344A">
        <w:rPr>
          <w:rFonts w:ascii="Angsana New" w:hAnsi="Angsana New"/>
          <w:sz w:val="30"/>
          <w:szCs w:val="30"/>
        </w:rPr>
        <w:t xml:space="preserve"> </w:t>
      </w:r>
      <w:r w:rsidR="00447B28" w:rsidRPr="00447B28">
        <w:rPr>
          <w:rFonts w:ascii="Angsana New" w:eastAsia="Calibri" w:hAnsi="Angsana New"/>
          <w:spacing w:val="-6"/>
          <w:sz w:val="30"/>
          <w:szCs w:val="30"/>
          <w:lang w:eastAsia="x-none"/>
        </w:rPr>
        <w:t>31</w:t>
      </w:r>
      <w:r w:rsidR="00CD013A" w:rsidRPr="0004344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E952A2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มีนาคม</w:t>
      </w:r>
      <w:r w:rsidR="00CD013A" w:rsidRPr="0004344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Pr="0004344A">
        <w:rPr>
          <w:rFonts w:ascii="Angsana New" w:hAnsi="Angsana New"/>
          <w:sz w:val="30"/>
          <w:szCs w:val="30"/>
          <w:cs/>
        </w:rPr>
        <w:t>มีดังนี</w:t>
      </w:r>
      <w:r w:rsidR="004361D3" w:rsidRPr="0004344A">
        <w:rPr>
          <w:rFonts w:ascii="Angsana New" w:hAnsi="Angsana New"/>
          <w:sz w:val="30"/>
          <w:szCs w:val="30"/>
          <w:cs/>
        </w:rPr>
        <w:t>้</w:t>
      </w:r>
    </w:p>
    <w:p w14:paraId="0E919CF5" w14:textId="77777777" w:rsidR="00F74BAF" w:rsidRPr="00F74BAF" w:rsidRDefault="00F74BAF" w:rsidP="00847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8476C1" w:rsidRPr="0004344A" w14:paraId="2B77D3CE" w14:textId="77777777" w:rsidTr="00C50D88">
        <w:trPr>
          <w:tblHeader/>
        </w:trPr>
        <w:tc>
          <w:tcPr>
            <w:tcW w:w="5760" w:type="dxa"/>
            <w:shd w:val="clear" w:color="auto" w:fill="auto"/>
          </w:tcPr>
          <w:p w14:paraId="493B7A28" w14:textId="77777777" w:rsidR="008476C1" w:rsidRPr="0004344A" w:rsidRDefault="008476C1" w:rsidP="0094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9CA2847" w14:textId="77777777" w:rsidR="008476C1" w:rsidRPr="0004344A" w:rsidRDefault="008476C1" w:rsidP="009470AC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6C1" w:rsidRPr="0004344A" w14:paraId="6B18EB5A" w14:textId="77777777" w:rsidTr="00C50D88">
        <w:trPr>
          <w:tblHeader/>
        </w:trPr>
        <w:tc>
          <w:tcPr>
            <w:tcW w:w="5760" w:type="dxa"/>
            <w:shd w:val="clear" w:color="auto" w:fill="auto"/>
          </w:tcPr>
          <w:p w14:paraId="29A8783F" w14:textId="77777777" w:rsidR="008476C1" w:rsidRPr="0004344A" w:rsidRDefault="008476C1" w:rsidP="0094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F19C009" w14:textId="353DF6FE" w:rsidR="008476C1" w:rsidRPr="0004344A" w:rsidRDefault="004D4DA4" w:rsidP="009470AC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D11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9E8E71E" w14:textId="77777777" w:rsidR="008476C1" w:rsidRPr="0004344A" w:rsidRDefault="008476C1" w:rsidP="009470A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6F75F89" w14:textId="22ACE568" w:rsidR="008476C1" w:rsidRPr="0004344A" w:rsidRDefault="004D4DA4" w:rsidP="009470A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D11E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476C1" w:rsidRPr="0004344A" w14:paraId="45ABC4E5" w14:textId="77777777" w:rsidTr="00C50D88">
        <w:trPr>
          <w:trHeight w:val="344"/>
          <w:tblHeader/>
        </w:trPr>
        <w:tc>
          <w:tcPr>
            <w:tcW w:w="5760" w:type="dxa"/>
            <w:shd w:val="clear" w:color="auto" w:fill="auto"/>
          </w:tcPr>
          <w:p w14:paraId="3609BAB5" w14:textId="77777777" w:rsidR="008476C1" w:rsidRPr="0004344A" w:rsidRDefault="008476C1" w:rsidP="009470AC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2E4C7185" w14:textId="77777777" w:rsidR="008476C1" w:rsidRPr="0004344A" w:rsidRDefault="008476C1" w:rsidP="009470A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476C1" w:rsidRPr="0004344A" w14:paraId="3557A962" w14:textId="77777777" w:rsidTr="00C50D88">
        <w:trPr>
          <w:trHeight w:val="335"/>
        </w:trPr>
        <w:tc>
          <w:tcPr>
            <w:tcW w:w="5760" w:type="dxa"/>
            <w:shd w:val="clear" w:color="auto" w:fill="auto"/>
          </w:tcPr>
          <w:p w14:paraId="69AD6D44" w14:textId="77777777" w:rsidR="008476C1" w:rsidRPr="0004344A" w:rsidRDefault="008476C1" w:rsidP="009470AC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1435FF"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และลูกหนี้</w:t>
            </w:r>
            <w:r w:rsidR="00B8717A"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="001435FF"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3D45AF02" w14:textId="77777777" w:rsidR="008476C1" w:rsidRPr="0004344A" w:rsidRDefault="008476C1" w:rsidP="009470A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8D11E1" w:rsidRPr="0004344A" w14:paraId="75653257" w14:textId="77777777" w:rsidTr="00C50D88">
        <w:tc>
          <w:tcPr>
            <w:tcW w:w="5760" w:type="dxa"/>
            <w:shd w:val="clear" w:color="auto" w:fill="auto"/>
          </w:tcPr>
          <w:p w14:paraId="7F09DD47" w14:textId="77777777" w:rsidR="008D11E1" w:rsidRPr="0004344A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7AF457" w14:textId="2146469E" w:rsidR="008D11E1" w:rsidRPr="0004344A" w:rsidRDefault="00B1480A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FA3CB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A3CB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FA3C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C77B5" w14:textId="77777777" w:rsidR="008D11E1" w:rsidRPr="0004344A" w:rsidRDefault="008D11E1" w:rsidP="008D11E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894D3E" w14:textId="75D02F79" w:rsidR="008D11E1" w:rsidRPr="0004344A" w:rsidRDefault="008D11E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124,032</w:t>
            </w:r>
          </w:p>
        </w:tc>
      </w:tr>
      <w:tr w:rsidR="008D11E1" w:rsidRPr="0004344A" w14:paraId="198A8539" w14:textId="77777777" w:rsidTr="00C50D88">
        <w:tc>
          <w:tcPr>
            <w:tcW w:w="5760" w:type="dxa"/>
            <w:shd w:val="clear" w:color="auto" w:fill="auto"/>
          </w:tcPr>
          <w:p w14:paraId="46492652" w14:textId="77777777" w:rsidR="008D11E1" w:rsidRPr="0004344A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FF539" w14:textId="4186E94D" w:rsidR="008D11E1" w:rsidRPr="0004344A" w:rsidRDefault="00B1480A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195,1</w:t>
            </w:r>
            <w:r w:rsidR="00441E34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F78F4" w14:textId="77777777" w:rsidR="008D11E1" w:rsidRPr="0004344A" w:rsidRDefault="008D11E1" w:rsidP="008D11E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FFC2F" w14:textId="59C4185F" w:rsidR="008D11E1" w:rsidRPr="0004344A" w:rsidRDefault="008D11E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58,751</w:t>
            </w:r>
          </w:p>
        </w:tc>
      </w:tr>
      <w:tr w:rsidR="008D11E1" w:rsidRPr="0004344A" w14:paraId="7ABF2948" w14:textId="77777777" w:rsidTr="00C50D88">
        <w:trPr>
          <w:trHeight w:val="316"/>
        </w:trPr>
        <w:tc>
          <w:tcPr>
            <w:tcW w:w="5760" w:type="dxa"/>
            <w:shd w:val="clear" w:color="auto" w:fill="auto"/>
          </w:tcPr>
          <w:p w14:paraId="72258FA1" w14:textId="77777777" w:rsidR="008D11E1" w:rsidRPr="0004344A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40EF9" w14:textId="041130EA" w:rsidR="008D11E1" w:rsidRPr="0004344A" w:rsidRDefault="00B1480A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</w:t>
            </w:r>
            <w:r w:rsidR="00FA3CB0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BF2720" w14:textId="77777777" w:rsidR="008D11E1" w:rsidRPr="0004344A" w:rsidRDefault="008D11E1" w:rsidP="008D11E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CA0BC" w14:textId="253F9DB3" w:rsidR="008D11E1" w:rsidRPr="0004344A" w:rsidRDefault="008D11E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182,783</w:t>
            </w:r>
          </w:p>
        </w:tc>
      </w:tr>
      <w:tr w:rsidR="0090747D" w:rsidRPr="0090747D" w14:paraId="17182272" w14:textId="77777777" w:rsidTr="0090747D">
        <w:trPr>
          <w:trHeight w:val="316"/>
        </w:trPr>
        <w:tc>
          <w:tcPr>
            <w:tcW w:w="5760" w:type="dxa"/>
            <w:shd w:val="clear" w:color="auto" w:fill="auto"/>
          </w:tcPr>
          <w:p w14:paraId="468A6149" w14:textId="77777777" w:rsidR="0090747D" w:rsidRPr="004D6767" w:rsidRDefault="0090747D" w:rsidP="00632CF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0E07" w14:textId="77777777" w:rsidR="0090747D" w:rsidRPr="004D6767" w:rsidRDefault="0090747D" w:rsidP="00BF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FDFA95" w14:textId="77777777" w:rsidR="0090747D" w:rsidRPr="004D6767" w:rsidRDefault="0090747D" w:rsidP="00BF75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31061" w14:textId="77777777" w:rsidR="0090747D" w:rsidRPr="004D6767" w:rsidRDefault="0090747D" w:rsidP="00BF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2CF0" w:rsidRPr="0004344A" w14:paraId="3E71C273" w14:textId="77777777" w:rsidTr="00C50D88">
        <w:tc>
          <w:tcPr>
            <w:tcW w:w="5760" w:type="dxa"/>
            <w:shd w:val="clear" w:color="auto" w:fill="auto"/>
          </w:tcPr>
          <w:p w14:paraId="5D10B826" w14:textId="77777777" w:rsidR="00632CF0" w:rsidRPr="0004344A" w:rsidRDefault="00632CF0" w:rsidP="00632CF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</w:t>
            </w:r>
            <w:r w:rsidR="00B8717A"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14:paraId="65757A0C" w14:textId="77777777" w:rsidR="00632CF0" w:rsidRPr="0004344A" w:rsidRDefault="00632CF0" w:rsidP="00632CF0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D7FBF1" w14:textId="77777777" w:rsidR="00632CF0" w:rsidRPr="0004344A" w:rsidRDefault="00632CF0" w:rsidP="00632CF0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E947BD" w14:textId="77777777" w:rsidR="00632CF0" w:rsidRPr="0004344A" w:rsidRDefault="00632CF0" w:rsidP="00632CF0">
            <w:pPr>
              <w:pStyle w:val="a1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11E1" w:rsidRPr="0004344A" w14:paraId="5CCF0CD1" w14:textId="77777777" w:rsidTr="00C50D88">
        <w:tc>
          <w:tcPr>
            <w:tcW w:w="5760" w:type="dxa"/>
            <w:shd w:val="clear" w:color="auto" w:fill="auto"/>
          </w:tcPr>
          <w:p w14:paraId="2D3D96BC" w14:textId="77777777" w:rsidR="008D11E1" w:rsidRPr="0004344A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CC85C9" w14:textId="2DF97057" w:rsidR="008D11E1" w:rsidRPr="00945E22" w:rsidRDefault="00FA3CB0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956,694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5418A" w14:textId="77777777" w:rsidR="008D11E1" w:rsidRPr="0004344A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203CF3" w14:textId="004931DD" w:rsidR="008D11E1" w:rsidRPr="0004344A" w:rsidRDefault="008D11E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77,995</w:t>
            </w:r>
          </w:p>
        </w:tc>
      </w:tr>
      <w:tr w:rsidR="008D11E1" w:rsidRPr="0004344A" w14:paraId="79B468E4" w14:textId="77777777" w:rsidTr="00C50D88">
        <w:tc>
          <w:tcPr>
            <w:tcW w:w="5760" w:type="dxa"/>
            <w:shd w:val="clear" w:color="auto" w:fill="auto"/>
          </w:tcPr>
          <w:p w14:paraId="0E2BA644" w14:textId="77777777" w:rsidR="008D11E1" w:rsidRPr="0004344A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6273D" w14:textId="286A7635" w:rsidR="008D11E1" w:rsidRPr="00945E22" w:rsidRDefault="00B1480A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C3345" w14:textId="77777777" w:rsidR="008D11E1" w:rsidRPr="0004344A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784F4" w14:textId="19233465" w:rsidR="008D11E1" w:rsidRPr="0004344A" w:rsidRDefault="008D11E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7,919</w:t>
            </w:r>
          </w:p>
        </w:tc>
      </w:tr>
      <w:tr w:rsidR="008D11E1" w:rsidRPr="0004344A" w14:paraId="516813E3" w14:textId="77777777" w:rsidTr="00C50D88">
        <w:trPr>
          <w:trHeight w:val="424"/>
        </w:trPr>
        <w:tc>
          <w:tcPr>
            <w:tcW w:w="5760" w:type="dxa"/>
            <w:shd w:val="clear" w:color="auto" w:fill="auto"/>
          </w:tcPr>
          <w:p w14:paraId="1928F488" w14:textId="77777777" w:rsidR="008D11E1" w:rsidRPr="0004344A" w:rsidRDefault="008D11E1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9C911" w14:textId="5BCE5869" w:rsidR="008D11E1" w:rsidRPr="00945E22" w:rsidRDefault="00FA3CB0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957,288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E36BD6" w14:textId="77777777" w:rsidR="008D11E1" w:rsidRPr="0004344A" w:rsidRDefault="008D11E1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CE8B4" w14:textId="1F597688" w:rsidR="008D11E1" w:rsidRPr="0004344A" w:rsidRDefault="008D11E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85,914</w:t>
            </w:r>
          </w:p>
        </w:tc>
      </w:tr>
    </w:tbl>
    <w:p w14:paraId="40113601" w14:textId="7F5C5B8E" w:rsidR="00FA3CB0" w:rsidRDefault="00FA3CB0" w:rsidP="0090747D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314DF3" w14:textId="1F882464" w:rsidR="00400A9A" w:rsidRDefault="00400A9A" w:rsidP="0090747D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E8E43F" w14:textId="35892F83" w:rsidR="00400A9A" w:rsidRDefault="00400A9A" w:rsidP="0090747D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F07A45" w14:textId="268FA66C" w:rsidR="00400A9A" w:rsidRDefault="00400A9A" w:rsidP="0090747D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F052BA" w14:textId="77777777" w:rsidR="00400A9A" w:rsidRDefault="00400A9A" w:rsidP="0090747D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A04E77" w14:textId="3AF6A0CB" w:rsidR="00516246" w:rsidRPr="0090747D" w:rsidRDefault="00516246" w:rsidP="0090747D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  <w:r w:rsidRPr="0090747D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สัญญาที่สำคัญกับบุคคลหรือกิจการที่เกี่ยวข้องกัน</w:t>
      </w:r>
    </w:p>
    <w:p w14:paraId="5E3C995E" w14:textId="2DAAE516" w:rsidR="000F262E" w:rsidRDefault="000F262E" w:rsidP="000F26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A053805" w14:textId="1AC1FA47" w:rsidR="000377A6" w:rsidRPr="00DA2839" w:rsidRDefault="00CB1BCF" w:rsidP="00FA3CB0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A2839">
        <w:rPr>
          <w:rFonts w:asciiTheme="majorBidi" w:hAnsiTheme="majorBidi" w:cstheme="majorBidi"/>
          <w:spacing w:val="-4"/>
          <w:sz w:val="30"/>
          <w:szCs w:val="30"/>
          <w:cs/>
        </w:rPr>
        <w:t>บริษัทมี</w:t>
      </w:r>
      <w:r w:rsidR="000F262E" w:rsidRPr="00DA2839">
        <w:rPr>
          <w:rFonts w:asciiTheme="majorBidi" w:hAnsiTheme="majorBidi" w:cstheme="majorBidi"/>
          <w:spacing w:val="-4"/>
          <w:sz w:val="30"/>
          <w:szCs w:val="30"/>
          <w:cs/>
        </w:rPr>
        <w:t>สัญญาซื้อเยื่อกระดาษกับ</w:t>
      </w:r>
      <w:r w:rsidRPr="00DA2839">
        <w:rPr>
          <w:rFonts w:asciiTheme="majorBidi" w:hAnsiTheme="majorBidi" w:cstheme="majorBidi"/>
          <w:spacing w:val="-4"/>
          <w:sz w:val="30"/>
          <w:szCs w:val="30"/>
          <w:cs/>
        </w:rPr>
        <w:t>กิจการ</w:t>
      </w:r>
      <w:r w:rsidR="000F262E" w:rsidRPr="00DA2839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ที่เกี่ยวข้องกันในต่างประเทศแห่งหนึ่ง </w:t>
      </w:r>
      <w:r w:rsidRPr="00DA2839">
        <w:rPr>
          <w:rFonts w:asciiTheme="majorBidi" w:hAnsiTheme="majorBidi" w:cstheme="majorBidi"/>
          <w:spacing w:val="-4"/>
          <w:sz w:val="30"/>
          <w:szCs w:val="30"/>
          <w:cs/>
        </w:rPr>
        <w:t>เพื่อ</w:t>
      </w:r>
      <w:r w:rsidR="000F262E" w:rsidRPr="00DA2839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ซื้อเยื่อกระดาษในปริมาณและราคาตามที่กำหนดไว้ในสัญญา </w:t>
      </w:r>
      <w:r w:rsidR="00DA2839" w:rsidRPr="00DA283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สัญญาดังกล่าวหมดอายุในวันที่ </w:t>
      </w:r>
      <w:r w:rsidR="00DA2839" w:rsidRPr="00DA283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DA2839" w:rsidRPr="00DA283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DA2839" w:rsidRPr="00DA2839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DA2839" w:rsidRPr="00DA2839">
        <w:rPr>
          <w:rFonts w:asciiTheme="majorBidi" w:hAnsiTheme="majorBidi" w:cstheme="majorBidi"/>
          <w:spacing w:val="-4"/>
          <w:sz w:val="30"/>
          <w:szCs w:val="30"/>
          <w:cs/>
        </w:rPr>
        <w:t>และอยู่ระหว่างการเจรจาเพื่อต่ออายุ</w:t>
      </w:r>
      <w:r w:rsidR="005F1810">
        <w:rPr>
          <w:rFonts w:asciiTheme="majorBidi" w:hAnsiTheme="majorBidi" w:cstheme="majorBidi" w:hint="cs"/>
          <w:spacing w:val="-4"/>
          <w:sz w:val="30"/>
          <w:szCs w:val="30"/>
          <w:cs/>
        </w:rPr>
        <w:t>สัญญา</w:t>
      </w:r>
    </w:p>
    <w:p w14:paraId="117C3366" w14:textId="77777777" w:rsidR="004D6767" w:rsidRDefault="004D6767" w:rsidP="00FA3CB0">
      <w:pPr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4E7D18CA" w14:textId="422D0708" w:rsidR="00E952A2" w:rsidRDefault="00C72450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72450">
        <w:rPr>
          <w:rFonts w:ascii="Angsana New" w:hAnsi="Angsana New"/>
          <w:b/>
          <w:bCs/>
          <w:color w:val="000000"/>
          <w:sz w:val="30"/>
          <w:szCs w:val="30"/>
          <w:cs/>
        </w:rPr>
        <w:t>เงินสดและรายการเทียบเท่าเงินสด</w:t>
      </w:r>
      <w:r w:rsidRPr="00C72450">
        <w:rPr>
          <w:rFonts w:ascii="Angsana New" w:hAnsi="Angsana New"/>
          <w:b/>
          <w:bCs/>
          <w:color w:val="000000"/>
          <w:sz w:val="30"/>
          <w:szCs w:val="30"/>
        </w:rPr>
        <w:t xml:space="preserve">  </w:t>
      </w:r>
    </w:p>
    <w:p w14:paraId="5473950C" w14:textId="77777777" w:rsidR="00A06881" w:rsidRPr="00D0619D" w:rsidRDefault="00A06881" w:rsidP="00A06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549"/>
      </w:tblGrid>
      <w:tr w:rsidR="00C72450" w:rsidRPr="003500FB" w14:paraId="751AC4DF" w14:textId="77777777" w:rsidTr="00C57E42">
        <w:trPr>
          <w:tblHeader/>
        </w:trPr>
        <w:tc>
          <w:tcPr>
            <w:tcW w:w="5490" w:type="dxa"/>
          </w:tcPr>
          <w:p w14:paraId="6AE9B84A" w14:textId="77777777" w:rsidR="00C72450" w:rsidRPr="003500FB" w:rsidRDefault="00C72450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19" w:type="dxa"/>
            <w:gridSpan w:val="3"/>
            <w:vAlign w:val="bottom"/>
          </w:tcPr>
          <w:p w14:paraId="234FCCEB" w14:textId="77777777" w:rsidR="00C72450" w:rsidRDefault="00C72450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47752BB6" w14:textId="77777777" w:rsidR="00C72450" w:rsidRPr="003500FB" w:rsidRDefault="00C72450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C72450" w:rsidRPr="003500FB" w14:paraId="45BB9FA2" w14:textId="77777777" w:rsidTr="008970F6">
        <w:trPr>
          <w:trHeight w:val="209"/>
          <w:tblHeader/>
        </w:trPr>
        <w:tc>
          <w:tcPr>
            <w:tcW w:w="5490" w:type="dxa"/>
          </w:tcPr>
          <w:p w14:paraId="1EFFA476" w14:textId="77777777" w:rsidR="00C72450" w:rsidRPr="003500FB" w:rsidRDefault="00C72450" w:rsidP="008970F6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5509AC" w14:textId="69D0E3A8" w:rsidR="00C72450" w:rsidRPr="003500FB" w:rsidRDefault="00C72450" w:rsidP="008970F6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8D11E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60FE46" w14:textId="77777777" w:rsidR="00C72450" w:rsidRPr="003500FB" w:rsidRDefault="00C72450" w:rsidP="008970F6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</w:tcPr>
          <w:p w14:paraId="4907A7C2" w14:textId="3286317C" w:rsidR="00C72450" w:rsidRPr="003500FB" w:rsidRDefault="00C72450" w:rsidP="008970F6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8D11E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72450" w:rsidRPr="003500FB" w14:paraId="32E83EB1" w14:textId="77777777" w:rsidTr="00C57E42">
        <w:trPr>
          <w:tblHeader/>
        </w:trPr>
        <w:tc>
          <w:tcPr>
            <w:tcW w:w="5490" w:type="dxa"/>
          </w:tcPr>
          <w:p w14:paraId="49E7E1BE" w14:textId="77777777" w:rsidR="00C72450" w:rsidRPr="003500FB" w:rsidRDefault="00C72450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9" w:type="dxa"/>
            <w:gridSpan w:val="3"/>
            <w:vAlign w:val="bottom"/>
          </w:tcPr>
          <w:p w14:paraId="5FCC1255" w14:textId="77777777" w:rsidR="00C72450" w:rsidRPr="003500FB" w:rsidRDefault="00C72450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1E1" w:rsidRPr="003500FB" w14:paraId="0B21EA01" w14:textId="77777777" w:rsidTr="00C57E42">
        <w:tc>
          <w:tcPr>
            <w:tcW w:w="5490" w:type="dxa"/>
          </w:tcPr>
          <w:p w14:paraId="12B9D0CA" w14:textId="688EC727" w:rsidR="008D11E1" w:rsidRPr="00CF3189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450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800" w:type="dxa"/>
          </w:tcPr>
          <w:p w14:paraId="7D8B899B" w14:textId="15F77E40" w:rsidR="008D11E1" w:rsidRPr="003500FB" w:rsidRDefault="00B1480A" w:rsidP="008D11E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14:paraId="6D2AF04C" w14:textId="77777777" w:rsidR="008D11E1" w:rsidRPr="003500FB" w:rsidRDefault="008D11E1" w:rsidP="008D11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3519084" w14:textId="30442941" w:rsidR="008D11E1" w:rsidRPr="003500FB" w:rsidRDefault="00402081" w:rsidP="0040208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8D11E1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8D11E1" w:rsidRPr="003500FB" w14:paraId="03B72F19" w14:textId="77777777" w:rsidTr="006663F6">
        <w:tc>
          <w:tcPr>
            <w:tcW w:w="5490" w:type="dxa"/>
          </w:tcPr>
          <w:p w14:paraId="07D31D1F" w14:textId="2D678D76" w:rsidR="008D11E1" w:rsidRPr="00C72450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45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00" w:type="dxa"/>
          </w:tcPr>
          <w:p w14:paraId="4910D6F3" w14:textId="32944EB9" w:rsidR="008D11E1" w:rsidRPr="003500FB" w:rsidRDefault="00B1480A" w:rsidP="008D11E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39,318</w:t>
            </w:r>
          </w:p>
        </w:tc>
        <w:tc>
          <w:tcPr>
            <w:tcW w:w="270" w:type="dxa"/>
          </w:tcPr>
          <w:p w14:paraId="2612F3F5" w14:textId="77777777" w:rsidR="008D11E1" w:rsidRPr="003500FB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</w:tcPr>
          <w:p w14:paraId="4025C303" w14:textId="1494EC91" w:rsidR="008D11E1" w:rsidRPr="003500FB" w:rsidRDefault="00402081" w:rsidP="0040208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8D11E1">
              <w:rPr>
                <w:rFonts w:ascii="Angsana New" w:hAnsi="Angsana New"/>
                <w:sz w:val="30"/>
                <w:szCs w:val="30"/>
              </w:rPr>
              <w:t>8,747</w:t>
            </w:r>
          </w:p>
        </w:tc>
      </w:tr>
      <w:tr w:rsidR="008D11E1" w:rsidRPr="003500FB" w14:paraId="3229B6B7" w14:textId="77777777" w:rsidTr="006663F6">
        <w:tc>
          <w:tcPr>
            <w:tcW w:w="5490" w:type="dxa"/>
          </w:tcPr>
          <w:p w14:paraId="08B2769D" w14:textId="012F8538" w:rsidR="008D11E1" w:rsidRPr="00C72450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45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00" w:type="dxa"/>
          </w:tcPr>
          <w:p w14:paraId="417D0FD2" w14:textId="2B32DBB5" w:rsidR="008D11E1" w:rsidRPr="003500FB" w:rsidRDefault="00B1480A" w:rsidP="008D11E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255,303</w:t>
            </w:r>
          </w:p>
        </w:tc>
        <w:tc>
          <w:tcPr>
            <w:tcW w:w="270" w:type="dxa"/>
          </w:tcPr>
          <w:p w14:paraId="75D4BA43" w14:textId="77777777" w:rsidR="008D11E1" w:rsidRPr="003500FB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CFA8769" w14:textId="09E0EA9B" w:rsidR="008D11E1" w:rsidRPr="003500FB" w:rsidRDefault="00402081" w:rsidP="0040208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11E1">
              <w:rPr>
                <w:rFonts w:ascii="Angsana New" w:hAnsi="Angsana New"/>
                <w:sz w:val="30"/>
                <w:szCs w:val="30"/>
              </w:rPr>
              <w:t>61,018</w:t>
            </w:r>
          </w:p>
        </w:tc>
      </w:tr>
      <w:tr w:rsidR="008D11E1" w:rsidRPr="003500FB" w14:paraId="04692BB6" w14:textId="77777777" w:rsidTr="006663F6">
        <w:tc>
          <w:tcPr>
            <w:tcW w:w="5490" w:type="dxa"/>
          </w:tcPr>
          <w:p w14:paraId="6BF6C56C" w14:textId="3D6E8C5E" w:rsidR="008D11E1" w:rsidRPr="00C72450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เงินฝากธนาคารประเภทฝากประจำที่มีอายุน้อยกว่า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00AC94" w14:textId="6058B80B" w:rsidR="008D11E1" w:rsidRDefault="008D11E1" w:rsidP="00B1480A">
            <w:pPr>
              <w:pStyle w:val="BodyText"/>
              <w:numPr>
                <w:ilvl w:val="0"/>
                <w:numId w:val="22"/>
              </w:numPr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99CC8" w14:textId="77777777" w:rsidR="008D11E1" w:rsidRPr="003500FB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5E30779A" w14:textId="180F2CE3" w:rsidR="008D11E1" w:rsidRDefault="008D11E1" w:rsidP="0040208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  <w:tr w:rsidR="008D11E1" w:rsidRPr="003500FB" w14:paraId="5100EA15" w14:textId="77777777" w:rsidTr="00C72450">
        <w:tc>
          <w:tcPr>
            <w:tcW w:w="5490" w:type="dxa"/>
          </w:tcPr>
          <w:p w14:paraId="6F51D6AD" w14:textId="735EB157" w:rsidR="008D11E1" w:rsidRPr="00C72450" w:rsidRDefault="00E845E3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1A58BCE" w14:textId="698E05C2" w:rsidR="008D11E1" w:rsidRPr="009D6D31" w:rsidRDefault="00402081" w:rsidP="008D11E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1717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5,043</w:t>
            </w:r>
          </w:p>
        </w:tc>
        <w:tc>
          <w:tcPr>
            <w:tcW w:w="270" w:type="dxa"/>
          </w:tcPr>
          <w:p w14:paraId="36F13979" w14:textId="77777777" w:rsidR="008D11E1" w:rsidRPr="009D6D31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5F36B66A" w14:textId="580EDB52" w:rsidR="008D11E1" w:rsidRPr="009D6D31" w:rsidRDefault="008D11E1" w:rsidP="008D11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D31">
              <w:rPr>
                <w:rFonts w:ascii="Angsana New" w:hAnsi="Angsana New"/>
                <w:b/>
                <w:bCs/>
                <w:sz w:val="30"/>
                <w:szCs w:val="30"/>
              </w:rPr>
              <w:t>220,070</w:t>
            </w:r>
          </w:p>
        </w:tc>
      </w:tr>
    </w:tbl>
    <w:p w14:paraId="4C7E7ABE" w14:textId="77777777" w:rsidR="005F1810" w:rsidRPr="005F1810" w:rsidRDefault="005F1810" w:rsidP="005F18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4E627E2" w14:textId="08234799" w:rsidR="008F201A" w:rsidRPr="001649C7" w:rsidRDefault="00F9228E" w:rsidP="001649C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BD10FF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สินทรัพย์ทางการเงินหมุนเวียน</w:t>
      </w:r>
    </w:p>
    <w:p w14:paraId="3C468CF8" w14:textId="77777777" w:rsidR="001649C7" w:rsidRPr="001649C7" w:rsidRDefault="001649C7" w:rsidP="001649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1332"/>
        <w:gridCol w:w="270"/>
        <w:gridCol w:w="1170"/>
        <w:gridCol w:w="270"/>
        <w:gridCol w:w="1530"/>
        <w:gridCol w:w="270"/>
        <w:gridCol w:w="1440"/>
      </w:tblGrid>
      <w:tr w:rsidR="00D86EF8" w:rsidRPr="0004344A" w14:paraId="40739437" w14:textId="77777777" w:rsidTr="00DC5D27">
        <w:trPr>
          <w:tblHeader/>
        </w:trPr>
        <w:tc>
          <w:tcPr>
            <w:tcW w:w="3150" w:type="dxa"/>
            <w:vAlign w:val="bottom"/>
          </w:tcPr>
          <w:p w14:paraId="7C94D4B3" w14:textId="77777777" w:rsidR="00D86EF8" w:rsidRPr="0004344A" w:rsidRDefault="00D86EF8" w:rsidP="00D86EF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74B0E1CB" w14:textId="77777777" w:rsidR="00D86EF8" w:rsidRPr="0004344A" w:rsidRDefault="00D86EF8" w:rsidP="003F10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0D311DF" w14:textId="77777777" w:rsidR="00D86EF8" w:rsidRPr="0004344A" w:rsidRDefault="00D86EF8" w:rsidP="00D86E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7C616BDA" w14:textId="77777777" w:rsidR="00D86EF8" w:rsidRPr="0004344A" w:rsidRDefault="00D86EF8" w:rsidP="00D86EF8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664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7B5B" w:rsidRPr="0004344A" w14:paraId="1D881A01" w14:textId="77777777" w:rsidTr="00155B86">
        <w:trPr>
          <w:tblHeader/>
        </w:trPr>
        <w:tc>
          <w:tcPr>
            <w:tcW w:w="3150" w:type="dxa"/>
            <w:vAlign w:val="bottom"/>
          </w:tcPr>
          <w:p w14:paraId="660CE225" w14:textId="77777777" w:rsidR="00D86EF8" w:rsidRPr="0004344A" w:rsidRDefault="00D86EF8" w:rsidP="00D86EF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74CA20D" w14:textId="0E24F01A" w:rsidR="00D86EF8" w:rsidRPr="0004344A" w:rsidRDefault="004D4DA4" w:rsidP="00DC5D27">
            <w:pPr>
              <w:pStyle w:val="a1"/>
              <w:ind w:left="-36" w:right="0" w:hanging="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8D11E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1F182D1" w14:textId="77777777" w:rsidR="00D86EF8" w:rsidRPr="0004344A" w:rsidRDefault="00D86EF8" w:rsidP="00D86EF8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593491AC" w14:textId="58060B40" w:rsidR="00D86EF8" w:rsidRPr="0004344A" w:rsidRDefault="004D4DA4" w:rsidP="00D86EF8">
            <w:pPr>
              <w:pStyle w:val="a1"/>
              <w:ind w:right="0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8D11E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0C5562A" w14:textId="77777777" w:rsidR="00D86EF8" w:rsidRPr="0004344A" w:rsidRDefault="00D86EF8" w:rsidP="00D86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876B90" w14:textId="0E39FB46" w:rsidR="00D86EF8" w:rsidRPr="0004344A" w:rsidRDefault="004D4DA4" w:rsidP="00C3469D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8D11E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F365925" w14:textId="77777777" w:rsidR="00D86EF8" w:rsidRPr="0004344A" w:rsidRDefault="00D86EF8" w:rsidP="00D86EF8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</w:tcPr>
          <w:p w14:paraId="33068E26" w14:textId="229C9870" w:rsidR="00D86EF8" w:rsidRPr="0004344A" w:rsidRDefault="004D4DA4" w:rsidP="00C3469D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8D11E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3F10A7" w:rsidRPr="0004344A" w14:paraId="177F9E4E" w14:textId="77777777" w:rsidTr="00DC5D27">
        <w:tc>
          <w:tcPr>
            <w:tcW w:w="3150" w:type="dxa"/>
          </w:tcPr>
          <w:p w14:paraId="095A55CF" w14:textId="77777777" w:rsidR="003F10A7" w:rsidRPr="0004344A" w:rsidRDefault="003F10A7" w:rsidP="00D86E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699A9793" w14:textId="77777777" w:rsidR="003F10A7" w:rsidRPr="0004344A" w:rsidRDefault="003F10A7" w:rsidP="003F1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AB5D723" w14:textId="77777777" w:rsidR="003F10A7" w:rsidRPr="0004344A" w:rsidRDefault="003F10A7" w:rsidP="00D86E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D0B59C4" w14:textId="77777777" w:rsidR="003F10A7" w:rsidRPr="0004344A" w:rsidRDefault="003F10A7" w:rsidP="00FF6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1E1" w:rsidRPr="0004344A" w14:paraId="3B563EDD" w14:textId="77777777" w:rsidTr="00155B86">
        <w:tc>
          <w:tcPr>
            <w:tcW w:w="3150" w:type="dxa"/>
          </w:tcPr>
          <w:p w14:paraId="15E8D19B" w14:textId="77777777" w:rsidR="008D11E1" w:rsidRPr="0004344A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เงินฝากธนาคารประเภทฝากประจำ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FBDF4C9" w14:textId="453C2952" w:rsidR="008D11E1" w:rsidRPr="00945E22" w:rsidRDefault="00402081" w:rsidP="008D11E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0.38 - 0.85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495D0" w14:textId="77777777" w:rsidR="008D11E1" w:rsidRPr="00945E22" w:rsidRDefault="008D11E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D441C1" w14:textId="4022BE3D" w:rsidR="008D11E1" w:rsidRPr="00945E22" w:rsidRDefault="008D11E1" w:rsidP="008D11E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0.50 - 0.95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B3FE2" w14:textId="77777777" w:rsidR="008D11E1" w:rsidRPr="00945E22" w:rsidRDefault="008D11E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EB8D5" w14:textId="44BD1E63" w:rsidR="008D11E1" w:rsidRPr="00945E22" w:rsidRDefault="0040208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321,0</w:t>
            </w:r>
            <w:r w:rsidR="00317171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vAlign w:val="bottom"/>
          </w:tcPr>
          <w:p w14:paraId="0D05CDC6" w14:textId="77777777" w:rsidR="008D11E1" w:rsidRPr="0004344A" w:rsidRDefault="008D11E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B3EB4A" w14:textId="1E770D6E" w:rsidR="008D11E1" w:rsidRPr="0004344A" w:rsidRDefault="008D11E1" w:rsidP="008D11E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120,966</w:t>
            </w:r>
          </w:p>
        </w:tc>
      </w:tr>
      <w:tr w:rsidR="008D11E1" w:rsidRPr="0004344A" w14:paraId="4B1D630A" w14:textId="77777777" w:rsidTr="00155B86">
        <w:tc>
          <w:tcPr>
            <w:tcW w:w="3150" w:type="dxa"/>
          </w:tcPr>
          <w:p w14:paraId="76B67AF9" w14:textId="77777777" w:rsidR="008D11E1" w:rsidRPr="0004344A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198A8BA" w14:textId="77777777" w:rsidR="008D11E1" w:rsidRPr="00945E22" w:rsidRDefault="008D11E1" w:rsidP="008D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8DD497" w14:textId="77777777" w:rsidR="008D11E1" w:rsidRPr="00945E22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2189B6" w14:textId="77777777" w:rsidR="008D11E1" w:rsidRPr="00945E22" w:rsidRDefault="008D11E1" w:rsidP="008D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ACD153" w14:textId="77777777" w:rsidR="008D11E1" w:rsidRPr="00945E22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73E8F" w14:textId="1C742A6F" w:rsidR="008D11E1" w:rsidRPr="00945E22" w:rsidRDefault="0040208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321,0</w:t>
            </w:r>
            <w:r w:rsidR="00317171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  <w:vAlign w:val="bottom"/>
          </w:tcPr>
          <w:p w14:paraId="5F57D2E2" w14:textId="77777777" w:rsidR="008D11E1" w:rsidRPr="0004344A" w:rsidRDefault="008D11E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hanging="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20743" w14:textId="4C3708B2" w:rsidR="008D11E1" w:rsidRPr="0004344A" w:rsidRDefault="008D11E1" w:rsidP="008D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120,966</w:t>
            </w:r>
          </w:p>
        </w:tc>
      </w:tr>
    </w:tbl>
    <w:p w14:paraId="08504891" w14:textId="71A28D13" w:rsidR="00D0619D" w:rsidRDefault="00D06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40AF423" w14:textId="33449B49" w:rsidR="00400A9A" w:rsidRDefault="0040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A061EAD" w14:textId="07D3C6EA" w:rsidR="00400A9A" w:rsidRDefault="0040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282C058" w14:textId="4D19D8CB" w:rsidR="00400A9A" w:rsidRDefault="0040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39EC201" w14:textId="2C858D89" w:rsidR="00400A9A" w:rsidRDefault="0040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A938D46" w14:textId="77777777" w:rsidR="00400A9A" w:rsidRDefault="0040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101D890E" w14:textId="41E84FF5" w:rsidR="009D6D31" w:rsidRPr="00C92BCF" w:rsidRDefault="00C92BCF" w:rsidP="009D6D3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r w:rsidR="00155B86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และลูกหนี้หมุนเวียนอื่น</w:t>
      </w:r>
    </w:p>
    <w:p w14:paraId="49669ACB" w14:textId="043558F7" w:rsidR="00C92BCF" w:rsidRPr="00D0619D" w:rsidRDefault="00C92BCF" w:rsidP="00C92B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554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11"/>
        <w:gridCol w:w="180"/>
        <w:gridCol w:w="1801"/>
        <w:gridCol w:w="273"/>
        <w:gridCol w:w="1881"/>
        <w:gridCol w:w="8"/>
      </w:tblGrid>
      <w:tr w:rsidR="00DB1889" w:rsidRPr="00DB1889" w14:paraId="6EA174C2" w14:textId="77777777" w:rsidTr="00DB1889">
        <w:trPr>
          <w:gridAfter w:val="1"/>
          <w:wAfter w:w="8" w:type="dxa"/>
          <w:cantSplit/>
          <w:tblHeader/>
        </w:trPr>
        <w:tc>
          <w:tcPr>
            <w:tcW w:w="5411" w:type="dxa"/>
            <w:vAlign w:val="bottom"/>
          </w:tcPr>
          <w:p w14:paraId="07EB878C" w14:textId="77777777" w:rsidR="00DB1889" w:rsidRPr="00DB1889" w:rsidRDefault="00DB1889" w:rsidP="00C92B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593ACF" w14:textId="77777777" w:rsidR="00DB1889" w:rsidRPr="00DB1889" w:rsidRDefault="00DB1889" w:rsidP="00C92BC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955" w:type="dxa"/>
            <w:gridSpan w:val="3"/>
          </w:tcPr>
          <w:p w14:paraId="352A210A" w14:textId="4DFEA6FE" w:rsidR="00DB1889" w:rsidRPr="00DB1889" w:rsidRDefault="00DB1889" w:rsidP="00DB1889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66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8"/>
              </w:rPr>
            </w:pP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475DA576" w14:textId="3760628F" w:rsidR="00DB1889" w:rsidRPr="00DB1889" w:rsidRDefault="00DB1889" w:rsidP="00DB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</w:t>
            </w:r>
            <w:r w:rsidRPr="00DB18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</w:t>
            </w: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DB1889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889" w:rsidRPr="00DB1889" w14:paraId="40347D78" w14:textId="77777777" w:rsidTr="00DB1889">
        <w:trPr>
          <w:cantSplit/>
          <w:tblHeader/>
        </w:trPr>
        <w:tc>
          <w:tcPr>
            <w:tcW w:w="5411" w:type="dxa"/>
          </w:tcPr>
          <w:p w14:paraId="44418C04" w14:textId="77777777" w:rsidR="00DB1889" w:rsidRPr="00DB1889" w:rsidRDefault="00DB1889" w:rsidP="009118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1A55823" w14:textId="77777777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highlight w:val="cyan"/>
              </w:rPr>
            </w:pPr>
          </w:p>
        </w:tc>
        <w:tc>
          <w:tcPr>
            <w:tcW w:w="1801" w:type="dxa"/>
          </w:tcPr>
          <w:p w14:paraId="5F32F2A8" w14:textId="15C1DE98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DB188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11E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4093FCDC" w14:textId="77777777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</w:tcPr>
          <w:p w14:paraId="085857FF" w14:textId="46152664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DB188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11E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DB1889" w:rsidRPr="001F0FF5" w14:paraId="52AC70F9" w14:textId="77777777" w:rsidTr="00201D3B">
        <w:trPr>
          <w:cantSplit/>
          <w:tblHeader/>
        </w:trPr>
        <w:tc>
          <w:tcPr>
            <w:tcW w:w="5411" w:type="dxa"/>
          </w:tcPr>
          <w:p w14:paraId="6EAA80EA" w14:textId="77777777" w:rsidR="00DB1889" w:rsidRPr="001F0FF5" w:rsidRDefault="00DB1889" w:rsidP="009118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cs="Times New Roman"/>
                <w:b/>
                <w:bCs/>
                <w:i/>
                <w:iCs/>
                <w:color w:val="0000FF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20835A" w14:textId="77777777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highlight w:val="cyan"/>
              </w:rPr>
            </w:pPr>
          </w:p>
        </w:tc>
        <w:tc>
          <w:tcPr>
            <w:tcW w:w="3963" w:type="dxa"/>
            <w:gridSpan w:val="4"/>
          </w:tcPr>
          <w:p w14:paraId="6055B277" w14:textId="5043FDBD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18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1E1" w:rsidRPr="001F0FF5" w14:paraId="474A4CD2" w14:textId="5D419C7C" w:rsidTr="00DB1889">
        <w:trPr>
          <w:cantSplit/>
          <w:trHeight w:val="64"/>
        </w:trPr>
        <w:tc>
          <w:tcPr>
            <w:tcW w:w="5411" w:type="dxa"/>
          </w:tcPr>
          <w:p w14:paraId="241682AE" w14:textId="2DAD5964" w:rsidR="008D11E1" w:rsidRPr="00C92BCF" w:rsidRDefault="008D11E1" w:rsidP="008D11E1">
            <w:pPr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0EA012AC" w14:textId="77777777" w:rsidR="008D11E1" w:rsidRPr="001F0FF5" w:rsidRDefault="008D11E1" w:rsidP="008D11E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center"/>
          </w:tcPr>
          <w:p w14:paraId="2DF91293" w14:textId="2192FBF9" w:rsidR="008D11E1" w:rsidRPr="00DB1889" w:rsidRDefault="0040208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1,572,088</w:t>
            </w:r>
          </w:p>
        </w:tc>
        <w:tc>
          <w:tcPr>
            <w:tcW w:w="273" w:type="dxa"/>
            <w:vAlign w:val="center"/>
          </w:tcPr>
          <w:p w14:paraId="686691A6" w14:textId="77777777" w:rsidR="008D11E1" w:rsidRPr="00DB1889" w:rsidRDefault="008D11E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center"/>
          </w:tcPr>
          <w:p w14:paraId="391D18A4" w14:textId="257F26C9" w:rsidR="008D11E1" w:rsidRPr="00DB1889" w:rsidRDefault="008D11E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889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Pr="00DB18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  <w:r w:rsidRPr="00DB1889">
              <w:rPr>
                <w:rFonts w:asciiTheme="majorBidi" w:hAnsiTheme="majorBidi" w:cstheme="majorBidi"/>
                <w:sz w:val="30"/>
                <w:szCs w:val="30"/>
              </w:rPr>
              <w:t>,017</w:t>
            </w:r>
          </w:p>
        </w:tc>
      </w:tr>
      <w:tr w:rsidR="008D11E1" w:rsidRPr="001F0FF5" w14:paraId="18E63E81" w14:textId="2C470C05" w:rsidTr="00DB1889">
        <w:trPr>
          <w:cantSplit/>
          <w:trHeight w:val="64"/>
        </w:trPr>
        <w:tc>
          <w:tcPr>
            <w:tcW w:w="5411" w:type="dxa"/>
          </w:tcPr>
          <w:p w14:paraId="0871EFB5" w14:textId="12522075" w:rsidR="008D11E1" w:rsidRPr="00C92BCF" w:rsidRDefault="008D11E1" w:rsidP="008D11E1">
            <w:pPr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160596F2" w14:textId="77777777" w:rsidR="008D11E1" w:rsidRPr="001F0FF5" w:rsidRDefault="008D11E1" w:rsidP="008D11E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center"/>
          </w:tcPr>
          <w:p w14:paraId="6F7C917C" w14:textId="77777777" w:rsidR="008D11E1" w:rsidRPr="00DB1889" w:rsidRDefault="008D11E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749869D9" w14:textId="77777777" w:rsidR="008D11E1" w:rsidRPr="00DB1889" w:rsidRDefault="008D11E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center"/>
          </w:tcPr>
          <w:p w14:paraId="3CA4D763" w14:textId="77777777" w:rsidR="008D11E1" w:rsidRPr="00DB1889" w:rsidRDefault="008D11E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11E1" w:rsidRPr="001F0FF5" w14:paraId="38DA64B4" w14:textId="1AE7B3F4" w:rsidTr="00DB1889">
        <w:trPr>
          <w:cantSplit/>
          <w:trHeight w:val="64"/>
        </w:trPr>
        <w:tc>
          <w:tcPr>
            <w:tcW w:w="5411" w:type="dxa"/>
          </w:tcPr>
          <w:p w14:paraId="53F8A976" w14:textId="4E3BE7D1" w:rsidR="008D11E1" w:rsidRPr="00C92BCF" w:rsidRDefault="008D11E1" w:rsidP="008D11E1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C92BC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0" w:type="dxa"/>
          </w:tcPr>
          <w:p w14:paraId="058A0277" w14:textId="77777777" w:rsidR="008D11E1" w:rsidRPr="001F0FF5" w:rsidRDefault="008D11E1" w:rsidP="008D11E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center"/>
          </w:tcPr>
          <w:p w14:paraId="1A8D469B" w14:textId="5850E0FB" w:rsidR="008D11E1" w:rsidRPr="00DB1889" w:rsidRDefault="0040208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</w:t>
            </w:r>
            <w:r w:rsidR="00317171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3" w:type="dxa"/>
            <w:vAlign w:val="center"/>
          </w:tcPr>
          <w:p w14:paraId="23AA76D9" w14:textId="77777777" w:rsidR="008D11E1" w:rsidRPr="00DB1889" w:rsidRDefault="008D11E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center"/>
          </w:tcPr>
          <w:p w14:paraId="45EF59F4" w14:textId="03FDE150" w:rsidR="008D11E1" w:rsidRPr="00DB1889" w:rsidRDefault="008D11E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889">
              <w:rPr>
                <w:rFonts w:asciiTheme="majorBidi" w:hAnsiTheme="majorBidi" w:cstheme="majorBidi"/>
                <w:sz w:val="30"/>
                <w:szCs w:val="30"/>
              </w:rPr>
              <w:t>214,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8D11E1" w:rsidRPr="001F0FF5" w14:paraId="2FEB39B5" w14:textId="0A5AB5F8" w:rsidTr="00DB1889">
        <w:trPr>
          <w:cantSplit/>
          <w:trHeight w:val="64"/>
        </w:trPr>
        <w:tc>
          <w:tcPr>
            <w:tcW w:w="5411" w:type="dxa"/>
          </w:tcPr>
          <w:p w14:paraId="2D56104E" w14:textId="546256FA" w:rsidR="008D11E1" w:rsidRPr="00C92BCF" w:rsidRDefault="008D11E1" w:rsidP="008D11E1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C92BCF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0" w:type="dxa"/>
          </w:tcPr>
          <w:p w14:paraId="59BC3BAE" w14:textId="77777777" w:rsidR="008D11E1" w:rsidRPr="001F0FF5" w:rsidRDefault="008D11E1" w:rsidP="008D11E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center"/>
          </w:tcPr>
          <w:p w14:paraId="254A56A8" w14:textId="504955F8" w:rsidR="008D11E1" w:rsidRPr="00DB1889" w:rsidRDefault="00402081" w:rsidP="0040208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120,8</w:t>
            </w:r>
            <w:r w:rsidR="0031717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3" w:type="dxa"/>
            <w:vAlign w:val="center"/>
          </w:tcPr>
          <w:p w14:paraId="16B63042" w14:textId="77777777" w:rsidR="008D11E1" w:rsidRPr="00DB1889" w:rsidRDefault="008D11E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center"/>
          </w:tcPr>
          <w:p w14:paraId="550393C7" w14:textId="0F1D7831" w:rsidR="008D11E1" w:rsidRPr="00DB1889" w:rsidRDefault="008D11E1" w:rsidP="000253B7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11E1" w:rsidRPr="001F0FF5" w14:paraId="7FDFE7C6" w14:textId="05492B56" w:rsidTr="00DB1889">
        <w:trPr>
          <w:cantSplit/>
          <w:trHeight w:val="64"/>
        </w:trPr>
        <w:tc>
          <w:tcPr>
            <w:tcW w:w="5411" w:type="dxa"/>
          </w:tcPr>
          <w:p w14:paraId="6E11A3F3" w14:textId="28B311B2" w:rsidR="008D11E1" w:rsidRPr="00C92BCF" w:rsidRDefault="008D11E1" w:rsidP="008D11E1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C92BCF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0" w:type="dxa"/>
          </w:tcPr>
          <w:p w14:paraId="35CBA141" w14:textId="77777777" w:rsidR="008D11E1" w:rsidRPr="001F0FF5" w:rsidRDefault="008D11E1" w:rsidP="008D11E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center"/>
          </w:tcPr>
          <w:p w14:paraId="5FF61DBE" w14:textId="0B3BB971" w:rsidR="008D11E1" w:rsidRPr="00DB1889" w:rsidRDefault="00402081" w:rsidP="0040208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47,716</w:t>
            </w:r>
          </w:p>
        </w:tc>
        <w:tc>
          <w:tcPr>
            <w:tcW w:w="273" w:type="dxa"/>
            <w:vAlign w:val="center"/>
          </w:tcPr>
          <w:p w14:paraId="76C7F5D0" w14:textId="77777777" w:rsidR="008D11E1" w:rsidRPr="00DB1889" w:rsidRDefault="008D11E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center"/>
          </w:tcPr>
          <w:p w14:paraId="63104740" w14:textId="10EDE14A" w:rsidR="008D11E1" w:rsidRPr="00DB1889" w:rsidRDefault="008D11E1" w:rsidP="000253B7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2081" w:rsidRPr="001F0FF5" w14:paraId="45D8E6AF" w14:textId="028A4742" w:rsidTr="00AE3F38">
        <w:trPr>
          <w:cantSplit/>
          <w:trHeight w:val="64"/>
        </w:trPr>
        <w:tc>
          <w:tcPr>
            <w:tcW w:w="5411" w:type="dxa"/>
          </w:tcPr>
          <w:p w14:paraId="4BCB8A65" w14:textId="1533AD35" w:rsidR="00402081" w:rsidRPr="00C92BCF" w:rsidRDefault="00402081" w:rsidP="008D11E1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891B15" w14:textId="77777777" w:rsidR="00402081" w:rsidRPr="001F0FF5" w:rsidRDefault="00402081" w:rsidP="008D11E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58E0DF07" w14:textId="04226E8E" w:rsidR="00402081" w:rsidRPr="00402081" w:rsidRDefault="00402081" w:rsidP="0040208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2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</w:t>
            </w:r>
            <w:r w:rsidR="00317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402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7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018</w:t>
            </w:r>
          </w:p>
        </w:tc>
        <w:tc>
          <w:tcPr>
            <w:tcW w:w="273" w:type="dxa"/>
            <w:vAlign w:val="center"/>
          </w:tcPr>
          <w:p w14:paraId="3619514B" w14:textId="77777777" w:rsidR="00402081" w:rsidRPr="00DB1889" w:rsidRDefault="0040208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</w:tcBorders>
            <w:vAlign w:val="center"/>
          </w:tcPr>
          <w:p w14:paraId="0DDC5CC3" w14:textId="6299B19A" w:rsidR="00402081" w:rsidRPr="00DB1889" w:rsidRDefault="0040208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DB1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</w:tr>
      <w:tr w:rsidR="00402081" w:rsidRPr="001F0FF5" w14:paraId="7461EA55" w14:textId="66CC70C0" w:rsidTr="00AE3F38">
        <w:trPr>
          <w:cantSplit/>
          <w:trHeight w:val="64"/>
        </w:trPr>
        <w:tc>
          <w:tcPr>
            <w:tcW w:w="5411" w:type="dxa"/>
          </w:tcPr>
          <w:p w14:paraId="26CA941A" w14:textId="3D3F4F2A" w:rsidR="00402081" w:rsidRPr="00C92BCF" w:rsidRDefault="00402081" w:rsidP="008D11E1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889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B188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B188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B1889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80" w:type="dxa"/>
          </w:tcPr>
          <w:p w14:paraId="44A06D41" w14:textId="77777777" w:rsidR="00402081" w:rsidRPr="001F0FF5" w:rsidRDefault="00402081" w:rsidP="008D11E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1" w:type="dxa"/>
            <w:vAlign w:val="center"/>
          </w:tcPr>
          <w:p w14:paraId="598C3F36" w14:textId="179A0E3E" w:rsidR="00402081" w:rsidRPr="00DB1889" w:rsidRDefault="0040208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2081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0208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3" w:type="dxa"/>
            <w:vAlign w:val="center"/>
          </w:tcPr>
          <w:p w14:paraId="0D92B57D" w14:textId="77777777" w:rsidR="00402081" w:rsidRPr="00DB1889" w:rsidRDefault="0040208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center"/>
          </w:tcPr>
          <w:p w14:paraId="4C0E67CA" w14:textId="0EA79BF4" w:rsidR="00402081" w:rsidRPr="00DB1889" w:rsidRDefault="0040208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889">
              <w:rPr>
                <w:rFonts w:asciiTheme="majorBidi" w:hAnsiTheme="majorBidi" w:cstheme="majorBidi"/>
                <w:sz w:val="30"/>
                <w:szCs w:val="30"/>
              </w:rPr>
              <w:t>1,312</w:t>
            </w:r>
          </w:p>
        </w:tc>
      </w:tr>
      <w:tr w:rsidR="00402081" w:rsidRPr="001F0FF5" w14:paraId="2DD3309E" w14:textId="5FB09BC1" w:rsidTr="00402081">
        <w:trPr>
          <w:cantSplit/>
          <w:trHeight w:val="64"/>
        </w:trPr>
        <w:tc>
          <w:tcPr>
            <w:tcW w:w="5411" w:type="dxa"/>
          </w:tcPr>
          <w:p w14:paraId="6B67B869" w14:textId="321F002A" w:rsidR="00402081" w:rsidRPr="00C92BCF" w:rsidRDefault="00402081" w:rsidP="008D11E1">
            <w:pPr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51A85F7" w14:textId="77777777" w:rsidR="00402081" w:rsidRPr="001F0FF5" w:rsidRDefault="00402081" w:rsidP="008D11E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9204E8" w14:textId="75642692" w:rsidR="00402081" w:rsidRPr="00402081" w:rsidRDefault="0040208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2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1,949,</w:t>
            </w:r>
            <w:r w:rsidR="00317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273" w:type="dxa"/>
            <w:vAlign w:val="center"/>
          </w:tcPr>
          <w:p w14:paraId="2514CE3D" w14:textId="77777777" w:rsidR="00402081" w:rsidRPr="00DB1889" w:rsidRDefault="0040208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54201F" w14:textId="033C3FE4" w:rsidR="00402081" w:rsidRPr="00DB1889" w:rsidRDefault="00402081" w:rsidP="008D11E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DB1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</w:tr>
    </w:tbl>
    <w:p w14:paraId="038918AB" w14:textId="4CBC1F1E" w:rsidR="00DE773E" w:rsidRDefault="00DE7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87EA45" w14:textId="21C60B3B" w:rsidR="00317171" w:rsidRPr="008970F6" w:rsidRDefault="00E36423" w:rsidP="0031717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E36423">
        <w:rPr>
          <w:rFonts w:ascii="Angsana New" w:hAnsi="Angsana New" w:hint="cs"/>
          <w:b/>
          <w:bCs/>
          <w:sz w:val="30"/>
          <w:szCs w:val="30"/>
          <w:cs/>
        </w:rPr>
        <w:t>สิน</w:t>
      </w:r>
      <w:r w:rsidR="00BD10FF">
        <w:rPr>
          <w:rFonts w:ascii="Angsana New" w:hAnsi="Angsana New" w:hint="cs"/>
          <w:b/>
          <w:bCs/>
          <w:sz w:val="30"/>
          <w:szCs w:val="30"/>
          <w:cs/>
        </w:rPr>
        <w:t>ค้าคงเหลือ</w:t>
      </w:r>
    </w:p>
    <w:p w14:paraId="45A98989" w14:textId="77777777" w:rsidR="008970F6" w:rsidRPr="00317171" w:rsidRDefault="008970F6" w:rsidP="00897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6"/>
        <w:gridCol w:w="268"/>
        <w:gridCol w:w="1886"/>
      </w:tblGrid>
      <w:tr w:rsidR="00BD10FF" w:rsidRPr="003500FB" w14:paraId="1D4BC8AE" w14:textId="77777777" w:rsidTr="00E5388D">
        <w:trPr>
          <w:tblHeader/>
        </w:trPr>
        <w:tc>
          <w:tcPr>
            <w:tcW w:w="5580" w:type="dxa"/>
          </w:tcPr>
          <w:p w14:paraId="4AF7871A" w14:textId="77777777" w:rsidR="00BD10FF" w:rsidRPr="003500FB" w:rsidRDefault="00BD10FF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506CC03" w14:textId="77777777" w:rsidR="00BD10FF" w:rsidRDefault="00BD10FF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40CD4138" w14:textId="77777777" w:rsidR="00BD10FF" w:rsidRPr="003500FB" w:rsidRDefault="00BD10FF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BD10FF" w:rsidRPr="003500FB" w14:paraId="1C60A969" w14:textId="77777777" w:rsidTr="00E5388D">
        <w:trPr>
          <w:trHeight w:val="209"/>
          <w:tblHeader/>
        </w:trPr>
        <w:tc>
          <w:tcPr>
            <w:tcW w:w="5580" w:type="dxa"/>
          </w:tcPr>
          <w:p w14:paraId="7F5E6BB0" w14:textId="77777777" w:rsidR="00BD10FF" w:rsidRPr="003500FB" w:rsidRDefault="00BD10FF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  <w:vAlign w:val="bottom"/>
          </w:tcPr>
          <w:p w14:paraId="64562CC8" w14:textId="1D123CDA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8D11E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  <w:vAlign w:val="bottom"/>
          </w:tcPr>
          <w:p w14:paraId="5900D995" w14:textId="77777777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vAlign w:val="bottom"/>
          </w:tcPr>
          <w:p w14:paraId="10A81CAC" w14:textId="48BC25E9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8D11E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D10FF" w:rsidRPr="003500FB" w14:paraId="4F3112BB" w14:textId="77777777" w:rsidTr="00E5388D">
        <w:trPr>
          <w:tblHeader/>
        </w:trPr>
        <w:tc>
          <w:tcPr>
            <w:tcW w:w="5580" w:type="dxa"/>
          </w:tcPr>
          <w:p w14:paraId="434FDA17" w14:textId="77777777" w:rsidR="00BD10FF" w:rsidRPr="003500FB" w:rsidRDefault="00BD10FF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696E7FFE" w14:textId="77777777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1E1" w:rsidRPr="003500FB" w14:paraId="3011FED6" w14:textId="77777777" w:rsidTr="00E5388D">
        <w:tc>
          <w:tcPr>
            <w:tcW w:w="5580" w:type="dxa"/>
          </w:tcPr>
          <w:p w14:paraId="28A87982" w14:textId="476B3D7E" w:rsidR="008D11E1" w:rsidRPr="0036591C" w:rsidRDefault="008D11E1" w:rsidP="008D11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591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6" w:type="dxa"/>
          </w:tcPr>
          <w:p w14:paraId="624A4771" w14:textId="6CD35E8D" w:rsidR="008D11E1" w:rsidRPr="003500FB" w:rsidRDefault="00402081" w:rsidP="008D11E1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681,686</w:t>
            </w:r>
          </w:p>
        </w:tc>
        <w:tc>
          <w:tcPr>
            <w:tcW w:w="268" w:type="dxa"/>
          </w:tcPr>
          <w:p w14:paraId="56A3A45F" w14:textId="77777777" w:rsidR="008D11E1" w:rsidRPr="003500FB" w:rsidRDefault="008D11E1" w:rsidP="008D11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</w:tcPr>
          <w:p w14:paraId="5EE5C70C" w14:textId="0FABDF7F" w:rsidR="008D11E1" w:rsidRPr="003500FB" w:rsidRDefault="008D11E1" w:rsidP="008D11E1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A34">
              <w:rPr>
                <w:rFonts w:ascii="Angsana New" w:hAnsi="Angsana New"/>
                <w:sz w:val="30"/>
                <w:szCs w:val="30"/>
              </w:rPr>
              <w:t>303,88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D11E1" w:rsidRPr="003500FB" w14:paraId="65CCA256" w14:textId="77777777" w:rsidTr="00E5388D">
        <w:trPr>
          <w:trHeight w:val="64"/>
        </w:trPr>
        <w:tc>
          <w:tcPr>
            <w:tcW w:w="5580" w:type="dxa"/>
          </w:tcPr>
          <w:p w14:paraId="2D19DD05" w14:textId="7ADE806A" w:rsidR="008D11E1" w:rsidRPr="00CF3189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591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6" w:type="dxa"/>
            <w:vAlign w:val="bottom"/>
          </w:tcPr>
          <w:p w14:paraId="5440CE80" w14:textId="3EEA9840" w:rsidR="008D11E1" w:rsidRPr="003500FB" w:rsidRDefault="00402081" w:rsidP="008D11E1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958,048</w:t>
            </w:r>
          </w:p>
        </w:tc>
        <w:tc>
          <w:tcPr>
            <w:tcW w:w="268" w:type="dxa"/>
          </w:tcPr>
          <w:p w14:paraId="553EDB7E" w14:textId="77777777" w:rsidR="008D11E1" w:rsidRPr="003500FB" w:rsidRDefault="008D11E1" w:rsidP="008D11E1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vAlign w:val="bottom"/>
          </w:tcPr>
          <w:p w14:paraId="67774631" w14:textId="4149B8F2" w:rsidR="008D11E1" w:rsidRPr="003500FB" w:rsidRDefault="008D11E1" w:rsidP="008D11E1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  <w:r w:rsidRPr="005D3A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8D11E1" w:rsidRPr="003500FB" w14:paraId="02F3A0F4" w14:textId="77777777" w:rsidTr="00E5388D">
        <w:trPr>
          <w:trHeight w:val="64"/>
        </w:trPr>
        <w:tc>
          <w:tcPr>
            <w:tcW w:w="5580" w:type="dxa"/>
          </w:tcPr>
          <w:p w14:paraId="2959C152" w14:textId="71E5EEB7" w:rsidR="008D11E1" w:rsidRPr="0036591C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7D67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806" w:type="dxa"/>
            <w:vAlign w:val="bottom"/>
          </w:tcPr>
          <w:p w14:paraId="735A1FCC" w14:textId="5C295146" w:rsidR="008D11E1" w:rsidRPr="005D3A34" w:rsidRDefault="00402081" w:rsidP="008D11E1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131,476</w:t>
            </w:r>
          </w:p>
        </w:tc>
        <w:tc>
          <w:tcPr>
            <w:tcW w:w="268" w:type="dxa"/>
          </w:tcPr>
          <w:p w14:paraId="6382CED4" w14:textId="77777777" w:rsidR="008D11E1" w:rsidRPr="003500FB" w:rsidRDefault="008D11E1" w:rsidP="008D11E1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vAlign w:val="bottom"/>
          </w:tcPr>
          <w:p w14:paraId="2C458B09" w14:textId="3BDB17E0" w:rsidR="008D11E1" w:rsidRDefault="008D11E1" w:rsidP="008D11E1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143,524</w:t>
            </w:r>
          </w:p>
        </w:tc>
      </w:tr>
      <w:tr w:rsidR="008D11E1" w:rsidRPr="003500FB" w14:paraId="6D9E4E3D" w14:textId="77777777" w:rsidTr="00402081">
        <w:tc>
          <w:tcPr>
            <w:tcW w:w="5580" w:type="dxa"/>
          </w:tcPr>
          <w:p w14:paraId="44683DE1" w14:textId="6D2C7650" w:rsidR="008D11E1" w:rsidRPr="0036591C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591C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6E1AB3D5" w14:textId="0C5CBA01" w:rsidR="008D11E1" w:rsidRPr="003500FB" w:rsidRDefault="00402081" w:rsidP="008D11E1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E845E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845E3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268" w:type="dxa"/>
          </w:tcPr>
          <w:p w14:paraId="1171DD14" w14:textId="77777777" w:rsidR="008D11E1" w:rsidRPr="003500FB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583B14EB" w14:textId="45D70908" w:rsidR="008D11E1" w:rsidRPr="003500FB" w:rsidRDefault="008D11E1" w:rsidP="008D11E1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259,044</w:t>
            </w:r>
          </w:p>
        </w:tc>
      </w:tr>
      <w:tr w:rsidR="008D11E1" w:rsidRPr="003500FB" w14:paraId="76074428" w14:textId="77777777" w:rsidTr="00402081">
        <w:tc>
          <w:tcPr>
            <w:tcW w:w="5580" w:type="dxa"/>
          </w:tcPr>
          <w:p w14:paraId="746D9CEF" w14:textId="531388A0" w:rsidR="008D11E1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C2A6174" w14:textId="2700F2F4" w:rsidR="008D11E1" w:rsidRPr="0062774B" w:rsidRDefault="00402081" w:rsidP="008D11E1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</w:t>
            </w:r>
            <w:r w:rsidR="00E845E3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45E3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68" w:type="dxa"/>
          </w:tcPr>
          <w:p w14:paraId="70E976E1" w14:textId="77777777" w:rsidR="008D11E1" w:rsidRPr="00FF0EF9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14:paraId="47828A7A" w14:textId="561080D4" w:rsidR="008D11E1" w:rsidRPr="00E5388D" w:rsidRDefault="008D11E1" w:rsidP="008D11E1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74B">
              <w:rPr>
                <w:rFonts w:ascii="Angsana New" w:hAnsi="Angsana New"/>
                <w:b/>
                <w:bCs/>
                <w:sz w:val="30"/>
                <w:szCs w:val="30"/>
              </w:rPr>
              <w:t>1,097,026</w:t>
            </w:r>
          </w:p>
        </w:tc>
      </w:tr>
      <w:tr w:rsidR="00402081" w:rsidRPr="003500FB" w14:paraId="328F15C0" w14:textId="77777777" w:rsidTr="00402081">
        <w:tc>
          <w:tcPr>
            <w:tcW w:w="5580" w:type="dxa"/>
          </w:tcPr>
          <w:p w14:paraId="7ACCE5EF" w14:textId="5F578E04" w:rsidR="00402081" w:rsidRPr="0050511F" w:rsidRDefault="0050511F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0511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219DEF99" w14:textId="1BE2DD7A" w:rsidR="00402081" w:rsidRPr="00AF0791" w:rsidRDefault="00AF0791" w:rsidP="008D11E1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511F">
              <w:rPr>
                <w:rFonts w:ascii="Angsana New" w:hAnsi="Angsana New"/>
                <w:sz w:val="30"/>
                <w:szCs w:val="30"/>
              </w:rPr>
              <w:t>(46,660)</w:t>
            </w:r>
          </w:p>
        </w:tc>
        <w:tc>
          <w:tcPr>
            <w:tcW w:w="268" w:type="dxa"/>
          </w:tcPr>
          <w:p w14:paraId="42FD781B" w14:textId="77777777" w:rsidR="00402081" w:rsidRPr="00FF0EF9" w:rsidRDefault="0040208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10F56E24" w14:textId="69575C52" w:rsidR="00402081" w:rsidRPr="00AF0791" w:rsidRDefault="00AF0791" w:rsidP="008D11E1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79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2081" w:rsidRPr="003500FB" w14:paraId="69E21332" w14:textId="77777777" w:rsidTr="00E5388D">
        <w:tc>
          <w:tcPr>
            <w:tcW w:w="5580" w:type="dxa"/>
          </w:tcPr>
          <w:p w14:paraId="32F53DF6" w14:textId="77777777" w:rsidR="00402081" w:rsidRDefault="0040208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6C217" w14:textId="372390E6" w:rsidR="00402081" w:rsidRDefault="00AF0791" w:rsidP="008D11E1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2,333,</w:t>
            </w:r>
            <w:r w:rsidR="00E845E3">
              <w:rPr>
                <w:rFonts w:ascii="Angsana New" w:hAnsi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68" w:type="dxa"/>
          </w:tcPr>
          <w:p w14:paraId="6C6096EA" w14:textId="77777777" w:rsidR="00402081" w:rsidRPr="00FF0EF9" w:rsidRDefault="0040208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A6F71" w14:textId="5AADE694" w:rsidR="00402081" w:rsidRPr="0062774B" w:rsidRDefault="00AF0791" w:rsidP="008D11E1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1,097,026</w:t>
            </w:r>
          </w:p>
        </w:tc>
      </w:tr>
      <w:tr w:rsidR="008D11E1" w:rsidRPr="003500FB" w14:paraId="5E9E8205" w14:textId="77777777" w:rsidTr="00E5388D">
        <w:tc>
          <w:tcPr>
            <w:tcW w:w="5580" w:type="dxa"/>
          </w:tcPr>
          <w:p w14:paraId="664C7CD1" w14:textId="77777777" w:rsidR="008D11E1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B48C60" w14:textId="77777777" w:rsidR="00400A9A" w:rsidRDefault="00400A9A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7A45FD" w14:textId="77777777" w:rsidR="00400A9A" w:rsidRDefault="00400A9A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2F6D885" w14:textId="77777777" w:rsidR="00400A9A" w:rsidRDefault="00400A9A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DBE5BA" w14:textId="77777777" w:rsidR="00400A9A" w:rsidRDefault="00400A9A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FA6DCEB" w14:textId="32DD463A" w:rsidR="00400A9A" w:rsidRPr="0062774B" w:rsidRDefault="00400A9A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2F75E143" w14:textId="77777777" w:rsidR="008D11E1" w:rsidRPr="0062774B" w:rsidRDefault="008D11E1" w:rsidP="008D11E1">
            <w:pPr>
              <w:tabs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8" w:type="dxa"/>
          </w:tcPr>
          <w:p w14:paraId="584FA287" w14:textId="77777777" w:rsidR="008D11E1" w:rsidRPr="0062774B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  <w:vAlign w:val="bottom"/>
          </w:tcPr>
          <w:p w14:paraId="021AF10F" w14:textId="77777777" w:rsidR="008D11E1" w:rsidRPr="0062774B" w:rsidRDefault="008D11E1" w:rsidP="008D11E1">
            <w:pPr>
              <w:tabs>
                <w:tab w:val="left" w:pos="342"/>
              </w:tabs>
              <w:spacing w:line="240" w:lineRule="auto"/>
              <w:ind w:left="43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D11E1" w:rsidRPr="003500FB" w14:paraId="481CB910" w14:textId="77777777" w:rsidTr="00E5388D">
        <w:tc>
          <w:tcPr>
            <w:tcW w:w="5580" w:type="dxa"/>
          </w:tcPr>
          <w:p w14:paraId="6C0B970A" w14:textId="241B2D96" w:rsidR="008D11E1" w:rsidRPr="0062774B" w:rsidRDefault="008D11E1" w:rsidP="008D11E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74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806" w:type="dxa"/>
          </w:tcPr>
          <w:p w14:paraId="13AE579E" w14:textId="77777777" w:rsidR="008D11E1" w:rsidRPr="0062774B" w:rsidRDefault="008D11E1" w:rsidP="008D11E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263FAFA" w14:textId="77777777" w:rsidR="008D11E1" w:rsidRPr="0062774B" w:rsidRDefault="008D11E1" w:rsidP="008D11E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6" w:type="dxa"/>
          </w:tcPr>
          <w:p w14:paraId="70A01399" w14:textId="77777777" w:rsidR="008D11E1" w:rsidRPr="0062774B" w:rsidRDefault="008D11E1" w:rsidP="008D11E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11E1" w:rsidRPr="003500FB" w14:paraId="58C2B312" w14:textId="77777777" w:rsidTr="00AF121B">
        <w:trPr>
          <w:trHeight w:val="64"/>
        </w:trPr>
        <w:tc>
          <w:tcPr>
            <w:tcW w:w="5580" w:type="dxa"/>
          </w:tcPr>
          <w:p w14:paraId="10F4649F" w14:textId="15085107" w:rsidR="008D11E1" w:rsidRPr="0062774B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2774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806" w:type="dxa"/>
            <w:vAlign w:val="bottom"/>
          </w:tcPr>
          <w:p w14:paraId="0AC4D805" w14:textId="7E3B6008" w:rsidR="008D11E1" w:rsidRPr="0062774B" w:rsidRDefault="00AF0791" w:rsidP="008D11E1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AF121B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071E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68" w:type="dxa"/>
          </w:tcPr>
          <w:p w14:paraId="3C9FEA65" w14:textId="77777777" w:rsidR="008D11E1" w:rsidRPr="0062774B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6" w:type="dxa"/>
            <w:vAlign w:val="bottom"/>
          </w:tcPr>
          <w:p w14:paraId="5DEFEF78" w14:textId="17C75F31" w:rsidR="008D11E1" w:rsidRPr="006A4E88" w:rsidRDefault="006A4E88" w:rsidP="008D11E1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88">
              <w:rPr>
                <w:rFonts w:asciiTheme="majorBidi" w:hAnsiTheme="majorBidi" w:cstheme="majorBidi"/>
                <w:sz w:val="30"/>
                <w:szCs w:val="30"/>
              </w:rPr>
              <w:t>5,5</w:t>
            </w:r>
            <w:r w:rsidR="00AF121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6A4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121B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</w:tr>
      <w:tr w:rsidR="008D11E1" w:rsidRPr="003500FB" w14:paraId="3DBA5B25" w14:textId="77777777" w:rsidTr="00AF121B">
        <w:trPr>
          <w:trHeight w:val="64"/>
        </w:trPr>
        <w:tc>
          <w:tcPr>
            <w:tcW w:w="5580" w:type="dxa"/>
          </w:tcPr>
          <w:p w14:paraId="4633BF89" w14:textId="4E22A42E" w:rsidR="008D11E1" w:rsidRPr="0062774B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2774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806" w:type="dxa"/>
            <w:vAlign w:val="bottom"/>
          </w:tcPr>
          <w:p w14:paraId="4A47C1D6" w14:textId="509B2214" w:rsidR="008D11E1" w:rsidRPr="0062774B" w:rsidRDefault="00AF0791" w:rsidP="00AF0791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46,660</w:t>
            </w:r>
          </w:p>
        </w:tc>
        <w:tc>
          <w:tcPr>
            <w:tcW w:w="268" w:type="dxa"/>
          </w:tcPr>
          <w:p w14:paraId="3DE40B21" w14:textId="77777777" w:rsidR="008D11E1" w:rsidRPr="0062774B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6" w:type="dxa"/>
            <w:vAlign w:val="bottom"/>
          </w:tcPr>
          <w:p w14:paraId="708BC967" w14:textId="235C6DBD" w:rsidR="008D11E1" w:rsidRPr="00317171" w:rsidRDefault="006A4E88" w:rsidP="008D11E1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21B" w:rsidRPr="003500FB" w14:paraId="07190983" w14:textId="77777777" w:rsidTr="00AF121B">
        <w:trPr>
          <w:trHeight w:val="64"/>
        </w:trPr>
        <w:tc>
          <w:tcPr>
            <w:tcW w:w="5580" w:type="dxa"/>
          </w:tcPr>
          <w:p w14:paraId="1CB3EFDA" w14:textId="5A683464" w:rsidR="00AF121B" w:rsidRPr="00AF121B" w:rsidRDefault="00AF121B" w:rsidP="00AF121B">
            <w:pPr>
              <w:pStyle w:val="ListParagraph"/>
              <w:numPr>
                <w:ilvl w:val="0"/>
                <w:numId w:val="22"/>
              </w:numPr>
              <w:tabs>
                <w:tab w:val="left" w:pos="70"/>
              </w:tabs>
              <w:spacing w:line="240" w:lineRule="auto"/>
              <w:ind w:hanging="12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121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กลับรายการปรับลดมูลค่า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3E054B5F" w14:textId="28FE57D4" w:rsidR="00AF121B" w:rsidRDefault="00AF121B" w:rsidP="00AF121B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C2958CC" w14:textId="77777777" w:rsidR="00AF121B" w:rsidRPr="0062774B" w:rsidRDefault="00AF121B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0940696C" w14:textId="64FEC184" w:rsidR="00AF121B" w:rsidRDefault="00AF121B" w:rsidP="008D11E1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(32,488)</w:t>
            </w:r>
          </w:p>
        </w:tc>
      </w:tr>
      <w:tr w:rsidR="008D11E1" w:rsidRPr="003500FB" w14:paraId="54D1652A" w14:textId="77777777" w:rsidTr="00E5388D">
        <w:trPr>
          <w:trHeight w:val="64"/>
        </w:trPr>
        <w:tc>
          <w:tcPr>
            <w:tcW w:w="5580" w:type="dxa"/>
          </w:tcPr>
          <w:p w14:paraId="6D38F986" w14:textId="7D5F65E0" w:rsidR="008D11E1" w:rsidRPr="0062774B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97F9E" w14:textId="25470FA1" w:rsidR="008D11E1" w:rsidRPr="0062774B" w:rsidRDefault="00AF0791" w:rsidP="008D11E1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8,389,</w:t>
            </w:r>
            <w:r w:rsidR="00060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268" w:type="dxa"/>
          </w:tcPr>
          <w:p w14:paraId="7631A6A3" w14:textId="77777777" w:rsidR="008D11E1" w:rsidRPr="0062774B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2BE0A" w14:textId="1F317BB3" w:rsidR="008D11E1" w:rsidRPr="0062774B" w:rsidRDefault="008D11E1" w:rsidP="008D11E1">
            <w:pPr>
              <w:pStyle w:val="BodyText"/>
              <w:tabs>
                <w:tab w:val="left" w:pos="1200"/>
              </w:tabs>
              <w:spacing w:after="0"/>
              <w:ind w:right="-7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  <w:r w:rsidRPr="00627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</w:t>
            </w:r>
          </w:p>
        </w:tc>
      </w:tr>
    </w:tbl>
    <w:p w14:paraId="7C57AE53" w14:textId="77777777" w:rsidR="008970F6" w:rsidRPr="00FC37D4" w:rsidRDefault="008970F6" w:rsidP="00FC3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9DD0D49" w14:textId="32C0E026" w:rsidR="00BD10FF" w:rsidRPr="00BD10FF" w:rsidRDefault="00BD10FF" w:rsidP="00BD10F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6423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4825805" w14:textId="77777777" w:rsidR="007D7839" w:rsidRPr="00400A9A" w:rsidRDefault="007D7839" w:rsidP="007D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549"/>
      </w:tblGrid>
      <w:tr w:rsidR="007D7839" w:rsidRPr="003500FB" w14:paraId="1782658B" w14:textId="77777777" w:rsidTr="00E47885">
        <w:trPr>
          <w:tblHeader/>
        </w:trPr>
        <w:tc>
          <w:tcPr>
            <w:tcW w:w="5490" w:type="dxa"/>
          </w:tcPr>
          <w:p w14:paraId="17775D0F" w14:textId="77777777" w:rsidR="007D7839" w:rsidRPr="003500FB" w:rsidRDefault="007D7839" w:rsidP="00AB7A2A">
            <w:pPr>
              <w:spacing w:line="33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19" w:type="dxa"/>
            <w:gridSpan w:val="3"/>
            <w:vAlign w:val="bottom"/>
          </w:tcPr>
          <w:p w14:paraId="5939C67D" w14:textId="77777777" w:rsidR="00636BE1" w:rsidRDefault="007D7839" w:rsidP="00636BE1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1880928A" w14:textId="77777777" w:rsidR="007D7839" w:rsidRPr="003500FB" w:rsidRDefault="007D7839" w:rsidP="00636BE1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62774B" w:rsidRPr="003500FB" w14:paraId="22A0D978" w14:textId="77777777" w:rsidTr="00E47885">
        <w:trPr>
          <w:trHeight w:val="209"/>
          <w:tblHeader/>
        </w:trPr>
        <w:tc>
          <w:tcPr>
            <w:tcW w:w="5490" w:type="dxa"/>
          </w:tcPr>
          <w:p w14:paraId="295775A8" w14:textId="77777777" w:rsidR="0062774B" w:rsidRPr="003500FB" w:rsidRDefault="0062774B" w:rsidP="00AB7A2A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B49815B" w14:textId="4FAF890E" w:rsidR="0062774B" w:rsidRPr="00447B28" w:rsidRDefault="0062774B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11E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DF432EF" w14:textId="77777777" w:rsidR="0062774B" w:rsidRPr="003500FB" w:rsidRDefault="0062774B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4C52E17A" w14:textId="0A676F68" w:rsidR="0062774B" w:rsidRPr="00447B28" w:rsidRDefault="0062774B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11E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D7839" w:rsidRPr="003500FB" w14:paraId="6A1AB29D" w14:textId="77777777" w:rsidTr="00E47885">
        <w:trPr>
          <w:tblHeader/>
        </w:trPr>
        <w:tc>
          <w:tcPr>
            <w:tcW w:w="5490" w:type="dxa"/>
          </w:tcPr>
          <w:p w14:paraId="4DCD0B97" w14:textId="77777777" w:rsidR="007D7839" w:rsidRPr="003500FB" w:rsidRDefault="007D7839" w:rsidP="00AB7A2A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9" w:type="dxa"/>
            <w:gridSpan w:val="3"/>
            <w:vAlign w:val="bottom"/>
          </w:tcPr>
          <w:p w14:paraId="4E428CA7" w14:textId="77777777" w:rsidR="007D7839" w:rsidRPr="003500FB" w:rsidRDefault="007D7839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7839" w:rsidRPr="003500FB" w14:paraId="082D71B6" w14:textId="77777777" w:rsidTr="00E47885">
        <w:tc>
          <w:tcPr>
            <w:tcW w:w="5490" w:type="dxa"/>
          </w:tcPr>
          <w:p w14:paraId="1D4329F9" w14:textId="77777777" w:rsidR="007D7839" w:rsidRPr="00CF3189" w:rsidRDefault="00E36423" w:rsidP="00CF31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1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00" w:type="dxa"/>
          </w:tcPr>
          <w:p w14:paraId="34ADEF61" w14:textId="77777777" w:rsidR="007D7839" w:rsidRPr="003500FB" w:rsidRDefault="007D7839" w:rsidP="00CF31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51F61" w14:textId="77777777" w:rsidR="007D7839" w:rsidRPr="003500FB" w:rsidRDefault="007D7839" w:rsidP="00CF31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8517620" w14:textId="77777777" w:rsidR="007D7839" w:rsidRPr="003500FB" w:rsidRDefault="007D7839" w:rsidP="00CF31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839" w:rsidRPr="003500FB" w14:paraId="21B86A01" w14:textId="77777777" w:rsidTr="00E47885">
        <w:tc>
          <w:tcPr>
            <w:tcW w:w="5490" w:type="dxa"/>
          </w:tcPr>
          <w:p w14:paraId="526FFC8D" w14:textId="77777777" w:rsidR="007D7839" w:rsidRPr="00EE397E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39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ใบแสดงสิทธิในผลประโยชน์ที่เกิดจากหลักทรัพย์อ้างอิง </w:t>
            </w:r>
          </w:p>
          <w:p w14:paraId="2D389839" w14:textId="6274CA2D" w:rsidR="007D7839" w:rsidRPr="00CF3189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97E">
              <w:rPr>
                <w:rFonts w:ascii="Angsana New" w:hAnsi="Angsana New"/>
                <w:i/>
                <w:iCs/>
                <w:sz w:val="30"/>
                <w:szCs w:val="30"/>
              </w:rPr>
              <w:t>(Global Depository Receipts</w:t>
            </w:r>
            <w:r w:rsidRPr="00EE39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E397E">
              <w:rPr>
                <w:rFonts w:ascii="Angsana New" w:hAnsi="Angsana New"/>
                <w:i/>
                <w:iCs/>
                <w:sz w:val="30"/>
                <w:szCs w:val="30"/>
              </w:rPr>
              <w:t>- GDRs)</w:t>
            </w:r>
            <w:r w:rsidR="005E282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="005E28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6F3484DE" w14:textId="77777777" w:rsidR="007D7839" w:rsidRPr="003500FB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A2166" w14:textId="77777777" w:rsidR="007D7839" w:rsidRPr="003500FB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67401D7E" w14:textId="77777777" w:rsidR="007D7839" w:rsidRPr="003500FB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04C" w:rsidRPr="003500FB" w14:paraId="066130AC" w14:textId="77777777" w:rsidTr="00BA2F59">
        <w:tc>
          <w:tcPr>
            <w:tcW w:w="5490" w:type="dxa"/>
          </w:tcPr>
          <w:p w14:paraId="3AC76C2D" w14:textId="6A6EF5D8" w:rsidR="002B204C" w:rsidRPr="003500FB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800" w:type="dxa"/>
            <w:vAlign w:val="bottom"/>
          </w:tcPr>
          <w:p w14:paraId="0F8DBC96" w14:textId="384C61BD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1,123,859</w:t>
            </w:r>
          </w:p>
        </w:tc>
        <w:tc>
          <w:tcPr>
            <w:tcW w:w="270" w:type="dxa"/>
          </w:tcPr>
          <w:p w14:paraId="4B888FD9" w14:textId="77777777" w:rsidR="002B204C" w:rsidRPr="003500FB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51034B00" w14:textId="6C215E11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4AD6">
              <w:rPr>
                <w:rFonts w:ascii="Angsana New" w:hAnsi="Angsana New"/>
                <w:sz w:val="30"/>
                <w:szCs w:val="30"/>
              </w:rPr>
              <w:t>1,123,859</w:t>
            </w:r>
          </w:p>
        </w:tc>
      </w:tr>
      <w:tr w:rsidR="002B204C" w:rsidRPr="003500FB" w14:paraId="7BA6F45E" w14:textId="77777777" w:rsidTr="00BA2F59">
        <w:tc>
          <w:tcPr>
            <w:tcW w:w="5490" w:type="dxa"/>
          </w:tcPr>
          <w:p w14:paraId="5994D8A7" w14:textId="77777777" w:rsidR="002B204C" w:rsidRPr="003500FB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800" w:type="dxa"/>
            <w:vAlign w:val="bottom"/>
          </w:tcPr>
          <w:p w14:paraId="3E4851EA" w14:textId="3FF04F97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71,832</w:t>
            </w:r>
          </w:p>
        </w:tc>
        <w:tc>
          <w:tcPr>
            <w:tcW w:w="270" w:type="dxa"/>
          </w:tcPr>
          <w:p w14:paraId="777B5047" w14:textId="77777777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50C39E91" w14:textId="6955C2A8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4AD6">
              <w:rPr>
                <w:rFonts w:ascii="Angsana New" w:hAnsi="Angsana New"/>
                <w:sz w:val="30"/>
                <w:szCs w:val="30"/>
              </w:rPr>
              <w:t>71,832</w:t>
            </w:r>
          </w:p>
        </w:tc>
      </w:tr>
      <w:tr w:rsidR="002B204C" w:rsidRPr="003500FB" w14:paraId="0FE162E2" w14:textId="77777777" w:rsidTr="00BA2F59">
        <w:tc>
          <w:tcPr>
            <w:tcW w:w="5490" w:type="dxa"/>
          </w:tcPr>
          <w:p w14:paraId="4EF9B63B" w14:textId="77777777" w:rsidR="002B204C" w:rsidRPr="003500FB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แคปิตอล จำกัด</w:t>
            </w:r>
          </w:p>
        </w:tc>
        <w:tc>
          <w:tcPr>
            <w:tcW w:w="1800" w:type="dxa"/>
            <w:vAlign w:val="bottom"/>
          </w:tcPr>
          <w:p w14:paraId="5CD0C77B" w14:textId="40BDEF4C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6,448</w:t>
            </w:r>
          </w:p>
        </w:tc>
        <w:tc>
          <w:tcPr>
            <w:tcW w:w="270" w:type="dxa"/>
          </w:tcPr>
          <w:p w14:paraId="50818F8D" w14:textId="77777777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156CF435" w14:textId="60CD8D09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4AD6">
              <w:rPr>
                <w:rFonts w:ascii="Angsana New" w:hAnsi="Angsana New"/>
                <w:sz w:val="30"/>
                <w:szCs w:val="30"/>
              </w:rPr>
              <w:t>6,448</w:t>
            </w:r>
          </w:p>
        </w:tc>
      </w:tr>
      <w:tr w:rsidR="002B204C" w:rsidRPr="003500FB" w14:paraId="1FD8D47A" w14:textId="77777777" w:rsidTr="00BA2F59">
        <w:tc>
          <w:tcPr>
            <w:tcW w:w="5490" w:type="dxa"/>
          </w:tcPr>
          <w:p w14:paraId="549B3278" w14:textId="18ACE911" w:rsidR="002B204C" w:rsidRPr="00CF3189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31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หุ้นสามัญ</w:t>
            </w:r>
            <w:r w:rsidR="00493F2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60EC128A" w14:textId="77777777" w:rsidR="002B204C" w:rsidRPr="00F54AD6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01604" w14:textId="77777777" w:rsidR="002B204C" w:rsidRPr="003500FB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41A98825" w14:textId="77777777" w:rsidR="002B204C" w:rsidRPr="003500FB" w:rsidRDefault="002B204C" w:rsidP="002B204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04C" w:rsidRPr="003500FB" w14:paraId="051BF7AF" w14:textId="77777777" w:rsidTr="00BA2F59">
        <w:tc>
          <w:tcPr>
            <w:tcW w:w="5490" w:type="dxa"/>
          </w:tcPr>
          <w:p w14:paraId="5C5C0869" w14:textId="77777777" w:rsidR="002B204C" w:rsidRPr="003500FB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800" w:type="dxa"/>
            <w:vAlign w:val="bottom"/>
          </w:tcPr>
          <w:p w14:paraId="51BB97E8" w14:textId="7F8264AB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42,174</w:t>
            </w:r>
          </w:p>
        </w:tc>
        <w:tc>
          <w:tcPr>
            <w:tcW w:w="270" w:type="dxa"/>
          </w:tcPr>
          <w:p w14:paraId="24BF9179" w14:textId="77777777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643CA1E7" w14:textId="0039E07F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4AD6">
              <w:rPr>
                <w:rFonts w:ascii="Angsana New" w:hAnsi="Angsana New"/>
                <w:sz w:val="30"/>
                <w:szCs w:val="30"/>
              </w:rPr>
              <w:t>42,174</w:t>
            </w:r>
          </w:p>
        </w:tc>
      </w:tr>
      <w:tr w:rsidR="002B204C" w:rsidRPr="003500FB" w14:paraId="456C35F5" w14:textId="77777777" w:rsidTr="00BA2F59">
        <w:tc>
          <w:tcPr>
            <w:tcW w:w="5490" w:type="dxa"/>
          </w:tcPr>
          <w:p w14:paraId="1CF9A31B" w14:textId="77777777" w:rsidR="002B204C" w:rsidRPr="003500FB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800" w:type="dxa"/>
            <w:vAlign w:val="bottom"/>
          </w:tcPr>
          <w:p w14:paraId="2FF314EE" w14:textId="485CE184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76CB4D" w14:textId="77777777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3761FE79" w14:textId="3083A723" w:rsidR="002B204C" w:rsidRPr="003500FB" w:rsidRDefault="002B204C" w:rsidP="0002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4A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204C" w:rsidRPr="003500FB" w14:paraId="787163A5" w14:textId="77777777" w:rsidTr="00BA2F59">
        <w:tc>
          <w:tcPr>
            <w:tcW w:w="5490" w:type="dxa"/>
          </w:tcPr>
          <w:p w14:paraId="635ED536" w14:textId="77777777" w:rsidR="002B204C" w:rsidRPr="003500FB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 xml:space="preserve">บริษัท อเล็กซานเดรีย ไฟเบอร์ เอส.เอ.อี. </w:t>
            </w:r>
          </w:p>
        </w:tc>
        <w:tc>
          <w:tcPr>
            <w:tcW w:w="1800" w:type="dxa"/>
            <w:vAlign w:val="bottom"/>
          </w:tcPr>
          <w:p w14:paraId="48267752" w14:textId="55174984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266,794</w:t>
            </w:r>
          </w:p>
        </w:tc>
        <w:tc>
          <w:tcPr>
            <w:tcW w:w="270" w:type="dxa"/>
          </w:tcPr>
          <w:p w14:paraId="06BC648D" w14:textId="77777777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046A2DF3" w14:textId="7FDD338F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4AD6">
              <w:rPr>
                <w:rFonts w:ascii="Angsana New" w:hAnsi="Angsana New"/>
                <w:sz w:val="30"/>
                <w:szCs w:val="30"/>
              </w:rPr>
              <w:t>266,794</w:t>
            </w:r>
          </w:p>
        </w:tc>
      </w:tr>
      <w:tr w:rsidR="002B204C" w:rsidRPr="003500FB" w14:paraId="4F3A4CD1" w14:textId="77777777" w:rsidTr="00BA2F59">
        <w:tc>
          <w:tcPr>
            <w:tcW w:w="5490" w:type="dxa"/>
          </w:tcPr>
          <w:p w14:paraId="31089CC4" w14:textId="77777777" w:rsidR="002B204C" w:rsidRPr="003500FB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2CD5E" w14:textId="44E26DE0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93D5188" w14:textId="77777777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406DCC10" w14:textId="550B7604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4AD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2B204C" w:rsidRPr="00E866C4" w14:paraId="452172E0" w14:textId="77777777" w:rsidTr="00BA2F59">
        <w:tc>
          <w:tcPr>
            <w:tcW w:w="5490" w:type="dxa"/>
          </w:tcPr>
          <w:p w14:paraId="0AA1C0F3" w14:textId="77777777" w:rsidR="002B204C" w:rsidRPr="003500FB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3E7A4" w14:textId="2B753793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1,511,127</w:t>
            </w:r>
          </w:p>
        </w:tc>
        <w:tc>
          <w:tcPr>
            <w:tcW w:w="270" w:type="dxa"/>
          </w:tcPr>
          <w:p w14:paraId="4B8A75B7" w14:textId="77777777" w:rsidR="002B204C" w:rsidRPr="003500FB" w:rsidRDefault="002B204C" w:rsidP="002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19D2C021" w14:textId="3826EE02" w:rsidR="002B204C" w:rsidRPr="00E866C4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AD6">
              <w:rPr>
                <w:rFonts w:ascii="Angsana New" w:hAnsi="Angsana New"/>
                <w:b/>
                <w:bCs/>
                <w:sz w:val="30"/>
                <w:szCs w:val="30"/>
              </w:rPr>
              <w:t>1,511,127</w:t>
            </w:r>
          </w:p>
        </w:tc>
      </w:tr>
      <w:tr w:rsidR="002B204C" w:rsidRPr="006248D1" w14:paraId="6A64C929" w14:textId="77777777" w:rsidTr="008970F6">
        <w:trPr>
          <w:trHeight w:val="58"/>
        </w:trPr>
        <w:tc>
          <w:tcPr>
            <w:tcW w:w="5490" w:type="dxa"/>
          </w:tcPr>
          <w:p w14:paraId="4ED79A4E" w14:textId="77777777" w:rsidR="002B204C" w:rsidRPr="008970F6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0" w:type="dxa"/>
            <w:vAlign w:val="bottom"/>
          </w:tcPr>
          <w:p w14:paraId="4047738F" w14:textId="77777777" w:rsidR="002B204C" w:rsidRPr="008970F6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0290AE5" w14:textId="77777777" w:rsidR="002B204C" w:rsidRPr="008970F6" w:rsidRDefault="002B204C" w:rsidP="002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1193B3C8" w14:textId="77777777" w:rsidR="002B204C" w:rsidRPr="008970F6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2B204C" w:rsidRPr="003500FB" w14:paraId="312D106D" w14:textId="77777777" w:rsidTr="00BA2F59">
        <w:tc>
          <w:tcPr>
            <w:tcW w:w="5490" w:type="dxa"/>
          </w:tcPr>
          <w:p w14:paraId="2F40E0C1" w14:textId="0C213699" w:rsidR="002B204C" w:rsidRPr="003500FB" w:rsidRDefault="002B204C" w:rsidP="002B204C">
            <w:pPr>
              <w:pStyle w:val="BodyText"/>
              <w:spacing w:after="0"/>
              <w:ind w:left="426" w:right="-405" w:hanging="426"/>
              <w:rPr>
                <w:rFonts w:ascii="Angsana New" w:hAnsi="Angsana New"/>
                <w:sz w:val="30"/>
                <w:szCs w:val="30"/>
              </w:rPr>
            </w:pPr>
            <w:r w:rsidRPr="00CF31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บวก: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กำไรที่ยังไม่เกิดขึ้นจริงจากการเปลี่ยนแปลงมูลค่ายุติธรร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BC7771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66FB1CBC" w14:textId="56A2529A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3,033,5</w:t>
            </w:r>
            <w:r w:rsidR="0031717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A8A4338" w14:textId="77777777" w:rsidR="002B204C" w:rsidRPr="003500FB" w:rsidRDefault="002B204C" w:rsidP="002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35419CE7" w14:textId="47FCA20C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2,518,</w:t>
            </w:r>
            <w:r w:rsidRPr="006248D1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2B204C" w:rsidRPr="003500FB" w14:paraId="233519BF" w14:textId="77777777" w:rsidTr="00BA2F59">
        <w:tc>
          <w:tcPr>
            <w:tcW w:w="5490" w:type="dxa"/>
          </w:tcPr>
          <w:p w14:paraId="28DBFC84" w14:textId="77777777" w:rsidR="002B204C" w:rsidRPr="003500FB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4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F3189">
              <w:rPr>
                <w:rFonts w:ascii="Angsana New" w:hAnsi="Angsana New"/>
                <w:sz w:val="30"/>
                <w:szCs w:val="30"/>
              </w:rPr>
              <w:t>:</w:t>
            </w:r>
            <w:r w:rsidRPr="003500F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500F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32268" w14:textId="66496F0B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(266,794)</w:t>
            </w:r>
          </w:p>
        </w:tc>
        <w:tc>
          <w:tcPr>
            <w:tcW w:w="270" w:type="dxa"/>
          </w:tcPr>
          <w:p w14:paraId="4DFBAA13" w14:textId="77777777" w:rsidR="002B204C" w:rsidRPr="003500FB" w:rsidRDefault="002B204C" w:rsidP="002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4AB880E1" w14:textId="0342133B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4AD6">
              <w:rPr>
                <w:rFonts w:ascii="Angsana New" w:hAnsi="Angsana New"/>
                <w:sz w:val="30"/>
                <w:szCs w:val="30"/>
              </w:rPr>
              <w:t>(266,794)</w:t>
            </w:r>
          </w:p>
        </w:tc>
      </w:tr>
      <w:tr w:rsidR="002B204C" w:rsidRPr="00E866C4" w14:paraId="488867D2" w14:textId="77777777" w:rsidTr="00BA2F59">
        <w:tc>
          <w:tcPr>
            <w:tcW w:w="5490" w:type="dxa"/>
          </w:tcPr>
          <w:p w14:paraId="47297E57" w14:textId="77777777" w:rsidR="002B204C" w:rsidRPr="003500FB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0B429" w14:textId="203BACD8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2,766,72</w:t>
            </w:r>
            <w:r w:rsidR="0031717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06C5997" w14:textId="77777777" w:rsidR="002B204C" w:rsidRPr="003500FB" w:rsidRDefault="002B204C" w:rsidP="002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5E7BF" w14:textId="25A0C944" w:rsidR="002B204C" w:rsidRPr="00E866C4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2,251,628</w:t>
            </w:r>
          </w:p>
        </w:tc>
      </w:tr>
      <w:tr w:rsidR="002B204C" w:rsidRPr="006248D1" w14:paraId="19711EE2" w14:textId="77777777" w:rsidTr="006248D1">
        <w:trPr>
          <w:trHeight w:val="109"/>
        </w:trPr>
        <w:tc>
          <w:tcPr>
            <w:tcW w:w="5490" w:type="dxa"/>
            <w:vAlign w:val="bottom"/>
          </w:tcPr>
          <w:p w14:paraId="58A3BF35" w14:textId="77777777" w:rsidR="002B204C" w:rsidRPr="006248D1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EB3EA8" w14:textId="77777777" w:rsidR="002B204C" w:rsidRPr="006248D1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07CF63D0" w14:textId="77777777" w:rsidR="002B204C" w:rsidRPr="006248D1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3A34DF8E" w14:textId="77777777" w:rsidR="002B204C" w:rsidRPr="006248D1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2B204C" w:rsidRPr="003500FB" w14:paraId="65C824EB" w14:textId="77777777" w:rsidTr="00BA2F59">
        <w:tc>
          <w:tcPr>
            <w:tcW w:w="5490" w:type="dxa"/>
          </w:tcPr>
          <w:p w14:paraId="7099F952" w14:textId="77777777" w:rsidR="002B204C" w:rsidRPr="0062774B" w:rsidRDefault="002B204C" w:rsidP="002B204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ตราสารหนี้</w:t>
            </w:r>
          </w:p>
        </w:tc>
        <w:tc>
          <w:tcPr>
            <w:tcW w:w="1800" w:type="dxa"/>
            <w:vAlign w:val="bottom"/>
          </w:tcPr>
          <w:p w14:paraId="5DFEB879" w14:textId="77777777" w:rsidR="002B204C" w:rsidRPr="00F54AD6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7D333" w14:textId="77777777" w:rsidR="002B204C" w:rsidRPr="002B1B03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316E0BD1" w14:textId="77777777" w:rsidR="002B204C" w:rsidRPr="002B1B03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204C" w:rsidRPr="003500FB" w14:paraId="5D2319C1" w14:textId="77777777" w:rsidTr="00E47885">
        <w:trPr>
          <w:trHeight w:val="263"/>
        </w:trPr>
        <w:tc>
          <w:tcPr>
            <w:tcW w:w="5490" w:type="dxa"/>
          </w:tcPr>
          <w:p w14:paraId="4A3D3CF6" w14:textId="7B98520B" w:rsidR="002B204C" w:rsidRPr="0062774B" w:rsidRDefault="002B204C" w:rsidP="002B204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77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หุ้นบุริมสิทธิ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2A58914B" w14:textId="77777777" w:rsidR="002B204C" w:rsidRPr="00F54AD6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CAC19D" w14:textId="77777777" w:rsidR="002B204C" w:rsidRPr="00EE397E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9" w:type="dxa"/>
            <w:vAlign w:val="bottom"/>
          </w:tcPr>
          <w:p w14:paraId="577275EE" w14:textId="77777777" w:rsidR="002B204C" w:rsidRPr="00EE397E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B204C" w:rsidRPr="003500FB" w14:paraId="2B0FC2C1" w14:textId="77777777" w:rsidTr="00BA2F59">
        <w:trPr>
          <w:trHeight w:val="263"/>
        </w:trPr>
        <w:tc>
          <w:tcPr>
            <w:tcW w:w="5490" w:type="dxa"/>
          </w:tcPr>
          <w:p w14:paraId="269FE957" w14:textId="77777777" w:rsidR="002B204C" w:rsidRPr="003500FB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800" w:type="dxa"/>
            <w:vAlign w:val="bottom"/>
          </w:tcPr>
          <w:p w14:paraId="5FC77B7B" w14:textId="346A1BD1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70" w:type="dxa"/>
            <w:shd w:val="clear" w:color="auto" w:fill="auto"/>
          </w:tcPr>
          <w:p w14:paraId="02D90577" w14:textId="77777777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5AB3494C" w14:textId="0F91935E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4AD6"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</w:tr>
      <w:tr w:rsidR="002B204C" w:rsidRPr="003500FB" w14:paraId="3F64BF87" w14:textId="77777777" w:rsidTr="00BA2F59">
        <w:trPr>
          <w:trHeight w:val="263"/>
        </w:trPr>
        <w:tc>
          <w:tcPr>
            <w:tcW w:w="5490" w:type="dxa"/>
          </w:tcPr>
          <w:p w14:paraId="16AF1DF0" w14:textId="77777777" w:rsidR="002B204C" w:rsidRPr="003500FB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800" w:type="dxa"/>
            <w:vAlign w:val="bottom"/>
          </w:tcPr>
          <w:p w14:paraId="571C4006" w14:textId="5156B958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74,820</w:t>
            </w:r>
          </w:p>
        </w:tc>
        <w:tc>
          <w:tcPr>
            <w:tcW w:w="270" w:type="dxa"/>
            <w:shd w:val="clear" w:color="auto" w:fill="auto"/>
          </w:tcPr>
          <w:p w14:paraId="71D11D17" w14:textId="77777777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7E55DF4E" w14:textId="4F6C2612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4AD6">
              <w:rPr>
                <w:rFonts w:ascii="Angsana New" w:hAnsi="Angsana New"/>
                <w:sz w:val="30"/>
                <w:szCs w:val="30"/>
              </w:rPr>
              <w:t>82,174</w:t>
            </w:r>
          </w:p>
        </w:tc>
      </w:tr>
      <w:tr w:rsidR="002B204C" w:rsidRPr="003500FB" w14:paraId="59C62C29" w14:textId="77777777" w:rsidTr="00BA2F59">
        <w:trPr>
          <w:trHeight w:val="263"/>
        </w:trPr>
        <w:tc>
          <w:tcPr>
            <w:tcW w:w="5490" w:type="dxa"/>
          </w:tcPr>
          <w:p w14:paraId="17147231" w14:textId="77777777" w:rsidR="002B204C" w:rsidRPr="003500FB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อดิตยา กรุ๊ป เอบี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D749B" w14:textId="1374F9AA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264,343</w:t>
            </w:r>
          </w:p>
        </w:tc>
        <w:tc>
          <w:tcPr>
            <w:tcW w:w="270" w:type="dxa"/>
            <w:shd w:val="clear" w:color="auto" w:fill="auto"/>
          </w:tcPr>
          <w:p w14:paraId="301F17A1" w14:textId="77777777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A539B" w14:textId="4C2AD0CA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4AD6">
              <w:rPr>
                <w:rFonts w:ascii="Angsana New" w:hAnsi="Angsana New"/>
                <w:sz w:val="30"/>
                <w:szCs w:val="30"/>
              </w:rPr>
              <w:t>260,480</w:t>
            </w:r>
          </w:p>
        </w:tc>
      </w:tr>
      <w:tr w:rsidR="002B204C" w:rsidRPr="003500FB" w14:paraId="574059E5" w14:textId="77777777" w:rsidTr="00BA2F59">
        <w:trPr>
          <w:trHeight w:val="263"/>
        </w:trPr>
        <w:tc>
          <w:tcPr>
            <w:tcW w:w="5490" w:type="dxa"/>
          </w:tcPr>
          <w:p w14:paraId="22990C58" w14:textId="77777777" w:rsidR="002B204C" w:rsidRPr="003500FB" w:rsidRDefault="002B204C" w:rsidP="002B204C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B5193" w14:textId="579DA4CB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345,663</w:t>
            </w:r>
          </w:p>
        </w:tc>
        <w:tc>
          <w:tcPr>
            <w:tcW w:w="270" w:type="dxa"/>
            <w:shd w:val="clear" w:color="auto" w:fill="auto"/>
          </w:tcPr>
          <w:p w14:paraId="69F56AC9" w14:textId="77777777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EA0ED" w14:textId="7ABD7869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AD6">
              <w:rPr>
                <w:rFonts w:ascii="Angsana New" w:hAnsi="Angsana New"/>
                <w:b/>
                <w:bCs/>
                <w:sz w:val="30"/>
                <w:szCs w:val="30"/>
              </w:rPr>
              <w:t>349,154</w:t>
            </w:r>
          </w:p>
        </w:tc>
      </w:tr>
      <w:tr w:rsidR="002B204C" w:rsidRPr="006248D1" w14:paraId="01891633" w14:textId="77777777" w:rsidTr="008F160E">
        <w:trPr>
          <w:trHeight w:val="58"/>
        </w:trPr>
        <w:tc>
          <w:tcPr>
            <w:tcW w:w="5490" w:type="dxa"/>
            <w:vAlign w:val="center"/>
          </w:tcPr>
          <w:p w14:paraId="5AC59010" w14:textId="77777777" w:rsidR="002B204C" w:rsidRPr="006248D1" w:rsidRDefault="002B204C" w:rsidP="002B204C">
            <w:pPr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34A8E6" w14:textId="0F6FD4D5" w:rsidR="002B204C" w:rsidRPr="006248D1" w:rsidRDefault="002B204C" w:rsidP="002B204C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7407FC2" w14:textId="77777777" w:rsidR="002B204C" w:rsidRPr="006248D1" w:rsidRDefault="002B204C" w:rsidP="002B204C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20727" w14:textId="77777777" w:rsidR="002B204C" w:rsidRPr="006248D1" w:rsidRDefault="002B204C" w:rsidP="002B204C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2B204C" w:rsidRPr="003500FB" w14:paraId="286EFC2D" w14:textId="77777777" w:rsidTr="00BA2F59">
        <w:tc>
          <w:tcPr>
            <w:tcW w:w="5490" w:type="dxa"/>
          </w:tcPr>
          <w:p w14:paraId="03254A65" w14:textId="050C6250" w:rsidR="002B204C" w:rsidRPr="00EE397E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</w:t>
            </w:r>
            <w:r w:rsidRPr="00EE39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ทางการเงิน</w:t>
            </w:r>
            <w:r w:rsidRPr="00EE39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ที่มีภาระค้ำประกัน</w:t>
            </w:r>
          </w:p>
        </w:tc>
        <w:tc>
          <w:tcPr>
            <w:tcW w:w="1800" w:type="dxa"/>
          </w:tcPr>
          <w:p w14:paraId="48A3AA15" w14:textId="77777777" w:rsidR="002B204C" w:rsidRPr="00F54AD6" w:rsidRDefault="002B204C" w:rsidP="002B204C">
            <w:pPr>
              <w:tabs>
                <w:tab w:val="decimal" w:pos="990"/>
              </w:tabs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C0BF1B" w14:textId="77777777" w:rsidR="002B204C" w:rsidRPr="003500FB" w:rsidRDefault="002B204C" w:rsidP="002B204C">
            <w:pPr>
              <w:tabs>
                <w:tab w:val="decimal" w:pos="990"/>
              </w:tabs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02704761" w14:textId="77777777" w:rsidR="002B204C" w:rsidRPr="003500FB" w:rsidRDefault="002B204C" w:rsidP="002B204C">
            <w:pPr>
              <w:tabs>
                <w:tab w:val="decimal" w:pos="990"/>
              </w:tabs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04C" w:rsidRPr="003500FB" w14:paraId="72326C14" w14:textId="77777777" w:rsidTr="00BA2F59">
        <w:tc>
          <w:tcPr>
            <w:tcW w:w="5490" w:type="dxa"/>
          </w:tcPr>
          <w:p w14:paraId="44CD1D12" w14:textId="77777777" w:rsidR="002B204C" w:rsidRPr="00E36423" w:rsidRDefault="002B204C" w:rsidP="002B204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423">
              <w:rPr>
                <w:rFonts w:ascii="Angsana New" w:hAnsi="Angsana New"/>
                <w:sz w:val="30"/>
                <w:szCs w:val="30"/>
                <w:cs/>
              </w:rPr>
              <w:t>พันธบัตรธนาคารแห่งประเทศไทย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11A67" w14:textId="1FE2299B" w:rsidR="002B204C" w:rsidRPr="00F54AD6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52,105</w:t>
            </w:r>
          </w:p>
        </w:tc>
        <w:tc>
          <w:tcPr>
            <w:tcW w:w="270" w:type="dxa"/>
            <w:shd w:val="clear" w:color="auto" w:fill="auto"/>
          </w:tcPr>
          <w:p w14:paraId="55BE933F" w14:textId="77777777" w:rsidR="002B204C" w:rsidRPr="0033157D" w:rsidRDefault="002B204C" w:rsidP="002B204C">
            <w:pPr>
              <w:tabs>
                <w:tab w:val="decimal" w:pos="990"/>
              </w:tabs>
              <w:spacing w:line="33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0B23A9B6" w14:textId="01AB020D" w:rsidR="002B204C" w:rsidRPr="0033157D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AD6">
              <w:rPr>
                <w:rFonts w:ascii="Angsana New" w:hAnsi="Angsana New"/>
                <w:b/>
                <w:bCs/>
                <w:sz w:val="30"/>
                <w:szCs w:val="30"/>
              </w:rPr>
              <w:t>52,105</w:t>
            </w:r>
          </w:p>
        </w:tc>
      </w:tr>
      <w:tr w:rsidR="002B204C" w:rsidRPr="006248D1" w14:paraId="6544D349" w14:textId="77777777" w:rsidTr="008F160E">
        <w:trPr>
          <w:trHeight w:val="263"/>
        </w:trPr>
        <w:tc>
          <w:tcPr>
            <w:tcW w:w="5490" w:type="dxa"/>
            <w:vAlign w:val="center"/>
          </w:tcPr>
          <w:p w14:paraId="1369279D" w14:textId="77777777" w:rsidR="002B204C" w:rsidRPr="008970F6" w:rsidRDefault="002B204C" w:rsidP="002B204C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217EB0" w14:textId="50449DE9" w:rsidR="002B204C" w:rsidRPr="008970F6" w:rsidRDefault="002B204C" w:rsidP="002B204C">
            <w:pPr>
              <w:tabs>
                <w:tab w:val="clear" w:pos="1644"/>
                <w:tab w:val="decimal" w:pos="990"/>
                <w:tab w:val="left" w:pos="1044"/>
                <w:tab w:val="left" w:pos="1496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5405F8CF" w14:textId="77777777" w:rsidR="002B204C" w:rsidRPr="008970F6" w:rsidRDefault="002B204C" w:rsidP="002B204C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</w:tcPr>
          <w:p w14:paraId="0426F2FF" w14:textId="77777777" w:rsidR="002B204C" w:rsidRPr="008970F6" w:rsidRDefault="002B204C" w:rsidP="002B204C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B204C" w:rsidRPr="003500FB" w14:paraId="162ABFE2" w14:textId="77777777" w:rsidTr="00604FA3">
        <w:trPr>
          <w:trHeight w:val="263"/>
        </w:trPr>
        <w:tc>
          <w:tcPr>
            <w:tcW w:w="5490" w:type="dxa"/>
          </w:tcPr>
          <w:p w14:paraId="1C6A8FA2" w14:textId="77777777" w:rsidR="002B204C" w:rsidRPr="003500FB" w:rsidRDefault="002B204C" w:rsidP="002B204C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E364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14F3D9" w14:textId="30122A87" w:rsidR="002B204C" w:rsidRPr="003500FB" w:rsidRDefault="00AF0791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4,675,6</w:t>
            </w:r>
            <w:r w:rsidR="00317171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21DB95F0" w14:textId="77777777" w:rsidR="002B204C" w:rsidRPr="003500FB" w:rsidRDefault="002B204C" w:rsidP="002B204C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double" w:sz="4" w:space="0" w:color="auto"/>
            </w:tcBorders>
          </w:tcPr>
          <w:p w14:paraId="0013E452" w14:textId="282888F5" w:rsidR="002B204C" w:rsidRPr="003500FB" w:rsidRDefault="002B204C" w:rsidP="002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4,164,014</w:t>
            </w:r>
          </w:p>
        </w:tc>
      </w:tr>
    </w:tbl>
    <w:p w14:paraId="4A12CA43" w14:textId="77777777" w:rsidR="00400A9A" w:rsidRDefault="00400A9A" w:rsidP="00637AED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DE2649" w14:textId="73CAE727" w:rsidR="007D7839" w:rsidRPr="00591916" w:rsidRDefault="007D7839" w:rsidP="00637AED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59191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47B28" w:rsidRPr="00447B28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3B3EF0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8473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D4DA4" w:rsidRPr="004D4DA4">
        <w:rPr>
          <w:rFonts w:ascii="Angsana New" w:hAnsi="Angsana New"/>
          <w:spacing w:val="-2"/>
          <w:sz w:val="30"/>
          <w:szCs w:val="30"/>
        </w:rPr>
        <w:t>256</w:t>
      </w:r>
      <w:r w:rsidR="00AF0791">
        <w:rPr>
          <w:rFonts w:ascii="Angsana New" w:hAnsi="Angsana New"/>
          <w:spacing w:val="-2"/>
          <w:sz w:val="30"/>
          <w:szCs w:val="30"/>
        </w:rPr>
        <w:t>5</w:t>
      </w:r>
      <w:r w:rsidRPr="00847315">
        <w:rPr>
          <w:rFonts w:ascii="Angsana New" w:hAnsi="Angsana New"/>
          <w:spacing w:val="-2"/>
          <w:sz w:val="30"/>
          <w:szCs w:val="30"/>
        </w:rPr>
        <w:t xml:space="preserve"> </w:t>
      </w:r>
      <w:r w:rsidRPr="00591916">
        <w:rPr>
          <w:rFonts w:ascii="Angsana New" w:hAnsi="Angsana New"/>
          <w:spacing w:val="-2"/>
          <w:sz w:val="30"/>
          <w:szCs w:val="30"/>
          <w:cs/>
        </w:rPr>
        <w:t>เงินลงทุนใน</w:t>
      </w:r>
      <w:r w:rsidR="0060392A">
        <w:rPr>
          <w:rFonts w:ascii="Angsana New" w:hAnsi="Angsana New" w:hint="cs"/>
          <w:spacing w:val="-2"/>
          <w:sz w:val="30"/>
          <w:szCs w:val="30"/>
          <w:cs/>
        </w:rPr>
        <w:t>พันธบัตร</w:t>
      </w:r>
      <w:r w:rsidR="00B96241">
        <w:rPr>
          <w:rFonts w:ascii="Angsana New" w:hAnsi="Angsana New" w:hint="cs"/>
          <w:spacing w:val="-2"/>
          <w:sz w:val="30"/>
          <w:szCs w:val="30"/>
          <w:cs/>
        </w:rPr>
        <w:t>ธนาคารแห่งประเทศไทย</w:t>
      </w:r>
      <w:r w:rsidRPr="00591916">
        <w:rPr>
          <w:rFonts w:ascii="Angsana New" w:hAnsi="Angsana New"/>
          <w:spacing w:val="-2"/>
          <w:sz w:val="30"/>
          <w:szCs w:val="30"/>
          <w:cs/>
        </w:rPr>
        <w:t>ที่มีภาระค้ำประกันมี</w:t>
      </w:r>
      <w:r w:rsidRPr="00887CA4">
        <w:rPr>
          <w:rFonts w:ascii="Angsana New" w:hAnsi="Angsana New"/>
          <w:spacing w:val="-2"/>
          <w:sz w:val="30"/>
          <w:szCs w:val="30"/>
          <w:cs/>
        </w:rPr>
        <w:t xml:space="preserve">อัตราดอกเบี้ยร้อยละ </w:t>
      </w:r>
      <w:r w:rsidR="008F160E">
        <w:rPr>
          <w:rFonts w:ascii="Angsana New" w:hAnsi="Angsana New"/>
          <w:spacing w:val="-2"/>
          <w:sz w:val="30"/>
          <w:szCs w:val="30"/>
        </w:rPr>
        <w:t>0</w:t>
      </w:r>
      <w:r w:rsidR="00210F16" w:rsidRPr="00887CA4">
        <w:rPr>
          <w:rFonts w:ascii="Angsana New" w:hAnsi="Angsana New"/>
          <w:spacing w:val="-2"/>
          <w:sz w:val="30"/>
          <w:szCs w:val="30"/>
        </w:rPr>
        <w:t>.</w:t>
      </w:r>
      <w:r w:rsidR="004D4DA4" w:rsidRPr="004D4DA4">
        <w:rPr>
          <w:rFonts w:ascii="Angsana New" w:hAnsi="Angsana New"/>
          <w:spacing w:val="-2"/>
          <w:sz w:val="30"/>
          <w:szCs w:val="30"/>
        </w:rPr>
        <w:t>6</w:t>
      </w:r>
      <w:r w:rsidR="008F160E">
        <w:rPr>
          <w:rFonts w:ascii="Angsana New" w:hAnsi="Angsana New"/>
          <w:spacing w:val="-2"/>
          <w:sz w:val="30"/>
          <w:szCs w:val="30"/>
        </w:rPr>
        <w:t>1</w:t>
      </w:r>
      <w:r w:rsidRPr="00887CA4">
        <w:rPr>
          <w:rFonts w:ascii="Angsana New" w:hAnsi="Angsana New"/>
          <w:spacing w:val="-2"/>
          <w:sz w:val="30"/>
          <w:szCs w:val="30"/>
        </w:rPr>
        <w:t xml:space="preserve"> </w:t>
      </w:r>
      <w:r w:rsidRPr="00887CA4">
        <w:rPr>
          <w:rFonts w:ascii="Angsana New" w:hAnsi="Angsana New"/>
          <w:spacing w:val="-2"/>
          <w:sz w:val="30"/>
          <w:szCs w:val="30"/>
          <w:cs/>
        </w:rPr>
        <w:t xml:space="preserve">ต่อปี </w:t>
      </w:r>
      <w:r w:rsidRPr="00887CA4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4D4DA4" w:rsidRPr="004D4DA4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910C04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Pr="009E25B0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Pr="009E25B0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ร้อยละ </w:t>
      </w:r>
      <w:r w:rsidR="00910C04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Pr="009E25B0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4D4DA4" w:rsidRPr="004D4DA4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910C04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9E25B0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ต่อปี</w:t>
      </w:r>
      <w:r w:rsidRPr="009E25B0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="002C3B9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91916">
        <w:rPr>
          <w:rFonts w:ascii="Angsana New" w:hAnsi="Angsana New"/>
          <w:spacing w:val="-2"/>
          <w:sz w:val="30"/>
          <w:szCs w:val="30"/>
          <w:cs/>
        </w:rPr>
        <w:t>โดยบริษัทได้นำไปวางค้ำประกันการใช้ไฟฟ้ากับการไฟฟ้าส่วนภูมิภาค</w:t>
      </w:r>
    </w:p>
    <w:p w14:paraId="686FA351" w14:textId="11C1F45F" w:rsidR="007D7839" w:rsidRPr="008970F6" w:rsidRDefault="007D7839" w:rsidP="007D7839">
      <w:pPr>
        <w:ind w:left="547"/>
        <w:rPr>
          <w:rFonts w:ascii="Angsana New" w:hAnsi="Angsana New"/>
          <w:spacing w:val="-2"/>
          <w:sz w:val="30"/>
          <w:szCs w:val="30"/>
        </w:rPr>
      </w:pPr>
    </w:p>
    <w:p w14:paraId="017A7DD5" w14:textId="2C14C051" w:rsidR="00ED26A7" w:rsidRPr="00764A2D" w:rsidRDefault="00ED26A7" w:rsidP="00ED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64A2D">
        <w:rPr>
          <w:rFonts w:ascii="Angsana New" w:eastAsia="Times New Roman" w:hAnsi="Angsana New"/>
          <w:sz w:val="30"/>
          <w:szCs w:val="30"/>
          <w:cs/>
        </w:rPr>
        <w:t xml:space="preserve">หุ้นบุริมสิทธิของ </w:t>
      </w:r>
      <w:r>
        <w:rPr>
          <w:rFonts w:ascii="Angsana New" w:eastAsia="Times New Roman" w:hAnsi="Angsana New" w:hint="cs"/>
          <w:sz w:val="30"/>
          <w:szCs w:val="30"/>
          <w:cs/>
        </w:rPr>
        <w:t>อดิตยา กรุ๊ป เอบี</w:t>
      </w:r>
      <w:r w:rsidRPr="00764A2D">
        <w:rPr>
          <w:rFonts w:ascii="Angsana New" w:eastAsia="Times New Roman" w:hAnsi="Angsana New"/>
          <w:sz w:val="30"/>
          <w:szCs w:val="30"/>
        </w:rPr>
        <w:t xml:space="preserve"> </w:t>
      </w:r>
      <w:r w:rsidRPr="00764A2D">
        <w:rPr>
          <w:rFonts w:ascii="Angsana New" w:eastAsia="Times New Roman" w:hAnsi="Angsana New"/>
          <w:sz w:val="30"/>
          <w:szCs w:val="30"/>
          <w:cs/>
        </w:rPr>
        <w:t>เป็นหุ้นบุริมสิทธิประเภทไม่สะสมเงินปันผล มีสิทธิร่วมรับเงินปันผลกับหุ้นสามัญ สามารถไถ่ถอนได้</w:t>
      </w:r>
      <w:r w:rsidR="0060392A">
        <w:rPr>
          <w:rFonts w:ascii="Angsana New" w:eastAsia="Times New Roman" w:hAnsi="Angsana New" w:hint="cs"/>
          <w:sz w:val="30"/>
          <w:szCs w:val="30"/>
          <w:cs/>
        </w:rPr>
        <w:t>ในระยะเวลาที่กำหนด</w:t>
      </w:r>
      <w:r w:rsidRPr="00764A2D">
        <w:rPr>
          <w:rFonts w:ascii="Angsana New" w:eastAsia="Times New Roman" w:hAnsi="Angsana New"/>
          <w:sz w:val="30"/>
          <w:szCs w:val="30"/>
          <w:cs/>
        </w:rPr>
        <w:t xml:space="preserve">และมีสิทธิออกเสียง โดยบริษัทมีสิทธิในการรับเงินปันผลในอัตราร้อยละ </w:t>
      </w:r>
      <w:r w:rsidR="00447B28" w:rsidRPr="00447B28">
        <w:rPr>
          <w:rFonts w:ascii="Angsana New" w:eastAsia="Times New Roman" w:hAnsi="Angsana New"/>
          <w:sz w:val="30"/>
          <w:szCs w:val="30"/>
        </w:rPr>
        <w:t>1</w:t>
      </w:r>
      <w:r w:rsidRPr="00764A2D">
        <w:rPr>
          <w:rFonts w:ascii="Angsana New" w:eastAsia="Times New Roman" w:hAnsi="Angsana New"/>
          <w:sz w:val="30"/>
          <w:szCs w:val="30"/>
        </w:rPr>
        <w:t xml:space="preserve"> </w:t>
      </w:r>
      <w:r w:rsidRPr="00764A2D">
        <w:rPr>
          <w:rFonts w:ascii="Angsana New" w:eastAsia="Times New Roman" w:hAnsi="Angsana New"/>
          <w:sz w:val="30"/>
          <w:szCs w:val="30"/>
          <w:cs/>
        </w:rPr>
        <w:t>ต่อปี ในปีที่มีการประกาศจ่ายเงินปันผล</w:t>
      </w:r>
    </w:p>
    <w:p w14:paraId="55DC5A21" w14:textId="77777777" w:rsidR="00ED26A7" w:rsidRPr="008970F6" w:rsidRDefault="00ED26A7" w:rsidP="007D7839">
      <w:pPr>
        <w:ind w:left="547"/>
        <w:rPr>
          <w:rFonts w:ascii="Angsana New" w:hAnsi="Angsana New"/>
          <w:spacing w:val="-2"/>
          <w:sz w:val="30"/>
          <w:szCs w:val="30"/>
        </w:rPr>
      </w:pPr>
    </w:p>
    <w:p w14:paraId="626A482A" w14:textId="5C7878C2" w:rsidR="0041487F" w:rsidRPr="00264D00" w:rsidRDefault="007D7839" w:rsidP="00264D0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>หุ้นบุริมสิทธิของบริษัท เอวี กรุ๊ป เอ็นบี อิงค์ เป็นหุ้นบุริมสิทธิประเภทไม่สะสมเงินปันผล มีสิทธิร่วมรับเงินปันผลกับหุ้นสามัญ เรียกไถ่ถอนได้</w:t>
      </w:r>
      <w:r w:rsidR="0060392A">
        <w:rPr>
          <w:rFonts w:ascii="Angsana New" w:hAnsi="Angsana New" w:hint="cs"/>
          <w:sz w:val="30"/>
          <w:szCs w:val="30"/>
          <w:cs/>
        </w:rPr>
        <w:t>ทุกเวลา</w:t>
      </w:r>
      <w:r w:rsidRPr="00591916">
        <w:rPr>
          <w:rFonts w:ascii="Angsana New" w:hAnsi="Angsana New"/>
          <w:sz w:val="30"/>
          <w:szCs w:val="30"/>
          <w:cs/>
        </w:rPr>
        <w:t xml:space="preserve">และไม่มีสิทธิออกเสียง โดยบริษัทมีสิทธิในการรับเงินปันผลในอัตราร้อยละ </w:t>
      </w:r>
      <w:r w:rsidR="001649C7">
        <w:rPr>
          <w:rFonts w:ascii="Angsana New" w:hAnsi="Angsana New"/>
          <w:sz w:val="30"/>
          <w:szCs w:val="30"/>
        </w:rPr>
        <w:t xml:space="preserve"> </w:t>
      </w:r>
      <w:r w:rsidR="004D4DA4" w:rsidRPr="004D4DA4">
        <w:rPr>
          <w:rFonts w:ascii="Angsana New" w:hAnsi="Angsana New"/>
          <w:sz w:val="30"/>
          <w:szCs w:val="30"/>
        </w:rPr>
        <w:t>6</w:t>
      </w:r>
      <w:r w:rsidRPr="00591916">
        <w:rPr>
          <w:rFonts w:ascii="Angsana New" w:hAnsi="Angsana New"/>
          <w:sz w:val="30"/>
          <w:szCs w:val="30"/>
        </w:rPr>
        <w:t xml:space="preserve"> </w:t>
      </w:r>
      <w:r w:rsidRPr="00591916">
        <w:rPr>
          <w:rFonts w:ascii="Angsana New" w:hAnsi="Angsana New"/>
          <w:sz w:val="30"/>
          <w:szCs w:val="30"/>
          <w:cs/>
        </w:rPr>
        <w:t>ต่อปี ในปีที่มีการประกาศจ่ายเงินปันผล</w:t>
      </w:r>
    </w:p>
    <w:p w14:paraId="38CDB339" w14:textId="77777777" w:rsidR="00A50C0E" w:rsidRDefault="00A50C0E" w:rsidP="00264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3A55EB0" w14:textId="1C13A5D6" w:rsidR="00264D00" w:rsidRDefault="00264D00" w:rsidP="00264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1487F">
        <w:rPr>
          <w:rFonts w:ascii="Angsana New" w:eastAsia="Times New Roman" w:hAnsi="Angsana New"/>
          <w:sz w:val="30"/>
          <w:szCs w:val="30"/>
          <w:cs/>
        </w:rPr>
        <w:t>เมื่อ</w:t>
      </w:r>
      <w:r w:rsidRPr="007D7DCE">
        <w:rPr>
          <w:rFonts w:ascii="Angsana New" w:eastAsia="Times New Roman" w:hAnsi="Angsana New"/>
          <w:sz w:val="30"/>
          <w:szCs w:val="30"/>
          <w:cs/>
        </w:rPr>
        <w:t xml:space="preserve">วันที่ </w:t>
      </w:r>
      <w:r w:rsidR="004D4DA4" w:rsidRPr="004D4DA4">
        <w:rPr>
          <w:rFonts w:ascii="Angsana New" w:eastAsia="Times New Roman" w:hAnsi="Angsana New"/>
          <w:sz w:val="30"/>
          <w:szCs w:val="30"/>
        </w:rPr>
        <w:t>9</w:t>
      </w:r>
      <w:r w:rsidRPr="007D7DCE">
        <w:rPr>
          <w:rFonts w:ascii="Angsana New" w:eastAsia="Times New Roman" w:hAnsi="Angsana New"/>
          <w:sz w:val="30"/>
          <w:szCs w:val="30"/>
        </w:rPr>
        <w:t xml:space="preserve"> </w:t>
      </w:r>
      <w:r w:rsidRPr="007D7DCE">
        <w:rPr>
          <w:rFonts w:ascii="Angsana New" w:eastAsia="Times New Roman" w:hAnsi="Angsana New"/>
          <w:sz w:val="30"/>
          <w:szCs w:val="30"/>
          <w:cs/>
        </w:rPr>
        <w:t xml:space="preserve">กันยายน </w:t>
      </w:r>
      <w:r w:rsidR="004D4DA4" w:rsidRPr="004D4DA4">
        <w:rPr>
          <w:rFonts w:ascii="Angsana New" w:eastAsia="Times New Roman" w:hAnsi="Angsana New"/>
          <w:sz w:val="30"/>
          <w:szCs w:val="30"/>
        </w:rPr>
        <w:t>256</w:t>
      </w:r>
      <w:r w:rsidR="00447B28" w:rsidRPr="00447B28">
        <w:rPr>
          <w:rFonts w:ascii="Angsana New" w:eastAsia="Times New Roman" w:hAnsi="Angsana New"/>
          <w:sz w:val="30"/>
          <w:szCs w:val="30"/>
        </w:rPr>
        <w:t>3</w:t>
      </w:r>
      <w:r w:rsidRPr="007D7DCE">
        <w:rPr>
          <w:rFonts w:ascii="Angsana New" w:eastAsia="Times New Roman" w:hAnsi="Angsana New"/>
          <w:sz w:val="30"/>
          <w:szCs w:val="30"/>
        </w:rPr>
        <w:t xml:space="preserve"> </w:t>
      </w:r>
      <w:r w:rsidRPr="007D7DCE">
        <w:rPr>
          <w:rFonts w:ascii="Angsana New" w:eastAsia="Times New Roman" w:hAnsi="Angsana New"/>
          <w:sz w:val="30"/>
          <w:szCs w:val="30"/>
          <w:cs/>
        </w:rPr>
        <w:t>คณะกรรมการบริษัท</w:t>
      </w:r>
      <w:r w:rsidR="00ED26A7">
        <w:rPr>
          <w:rFonts w:ascii="Angsana New" w:eastAsia="Times New Roman" w:hAnsi="Angsana New" w:hint="cs"/>
          <w:sz w:val="30"/>
          <w:szCs w:val="30"/>
          <w:cs/>
        </w:rPr>
        <w:t>มีมติอ</w:t>
      </w:r>
      <w:r w:rsidRPr="007D7DCE">
        <w:rPr>
          <w:rFonts w:ascii="Angsana New" w:eastAsia="Times New Roman" w:hAnsi="Angsana New"/>
          <w:sz w:val="30"/>
          <w:szCs w:val="30"/>
          <w:cs/>
        </w:rPr>
        <w:t>นุมัติการเข้าซื้อ</w:t>
      </w:r>
      <w:r w:rsidR="00413B50">
        <w:rPr>
          <w:rFonts w:ascii="Angsana New" w:eastAsia="Times New Roman" w:hAnsi="Angsana New" w:hint="cs"/>
          <w:sz w:val="30"/>
          <w:szCs w:val="30"/>
          <w:cs/>
        </w:rPr>
        <w:t>หุ้นสามัญ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="00231E17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 xml:space="preserve"> เอวี กรุ๊ป เอ็นบี อิงค์</w:t>
      </w:r>
      <w:r w:rsidR="0018070F">
        <w:rPr>
          <w:rFonts w:ascii="Angsana New" w:eastAsia="Times New Roman" w:hAnsi="Angsana New"/>
          <w:sz w:val="30"/>
          <w:szCs w:val="30"/>
        </w:rPr>
        <w:t xml:space="preserve"> </w:t>
      </w:r>
      <w:r w:rsidR="0018070F">
        <w:rPr>
          <w:rFonts w:ascii="Angsana New" w:eastAsia="Times New Roman" w:hAnsi="Angsana New"/>
          <w:sz w:val="30"/>
          <w:szCs w:val="30"/>
        </w:rPr>
        <w:br/>
      </w:r>
      <w:r w:rsidR="00EE2617">
        <w:rPr>
          <w:rFonts w:ascii="Angsana New" w:eastAsia="Times New Roman" w:hAnsi="Angsana New" w:hint="cs"/>
          <w:sz w:val="30"/>
          <w:szCs w:val="30"/>
          <w:cs/>
        </w:rPr>
        <w:t>เพิ่มอีก</w:t>
      </w:r>
      <w:r w:rsidR="001A7120">
        <w:rPr>
          <w:rFonts w:ascii="Angsana New" w:eastAsia="Times New Roman" w:hAnsi="Angsana New" w:hint="cs"/>
          <w:sz w:val="30"/>
          <w:szCs w:val="30"/>
          <w:cs/>
        </w:rPr>
        <w:t>ร้อยละ</w:t>
      </w:r>
      <w:r w:rsidR="00ED26A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47B28" w:rsidRPr="00447B28">
        <w:rPr>
          <w:rFonts w:ascii="Angsana New" w:eastAsia="Times New Roman" w:hAnsi="Angsana New"/>
          <w:sz w:val="30"/>
          <w:szCs w:val="30"/>
        </w:rPr>
        <w:t>3</w:t>
      </w:r>
      <w:r w:rsidR="004D4DA4" w:rsidRPr="004D4DA4">
        <w:rPr>
          <w:rFonts w:ascii="Angsana New" w:eastAsia="Times New Roman" w:hAnsi="Angsana New"/>
          <w:sz w:val="30"/>
          <w:szCs w:val="30"/>
        </w:rPr>
        <w:t>0</w:t>
      </w:r>
      <w:r w:rsidR="00ED26A7">
        <w:rPr>
          <w:rFonts w:ascii="Angsana New" w:eastAsia="Times New Roman" w:hAnsi="Angsana New"/>
          <w:sz w:val="30"/>
          <w:szCs w:val="30"/>
        </w:rPr>
        <w:t xml:space="preserve"> </w:t>
      </w:r>
      <w:r w:rsidR="00231E17">
        <w:rPr>
          <w:rFonts w:ascii="Angsana New" w:eastAsia="Times New Roman" w:hAnsi="Angsana New" w:hint="cs"/>
          <w:sz w:val="30"/>
          <w:szCs w:val="30"/>
          <w:cs/>
        </w:rPr>
        <w:t>จากกิจการที่เกี่ยวข้องกัน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ซึ่งทำให้บริษัทมีส่วนได้เสียเพิ่ม</w:t>
      </w:r>
      <w:r w:rsidR="0018070F">
        <w:rPr>
          <w:rFonts w:ascii="Angsana New" w:eastAsia="Times New Roman" w:hAnsi="Angsana New" w:hint="cs"/>
          <w:sz w:val="30"/>
          <w:szCs w:val="30"/>
          <w:cs/>
        </w:rPr>
        <w:t>ขึ้น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จาก</w:t>
      </w:r>
      <w:r w:rsidR="001A7120">
        <w:rPr>
          <w:rFonts w:ascii="Angsana New" w:eastAsia="Times New Roman" w:hAnsi="Angsana New" w:hint="cs"/>
          <w:sz w:val="30"/>
          <w:szCs w:val="30"/>
          <w:cs/>
        </w:rPr>
        <w:t>ร้อยละ</w:t>
      </w:r>
      <w:r w:rsidR="001A7120">
        <w:rPr>
          <w:rFonts w:ascii="Angsana New" w:eastAsia="Times New Roman" w:hAnsi="Angsana New"/>
          <w:sz w:val="30"/>
          <w:szCs w:val="30"/>
        </w:rPr>
        <w:t xml:space="preserve"> </w:t>
      </w:r>
      <w:r w:rsidR="00447B28" w:rsidRPr="00447B28">
        <w:rPr>
          <w:rFonts w:ascii="Angsana New" w:eastAsia="Times New Roman" w:hAnsi="Angsana New"/>
          <w:sz w:val="30"/>
          <w:szCs w:val="30"/>
        </w:rPr>
        <w:t>1</w:t>
      </w:r>
      <w:r w:rsidR="004D4DA4" w:rsidRPr="004D4DA4">
        <w:rPr>
          <w:rFonts w:ascii="Angsana New" w:eastAsia="Times New Roman" w:hAnsi="Angsana New"/>
          <w:sz w:val="30"/>
          <w:szCs w:val="30"/>
        </w:rPr>
        <w:t>9</w:t>
      </w:r>
      <w:r w:rsidR="001A7120">
        <w:rPr>
          <w:rFonts w:ascii="Angsana New" w:eastAsia="Times New Roman" w:hAnsi="Angsana New"/>
          <w:sz w:val="30"/>
          <w:szCs w:val="30"/>
        </w:rPr>
        <w:t xml:space="preserve"> </w:t>
      </w:r>
      <w:r w:rsidR="001A7120">
        <w:rPr>
          <w:rFonts w:ascii="Angsana New" w:eastAsia="Times New Roman" w:hAnsi="Angsana New" w:hint="cs"/>
          <w:sz w:val="30"/>
          <w:szCs w:val="30"/>
          <w:cs/>
        </w:rPr>
        <w:t xml:space="preserve">เป็นร้อยละ </w:t>
      </w:r>
      <w:r w:rsidR="004D4DA4" w:rsidRPr="004D4DA4">
        <w:rPr>
          <w:rFonts w:ascii="Angsana New" w:eastAsia="Times New Roman" w:hAnsi="Angsana New"/>
          <w:sz w:val="30"/>
          <w:szCs w:val="30"/>
        </w:rPr>
        <w:t>49</w:t>
      </w:r>
      <w:r w:rsidR="001A712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โดยบริษัทจ่าย</w:t>
      </w:r>
      <w:r w:rsidR="0018070F">
        <w:rPr>
          <w:rFonts w:ascii="Angsana New" w:eastAsia="Times New Roman" w:hAnsi="Angsana New" w:hint="cs"/>
          <w:sz w:val="30"/>
          <w:szCs w:val="30"/>
          <w:cs/>
        </w:rPr>
        <w:t>ค่าตอบแทน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เป็น</w:t>
      </w:r>
      <w:r w:rsidRPr="007D7DCE">
        <w:rPr>
          <w:rFonts w:ascii="Angsana New" w:eastAsia="Times New Roman" w:hAnsi="Angsana New"/>
          <w:sz w:val="30"/>
          <w:szCs w:val="30"/>
          <w:cs/>
        </w:rPr>
        <w:t xml:space="preserve">จำนวน </w:t>
      </w:r>
      <w:r w:rsidR="00447B28" w:rsidRPr="00447B28">
        <w:rPr>
          <w:rFonts w:ascii="Angsana New" w:eastAsia="Times New Roman" w:hAnsi="Angsana New"/>
          <w:sz w:val="30"/>
          <w:szCs w:val="30"/>
        </w:rPr>
        <w:t>1</w:t>
      </w:r>
      <w:r w:rsidRPr="007D7DCE">
        <w:rPr>
          <w:rFonts w:ascii="Angsana New" w:eastAsia="Times New Roman" w:hAnsi="Angsana New"/>
          <w:sz w:val="30"/>
          <w:szCs w:val="30"/>
        </w:rPr>
        <w:t>,</w:t>
      </w:r>
      <w:r w:rsidR="004D4DA4" w:rsidRPr="004D4DA4">
        <w:rPr>
          <w:rFonts w:ascii="Angsana New" w:eastAsia="Times New Roman" w:hAnsi="Angsana New"/>
          <w:sz w:val="30"/>
          <w:szCs w:val="30"/>
        </w:rPr>
        <w:t>9</w:t>
      </w:r>
      <w:r w:rsidR="00447B28" w:rsidRPr="00447B28">
        <w:rPr>
          <w:rFonts w:ascii="Angsana New" w:eastAsia="Times New Roman" w:hAnsi="Angsana New"/>
          <w:sz w:val="30"/>
          <w:szCs w:val="30"/>
        </w:rPr>
        <w:t>3</w:t>
      </w:r>
      <w:r w:rsidR="004D4DA4" w:rsidRPr="004D4DA4">
        <w:rPr>
          <w:rFonts w:ascii="Angsana New" w:eastAsia="Times New Roman" w:hAnsi="Angsana New"/>
          <w:sz w:val="30"/>
          <w:szCs w:val="30"/>
        </w:rPr>
        <w:t>9</w:t>
      </w:r>
      <w:r w:rsidRPr="007D7DCE">
        <w:rPr>
          <w:rFonts w:ascii="Angsana New" w:eastAsia="Times New Roman" w:hAnsi="Angsana New"/>
          <w:sz w:val="30"/>
          <w:szCs w:val="30"/>
        </w:rPr>
        <w:t xml:space="preserve"> </w:t>
      </w:r>
      <w:r w:rsidRPr="007D7DCE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="009B1F34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บริษัทจัดประเภทเงินลงทุนดังกล่าวจากสินทรัพย์ทางการ</w:t>
      </w:r>
      <w:r w:rsidR="00F02C08">
        <w:rPr>
          <w:rFonts w:ascii="Angsana New" w:eastAsia="Times New Roman" w:hAnsi="Angsana New" w:hint="cs"/>
          <w:sz w:val="30"/>
          <w:szCs w:val="30"/>
          <w:cs/>
        </w:rPr>
        <w:t>เงิน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ไม่หมุนเวียน</w:t>
      </w:r>
      <w:r w:rsidRPr="007D7DCE">
        <w:rPr>
          <w:rFonts w:ascii="Angsana New" w:eastAsia="Times New Roman" w:hAnsi="Angsana New"/>
          <w:sz w:val="30"/>
          <w:szCs w:val="30"/>
          <w:cs/>
        </w:rPr>
        <w:t>อื่นเป็น</w:t>
      </w:r>
      <w:r w:rsidR="006C07CD">
        <w:rPr>
          <w:rFonts w:ascii="Angsana New" w:eastAsia="Times New Roman" w:hAnsi="Angsana New" w:hint="cs"/>
          <w:sz w:val="30"/>
          <w:szCs w:val="30"/>
          <w:cs/>
        </w:rPr>
        <w:t>เงิน</w:t>
      </w:r>
      <w:r w:rsidRPr="007D7DCE">
        <w:rPr>
          <w:rFonts w:ascii="Angsana New" w:eastAsia="Times New Roman" w:hAnsi="Angsana New"/>
          <w:sz w:val="30"/>
          <w:szCs w:val="30"/>
          <w:cs/>
        </w:rPr>
        <w:t>ลงทุนในบริษัทร่วม</w:t>
      </w:r>
      <w:r w:rsidR="001A7120"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 w:rsidR="004D4DA4" w:rsidRPr="004D4DA4">
        <w:rPr>
          <w:rFonts w:ascii="Angsana New" w:eastAsia="Times New Roman" w:hAnsi="Angsana New"/>
          <w:sz w:val="30"/>
          <w:szCs w:val="30"/>
        </w:rPr>
        <w:t>28</w:t>
      </w:r>
      <w:r w:rsidR="001A7120">
        <w:rPr>
          <w:rFonts w:ascii="Angsana New" w:eastAsia="Times New Roman" w:hAnsi="Angsana New" w:hint="cs"/>
          <w:sz w:val="30"/>
          <w:szCs w:val="30"/>
          <w:cs/>
        </w:rPr>
        <w:t xml:space="preserve"> กันยายน </w:t>
      </w:r>
      <w:r w:rsidR="004D4DA4" w:rsidRPr="004D4DA4">
        <w:rPr>
          <w:rFonts w:ascii="Angsana New" w:eastAsia="Times New Roman" w:hAnsi="Angsana New"/>
          <w:sz w:val="30"/>
          <w:szCs w:val="30"/>
        </w:rPr>
        <w:t>256</w:t>
      </w:r>
      <w:r w:rsidR="00447B28" w:rsidRPr="00447B28">
        <w:rPr>
          <w:rFonts w:ascii="Angsana New" w:eastAsia="Times New Roman" w:hAnsi="Angsana New"/>
          <w:sz w:val="30"/>
          <w:szCs w:val="30"/>
        </w:rPr>
        <w:t>3</w:t>
      </w:r>
      <w:r w:rsidR="0018070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18070F">
        <w:rPr>
          <w:rFonts w:ascii="Angsana New" w:eastAsia="Times New Roman" w:hAnsi="Angsana New"/>
          <w:sz w:val="30"/>
          <w:szCs w:val="30"/>
        </w:rPr>
        <w:t>(</w:t>
      </w:r>
      <w:r w:rsidR="0018070F">
        <w:rPr>
          <w:rFonts w:ascii="Angsana New" w:eastAsia="Times New Roman" w:hAnsi="Angsana New" w:hint="cs"/>
          <w:sz w:val="30"/>
          <w:szCs w:val="30"/>
          <w:cs/>
        </w:rPr>
        <w:t>วันที่ทำสัญญาซื้อขาย</w:t>
      </w:r>
      <w:r w:rsidR="0018070F">
        <w:rPr>
          <w:rFonts w:ascii="Angsana New" w:eastAsia="Times New Roman" w:hAnsi="Angsana New"/>
          <w:sz w:val="30"/>
          <w:szCs w:val="30"/>
        </w:rPr>
        <w:t>)</w:t>
      </w:r>
      <w:r w:rsidR="00F02C0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="00231E1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บริษัทจัดประเภทเ</w:t>
      </w:r>
      <w:r w:rsidR="00231E17">
        <w:rPr>
          <w:rFonts w:ascii="Angsana New" w:eastAsia="Times New Roman" w:hAnsi="Angsana New" w:hint="cs"/>
          <w:sz w:val="30"/>
          <w:szCs w:val="30"/>
          <w:cs/>
        </w:rPr>
        <w:t>งิ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นลงทุนดังกล่าวใหม่</w:t>
      </w:r>
      <w:r w:rsidR="0018070F">
        <w:rPr>
          <w:rFonts w:ascii="Angsana New" w:eastAsia="Times New Roman" w:hAnsi="Angsana New" w:hint="cs"/>
          <w:sz w:val="30"/>
          <w:szCs w:val="30"/>
          <w:cs/>
        </w:rPr>
        <w:t>ด้วย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วิธี</w:t>
      </w:r>
      <w:r w:rsidR="00F02C08" w:rsidRPr="00F02C08">
        <w:rPr>
          <w:rFonts w:ascii="Angsana New" w:eastAsia="Times New Roman" w:hAnsi="Angsana New" w:hint="cs"/>
          <w:sz w:val="30"/>
          <w:szCs w:val="30"/>
          <w:cs/>
        </w:rPr>
        <w:t>มูลค่ายุติธรรม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18070F">
        <w:rPr>
          <w:rFonts w:ascii="Angsana New" w:eastAsia="Times New Roman" w:hAnsi="Angsana New" w:hint="cs"/>
          <w:sz w:val="30"/>
          <w:szCs w:val="30"/>
          <w:cs/>
        </w:rPr>
        <w:t>ซึ่ง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ราคาทุนของเงินลงทุนในบริษัทร่วม</w:t>
      </w:r>
      <w:r w:rsidR="006C07CD">
        <w:rPr>
          <w:rFonts w:ascii="Angsana New" w:eastAsia="Times New Roman" w:hAnsi="Angsana New" w:hint="cs"/>
          <w:sz w:val="30"/>
          <w:szCs w:val="30"/>
          <w:cs/>
        </w:rPr>
        <w:t>คำนว</w:t>
      </w:r>
      <w:r w:rsidR="00683708">
        <w:rPr>
          <w:rFonts w:ascii="Angsana New" w:eastAsia="Times New Roman" w:hAnsi="Angsana New" w:hint="cs"/>
          <w:sz w:val="30"/>
          <w:szCs w:val="30"/>
          <w:cs/>
        </w:rPr>
        <w:t>ณ</w:t>
      </w:r>
      <w:r w:rsidR="006C07CD">
        <w:rPr>
          <w:rFonts w:ascii="Angsana New" w:eastAsia="Times New Roman" w:hAnsi="Angsana New" w:hint="cs"/>
          <w:sz w:val="30"/>
          <w:szCs w:val="30"/>
          <w:cs/>
        </w:rPr>
        <w:t>จาก</w:t>
      </w:r>
      <w:r w:rsidR="00EE2617">
        <w:rPr>
          <w:rFonts w:ascii="Angsana New" w:eastAsia="Times New Roman" w:hAnsi="Angsana New" w:hint="cs"/>
          <w:sz w:val="30"/>
          <w:szCs w:val="30"/>
          <w:cs/>
        </w:rPr>
        <w:t>ผลรวมของราคาทุนเริ่มแรกกับผลกำไรจากการวัดมูลค่ายุติธรรมสะสมและเงินจ่ายซื้อเพิ่ม ณ วันที่ได้มาซึ่งอิทธิพลอย่างมีนัยสำคัญ</w:t>
      </w:r>
    </w:p>
    <w:p w14:paraId="30397DC6" w14:textId="2FA0C0F7" w:rsidR="00812FBA" w:rsidRPr="00812FBA" w:rsidRDefault="00EE397E" w:rsidP="00812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 w:hint="cs"/>
          <w:sz w:val="30"/>
          <w:szCs w:val="30"/>
          <w:cs/>
        </w:rPr>
        <w:lastRenderedPageBreak/>
        <w:t>ในระหว่าง</w:t>
      </w:r>
      <w:r w:rsidR="00E47885">
        <w:rPr>
          <w:rFonts w:ascii="Angsana New" w:eastAsia="Times New Roman" w:hAnsi="Angsana New" w:hint="cs"/>
          <w:sz w:val="30"/>
          <w:szCs w:val="30"/>
          <w:cs/>
        </w:rPr>
        <w:t>ปี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D4DA4" w:rsidRPr="004D4DA4">
        <w:rPr>
          <w:rFonts w:ascii="Angsana New" w:eastAsia="Times New Roman" w:hAnsi="Angsana New"/>
          <w:sz w:val="30"/>
          <w:szCs w:val="30"/>
        </w:rPr>
        <w:t>256</w:t>
      </w:r>
      <w:r w:rsidR="00447B28" w:rsidRPr="00447B28">
        <w:rPr>
          <w:rFonts w:ascii="Angsana New" w:eastAsia="Times New Roman" w:hAnsi="Angsana New"/>
          <w:sz w:val="30"/>
          <w:szCs w:val="30"/>
        </w:rPr>
        <w:t>3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8510E">
        <w:rPr>
          <w:rFonts w:ascii="Angsana New" w:eastAsia="Times New Roman" w:hAnsi="Angsana New" w:hint="cs"/>
          <w:sz w:val="30"/>
          <w:szCs w:val="30"/>
          <w:cs/>
        </w:rPr>
        <w:t>คณะกรรมการบริษัท</w:t>
      </w:r>
      <w:r>
        <w:rPr>
          <w:rFonts w:ascii="Angsana New" w:eastAsia="Times New Roman" w:hAnsi="Angsana New" w:hint="cs"/>
          <w:sz w:val="30"/>
          <w:szCs w:val="30"/>
          <w:cs/>
        </w:rPr>
        <w:t>ได้มีมติ</w:t>
      </w:r>
      <w:r w:rsidR="0059130A">
        <w:rPr>
          <w:rFonts w:ascii="Angsana New" w:eastAsia="Times New Roman" w:hAnsi="Angsana New" w:hint="cs"/>
          <w:sz w:val="30"/>
          <w:szCs w:val="30"/>
          <w:cs/>
        </w:rPr>
        <w:t>อนุมัติการ</w:t>
      </w:r>
      <w:r w:rsidR="00812FBA" w:rsidRPr="00812FBA">
        <w:rPr>
          <w:rFonts w:ascii="Angsana New" w:eastAsia="Times New Roman" w:hAnsi="Angsana New" w:hint="cs"/>
          <w:sz w:val="30"/>
          <w:szCs w:val="30"/>
          <w:cs/>
        </w:rPr>
        <w:t>ลงทุนในหุ้นและ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>/</w:t>
      </w:r>
      <w:r w:rsidR="00812FBA" w:rsidRPr="00812FBA">
        <w:rPr>
          <w:rFonts w:ascii="Angsana New" w:eastAsia="Times New Roman" w:hAnsi="Angsana New" w:hint="cs"/>
          <w:sz w:val="30"/>
          <w:szCs w:val="30"/>
          <w:cs/>
        </w:rPr>
        <w:t>หรือ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12FBA" w:rsidRPr="00812FBA">
        <w:rPr>
          <w:rFonts w:ascii="Angsana New" w:eastAsia="Times New Roman" w:hAnsi="Angsana New"/>
          <w:sz w:val="30"/>
          <w:szCs w:val="30"/>
        </w:rPr>
        <w:t xml:space="preserve">Global Depository Receipts (GDRs) </w:t>
      </w:r>
      <w:r w:rsidR="00812FBA" w:rsidRPr="00812FBA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="00812FBA">
        <w:rPr>
          <w:rFonts w:ascii="Angsana New" w:eastAsia="Times New Roman" w:hAnsi="Angsana New" w:hint="cs"/>
          <w:sz w:val="30"/>
          <w:szCs w:val="30"/>
          <w:cs/>
        </w:rPr>
        <w:t>บริษัท กราซิม อินดัสตรีส์ จำกัด</w:t>
      </w:r>
      <w:r w:rsidR="00AE76B9">
        <w:rPr>
          <w:rFonts w:ascii="Angsana New" w:eastAsia="Times New Roman" w:hAnsi="Angsana New"/>
          <w:sz w:val="30"/>
          <w:szCs w:val="30"/>
        </w:rPr>
        <w:t xml:space="preserve"> </w:t>
      </w:r>
      <w:r w:rsidR="00812FBA" w:rsidRPr="00812FBA">
        <w:rPr>
          <w:rFonts w:ascii="Angsana New" w:eastAsia="Times New Roman" w:hAnsi="Angsana New" w:hint="cs"/>
          <w:sz w:val="30"/>
          <w:szCs w:val="30"/>
          <w:cs/>
        </w:rPr>
        <w:t>มูลค่ารวม</w:t>
      </w:r>
      <w:r w:rsidR="00E47885">
        <w:rPr>
          <w:rFonts w:ascii="Angsana New" w:eastAsia="Times New Roman" w:hAnsi="Angsana New" w:hint="cs"/>
          <w:sz w:val="30"/>
          <w:szCs w:val="30"/>
          <w:cs/>
        </w:rPr>
        <w:t>ไม่เกิน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47B28" w:rsidRPr="00447B28">
        <w:rPr>
          <w:rFonts w:ascii="Angsana New" w:eastAsia="Times New Roman" w:hAnsi="Angsana New"/>
          <w:sz w:val="30"/>
          <w:szCs w:val="30"/>
        </w:rPr>
        <w:t>1</w:t>
      </w:r>
      <w:r w:rsidR="00812FBA" w:rsidRPr="00812FBA">
        <w:rPr>
          <w:rFonts w:ascii="Angsana New" w:eastAsia="Times New Roman" w:hAnsi="Angsana New"/>
          <w:sz w:val="30"/>
          <w:szCs w:val="30"/>
        </w:rPr>
        <w:t>,</w:t>
      </w:r>
      <w:r w:rsidR="00447B28" w:rsidRPr="00447B28">
        <w:rPr>
          <w:rFonts w:ascii="Angsana New" w:eastAsia="Times New Roman" w:hAnsi="Angsana New"/>
          <w:sz w:val="30"/>
          <w:szCs w:val="30"/>
        </w:rPr>
        <w:t>1</w:t>
      </w:r>
      <w:r w:rsidR="004D4DA4" w:rsidRPr="004D4DA4">
        <w:rPr>
          <w:rFonts w:ascii="Angsana New" w:eastAsia="Times New Roman" w:hAnsi="Angsana New"/>
          <w:sz w:val="30"/>
          <w:szCs w:val="30"/>
        </w:rPr>
        <w:t>00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12FBA" w:rsidRPr="00812FBA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E47885">
        <w:rPr>
          <w:rFonts w:ascii="Angsana New" w:eastAsia="Times New Roman" w:hAnsi="Angsana New" w:hint="cs"/>
          <w:sz w:val="30"/>
          <w:szCs w:val="30"/>
          <w:cs/>
        </w:rPr>
        <w:t xml:space="preserve"> ในระหว่างเดือนธันวาคม </w:t>
      </w:r>
      <w:r w:rsidR="004D4DA4" w:rsidRPr="004D4DA4">
        <w:rPr>
          <w:rFonts w:ascii="Angsana New" w:eastAsia="Times New Roman" w:hAnsi="Angsana New"/>
          <w:sz w:val="30"/>
          <w:szCs w:val="30"/>
        </w:rPr>
        <w:t>256</w:t>
      </w:r>
      <w:r w:rsidR="00447B28" w:rsidRPr="00447B28">
        <w:rPr>
          <w:rFonts w:ascii="Angsana New" w:eastAsia="Times New Roman" w:hAnsi="Angsana New"/>
          <w:sz w:val="30"/>
          <w:szCs w:val="30"/>
        </w:rPr>
        <w:t>3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B5511">
        <w:rPr>
          <w:rFonts w:ascii="Angsana New" w:eastAsia="Times New Roman" w:hAnsi="Angsana New" w:hint="cs"/>
          <w:sz w:val="30"/>
          <w:szCs w:val="30"/>
          <w:cs/>
        </w:rPr>
        <w:t>บริษัทได้เพิ่ม</w:t>
      </w:r>
      <w:r w:rsidR="00E47885">
        <w:rPr>
          <w:rFonts w:ascii="Angsana New" w:eastAsia="Times New Roman" w:hAnsi="Angsana New" w:hint="cs"/>
          <w:sz w:val="30"/>
          <w:szCs w:val="30"/>
          <w:cs/>
        </w:rPr>
        <w:t>สัดส่วนการ</w:t>
      </w:r>
      <w:r w:rsidR="00812FBA" w:rsidRPr="00812FBA">
        <w:rPr>
          <w:rFonts w:ascii="Angsana New" w:eastAsia="Times New Roman" w:hAnsi="Angsana New" w:hint="cs"/>
          <w:sz w:val="30"/>
          <w:szCs w:val="30"/>
          <w:cs/>
        </w:rPr>
        <w:t>ถือ</w:t>
      </w:r>
      <w:r w:rsidR="00E47885">
        <w:rPr>
          <w:rFonts w:ascii="Angsana New" w:eastAsia="Times New Roman" w:hAnsi="Angsana New" w:hint="cs"/>
          <w:sz w:val="30"/>
          <w:szCs w:val="30"/>
          <w:cs/>
        </w:rPr>
        <w:t>หุ้น</w:t>
      </w:r>
      <w:r w:rsidR="00812FBA" w:rsidRPr="00812FBA">
        <w:rPr>
          <w:rFonts w:ascii="Angsana New" w:eastAsia="Times New Roman" w:hAnsi="Angsana New" w:hint="cs"/>
          <w:sz w:val="30"/>
          <w:szCs w:val="30"/>
          <w:cs/>
        </w:rPr>
        <w:t>ใน</w:t>
      </w:r>
      <w:r w:rsidR="0058510E">
        <w:rPr>
          <w:rFonts w:ascii="Angsana New" w:eastAsia="Times New Roman" w:hAnsi="Angsana New" w:hint="cs"/>
          <w:sz w:val="30"/>
          <w:szCs w:val="30"/>
          <w:cs/>
        </w:rPr>
        <w:t xml:space="preserve">บริษัท กราซิม อินดัสตรีส์ จำกัด </w:t>
      </w:r>
      <w:r w:rsidR="00812FBA" w:rsidRPr="00812FBA">
        <w:rPr>
          <w:rFonts w:ascii="Angsana New" w:eastAsia="Times New Roman" w:hAnsi="Angsana New" w:hint="cs"/>
          <w:sz w:val="30"/>
          <w:szCs w:val="30"/>
          <w:cs/>
        </w:rPr>
        <w:t>จาก</w:t>
      </w:r>
      <w:r w:rsidR="002C3B92">
        <w:rPr>
          <w:rFonts w:ascii="Angsana New" w:eastAsia="Times New Roman" w:hAnsi="Angsana New" w:hint="cs"/>
          <w:sz w:val="30"/>
          <w:szCs w:val="30"/>
          <w:cs/>
        </w:rPr>
        <w:t>ร้อยละ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D4DA4" w:rsidRPr="004D4DA4">
        <w:rPr>
          <w:rFonts w:ascii="Angsana New" w:eastAsia="Times New Roman" w:hAnsi="Angsana New"/>
          <w:sz w:val="30"/>
          <w:szCs w:val="30"/>
        </w:rPr>
        <w:t>0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>.</w:t>
      </w:r>
      <w:r w:rsidR="004D4DA4" w:rsidRPr="004D4DA4">
        <w:rPr>
          <w:rFonts w:ascii="Angsana New" w:eastAsia="Times New Roman" w:hAnsi="Angsana New"/>
          <w:sz w:val="30"/>
          <w:szCs w:val="30"/>
        </w:rPr>
        <w:t>29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12FBA" w:rsidRPr="00812FBA">
        <w:rPr>
          <w:rFonts w:ascii="Angsana New" w:eastAsia="Times New Roman" w:hAnsi="Angsana New" w:hint="cs"/>
          <w:sz w:val="30"/>
          <w:szCs w:val="30"/>
          <w:cs/>
        </w:rPr>
        <w:t>เป็น</w:t>
      </w:r>
      <w:r w:rsidR="002C3B92">
        <w:rPr>
          <w:rFonts w:ascii="Angsana New" w:eastAsia="Times New Roman" w:hAnsi="Angsana New" w:hint="cs"/>
          <w:sz w:val="30"/>
          <w:szCs w:val="30"/>
          <w:cs/>
        </w:rPr>
        <w:t>ร้อยละ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D4DA4" w:rsidRPr="004D4DA4">
        <w:rPr>
          <w:rFonts w:ascii="Angsana New" w:eastAsia="Times New Roman" w:hAnsi="Angsana New"/>
          <w:sz w:val="30"/>
          <w:szCs w:val="30"/>
        </w:rPr>
        <w:t>0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>.</w:t>
      </w:r>
      <w:r w:rsidR="00A81A2C">
        <w:rPr>
          <w:rFonts w:ascii="Angsana New" w:eastAsia="Times New Roman" w:hAnsi="Angsana New"/>
          <w:sz w:val="30"/>
          <w:szCs w:val="30"/>
        </w:rPr>
        <w:t>72</w:t>
      </w:r>
      <w:r w:rsidR="00812FBA" w:rsidRPr="00812FB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E47885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เป็นจำนวนเงินทั้งหมด </w:t>
      </w:r>
      <w:r w:rsidR="00447B28" w:rsidRPr="00447B28">
        <w:rPr>
          <w:rFonts w:ascii="Angsana New" w:eastAsia="Times New Roman" w:hAnsi="Angsana New"/>
          <w:sz w:val="30"/>
          <w:szCs w:val="30"/>
        </w:rPr>
        <w:t>1</w:t>
      </w:r>
      <w:r w:rsidR="00E47885">
        <w:rPr>
          <w:rFonts w:ascii="Angsana New" w:eastAsia="Times New Roman" w:hAnsi="Angsana New"/>
          <w:sz w:val="30"/>
          <w:szCs w:val="30"/>
        </w:rPr>
        <w:t>,</w:t>
      </w:r>
      <w:r w:rsidR="004D4DA4" w:rsidRPr="004D4DA4">
        <w:rPr>
          <w:rFonts w:ascii="Angsana New" w:eastAsia="Times New Roman" w:hAnsi="Angsana New"/>
          <w:sz w:val="30"/>
          <w:szCs w:val="30"/>
        </w:rPr>
        <w:t>072</w:t>
      </w:r>
      <w:r w:rsidR="00E47885">
        <w:rPr>
          <w:rFonts w:ascii="Angsana New" w:eastAsia="Times New Roman" w:hAnsi="Angsana New"/>
          <w:sz w:val="30"/>
          <w:szCs w:val="30"/>
        </w:rPr>
        <w:t xml:space="preserve"> </w:t>
      </w:r>
      <w:r w:rsidR="00E47885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5B790538" w14:textId="77777777" w:rsidR="00812FBA" w:rsidRPr="008970F6" w:rsidRDefault="00812FBA" w:rsidP="001A7120">
      <w:pPr>
        <w:ind w:left="547"/>
        <w:rPr>
          <w:rFonts w:ascii="Angsana New" w:eastAsia="Times New Roman" w:hAnsi="Angsana New"/>
          <w:sz w:val="30"/>
          <w:szCs w:val="30"/>
        </w:rPr>
      </w:pPr>
    </w:p>
    <w:p w14:paraId="0D9AF1E7" w14:textId="491348F8" w:rsidR="0018070F" w:rsidRDefault="006C07CD" w:rsidP="003B3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ในการประชุมผู้ถือหุ้นของ</w:t>
      </w:r>
      <w:r w:rsidR="007D7839" w:rsidRPr="00591916">
        <w:rPr>
          <w:rFonts w:ascii="Angsana New" w:hAnsi="Angsana New"/>
          <w:sz w:val="30"/>
          <w:szCs w:val="30"/>
          <w:cs/>
        </w:rPr>
        <w:t xml:space="preserve">บริษัท อเล็กซานเดรีย ไฟเบอร์ เอส.เอ.อี.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="007D7839" w:rsidRPr="00591916">
        <w:rPr>
          <w:rFonts w:ascii="Angsana New" w:hAnsi="Angsana New"/>
          <w:sz w:val="30"/>
          <w:szCs w:val="30"/>
          <w:cs/>
        </w:rPr>
        <w:t>ได้มีมติอนุมัติให้มีการเลิกบริษัท ซึ่งได้จดทะเบียนเลิกบริษัทแล้วเมื่อวันที่</w:t>
      </w:r>
      <w:r w:rsidR="00A92111">
        <w:rPr>
          <w:rFonts w:ascii="Angsana New" w:hAnsi="Angsana New"/>
          <w:sz w:val="30"/>
          <w:szCs w:val="30"/>
        </w:rPr>
        <w:t xml:space="preserve"> </w:t>
      </w:r>
      <w:r w:rsidR="00447B28" w:rsidRPr="00447B28">
        <w:rPr>
          <w:rFonts w:ascii="Angsana New" w:hAnsi="Angsana New"/>
          <w:sz w:val="30"/>
          <w:szCs w:val="30"/>
        </w:rPr>
        <w:t>31</w:t>
      </w:r>
      <w:r w:rsidR="00A92111">
        <w:rPr>
          <w:rFonts w:ascii="Angsana New" w:hAnsi="Angsana New"/>
          <w:sz w:val="30"/>
          <w:szCs w:val="30"/>
        </w:rPr>
        <w:t xml:space="preserve"> </w:t>
      </w:r>
      <w:r w:rsidR="007D7839" w:rsidRPr="00591916">
        <w:rPr>
          <w:rFonts w:ascii="Angsana New" w:hAnsi="Angsana New"/>
          <w:sz w:val="30"/>
          <w:szCs w:val="30"/>
          <w:cs/>
        </w:rPr>
        <w:t>สิงหาคม</w:t>
      </w:r>
      <w:r w:rsidR="00A92111">
        <w:rPr>
          <w:rFonts w:ascii="Angsana New" w:hAnsi="Angsana New"/>
          <w:sz w:val="30"/>
          <w:szCs w:val="30"/>
        </w:rPr>
        <w:t xml:space="preserve"> </w:t>
      </w:r>
      <w:r w:rsidR="004D4DA4" w:rsidRPr="004D4DA4">
        <w:rPr>
          <w:rFonts w:ascii="Angsana New" w:hAnsi="Angsana New"/>
          <w:sz w:val="30"/>
          <w:szCs w:val="30"/>
        </w:rPr>
        <w:t>2557</w:t>
      </w:r>
      <w:r w:rsidR="00A92111">
        <w:rPr>
          <w:rFonts w:ascii="Angsana New" w:hAnsi="Angsana New"/>
          <w:sz w:val="30"/>
          <w:szCs w:val="30"/>
        </w:rPr>
        <w:t xml:space="preserve"> </w:t>
      </w:r>
      <w:r w:rsidR="007D7839" w:rsidRPr="00591916">
        <w:rPr>
          <w:rFonts w:ascii="Angsana New" w:hAnsi="Angsana New"/>
          <w:sz w:val="30"/>
          <w:szCs w:val="30"/>
          <w:cs/>
        </w:rPr>
        <w:t>โดยปัจจุบันยังอยู่ในระหว่างดำเนินการชำระบัญชี</w:t>
      </w:r>
      <w:r w:rsidR="007D7839">
        <w:rPr>
          <w:rFonts w:ascii="Angsana New" w:hAnsi="Angsana New" w:hint="cs"/>
          <w:sz w:val="30"/>
          <w:szCs w:val="30"/>
          <w:cs/>
        </w:rPr>
        <w:t xml:space="preserve"> จากผลดังกล่าวเงินลงทุนในหุ้นสามัญทั้งหมดได้มีการรับรู้การด้อยค่าเต็มจำนวนแล้ว</w:t>
      </w:r>
    </w:p>
    <w:p w14:paraId="683B912B" w14:textId="503D14B5" w:rsidR="008970F6" w:rsidRDefault="00897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8702B4" w14:textId="43F6437A" w:rsidR="007D7839" w:rsidRDefault="002C3B92" w:rsidP="00FD3344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3B3EF0">
        <w:rPr>
          <w:rFonts w:ascii="Angsana New" w:hAnsi="Angsana New" w:hint="cs"/>
          <w:sz w:val="30"/>
          <w:szCs w:val="30"/>
          <w:cs/>
        </w:rPr>
        <w:t>ปี</w:t>
      </w:r>
      <w:r w:rsidR="00F045C1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47B28" w:rsidRPr="00447B28">
        <w:rPr>
          <w:rFonts w:ascii="Angsana New" w:hAnsi="Angsana New"/>
          <w:sz w:val="30"/>
          <w:szCs w:val="30"/>
        </w:rPr>
        <w:t>31</w:t>
      </w:r>
      <w:r w:rsidR="00F045C1">
        <w:rPr>
          <w:rFonts w:ascii="Angsana New" w:hAnsi="Angsana New"/>
          <w:sz w:val="30"/>
          <w:szCs w:val="30"/>
        </w:rPr>
        <w:t xml:space="preserve"> </w:t>
      </w:r>
      <w:r w:rsidR="003B3EF0">
        <w:rPr>
          <w:rFonts w:ascii="Angsana New" w:hAnsi="Angsana New" w:hint="cs"/>
          <w:sz w:val="30"/>
          <w:szCs w:val="30"/>
          <w:cs/>
        </w:rPr>
        <w:t>มีนาคม</w:t>
      </w:r>
      <w:r w:rsidR="007D7839" w:rsidRPr="00591916">
        <w:rPr>
          <w:rFonts w:ascii="Angsana New" w:hAnsi="Angsana New"/>
          <w:sz w:val="30"/>
          <w:szCs w:val="30"/>
          <w:cs/>
        </w:rPr>
        <w:t xml:space="preserve"> บริษัทได้รับเงินปันผล</w:t>
      </w:r>
      <w:r w:rsidR="007D7839" w:rsidRPr="002A66E0">
        <w:rPr>
          <w:rFonts w:ascii="Angsana New" w:hAnsi="Angsana New"/>
          <w:sz w:val="30"/>
          <w:szCs w:val="30"/>
          <w:cs/>
        </w:rPr>
        <w:t>จาก</w:t>
      </w:r>
      <w:r w:rsidR="002A66E0" w:rsidRPr="002A66E0">
        <w:rPr>
          <w:rFonts w:ascii="Angsana New" w:hAnsi="Angsana New" w:hint="cs"/>
          <w:sz w:val="30"/>
          <w:szCs w:val="30"/>
          <w:cs/>
        </w:rPr>
        <w:t>สินทรัพย์ทางการเงินไม่หมุนเวียน</w:t>
      </w:r>
      <w:r w:rsidR="007D7839" w:rsidRPr="002A66E0">
        <w:rPr>
          <w:rFonts w:ascii="Angsana New" w:hAnsi="Angsana New"/>
          <w:sz w:val="30"/>
          <w:szCs w:val="30"/>
          <w:cs/>
        </w:rPr>
        <w:t>อื่น</w:t>
      </w:r>
      <w:r w:rsidR="00BF1198">
        <w:rPr>
          <w:rFonts w:ascii="Angsana New" w:hAnsi="Angsana New" w:hint="cs"/>
          <w:sz w:val="30"/>
          <w:szCs w:val="30"/>
          <w:cs/>
        </w:rPr>
        <w:t xml:space="preserve"> </w:t>
      </w:r>
      <w:r w:rsidR="007D7839" w:rsidRPr="002A66E0">
        <w:rPr>
          <w:rFonts w:ascii="Angsana New" w:hAnsi="Angsana New"/>
          <w:sz w:val="30"/>
          <w:szCs w:val="30"/>
          <w:cs/>
        </w:rPr>
        <w:t>สรุป</w:t>
      </w:r>
      <w:r w:rsidR="007D7839" w:rsidRPr="00591916">
        <w:rPr>
          <w:rFonts w:ascii="Angsana New" w:hAnsi="Angsana New"/>
          <w:sz w:val="30"/>
          <w:szCs w:val="30"/>
          <w:cs/>
        </w:rPr>
        <w:t>ได้ดังนี้</w:t>
      </w:r>
    </w:p>
    <w:p w14:paraId="59876F44" w14:textId="77777777" w:rsidR="00317171" w:rsidRPr="008970F6" w:rsidRDefault="00317171" w:rsidP="00FD3344">
      <w:pPr>
        <w:ind w:left="547"/>
        <w:jc w:val="thaiDistribute"/>
        <w:rPr>
          <w:rFonts w:ascii="Angsana New" w:hAnsi="Angsana New"/>
        </w:rPr>
      </w:pPr>
    </w:p>
    <w:p w14:paraId="08324673" w14:textId="0C3EF074" w:rsidR="00A459BD" w:rsidRPr="008F160E" w:rsidRDefault="00A45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89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36"/>
        <w:gridCol w:w="1785"/>
        <w:gridCol w:w="6"/>
      </w:tblGrid>
      <w:tr w:rsidR="007D7839" w:rsidRPr="00DC5D27" w14:paraId="0BAD7CB0" w14:textId="77777777" w:rsidTr="00DC5D27">
        <w:trPr>
          <w:trHeight w:val="569"/>
          <w:tblHeader/>
        </w:trPr>
        <w:tc>
          <w:tcPr>
            <w:tcW w:w="5130" w:type="dxa"/>
          </w:tcPr>
          <w:p w14:paraId="7A22EDB0" w14:textId="77777777" w:rsidR="007D7839" w:rsidRPr="00DC5D27" w:rsidRDefault="007D7839" w:rsidP="00AB7A2A">
            <w:pPr>
              <w:pStyle w:val="BodyText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7" w:type="dxa"/>
            <w:gridSpan w:val="4"/>
          </w:tcPr>
          <w:p w14:paraId="2905838E" w14:textId="77777777" w:rsidR="00811024" w:rsidRPr="00DC5D27" w:rsidRDefault="007D7839" w:rsidP="00A459BD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5394B9EC" w14:textId="77777777" w:rsidR="007D7839" w:rsidRPr="00DC5D27" w:rsidRDefault="007D7839" w:rsidP="00A459BD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</w:t>
            </w:r>
            <w:r w:rsidRPr="00DC5D2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839" w:rsidRPr="00DC5D27" w14:paraId="75719DFA" w14:textId="77777777" w:rsidTr="00DC5D27">
        <w:trPr>
          <w:gridAfter w:val="1"/>
          <w:wAfter w:w="6" w:type="dxa"/>
          <w:trHeight w:val="200"/>
          <w:tblHeader/>
        </w:trPr>
        <w:tc>
          <w:tcPr>
            <w:tcW w:w="5130" w:type="dxa"/>
          </w:tcPr>
          <w:p w14:paraId="19951946" w14:textId="77777777" w:rsidR="007D7839" w:rsidRPr="00DC5D27" w:rsidRDefault="007D7839" w:rsidP="00AB7A2A">
            <w:pPr>
              <w:pStyle w:val="BodyText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vAlign w:val="bottom"/>
          </w:tcPr>
          <w:p w14:paraId="07F741CA" w14:textId="6C39C49D" w:rsidR="007D7839" w:rsidRPr="00DC5D27" w:rsidRDefault="004D4DA4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204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3A38E11" w14:textId="77777777" w:rsidR="007D7839" w:rsidRPr="00DC5D27" w:rsidRDefault="007D7839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vAlign w:val="bottom"/>
          </w:tcPr>
          <w:p w14:paraId="248DF80C" w14:textId="490FE749" w:rsidR="007D7839" w:rsidRPr="00DC5D27" w:rsidRDefault="004D4DA4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204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D7839" w:rsidRPr="00DC5D27" w14:paraId="1BD81369" w14:textId="77777777" w:rsidTr="00DC5D27">
        <w:trPr>
          <w:trHeight w:val="362"/>
          <w:tblHeader/>
        </w:trPr>
        <w:tc>
          <w:tcPr>
            <w:tcW w:w="5130" w:type="dxa"/>
          </w:tcPr>
          <w:p w14:paraId="22C673D0" w14:textId="77777777" w:rsidR="007D7839" w:rsidRPr="00DC5D27" w:rsidRDefault="007D7839" w:rsidP="00AB7A2A">
            <w:pPr>
              <w:pStyle w:val="BodyText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7" w:type="dxa"/>
            <w:gridSpan w:val="4"/>
          </w:tcPr>
          <w:p w14:paraId="3255ACEF" w14:textId="77777777" w:rsidR="007D7839" w:rsidRPr="00DC5D27" w:rsidRDefault="007D7839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5D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B204C" w:rsidRPr="00DC5D27" w14:paraId="762AB1BD" w14:textId="77777777" w:rsidTr="00604FA3">
        <w:trPr>
          <w:gridAfter w:val="1"/>
          <w:wAfter w:w="6" w:type="dxa"/>
        </w:trPr>
        <w:tc>
          <w:tcPr>
            <w:tcW w:w="5130" w:type="dxa"/>
          </w:tcPr>
          <w:p w14:paraId="1F67674F" w14:textId="3DBCC781" w:rsidR="002B204C" w:rsidRPr="00DC5D27" w:rsidRDefault="002B204C" w:rsidP="002B20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800" w:type="dxa"/>
          </w:tcPr>
          <w:p w14:paraId="5CF3086E" w14:textId="6E832D97" w:rsidR="002B204C" w:rsidRPr="00DC5D27" w:rsidRDefault="00910C04" w:rsidP="002B204C">
            <w:pPr>
              <w:pStyle w:val="BodyText2"/>
              <w:tabs>
                <w:tab w:val="decimal" w:pos="868"/>
              </w:tabs>
              <w:ind w:right="25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17,214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74FC8" w14:textId="77777777" w:rsidR="002B204C" w:rsidRPr="00DC5D27" w:rsidRDefault="002B204C" w:rsidP="002B204C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5" w:type="dxa"/>
            <w:shd w:val="clear" w:color="auto" w:fill="auto"/>
          </w:tcPr>
          <w:p w14:paraId="31DC941C" w14:textId="33AC4F6B" w:rsidR="002B204C" w:rsidRPr="00DC5D27" w:rsidRDefault="002B204C" w:rsidP="002B204C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DC5D27">
              <w:rPr>
                <w:rFonts w:asciiTheme="majorBidi" w:hAnsiTheme="majorBidi" w:cstheme="majorBidi"/>
                <w:lang w:val="en-US"/>
              </w:rPr>
              <w:t>3,</w:t>
            </w:r>
            <w:r w:rsidRPr="00DC5D27">
              <w:rPr>
                <w:rFonts w:asciiTheme="majorBidi" w:hAnsiTheme="majorBidi" w:cstheme="majorBidi"/>
                <w:cs/>
                <w:lang w:val="en-US"/>
              </w:rPr>
              <w:t>242</w:t>
            </w:r>
          </w:p>
        </w:tc>
      </w:tr>
      <w:tr w:rsidR="002B204C" w:rsidRPr="00DC5D27" w14:paraId="3F46CD01" w14:textId="77777777" w:rsidTr="00604FA3">
        <w:trPr>
          <w:gridAfter w:val="1"/>
          <w:wAfter w:w="6" w:type="dxa"/>
        </w:trPr>
        <w:tc>
          <w:tcPr>
            <w:tcW w:w="5130" w:type="dxa"/>
          </w:tcPr>
          <w:p w14:paraId="79976E19" w14:textId="543D03E3" w:rsidR="002B204C" w:rsidRPr="00DC5D27" w:rsidRDefault="002B204C" w:rsidP="002B20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800" w:type="dxa"/>
          </w:tcPr>
          <w:p w14:paraId="4167BD14" w14:textId="5A41A990" w:rsidR="002B204C" w:rsidRPr="00DC5D27" w:rsidRDefault="00910C04" w:rsidP="002B204C">
            <w:pPr>
              <w:pStyle w:val="BodyText2"/>
              <w:tabs>
                <w:tab w:val="decimal" w:pos="868"/>
              </w:tabs>
              <w:ind w:right="25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3,134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D75D1" w14:textId="77777777" w:rsidR="002B204C" w:rsidRPr="00DC5D27" w:rsidRDefault="002B204C" w:rsidP="002B204C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5" w:type="dxa"/>
            <w:shd w:val="clear" w:color="auto" w:fill="auto"/>
          </w:tcPr>
          <w:p w14:paraId="3C2DACB1" w14:textId="7733FFC5" w:rsidR="002B204C" w:rsidRPr="00DC5D27" w:rsidRDefault="002B204C" w:rsidP="002B204C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DC5D27">
              <w:rPr>
                <w:rFonts w:asciiTheme="majorBidi" w:hAnsiTheme="majorBidi" w:cstheme="majorBidi"/>
                <w:lang w:val="en-US"/>
              </w:rPr>
              <w:t>1,214</w:t>
            </w:r>
          </w:p>
        </w:tc>
      </w:tr>
      <w:tr w:rsidR="002B204C" w:rsidRPr="00DC5D27" w14:paraId="5FE5FC61" w14:textId="77777777" w:rsidTr="00604FA3">
        <w:trPr>
          <w:gridAfter w:val="1"/>
          <w:wAfter w:w="6" w:type="dxa"/>
        </w:trPr>
        <w:tc>
          <w:tcPr>
            <w:tcW w:w="5130" w:type="dxa"/>
          </w:tcPr>
          <w:p w14:paraId="7B2D79DC" w14:textId="2AB784C4" w:rsidR="002B204C" w:rsidRPr="00DC5D27" w:rsidRDefault="002B204C" w:rsidP="002B20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800" w:type="dxa"/>
          </w:tcPr>
          <w:p w14:paraId="1AA8F73E" w14:textId="64DD5B99" w:rsidR="002B204C" w:rsidRPr="00DC5D27" w:rsidRDefault="00910C04" w:rsidP="002B204C">
            <w:pPr>
              <w:pStyle w:val="BodyText2"/>
              <w:tabs>
                <w:tab w:val="decimal" w:pos="868"/>
              </w:tabs>
              <w:ind w:right="25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1C4FC" w14:textId="77777777" w:rsidR="002B204C" w:rsidRPr="00DC5D27" w:rsidRDefault="002B204C" w:rsidP="002B204C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5" w:type="dxa"/>
            <w:shd w:val="clear" w:color="auto" w:fill="auto"/>
          </w:tcPr>
          <w:p w14:paraId="2D8EF1FB" w14:textId="043A6D49" w:rsidR="002B204C" w:rsidRPr="00DC5D27" w:rsidRDefault="002B204C" w:rsidP="002B204C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DC5D27">
              <w:rPr>
                <w:rFonts w:asciiTheme="majorBidi" w:hAnsiTheme="majorBidi" w:cstheme="majorBidi"/>
                <w:lang w:val="en-US"/>
              </w:rPr>
              <w:t>650</w:t>
            </w:r>
          </w:p>
        </w:tc>
      </w:tr>
      <w:tr w:rsidR="002B204C" w:rsidRPr="00DC5D27" w14:paraId="1566724A" w14:textId="77777777" w:rsidTr="00604FA3">
        <w:trPr>
          <w:gridAfter w:val="1"/>
          <w:wAfter w:w="6" w:type="dxa"/>
        </w:trPr>
        <w:tc>
          <w:tcPr>
            <w:tcW w:w="5130" w:type="dxa"/>
          </w:tcPr>
          <w:p w14:paraId="4C4B3607" w14:textId="7AB561A1" w:rsidR="002B204C" w:rsidRPr="00DC5D27" w:rsidRDefault="002B204C" w:rsidP="002B204C">
            <w:pPr>
              <w:ind w:left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48AAC" w14:textId="2D31191C" w:rsidR="002B204C" w:rsidRPr="00DC5D27" w:rsidRDefault="00910C04" w:rsidP="002B204C">
            <w:pPr>
              <w:pStyle w:val="BodyText2"/>
              <w:tabs>
                <w:tab w:val="decimal" w:pos="868"/>
              </w:tabs>
              <w:ind w:right="2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8EA69" w14:textId="77777777" w:rsidR="002B204C" w:rsidRPr="00DC5D27" w:rsidRDefault="002B204C" w:rsidP="002B204C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</w:tcPr>
          <w:p w14:paraId="14B596CA" w14:textId="3B038371" w:rsidR="002B204C" w:rsidRPr="00DC5D27" w:rsidRDefault="002B204C" w:rsidP="002B204C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cs/>
              </w:rPr>
            </w:pPr>
            <w:r w:rsidRPr="00DC5D27">
              <w:rPr>
                <w:rFonts w:asciiTheme="majorBidi" w:hAnsiTheme="majorBidi" w:cstheme="majorBidi"/>
                <w:lang w:val="en-US"/>
              </w:rPr>
              <w:t>159</w:t>
            </w:r>
          </w:p>
        </w:tc>
      </w:tr>
      <w:tr w:rsidR="002B204C" w:rsidRPr="00DC5D27" w14:paraId="51AE7D41" w14:textId="77777777" w:rsidTr="00604FA3">
        <w:trPr>
          <w:gridAfter w:val="1"/>
          <w:wAfter w:w="6" w:type="dxa"/>
          <w:trHeight w:val="244"/>
        </w:trPr>
        <w:tc>
          <w:tcPr>
            <w:tcW w:w="5130" w:type="dxa"/>
          </w:tcPr>
          <w:p w14:paraId="163B4F7C" w14:textId="77777777" w:rsidR="002B204C" w:rsidRPr="00DC5D27" w:rsidRDefault="002B204C" w:rsidP="002B204C">
            <w:pPr>
              <w:pStyle w:val="BodyText2"/>
              <w:ind w:left="13"/>
              <w:rPr>
                <w:rFonts w:asciiTheme="majorBidi" w:hAnsiTheme="majorBidi" w:cstheme="majorBidi"/>
                <w:b/>
                <w:bCs/>
                <w:cs/>
              </w:rPr>
            </w:pPr>
            <w:r w:rsidRPr="00DC5D2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651046" w14:textId="3E18C557" w:rsidR="002B204C" w:rsidRPr="00DC5D27" w:rsidRDefault="00910C04" w:rsidP="002B204C">
            <w:pPr>
              <w:pStyle w:val="BodyText2"/>
              <w:tabs>
                <w:tab w:val="decimal" w:pos="868"/>
              </w:tabs>
              <w:ind w:right="258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21,027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E5187" w14:textId="77777777" w:rsidR="002B204C" w:rsidRPr="00DC5D27" w:rsidRDefault="002B204C" w:rsidP="002B204C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A8AE0" w14:textId="089CFCDC" w:rsidR="002B204C" w:rsidRPr="00DC5D27" w:rsidRDefault="002B204C" w:rsidP="002B204C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C5D2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5,265</w:t>
            </w:r>
          </w:p>
        </w:tc>
      </w:tr>
    </w:tbl>
    <w:p w14:paraId="2A1086A8" w14:textId="77777777" w:rsidR="00F22884" w:rsidRPr="00591916" w:rsidRDefault="00F22884" w:rsidP="002E2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F22884" w:rsidRPr="00591916" w:rsidSect="004D6767">
          <w:headerReference w:type="default" r:id="rId14"/>
          <w:footerReference w:type="default" r:id="rId15"/>
          <w:pgSz w:w="11909" w:h="16834" w:code="9"/>
          <w:pgMar w:top="691" w:right="1199" w:bottom="1080" w:left="1152" w:header="720" w:footer="720" w:gutter="0"/>
          <w:pgNumType w:start="14"/>
          <w:cols w:space="720"/>
          <w:docGrid w:linePitch="245"/>
        </w:sectPr>
      </w:pPr>
    </w:p>
    <w:p w14:paraId="570A93D3" w14:textId="77777777" w:rsidR="00C404B8" w:rsidRPr="00A06881" w:rsidRDefault="00C404B8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72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0688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4BD5F9B7" w14:textId="77777777" w:rsidR="00C404B8" w:rsidRPr="00A06881" w:rsidRDefault="00C404B8" w:rsidP="00C4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6AD9C92E" w14:textId="77150322" w:rsidR="00C404B8" w:rsidRPr="00A06881" w:rsidRDefault="00C404B8" w:rsidP="00394317">
      <w:pPr>
        <w:pStyle w:val="Heading6"/>
        <w:ind w:firstLine="72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447B28" w:rsidRPr="00A06881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3B3EF0" w:rsidRPr="00A068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EC6FC2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 w:rsidR="00BF1198" w:rsidRPr="00A068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วันที่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47B28" w:rsidRPr="00A06881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>มีนาคม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EC6FC2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>และเงินปันผลรับสำหรับ</w:t>
      </w:r>
      <w:r w:rsidR="003B3EF0" w:rsidRPr="00A068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ปี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447B28" w:rsidRPr="00A06881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3B3EF0" w:rsidRPr="00A068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EC6FC2">
        <w:rPr>
          <w:rFonts w:ascii="Angsana New" w:hAnsi="Angsana New" w:cs="Angsana New"/>
          <w:b w:val="0"/>
          <w:bCs w:val="0"/>
          <w:sz w:val="30"/>
          <w:szCs w:val="30"/>
        </w:rPr>
        <w:t xml:space="preserve">5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EC6FC2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007D289" w14:textId="77777777" w:rsidR="00C404B8" w:rsidRPr="00A06881" w:rsidRDefault="00C404B8" w:rsidP="00C404B8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/>
          <w:sz w:val="20"/>
        </w:rPr>
      </w:pPr>
    </w:p>
    <w:tbl>
      <w:tblPr>
        <w:tblW w:w="15235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160"/>
        <w:gridCol w:w="1080"/>
        <w:gridCol w:w="810"/>
        <w:gridCol w:w="180"/>
        <w:gridCol w:w="719"/>
        <w:gridCol w:w="178"/>
        <w:gridCol w:w="719"/>
        <w:gridCol w:w="180"/>
        <w:gridCol w:w="724"/>
        <w:gridCol w:w="180"/>
        <w:gridCol w:w="810"/>
        <w:gridCol w:w="180"/>
        <w:gridCol w:w="817"/>
        <w:gridCol w:w="6"/>
        <w:gridCol w:w="174"/>
        <w:gridCol w:w="6"/>
        <w:gridCol w:w="807"/>
        <w:gridCol w:w="182"/>
        <w:gridCol w:w="790"/>
        <w:gridCol w:w="6"/>
        <w:gridCol w:w="176"/>
        <w:gridCol w:w="6"/>
        <w:gridCol w:w="805"/>
        <w:gridCol w:w="182"/>
        <w:gridCol w:w="928"/>
      </w:tblGrid>
      <w:tr w:rsidR="005E282E" w:rsidRPr="00A06881" w14:paraId="723647CC" w14:textId="77777777" w:rsidTr="008970F6">
        <w:trPr>
          <w:cantSplit/>
          <w:tblHeader/>
        </w:trPr>
        <w:tc>
          <w:tcPr>
            <w:tcW w:w="2430" w:type="dxa"/>
          </w:tcPr>
          <w:p w14:paraId="0724B01C" w14:textId="77777777" w:rsidR="005E282E" w:rsidRPr="00A06881" w:rsidRDefault="005E282E" w:rsidP="00B94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5" w:type="dxa"/>
            <w:gridSpan w:val="25"/>
          </w:tcPr>
          <w:p w14:paraId="2584C996" w14:textId="11F89461" w:rsidR="005E282E" w:rsidRPr="00A06881" w:rsidRDefault="005E282E" w:rsidP="00B94AF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06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068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282E" w:rsidRPr="00A06881" w14:paraId="4D206DBC" w14:textId="77777777" w:rsidTr="008970F6">
        <w:trPr>
          <w:cantSplit/>
          <w:tblHeader/>
        </w:trPr>
        <w:tc>
          <w:tcPr>
            <w:tcW w:w="2430" w:type="dxa"/>
          </w:tcPr>
          <w:p w14:paraId="276D41D1" w14:textId="77777777" w:rsidR="005E282E" w:rsidRPr="00A06881" w:rsidRDefault="005E282E" w:rsidP="002A66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2582A733" w14:textId="77777777" w:rsidR="005E282E" w:rsidRPr="00A06881" w:rsidRDefault="005E282E" w:rsidP="002A66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46432990" w14:textId="4C1BAFF6" w:rsidR="005E282E" w:rsidRPr="00A06881" w:rsidRDefault="005E282E" w:rsidP="005E28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1709" w:type="dxa"/>
            <w:gridSpan w:val="3"/>
            <w:vAlign w:val="bottom"/>
          </w:tcPr>
          <w:p w14:paraId="205512D1" w14:textId="0DD52D9A" w:rsidR="005E282E" w:rsidRPr="00A06881" w:rsidRDefault="005E282E" w:rsidP="002A66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7ABF93BE" w14:textId="77777777" w:rsidR="005E282E" w:rsidRPr="00A06881" w:rsidRDefault="005E282E" w:rsidP="002A66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2293EC97" w14:textId="77777777" w:rsidR="005E282E" w:rsidRPr="00A06881" w:rsidRDefault="005E282E" w:rsidP="002A66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1FE82D68" w14:textId="77777777" w:rsidR="005E282E" w:rsidRPr="00A06881" w:rsidRDefault="005E282E" w:rsidP="002A66E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22AC60" w14:textId="77777777" w:rsidR="005E282E" w:rsidRPr="00A06881" w:rsidRDefault="005E282E" w:rsidP="002A66E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23B9E31" w14:textId="77777777" w:rsidR="005E282E" w:rsidRPr="00A06881" w:rsidRDefault="005E282E" w:rsidP="002A66E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3" w:type="dxa"/>
            <w:gridSpan w:val="4"/>
            <w:vAlign w:val="bottom"/>
          </w:tcPr>
          <w:p w14:paraId="343083EF" w14:textId="77777777" w:rsidR="005E282E" w:rsidRPr="00A06881" w:rsidRDefault="005E282E" w:rsidP="002A66E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424243" w14:textId="77777777" w:rsidR="005E282E" w:rsidRPr="00A06881" w:rsidRDefault="005E282E" w:rsidP="002A66E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3CF4E765" w14:textId="77777777" w:rsidR="005E282E" w:rsidRPr="00A06881" w:rsidRDefault="005E282E" w:rsidP="002A66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5" w:type="dxa"/>
            <w:gridSpan w:val="4"/>
            <w:vAlign w:val="bottom"/>
          </w:tcPr>
          <w:p w14:paraId="1A5DEC7A" w14:textId="77777777" w:rsidR="005E282E" w:rsidRPr="00A06881" w:rsidRDefault="005E282E" w:rsidP="002A66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2045D58B" w14:textId="77777777" w:rsidR="005E282E" w:rsidRPr="00A06881" w:rsidRDefault="005E282E" w:rsidP="002A66E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2" w:type="dxa"/>
            <w:gridSpan w:val="2"/>
            <w:vAlign w:val="bottom"/>
          </w:tcPr>
          <w:p w14:paraId="321E0B71" w14:textId="77777777" w:rsidR="005E282E" w:rsidRPr="00A06881" w:rsidRDefault="005E282E" w:rsidP="002A66E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199D9316" w14:textId="04EFE44E" w:rsidR="005E282E" w:rsidRPr="008970F6" w:rsidRDefault="005E282E" w:rsidP="008970F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  <w:r w:rsidR="00897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068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5E282E" w:rsidRPr="00A06881" w14:paraId="08BA5575" w14:textId="77777777" w:rsidTr="008970F6">
        <w:trPr>
          <w:cantSplit/>
          <w:tblHeader/>
        </w:trPr>
        <w:tc>
          <w:tcPr>
            <w:tcW w:w="2430" w:type="dxa"/>
          </w:tcPr>
          <w:p w14:paraId="701EAEB8" w14:textId="77777777" w:rsidR="005E282E" w:rsidRPr="00A06881" w:rsidRDefault="005E282E" w:rsidP="00DF68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421B87C" w14:textId="77777777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9B3454" w14:textId="77777777" w:rsidR="005E282E" w:rsidRPr="00A06881" w:rsidRDefault="005E282E" w:rsidP="005E28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CAF5FC2" w14:textId="65FFC02A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C1C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EF99933" w14:textId="77777777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78771FF4" w14:textId="702A7514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D11B92C" w14:textId="77777777" w:rsidR="005E282E" w:rsidRPr="00A06881" w:rsidRDefault="005E282E" w:rsidP="00DF68A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7BF98541" w14:textId="0165F10A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E79F843" w14:textId="77777777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  <w:vAlign w:val="bottom"/>
          </w:tcPr>
          <w:p w14:paraId="6AC4BA9F" w14:textId="34B76FE0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838546F" w14:textId="77777777" w:rsidR="005E282E" w:rsidRPr="00A06881" w:rsidRDefault="005E282E" w:rsidP="00DF68A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40BE4BD" w14:textId="7CA58580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7530C44" w14:textId="77777777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680A4BDE" w14:textId="074BFFBB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6E0D6235" w14:textId="77777777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27D6DF0" w14:textId="1A0A084E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2" w:type="dxa"/>
            <w:vAlign w:val="bottom"/>
          </w:tcPr>
          <w:p w14:paraId="70EF4C34" w14:textId="77777777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274B53B0" w14:textId="639EFAF0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2" w:type="dxa"/>
            <w:gridSpan w:val="2"/>
            <w:vAlign w:val="bottom"/>
          </w:tcPr>
          <w:p w14:paraId="0FD656E4" w14:textId="77777777" w:rsidR="005E282E" w:rsidRPr="00A06881" w:rsidRDefault="005E282E" w:rsidP="00DF68A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2CD0150A" w14:textId="5C7558B0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2" w:type="dxa"/>
            <w:vAlign w:val="bottom"/>
          </w:tcPr>
          <w:p w14:paraId="45C3DA8D" w14:textId="77777777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05A43CBA" w14:textId="311681A2" w:rsidR="005E282E" w:rsidRPr="00A06881" w:rsidRDefault="005E282E" w:rsidP="00DF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5E282E" w:rsidRPr="00A06881" w14:paraId="5D684CEC" w14:textId="77777777" w:rsidTr="008970F6">
        <w:trPr>
          <w:cantSplit/>
          <w:trHeight w:val="270"/>
          <w:tblHeader/>
        </w:trPr>
        <w:tc>
          <w:tcPr>
            <w:tcW w:w="2430" w:type="dxa"/>
          </w:tcPr>
          <w:p w14:paraId="6F6D3195" w14:textId="77777777" w:rsidR="005E282E" w:rsidRPr="00A06881" w:rsidRDefault="005E282E" w:rsidP="00DF68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B14174A" w14:textId="77777777" w:rsidR="005E282E" w:rsidRPr="00A06881" w:rsidRDefault="005E282E" w:rsidP="00DF68A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B53DDE4" w14:textId="77777777" w:rsidR="005E282E" w:rsidRPr="00A06881" w:rsidRDefault="005E282E" w:rsidP="005E28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9" w:type="dxa"/>
            <w:gridSpan w:val="3"/>
          </w:tcPr>
          <w:p w14:paraId="5CCE5CF4" w14:textId="02337673" w:rsidR="005E282E" w:rsidRPr="00A06881" w:rsidRDefault="005E282E" w:rsidP="00DF68A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8" w:type="dxa"/>
          </w:tcPr>
          <w:p w14:paraId="73D0EC22" w14:textId="77777777" w:rsidR="005E282E" w:rsidRPr="00A06881" w:rsidRDefault="005E282E" w:rsidP="00DF68A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78" w:type="dxa"/>
            <w:gridSpan w:val="19"/>
          </w:tcPr>
          <w:p w14:paraId="30FFB8FB" w14:textId="77777777" w:rsidR="005E282E" w:rsidRPr="00A06881" w:rsidRDefault="005E282E" w:rsidP="00DF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068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E282E" w:rsidRPr="00A06881" w14:paraId="7E2AC93A" w14:textId="77777777" w:rsidTr="008C1C57">
        <w:trPr>
          <w:cantSplit/>
          <w:trHeight w:val="270"/>
        </w:trPr>
        <w:tc>
          <w:tcPr>
            <w:tcW w:w="2430" w:type="dxa"/>
          </w:tcPr>
          <w:p w14:paraId="055BEE7A" w14:textId="77777777" w:rsidR="005E282E" w:rsidRPr="00A06881" w:rsidRDefault="005E282E" w:rsidP="00DF68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160" w:type="dxa"/>
          </w:tcPr>
          <w:p w14:paraId="32D871A6" w14:textId="77777777" w:rsidR="005E282E" w:rsidRPr="00A06881" w:rsidRDefault="005E282E" w:rsidP="00DF68A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B89CA2" w14:textId="77777777" w:rsidR="005E282E" w:rsidRPr="00A06881" w:rsidRDefault="005E282E" w:rsidP="005E28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48CB10A" w14:textId="2B742B94" w:rsidR="005E282E" w:rsidRPr="00A06881" w:rsidRDefault="005E282E" w:rsidP="00DF68A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470AE44" w14:textId="77777777" w:rsidR="005E282E" w:rsidRPr="00A06881" w:rsidRDefault="005E282E" w:rsidP="00DF68A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9" w:type="dxa"/>
            <w:vAlign w:val="center"/>
          </w:tcPr>
          <w:p w14:paraId="41DA342E" w14:textId="77777777" w:rsidR="005E282E" w:rsidRPr="00A06881" w:rsidRDefault="005E282E" w:rsidP="00DF68A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B109B81" w14:textId="77777777" w:rsidR="005E282E" w:rsidRPr="00A06881" w:rsidRDefault="005E282E" w:rsidP="00DF68A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9" w:type="dxa"/>
            <w:vAlign w:val="center"/>
          </w:tcPr>
          <w:p w14:paraId="772A990C" w14:textId="77777777" w:rsidR="005E282E" w:rsidRPr="00A06881" w:rsidRDefault="005E282E" w:rsidP="00DF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83E64DC" w14:textId="77777777" w:rsidR="005E282E" w:rsidRPr="00A06881" w:rsidRDefault="005E282E" w:rsidP="00DF68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  <w:vAlign w:val="center"/>
          </w:tcPr>
          <w:p w14:paraId="4CB01D5E" w14:textId="77777777" w:rsidR="005E282E" w:rsidRPr="00A06881" w:rsidRDefault="005E282E" w:rsidP="00DF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B638A00" w14:textId="77777777" w:rsidR="005E282E" w:rsidRPr="00A06881" w:rsidRDefault="005E282E" w:rsidP="00DF68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4B1D639" w14:textId="77777777" w:rsidR="005E282E" w:rsidRPr="00A06881" w:rsidRDefault="005E282E" w:rsidP="00DF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7439B3" w14:textId="77777777" w:rsidR="005E282E" w:rsidRPr="00A06881" w:rsidRDefault="005E282E" w:rsidP="00DF68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vAlign w:val="center"/>
          </w:tcPr>
          <w:p w14:paraId="16D65E93" w14:textId="77777777" w:rsidR="005E282E" w:rsidRPr="00A06881" w:rsidRDefault="005E282E" w:rsidP="00DF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38F6D903" w14:textId="77777777" w:rsidR="005E282E" w:rsidRPr="00A06881" w:rsidRDefault="005E282E" w:rsidP="00DF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70F016FD" w14:textId="77777777" w:rsidR="005E282E" w:rsidRPr="00A06881" w:rsidRDefault="005E282E" w:rsidP="00DF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5AECC04" w14:textId="77777777" w:rsidR="005E282E" w:rsidRPr="00A06881" w:rsidRDefault="005E282E" w:rsidP="00DF68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center"/>
          </w:tcPr>
          <w:p w14:paraId="5DD582B4" w14:textId="77777777" w:rsidR="005E282E" w:rsidRPr="00A06881" w:rsidRDefault="005E282E" w:rsidP="00DF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center"/>
          </w:tcPr>
          <w:p w14:paraId="630417A5" w14:textId="77777777" w:rsidR="005E282E" w:rsidRPr="00A06881" w:rsidRDefault="005E282E" w:rsidP="00DF68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F0BF021" w14:textId="77777777" w:rsidR="005E282E" w:rsidRPr="00A06881" w:rsidRDefault="005E282E" w:rsidP="00DF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807FDFF" w14:textId="77777777" w:rsidR="005E282E" w:rsidRPr="00A06881" w:rsidRDefault="005E282E" w:rsidP="00DF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center"/>
          </w:tcPr>
          <w:p w14:paraId="65A821EF" w14:textId="77777777" w:rsidR="005E282E" w:rsidRPr="00A06881" w:rsidRDefault="005E282E" w:rsidP="00DF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82E" w:rsidRPr="00A06881" w14:paraId="049F3D6B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4A76BC7E" w14:textId="77777777" w:rsidR="005E282E" w:rsidRPr="00A06881" w:rsidRDefault="005E282E" w:rsidP="00FD334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 อินโด ลิเบอร์ตี้</w:t>
            </w:r>
          </w:p>
          <w:p w14:paraId="482A0284" w14:textId="77777777" w:rsidR="005E282E" w:rsidRPr="00A06881" w:rsidRDefault="005E282E" w:rsidP="003315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เท็กซ์ไทล์</w:t>
            </w:r>
          </w:p>
        </w:tc>
        <w:tc>
          <w:tcPr>
            <w:tcW w:w="2160" w:type="dxa"/>
            <w:vAlign w:val="bottom"/>
          </w:tcPr>
          <w:p w14:paraId="0EAF6C81" w14:textId="77777777" w:rsidR="005E282E" w:rsidRPr="00A06881" w:rsidRDefault="005E282E" w:rsidP="00FD33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>ผลิตเส้นด้ายชนิดปั่น</w:t>
            </w:r>
          </w:p>
          <w:p w14:paraId="7AE24F93" w14:textId="77777777" w:rsidR="005E282E" w:rsidRPr="00A06881" w:rsidRDefault="005E282E" w:rsidP="003315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สังเคราะห์</w:t>
            </w:r>
          </w:p>
        </w:tc>
        <w:tc>
          <w:tcPr>
            <w:tcW w:w="1080" w:type="dxa"/>
            <w:vAlign w:val="bottom"/>
          </w:tcPr>
          <w:p w14:paraId="681756DC" w14:textId="5360276A" w:rsidR="005E282E" w:rsidRPr="00A06881" w:rsidRDefault="00F8710C" w:rsidP="005E282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13BBE1" w14:textId="1F5DAF35" w:rsidR="005E282E" w:rsidRPr="00A06881" w:rsidRDefault="005E282E" w:rsidP="00FD33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1B7BC9" w14:textId="77777777" w:rsidR="005E282E" w:rsidRPr="00A06881" w:rsidRDefault="005E282E" w:rsidP="00FD33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86887B7" w14:textId="5962C07E" w:rsidR="005E282E" w:rsidRPr="00A06881" w:rsidRDefault="005E282E" w:rsidP="00FD334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2B4C13" w14:textId="77777777" w:rsidR="005E282E" w:rsidRPr="00A06881" w:rsidRDefault="005E282E" w:rsidP="00FD334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137A41C" w14:textId="0777A8F4" w:rsidR="00E845E3" w:rsidRDefault="00E845E3" w:rsidP="00E845E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E282E" w:rsidRPr="00E845E3">
              <w:rPr>
                <w:rFonts w:ascii="Angsana New" w:hAnsi="Angsana New"/>
                <w:sz w:val="30"/>
                <w:szCs w:val="30"/>
              </w:rPr>
              <w:t>USD</w:t>
            </w:r>
          </w:p>
          <w:p w14:paraId="41125184" w14:textId="1FC7A7B3" w:rsidR="005E282E" w:rsidRPr="00E845E3" w:rsidRDefault="00E845E3" w:rsidP="00E845E3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363"/>
                <w:tab w:val="left" w:pos="464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00A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282E" w:rsidRPr="00E845E3">
              <w:rPr>
                <w:rFonts w:ascii="Angsana New" w:hAnsi="Angsana New"/>
                <w:sz w:val="30"/>
                <w:szCs w:val="30"/>
              </w:rPr>
              <w:t>20</w:t>
            </w:r>
            <w:r w:rsidR="005E282E" w:rsidRPr="00E845E3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E282E" w:rsidRPr="00E845E3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CDFBE8" w14:textId="77777777" w:rsidR="005E282E" w:rsidRPr="00A06881" w:rsidRDefault="005E282E" w:rsidP="00F92C7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DF48503" w14:textId="0AA00347" w:rsidR="00E845E3" w:rsidRDefault="00E845E3" w:rsidP="00E845E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5E282E" w:rsidRPr="00A06881">
              <w:rPr>
                <w:rFonts w:asciiTheme="majorBidi" w:hAnsiTheme="majorBidi" w:cstheme="majorBidi"/>
                <w:sz w:val="30"/>
                <w:szCs w:val="30"/>
              </w:rPr>
              <w:t>USD</w:t>
            </w:r>
          </w:p>
          <w:p w14:paraId="5745F402" w14:textId="49793F11" w:rsidR="005E282E" w:rsidRPr="00A06881" w:rsidRDefault="00E845E3" w:rsidP="00E845E3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00A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282E" w:rsidRPr="00A0688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E282E" w:rsidRPr="00A06881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5E282E"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AECCF7" w14:textId="77777777" w:rsidR="005E282E" w:rsidRPr="00A06881" w:rsidRDefault="005E282E" w:rsidP="00FD33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F9EA36" w14:textId="3A2E2FCE" w:rsidR="005E282E" w:rsidRPr="00FD13EE" w:rsidRDefault="005E282E" w:rsidP="00FD13E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13EE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9AE23A" w14:textId="77777777" w:rsidR="005E282E" w:rsidRPr="00A06881" w:rsidRDefault="005E282E" w:rsidP="00FD3344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07E57EED" w14:textId="1A69DA46" w:rsidR="005E282E" w:rsidRPr="00E845E3" w:rsidRDefault="005E282E" w:rsidP="00E845E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80" w:type="dxa"/>
            <w:gridSpan w:val="2"/>
            <w:vAlign w:val="bottom"/>
          </w:tcPr>
          <w:p w14:paraId="0A42F1E3" w14:textId="77777777" w:rsidR="005E282E" w:rsidRPr="00E845E3" w:rsidRDefault="005E282E" w:rsidP="00E845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45465640" w14:textId="754E1337" w:rsidR="005E282E" w:rsidRPr="00E845E3" w:rsidRDefault="00EC605D" w:rsidP="00E845E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667A559" w14:textId="77777777" w:rsidR="005E282E" w:rsidRPr="00E845E3" w:rsidRDefault="005E282E" w:rsidP="00E845E3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13F27D7" w14:textId="46C97882" w:rsidR="005E282E" w:rsidRPr="00E845E3" w:rsidRDefault="00910C04" w:rsidP="00E845E3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82" w:type="dxa"/>
            <w:gridSpan w:val="2"/>
            <w:vAlign w:val="bottom"/>
          </w:tcPr>
          <w:p w14:paraId="2EE83B26" w14:textId="77777777" w:rsidR="005E282E" w:rsidRPr="00A06881" w:rsidRDefault="005E282E" w:rsidP="00FD33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1E31E4B1" w14:textId="7CC9D393" w:rsidR="005E282E" w:rsidRPr="00A06881" w:rsidRDefault="005E282E" w:rsidP="00FD33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B1F2381" w14:textId="77777777" w:rsidR="005E282E" w:rsidRPr="00A06881" w:rsidRDefault="005E282E" w:rsidP="00FD334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4A1F775" w14:textId="1EC8991B" w:rsidR="005E282E" w:rsidRPr="00A06881" w:rsidRDefault="00910C04" w:rsidP="00910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82E" w:rsidRPr="00A06881" w14:paraId="6CE49759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6C03D35D" w14:textId="77777777" w:rsidR="005E282E" w:rsidRPr="00A06881" w:rsidRDefault="005E282E" w:rsidP="00714D8E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อดิตยา เบอร์ล่า เคมี</w:t>
            </w:r>
          </w:p>
          <w:p w14:paraId="69D0780A" w14:textId="77777777" w:rsidR="005E282E" w:rsidRPr="00A06881" w:rsidRDefault="005E282E" w:rsidP="00714D8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คัลส์ (ประเทศไทย) จำกัด</w:t>
            </w:r>
          </w:p>
        </w:tc>
        <w:tc>
          <w:tcPr>
            <w:tcW w:w="2160" w:type="dxa"/>
            <w:vAlign w:val="bottom"/>
          </w:tcPr>
          <w:p w14:paraId="7D9A0F24" w14:textId="77777777" w:rsidR="005E282E" w:rsidRPr="00A06881" w:rsidRDefault="005E282E" w:rsidP="00714D8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>ผลิตสารเคมี</w:t>
            </w:r>
          </w:p>
        </w:tc>
        <w:tc>
          <w:tcPr>
            <w:tcW w:w="1080" w:type="dxa"/>
            <w:vAlign w:val="bottom"/>
          </w:tcPr>
          <w:p w14:paraId="6B023B3B" w14:textId="6E9D6EEB" w:rsidR="005E282E" w:rsidRPr="00A06881" w:rsidRDefault="00F8710C" w:rsidP="005E282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43CD6B" w14:textId="626C2CDE" w:rsidR="005E282E" w:rsidRPr="00A06881" w:rsidRDefault="005E282E" w:rsidP="00714D8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</w:rPr>
              <w:t>29.98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2C46BB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BA24B00" w14:textId="6B667001" w:rsidR="005E282E" w:rsidRPr="00A06881" w:rsidRDefault="005E282E" w:rsidP="00714D8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</w:rPr>
              <w:t>29.98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241B62" w14:textId="77777777" w:rsidR="005E282E" w:rsidRPr="00A06881" w:rsidRDefault="005E282E" w:rsidP="00714D8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03B7D62" w14:textId="58BF19CE" w:rsidR="005E282E" w:rsidRPr="00E845E3" w:rsidRDefault="005E282E" w:rsidP="00E845E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5D8F7" w14:textId="77777777" w:rsidR="005E282E" w:rsidRPr="00A06881" w:rsidRDefault="005E282E" w:rsidP="00714D8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3A156B1" w14:textId="1485112D" w:rsidR="005E282E" w:rsidRPr="00A06881" w:rsidRDefault="005E282E" w:rsidP="00E845E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7B1C6" w14:textId="77777777" w:rsidR="005E282E" w:rsidRPr="00A06881" w:rsidRDefault="005E282E" w:rsidP="00714D8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BBBAF1" w14:textId="2755207B" w:rsidR="005E282E" w:rsidRPr="00FD13EE" w:rsidRDefault="005E282E" w:rsidP="00FD13E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13EE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F8A5D" w14:textId="77777777" w:rsidR="005E282E" w:rsidRPr="00A06881" w:rsidRDefault="005E282E" w:rsidP="00714D8E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6D6BF151" w14:textId="338024E5" w:rsidR="005E282E" w:rsidRPr="00E845E3" w:rsidRDefault="005E282E" w:rsidP="00E845E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80" w:type="dxa"/>
            <w:gridSpan w:val="2"/>
            <w:vAlign w:val="bottom"/>
          </w:tcPr>
          <w:p w14:paraId="6115A0F7" w14:textId="77777777" w:rsidR="005E282E" w:rsidRPr="00E845E3" w:rsidRDefault="005E282E" w:rsidP="00E845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15CD1D58" w14:textId="0844A770" w:rsidR="005E282E" w:rsidRPr="00E845E3" w:rsidRDefault="00EC605D" w:rsidP="00E845E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5,367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EB64E0" w14:textId="77777777" w:rsidR="005E282E" w:rsidRPr="00E845E3" w:rsidRDefault="005E282E" w:rsidP="00E845E3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989D025" w14:textId="032CA65E" w:rsidR="005E282E" w:rsidRPr="00E845E3" w:rsidRDefault="00910C04" w:rsidP="00E845E3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4,424</w:t>
            </w:r>
          </w:p>
        </w:tc>
        <w:tc>
          <w:tcPr>
            <w:tcW w:w="182" w:type="dxa"/>
            <w:gridSpan w:val="2"/>
            <w:vAlign w:val="bottom"/>
          </w:tcPr>
          <w:p w14:paraId="37031580" w14:textId="77777777" w:rsidR="005E282E" w:rsidRPr="00A06881" w:rsidRDefault="005E282E" w:rsidP="00714D8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0C5CA54C" w14:textId="0FDDBC3D" w:rsidR="005E282E" w:rsidRPr="00E845E3" w:rsidRDefault="005E282E" w:rsidP="00E845E3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93E0742" w14:textId="77777777" w:rsidR="005E282E" w:rsidRPr="00E845E3" w:rsidRDefault="005E282E" w:rsidP="00E845E3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BA96716" w14:textId="1BD6D676" w:rsidR="005E282E" w:rsidRPr="00E845E3" w:rsidRDefault="005E282E" w:rsidP="00E845E3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5E282E" w:rsidRPr="00A06881" w14:paraId="35911560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188F21CD" w14:textId="77777777" w:rsidR="005E282E" w:rsidRPr="00A06881" w:rsidRDefault="005E282E" w:rsidP="00714D8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อคริลิค ไฟเบอร์</w:t>
            </w:r>
          </w:p>
          <w:p w14:paraId="461081AD" w14:textId="77777777" w:rsidR="005E282E" w:rsidRPr="00A06881" w:rsidRDefault="005E282E" w:rsidP="00714D8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160" w:type="dxa"/>
            <w:vAlign w:val="bottom"/>
          </w:tcPr>
          <w:p w14:paraId="024B9947" w14:textId="77777777" w:rsidR="005E282E" w:rsidRPr="00A06881" w:rsidRDefault="005E282E" w:rsidP="00714D8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  <w:cs/>
              </w:rPr>
              <w:t>ผลิตเส้นใยสังเคราะห์</w:t>
            </w:r>
          </w:p>
        </w:tc>
        <w:tc>
          <w:tcPr>
            <w:tcW w:w="1080" w:type="dxa"/>
            <w:vAlign w:val="bottom"/>
          </w:tcPr>
          <w:p w14:paraId="5A7F6450" w14:textId="07901DD4" w:rsidR="005E282E" w:rsidRPr="00A06881" w:rsidRDefault="00F8710C" w:rsidP="005E282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43DA96" w14:textId="4FA72691" w:rsidR="005E282E" w:rsidRPr="00A06881" w:rsidRDefault="005E282E" w:rsidP="00714D8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58343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92978DB" w14:textId="51815EEB" w:rsidR="005E282E" w:rsidRPr="00A06881" w:rsidRDefault="005E282E" w:rsidP="00714D8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0E4965" w14:textId="77777777" w:rsidR="005E282E" w:rsidRPr="00A06881" w:rsidRDefault="005E282E" w:rsidP="00714D8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A226761" w14:textId="1AAD5F19" w:rsidR="005E282E" w:rsidRPr="00E845E3" w:rsidRDefault="00E845E3" w:rsidP="00E845E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E282E" w:rsidRPr="00E845E3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4DD36" w14:textId="77777777" w:rsidR="005E282E" w:rsidRPr="00A06881" w:rsidRDefault="005E282E" w:rsidP="00714D8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B074CD1" w14:textId="360648B8" w:rsidR="005E282E" w:rsidRPr="00E845E3" w:rsidRDefault="00E845E3" w:rsidP="00E845E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E282E" w:rsidRPr="00E845E3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1AAC7F" w14:textId="77777777" w:rsidR="005E282E" w:rsidRPr="00A06881" w:rsidRDefault="005E282E" w:rsidP="00714D8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582AF3" w14:textId="5D472DED" w:rsidR="005E282E" w:rsidRPr="00FD13EE" w:rsidRDefault="005E282E" w:rsidP="00FD13E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13EE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48990" w14:textId="77777777" w:rsidR="005E282E" w:rsidRPr="00A06881" w:rsidRDefault="005E282E" w:rsidP="00714D8E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72CE4F9F" w14:textId="438CF973" w:rsidR="005E282E" w:rsidRPr="00E845E3" w:rsidRDefault="005E282E" w:rsidP="00E845E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80" w:type="dxa"/>
            <w:gridSpan w:val="2"/>
            <w:vAlign w:val="bottom"/>
          </w:tcPr>
          <w:p w14:paraId="6FD17FB2" w14:textId="77777777" w:rsidR="005E282E" w:rsidRPr="00E845E3" w:rsidRDefault="005E282E" w:rsidP="00E845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531CB019" w14:textId="0C1C1835" w:rsidR="005E282E" w:rsidRPr="00E845E3" w:rsidRDefault="00EC605D" w:rsidP="00E845E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182" w:type="dxa"/>
            <w:vAlign w:val="bottom"/>
          </w:tcPr>
          <w:p w14:paraId="0E9C803C" w14:textId="77777777" w:rsidR="005E282E" w:rsidRPr="00E845E3" w:rsidRDefault="005E282E" w:rsidP="00E845E3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90" w:type="dxa"/>
            <w:vAlign w:val="bottom"/>
          </w:tcPr>
          <w:p w14:paraId="24F02669" w14:textId="1209481F" w:rsidR="005E282E" w:rsidRPr="00E845E3" w:rsidRDefault="00910C04" w:rsidP="00E845E3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5E3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82" w:type="dxa"/>
            <w:gridSpan w:val="2"/>
            <w:vAlign w:val="bottom"/>
          </w:tcPr>
          <w:p w14:paraId="2BFE4EDB" w14:textId="77777777" w:rsidR="005E282E" w:rsidRPr="00A06881" w:rsidRDefault="005E282E" w:rsidP="00714D8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5623F0B0" w14:textId="488B1BC5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BD57491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06E5B658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68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82E" w:rsidRPr="00A06881" w14:paraId="1A8D18B0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19EDE1B0" w14:textId="77777777" w:rsidR="005E282E" w:rsidRPr="00A06881" w:rsidRDefault="005E282E" w:rsidP="00714D8E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5F7E04C" w14:textId="77777777" w:rsidR="005E282E" w:rsidRPr="00A06881" w:rsidRDefault="005E282E" w:rsidP="00714D8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A47E4" w14:textId="77777777" w:rsidR="005E282E" w:rsidRPr="00A06881" w:rsidRDefault="005E282E" w:rsidP="005E282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164A8C4" w14:textId="64383085" w:rsidR="005E282E" w:rsidRPr="00A06881" w:rsidRDefault="005E282E" w:rsidP="00714D8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AB22EC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196788A9" w14:textId="77777777" w:rsidR="005E282E" w:rsidRPr="00A06881" w:rsidRDefault="005E282E" w:rsidP="00714D8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3F27577" w14:textId="77777777" w:rsidR="005E282E" w:rsidRPr="00A06881" w:rsidRDefault="005E282E" w:rsidP="00714D8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7791274D" w14:textId="77777777" w:rsidR="005E282E" w:rsidRPr="00A06881" w:rsidRDefault="005E282E" w:rsidP="00714D8E">
            <w:pPr>
              <w:tabs>
                <w:tab w:val="clear" w:pos="227"/>
                <w:tab w:val="clear" w:pos="454"/>
                <w:tab w:val="left" w:pos="0"/>
                <w:tab w:val="left" w:pos="109"/>
                <w:tab w:val="left" w:pos="199"/>
              </w:tabs>
              <w:spacing w:line="320" w:lineRule="exact"/>
              <w:ind w:left="-890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9DA358" w14:textId="77777777" w:rsidR="005E282E" w:rsidRPr="00A06881" w:rsidRDefault="005E282E" w:rsidP="00714D8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  <w:vAlign w:val="bottom"/>
          </w:tcPr>
          <w:p w14:paraId="38902FE0" w14:textId="77777777" w:rsidR="005E282E" w:rsidRPr="00A06881" w:rsidRDefault="005E282E" w:rsidP="00714D8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89741A" w14:textId="77777777" w:rsidR="005E282E" w:rsidRPr="00A06881" w:rsidRDefault="005E282E" w:rsidP="00714D8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37C71C" w14:textId="77777777" w:rsidR="005E282E" w:rsidRPr="00A06881" w:rsidRDefault="005E282E" w:rsidP="00714D8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DE69D1" w14:textId="77777777" w:rsidR="005E282E" w:rsidRPr="00A06881" w:rsidRDefault="005E282E" w:rsidP="00714D8E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678E5F4C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EAE7C9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DCAE98D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C6EB6C4" w14:textId="77777777" w:rsidR="005E282E" w:rsidRPr="00A06881" w:rsidRDefault="005E282E" w:rsidP="00714D8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4E66504C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6235E4F" w14:textId="77777777" w:rsidR="005E282E" w:rsidRPr="00A06881" w:rsidRDefault="005E282E" w:rsidP="00714D8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55E5C95A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B6A5490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693B1477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82E" w:rsidRPr="00A06881" w14:paraId="358B48D7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01A8350B" w14:textId="77777777" w:rsidR="005E282E" w:rsidRPr="00A06881" w:rsidRDefault="005E282E" w:rsidP="00714D8E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2D07A15E" w14:textId="77777777" w:rsidR="005E282E" w:rsidRPr="00A06881" w:rsidRDefault="005E282E" w:rsidP="00714D8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8B0952" w14:textId="77777777" w:rsidR="005E282E" w:rsidRPr="00A06881" w:rsidRDefault="005E282E" w:rsidP="005E282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8C659BC" w14:textId="5194CD0B" w:rsidR="005E282E" w:rsidRPr="00A06881" w:rsidRDefault="005E282E" w:rsidP="00714D8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6D4453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56E2D6C4" w14:textId="77777777" w:rsidR="005E282E" w:rsidRPr="00A06881" w:rsidRDefault="005E282E" w:rsidP="00714D8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755FEA5" w14:textId="77777777" w:rsidR="005E282E" w:rsidRPr="00A06881" w:rsidRDefault="005E282E" w:rsidP="00714D8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1916F595" w14:textId="77777777" w:rsidR="005E282E" w:rsidRPr="00A06881" w:rsidRDefault="005E282E" w:rsidP="00714D8E">
            <w:pPr>
              <w:tabs>
                <w:tab w:val="clear" w:pos="227"/>
                <w:tab w:val="clear" w:pos="454"/>
                <w:tab w:val="left" w:pos="0"/>
                <w:tab w:val="left" w:pos="109"/>
                <w:tab w:val="left" w:pos="199"/>
              </w:tabs>
              <w:spacing w:line="320" w:lineRule="exact"/>
              <w:ind w:left="-890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D80F5A" w14:textId="77777777" w:rsidR="005E282E" w:rsidRPr="00A06881" w:rsidRDefault="005E282E" w:rsidP="00714D8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  <w:vAlign w:val="bottom"/>
          </w:tcPr>
          <w:p w14:paraId="1BD1A858" w14:textId="77777777" w:rsidR="005E282E" w:rsidRPr="00A06881" w:rsidRDefault="005E282E" w:rsidP="00714D8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33F7BB" w14:textId="77777777" w:rsidR="005E282E" w:rsidRPr="00A06881" w:rsidRDefault="005E282E" w:rsidP="00714D8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B3B0E0" w14:textId="77777777" w:rsidR="005E282E" w:rsidRPr="00A06881" w:rsidRDefault="005E282E" w:rsidP="00714D8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956974" w14:textId="77777777" w:rsidR="005E282E" w:rsidRPr="00A06881" w:rsidRDefault="005E282E" w:rsidP="00714D8E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13FB4615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9BC5D49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A538233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0B6BFB6" w14:textId="77777777" w:rsidR="005E282E" w:rsidRPr="00A06881" w:rsidRDefault="005E282E" w:rsidP="00714D8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6DE57325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67F3DF7" w14:textId="77777777" w:rsidR="005E282E" w:rsidRPr="00A06881" w:rsidRDefault="005E282E" w:rsidP="00714D8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2A78F962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E03F778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7939B2BF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82E" w:rsidRPr="00A06881" w14:paraId="730752A9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31F8CA4A" w14:textId="77777777" w:rsidR="005E282E" w:rsidRPr="00A06881" w:rsidRDefault="005E282E" w:rsidP="00714D8E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075551F" w14:textId="77777777" w:rsidR="005E282E" w:rsidRPr="00A06881" w:rsidRDefault="005E282E" w:rsidP="00714D8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D4EAD7" w14:textId="77777777" w:rsidR="005E282E" w:rsidRPr="00A06881" w:rsidRDefault="005E282E" w:rsidP="005E282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04F50BE" w14:textId="74F15EF6" w:rsidR="005E282E" w:rsidRPr="00A06881" w:rsidRDefault="005E282E" w:rsidP="00714D8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D951A2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351D67B4" w14:textId="77777777" w:rsidR="005E282E" w:rsidRPr="00A06881" w:rsidRDefault="005E282E" w:rsidP="00714D8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20328A" w14:textId="77777777" w:rsidR="005E282E" w:rsidRPr="00A06881" w:rsidRDefault="005E282E" w:rsidP="00714D8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223FC348" w14:textId="77777777" w:rsidR="005E282E" w:rsidRPr="00A06881" w:rsidRDefault="005E282E" w:rsidP="00714D8E">
            <w:pPr>
              <w:tabs>
                <w:tab w:val="clear" w:pos="227"/>
                <w:tab w:val="clear" w:pos="454"/>
                <w:tab w:val="left" w:pos="0"/>
                <w:tab w:val="left" w:pos="109"/>
                <w:tab w:val="left" w:pos="199"/>
              </w:tabs>
              <w:spacing w:line="320" w:lineRule="exact"/>
              <w:ind w:left="-890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337142" w14:textId="77777777" w:rsidR="005E282E" w:rsidRPr="00A06881" w:rsidRDefault="005E282E" w:rsidP="00714D8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  <w:vAlign w:val="bottom"/>
          </w:tcPr>
          <w:p w14:paraId="678CAB1E" w14:textId="77777777" w:rsidR="005E282E" w:rsidRPr="00A06881" w:rsidRDefault="005E282E" w:rsidP="00714D8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8D9C4F" w14:textId="77777777" w:rsidR="005E282E" w:rsidRPr="00A06881" w:rsidRDefault="005E282E" w:rsidP="00714D8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47D72E" w14:textId="77777777" w:rsidR="005E282E" w:rsidRPr="00A06881" w:rsidRDefault="005E282E" w:rsidP="00714D8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D6283A" w14:textId="77777777" w:rsidR="005E282E" w:rsidRPr="00A06881" w:rsidRDefault="005E282E" w:rsidP="00714D8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B23739" w14:textId="0A16C6D2" w:rsidR="005E282E" w:rsidRPr="00A06881" w:rsidRDefault="005E282E" w:rsidP="00714D8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FD6C35" w14:textId="77777777" w:rsidR="005E282E" w:rsidRPr="00A06881" w:rsidRDefault="005E282E" w:rsidP="00714D8E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752D19AC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E3ED551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B8A6BC1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8549118" w14:textId="77777777" w:rsidR="005E282E" w:rsidRPr="00A06881" w:rsidRDefault="005E282E" w:rsidP="00714D8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5F4F3895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7D3A977F" w14:textId="77777777" w:rsidR="005E282E" w:rsidRPr="00A06881" w:rsidRDefault="005E282E" w:rsidP="00714D8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4BD2EE81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6149F01" w14:textId="77777777" w:rsidR="005E282E" w:rsidRPr="00A06881" w:rsidRDefault="005E282E" w:rsidP="00714D8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1024E8E5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82E" w:rsidRPr="00A06881" w14:paraId="20551F99" w14:textId="77777777" w:rsidTr="00F8710C">
        <w:trPr>
          <w:cantSplit/>
          <w:trHeight w:val="270"/>
        </w:trPr>
        <w:tc>
          <w:tcPr>
            <w:tcW w:w="2430" w:type="dxa"/>
            <w:vAlign w:val="bottom"/>
          </w:tcPr>
          <w:p w14:paraId="4F05A376" w14:textId="77777777" w:rsidR="005E282E" w:rsidRPr="00A06881" w:rsidRDefault="005E282E" w:rsidP="00714D8E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68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 (ต่อ)</w:t>
            </w:r>
          </w:p>
        </w:tc>
        <w:tc>
          <w:tcPr>
            <w:tcW w:w="2160" w:type="dxa"/>
            <w:vAlign w:val="bottom"/>
          </w:tcPr>
          <w:p w14:paraId="265CD716" w14:textId="77777777" w:rsidR="005E282E" w:rsidRPr="00A06881" w:rsidRDefault="005E282E" w:rsidP="00714D8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291137" w14:textId="77777777" w:rsidR="005E282E" w:rsidRPr="00A06881" w:rsidRDefault="005E282E" w:rsidP="00714D8E">
            <w:pPr>
              <w:spacing w:line="320" w:lineRule="exact"/>
              <w:ind w:lef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9" w:type="dxa"/>
            <w:gridSpan w:val="3"/>
            <w:vAlign w:val="bottom"/>
          </w:tcPr>
          <w:p w14:paraId="52B42C13" w14:textId="4E60444D" w:rsidR="005E282E" w:rsidRPr="00A06881" w:rsidRDefault="005E282E" w:rsidP="00714D8E">
            <w:pPr>
              <w:spacing w:line="320" w:lineRule="exact"/>
              <w:ind w:lef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650BC0DF" w14:textId="77777777" w:rsidR="005E282E" w:rsidRPr="00A06881" w:rsidRDefault="005E282E" w:rsidP="00714D8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8" w:type="dxa"/>
            <w:gridSpan w:val="19"/>
            <w:vAlign w:val="bottom"/>
          </w:tcPr>
          <w:p w14:paraId="0EF32167" w14:textId="77777777" w:rsidR="005E282E" w:rsidRPr="00A06881" w:rsidRDefault="005E282E" w:rsidP="00714D8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C1C57" w:rsidRPr="00A06881" w14:paraId="2366EDFB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7CA9E661" w14:textId="77777777" w:rsidR="008C1C57" w:rsidRPr="00A06881" w:rsidRDefault="008C1C57" w:rsidP="008C1C57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</w:p>
          <w:p w14:paraId="1CF8011D" w14:textId="77777777" w:rsidR="008C1C57" w:rsidRPr="00A06881" w:rsidRDefault="008C1C57" w:rsidP="008C1C57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0688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A06881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688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714F8255" w14:textId="77777777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06881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2160" w:type="dxa"/>
            <w:vAlign w:val="bottom"/>
          </w:tcPr>
          <w:p w14:paraId="1247FE0D" w14:textId="77777777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ผลิตผงเขม่าดำ</w:t>
            </w:r>
          </w:p>
        </w:tc>
        <w:tc>
          <w:tcPr>
            <w:tcW w:w="1080" w:type="dxa"/>
            <w:vAlign w:val="bottom"/>
          </w:tcPr>
          <w:p w14:paraId="06A868D0" w14:textId="643C6D8D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EA0645" w14:textId="6886639D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24.98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FF8532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FA59A05" w14:textId="4FE54FC8" w:rsidR="008C1C57" w:rsidRPr="00A06881" w:rsidRDefault="008C1C57" w:rsidP="008C1C57">
            <w:pPr>
              <w:spacing w:line="32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24.98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1276E6" w14:textId="77777777" w:rsidR="008C1C57" w:rsidRPr="00A06881" w:rsidRDefault="008C1C57" w:rsidP="008C1C5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2684188" w14:textId="1F883A2E" w:rsidR="008C1C57" w:rsidRPr="006A2058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A6A811" w14:textId="77777777" w:rsidR="008C1C57" w:rsidRPr="006A2058" w:rsidRDefault="008C1C57" w:rsidP="008C1C5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88A6DB7" w14:textId="1888374B" w:rsidR="008C1C57" w:rsidRPr="006A2058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FE1A5" w14:textId="77777777" w:rsidR="008C1C57" w:rsidRPr="006A2058" w:rsidRDefault="008C1C57" w:rsidP="008C1C5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DA03A73" w14:textId="3ECD3D40" w:rsidR="008C1C57" w:rsidRPr="006A2058" w:rsidRDefault="008C1C57" w:rsidP="008C1C57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80" w:type="dxa"/>
            <w:vAlign w:val="bottom"/>
          </w:tcPr>
          <w:p w14:paraId="36EF40DF" w14:textId="77777777" w:rsidR="008C1C57" w:rsidRPr="00A06881" w:rsidRDefault="008C1C57" w:rsidP="008C1C57">
            <w:pPr>
              <w:spacing w:line="320" w:lineRule="exact"/>
              <w:ind w:left="-43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13986A08" w14:textId="031A20A7" w:rsidR="008C1C57" w:rsidRPr="00A06881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80" w:type="dxa"/>
            <w:gridSpan w:val="2"/>
            <w:vAlign w:val="bottom"/>
          </w:tcPr>
          <w:p w14:paraId="59285F2A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7CD7B92D" w14:textId="44EACA76" w:rsidR="008C1C57" w:rsidRPr="00A06881" w:rsidRDefault="00EC605D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6,251</w:t>
            </w:r>
          </w:p>
        </w:tc>
        <w:tc>
          <w:tcPr>
            <w:tcW w:w="182" w:type="dxa"/>
            <w:vAlign w:val="bottom"/>
          </w:tcPr>
          <w:p w14:paraId="7AE7FB44" w14:textId="77777777" w:rsidR="008C1C57" w:rsidRPr="00A06881" w:rsidRDefault="008C1C57" w:rsidP="008C1C5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309F4CBA" w14:textId="0D58A20C" w:rsidR="008C1C57" w:rsidRPr="00A06881" w:rsidRDefault="008C1C57" w:rsidP="008C1C57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5,19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2" w:type="dxa"/>
            <w:gridSpan w:val="2"/>
            <w:vAlign w:val="bottom"/>
          </w:tcPr>
          <w:p w14:paraId="6A4F3A22" w14:textId="77777777" w:rsidR="008C1C57" w:rsidRPr="00A06881" w:rsidRDefault="008C1C57" w:rsidP="008C1C5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7C761DE3" w14:textId="40A3F110" w:rsidR="008C1C57" w:rsidRPr="006A2058" w:rsidRDefault="00910C04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C1C57" w:rsidRPr="006A205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65911D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057CE4EC" w14:textId="2F22051E" w:rsidR="008C1C57" w:rsidRPr="00A06881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8C1C57" w:rsidRPr="00A06881" w14:paraId="3198876A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3EC46B29" w14:textId="77777777" w:rsidR="008C1C57" w:rsidRPr="00A06881" w:rsidRDefault="008C1C57" w:rsidP="008C1C57">
            <w:pPr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</w:p>
          <w:p w14:paraId="104FC77C" w14:textId="77777777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06881">
              <w:rPr>
                <w:rFonts w:ascii="Angsana New" w:hAnsi="Angsana New"/>
                <w:sz w:val="30"/>
                <w:szCs w:val="30"/>
                <w:cs/>
              </w:rPr>
              <w:t>และเคมีภัณฑ์ จำกัด</w:t>
            </w:r>
          </w:p>
        </w:tc>
        <w:tc>
          <w:tcPr>
            <w:tcW w:w="2160" w:type="dxa"/>
            <w:vAlign w:val="bottom"/>
          </w:tcPr>
          <w:p w14:paraId="5FA48D60" w14:textId="77777777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บริษัทเพื่อการลงทุน</w:t>
            </w:r>
          </w:p>
        </w:tc>
        <w:tc>
          <w:tcPr>
            <w:tcW w:w="1080" w:type="dxa"/>
            <w:vAlign w:val="bottom"/>
          </w:tcPr>
          <w:p w14:paraId="232B670A" w14:textId="677E77E3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D097F5" w14:textId="05C9A0D3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62640D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8A51C98" w14:textId="2A748839" w:rsidR="008C1C57" w:rsidRPr="00A06881" w:rsidRDefault="008C1C57" w:rsidP="008C1C57">
            <w:pPr>
              <w:spacing w:line="320" w:lineRule="exact"/>
              <w:ind w:lef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46ACD7" w14:textId="77777777" w:rsidR="008C1C57" w:rsidRPr="00A06881" w:rsidRDefault="008C1C57" w:rsidP="008C1C5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F6181BB" w14:textId="482CBAF8" w:rsidR="008C1C57" w:rsidRPr="006A2058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BAC3AB" w14:textId="77777777" w:rsidR="008C1C57" w:rsidRPr="006A2058" w:rsidRDefault="008C1C57" w:rsidP="008C1C5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9F13DB5" w14:textId="3544699F" w:rsidR="008C1C57" w:rsidRPr="006A2058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D90047" w14:textId="77777777" w:rsidR="008C1C57" w:rsidRPr="006A2058" w:rsidRDefault="008C1C57" w:rsidP="008C1C5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DEC6E1F" w14:textId="62B38C86" w:rsidR="008C1C57" w:rsidRPr="006A2058" w:rsidRDefault="008C1C57" w:rsidP="008C1C57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80" w:type="dxa"/>
            <w:vAlign w:val="bottom"/>
          </w:tcPr>
          <w:p w14:paraId="22497C4C" w14:textId="77777777" w:rsidR="008C1C57" w:rsidRPr="00A06881" w:rsidRDefault="008C1C57" w:rsidP="008C1C57">
            <w:pPr>
              <w:spacing w:line="320" w:lineRule="exact"/>
              <w:ind w:left="-43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78322BC6" w14:textId="383AFB34" w:rsidR="008C1C57" w:rsidRPr="00A06881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80" w:type="dxa"/>
            <w:gridSpan w:val="2"/>
            <w:vAlign w:val="bottom"/>
          </w:tcPr>
          <w:p w14:paraId="37C645AA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4C6B529D" w14:textId="7F224644" w:rsidR="008C1C57" w:rsidRPr="00A06881" w:rsidRDefault="00EC605D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4,153</w:t>
            </w:r>
          </w:p>
        </w:tc>
        <w:tc>
          <w:tcPr>
            <w:tcW w:w="182" w:type="dxa"/>
            <w:vAlign w:val="bottom"/>
          </w:tcPr>
          <w:p w14:paraId="4C4D324B" w14:textId="77777777" w:rsidR="008C1C57" w:rsidRPr="00A06881" w:rsidRDefault="008C1C57" w:rsidP="008C1C5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488F383E" w14:textId="5F6DAD8D" w:rsidR="008C1C57" w:rsidRPr="00A06881" w:rsidRDefault="008C1C57" w:rsidP="008C1C57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3,501</w:t>
            </w:r>
          </w:p>
        </w:tc>
        <w:tc>
          <w:tcPr>
            <w:tcW w:w="182" w:type="dxa"/>
            <w:gridSpan w:val="2"/>
            <w:vAlign w:val="bottom"/>
          </w:tcPr>
          <w:p w14:paraId="396D89ED" w14:textId="77777777" w:rsidR="008C1C57" w:rsidRPr="00A06881" w:rsidRDefault="008C1C57" w:rsidP="008C1C5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3A51160D" w14:textId="52A62E44" w:rsidR="008C1C57" w:rsidRPr="006A2058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C7B91A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015061E" w14:textId="77777777" w:rsidR="008C1C57" w:rsidRPr="00A06881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C57" w:rsidRPr="00A06881" w14:paraId="73F66140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438FB12B" w14:textId="77777777" w:rsidR="008C1C57" w:rsidRPr="00A06881" w:rsidRDefault="008C1C57" w:rsidP="008C1C57">
            <w:pPr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จิงเว่ย์</w:t>
            </w:r>
          </w:p>
          <w:p w14:paraId="7A8C9948" w14:textId="77777777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06881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2160" w:type="dxa"/>
            <w:vAlign w:val="bottom"/>
          </w:tcPr>
          <w:p w14:paraId="7EE1571D" w14:textId="77777777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ผลิตเส้นใยประดิษฐ์เรยอน</w:t>
            </w:r>
          </w:p>
        </w:tc>
        <w:tc>
          <w:tcPr>
            <w:tcW w:w="1080" w:type="dxa"/>
            <w:vAlign w:val="bottom"/>
          </w:tcPr>
          <w:p w14:paraId="111D4DF8" w14:textId="7F8A4DE5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D7EC65" w14:textId="531CC0CD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42.53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4B814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F66CBDA" w14:textId="48847580" w:rsidR="008C1C57" w:rsidRPr="00A06881" w:rsidRDefault="008C1C57" w:rsidP="008C1C57">
            <w:pPr>
              <w:spacing w:line="32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42.53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A75C50" w14:textId="77777777" w:rsidR="008C1C57" w:rsidRPr="00A06881" w:rsidRDefault="008C1C57" w:rsidP="008C1C5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08D350A" w14:textId="770DA823" w:rsidR="008C1C57" w:rsidRPr="006A2058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 xml:space="preserve">RMB 655 </w:t>
            </w:r>
            <w:r w:rsidRPr="006A205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38A183" w14:textId="77777777" w:rsidR="008C1C57" w:rsidRPr="006A2058" w:rsidRDefault="008C1C57" w:rsidP="008C1C5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B99198C" w14:textId="268E2FC9" w:rsidR="008C1C57" w:rsidRPr="006A2058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 xml:space="preserve">RMB 655 </w:t>
            </w:r>
            <w:r w:rsidRPr="006A205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75EC8B" w14:textId="77777777" w:rsidR="008C1C57" w:rsidRPr="006A2058" w:rsidRDefault="008C1C57" w:rsidP="008C1C5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60084C8" w14:textId="1D22ED70" w:rsidR="008C1C57" w:rsidRPr="006A2058" w:rsidRDefault="008C1C57" w:rsidP="008C1C57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180" w:type="dxa"/>
            <w:vAlign w:val="bottom"/>
          </w:tcPr>
          <w:p w14:paraId="0CF2E944" w14:textId="77777777" w:rsidR="008C1C57" w:rsidRPr="00A06881" w:rsidRDefault="008C1C57" w:rsidP="008C1C57">
            <w:pPr>
              <w:spacing w:line="320" w:lineRule="exact"/>
              <w:ind w:left="-43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5DEB8BE0" w14:textId="0F8281C1" w:rsidR="008C1C57" w:rsidRPr="00A06881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180" w:type="dxa"/>
            <w:gridSpan w:val="2"/>
            <w:vAlign w:val="bottom"/>
          </w:tcPr>
          <w:p w14:paraId="3061F6BA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39431C0E" w14:textId="5215CFC1" w:rsidR="008C1C57" w:rsidRPr="00A06881" w:rsidRDefault="00EC605D" w:rsidP="00EC605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82" w:type="dxa"/>
            <w:vAlign w:val="bottom"/>
          </w:tcPr>
          <w:p w14:paraId="5E9820CC" w14:textId="77777777" w:rsidR="008C1C57" w:rsidRPr="00A06881" w:rsidRDefault="008C1C57" w:rsidP="008C1C5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0D2F188A" w14:textId="7A4B7DCF" w:rsidR="008C1C57" w:rsidRPr="00A06881" w:rsidRDefault="008C1C57" w:rsidP="008C1C57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82" w:type="dxa"/>
            <w:gridSpan w:val="2"/>
            <w:vAlign w:val="bottom"/>
          </w:tcPr>
          <w:p w14:paraId="62CD2538" w14:textId="77777777" w:rsidR="008C1C57" w:rsidRPr="00A06881" w:rsidRDefault="008C1C57" w:rsidP="008C1C5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7319D34C" w14:textId="4C49C8DC" w:rsidR="008C1C57" w:rsidRPr="006A2058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0CBF169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AF92B13" w14:textId="77777777" w:rsidR="008C1C57" w:rsidRPr="00A06881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C57" w:rsidRPr="00A06881" w14:paraId="31DFEA34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4DFDBD13" w14:textId="75E77691" w:rsidR="008C1C57" w:rsidRPr="00A06881" w:rsidRDefault="0003740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="008C1C57" w:rsidRPr="00A068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อดิตยา </w:t>
            </w:r>
            <w:r w:rsidR="008C1C57" w:rsidRPr="00A06881">
              <w:rPr>
                <w:rFonts w:ascii="Angsana New" w:hAnsi="Angsana New" w:hint="cs"/>
                <w:sz w:val="30"/>
                <w:szCs w:val="30"/>
                <w:cs/>
              </w:rPr>
              <w:t>กรุ๊ป</w:t>
            </w:r>
            <w:r w:rsidR="008C1C57" w:rsidRPr="00A068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2160" w:type="dxa"/>
            <w:vAlign w:val="bottom"/>
          </w:tcPr>
          <w:p w14:paraId="1A4B603D" w14:textId="77777777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บริษัทเพื่อการลงทุน</w:t>
            </w:r>
          </w:p>
        </w:tc>
        <w:tc>
          <w:tcPr>
            <w:tcW w:w="1080" w:type="dxa"/>
            <w:vAlign w:val="bottom"/>
          </w:tcPr>
          <w:p w14:paraId="695B4007" w14:textId="48A96B73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สวีเดน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B7D1EF" w14:textId="2C44E03D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FDAC7F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4CF427B" w14:textId="66F9728C" w:rsidR="008C1C57" w:rsidRPr="00A06881" w:rsidRDefault="008C1C57" w:rsidP="008C1C57">
            <w:pPr>
              <w:spacing w:line="34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3620F5" w14:textId="77777777" w:rsidR="008C1C57" w:rsidRPr="00A06881" w:rsidRDefault="008C1C57" w:rsidP="008C1C5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D9B1A4B" w14:textId="61F84411" w:rsidR="008C1C57" w:rsidRPr="006A2058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 xml:space="preserve">SEK 0.05 </w:t>
            </w:r>
            <w:r w:rsidRPr="006A205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4C6711" w14:textId="77777777" w:rsidR="008C1C57" w:rsidRPr="006A2058" w:rsidRDefault="008C1C57" w:rsidP="008C1C5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81ADD61" w14:textId="49FA6F54" w:rsidR="008C1C57" w:rsidRPr="006A2058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 xml:space="preserve">SEK 0.05 </w:t>
            </w:r>
            <w:r w:rsidRPr="006A205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ABA2CA" w14:textId="77777777" w:rsidR="008C1C57" w:rsidRPr="006A2058" w:rsidRDefault="008C1C57" w:rsidP="008C1C5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90DCFA" w14:textId="5FFBA5B9" w:rsidR="008C1C57" w:rsidRPr="006A2058" w:rsidRDefault="008C1C57" w:rsidP="008C1C57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>1,824</w:t>
            </w:r>
          </w:p>
        </w:tc>
        <w:tc>
          <w:tcPr>
            <w:tcW w:w="180" w:type="dxa"/>
            <w:vAlign w:val="bottom"/>
          </w:tcPr>
          <w:p w14:paraId="287A2223" w14:textId="77777777" w:rsidR="008C1C57" w:rsidRPr="00A06881" w:rsidRDefault="008C1C57" w:rsidP="008C1C57">
            <w:pPr>
              <w:spacing w:line="320" w:lineRule="exact"/>
              <w:ind w:left="-43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707C5ED8" w14:textId="16B00EB7" w:rsidR="008C1C57" w:rsidRPr="00A06881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1,824</w:t>
            </w:r>
          </w:p>
        </w:tc>
        <w:tc>
          <w:tcPr>
            <w:tcW w:w="180" w:type="dxa"/>
            <w:gridSpan w:val="2"/>
            <w:vAlign w:val="bottom"/>
          </w:tcPr>
          <w:p w14:paraId="6E4F8545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7BB88B31" w14:textId="52FA24D3" w:rsidR="008C1C57" w:rsidRPr="00A06881" w:rsidRDefault="00EC605D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82" w:type="dxa"/>
            <w:vAlign w:val="bottom"/>
          </w:tcPr>
          <w:p w14:paraId="71C0E2FD" w14:textId="77777777" w:rsidR="008C1C57" w:rsidRPr="00A06881" w:rsidRDefault="008C1C57" w:rsidP="008C1C5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0FD0FE6C" w14:textId="05F33C57" w:rsidR="008C1C57" w:rsidRPr="00A06881" w:rsidRDefault="008C1C57" w:rsidP="008C1C57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182" w:type="dxa"/>
            <w:gridSpan w:val="2"/>
            <w:vAlign w:val="bottom"/>
          </w:tcPr>
          <w:p w14:paraId="5FBD281C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76B8A0D2" w14:textId="45AB77D0" w:rsidR="008C1C57" w:rsidRPr="006A2058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0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3FE92A6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84CB59B" w14:textId="77777777" w:rsidR="008C1C57" w:rsidRPr="00A06881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282E" w:rsidRPr="00A06881" w14:paraId="5EBCF195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7628A022" w14:textId="77777777" w:rsidR="005E282E" w:rsidRPr="00A06881" w:rsidRDefault="005E282E" w:rsidP="002C64F6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0F9430FD" w14:textId="77777777" w:rsidR="005E282E" w:rsidRPr="00A06881" w:rsidRDefault="005E282E" w:rsidP="002C64F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1E69C" w14:textId="77777777" w:rsidR="005E282E" w:rsidRPr="00A06881" w:rsidRDefault="005E282E" w:rsidP="00F8710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3281E78" w14:textId="6CB42B66" w:rsidR="005E282E" w:rsidRPr="00A06881" w:rsidRDefault="005E282E" w:rsidP="002C64F6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25C326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44BC75AD" w14:textId="77777777" w:rsidR="005E282E" w:rsidRPr="00A06881" w:rsidRDefault="005E282E" w:rsidP="002C64F6">
            <w:pPr>
              <w:spacing w:line="34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CFB44D8" w14:textId="77777777" w:rsidR="005E282E" w:rsidRPr="00A06881" w:rsidRDefault="005E282E" w:rsidP="002C64F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1E8CC187" w14:textId="77777777" w:rsidR="005E282E" w:rsidRPr="00A06881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E90E38" w14:textId="77777777" w:rsidR="005E282E" w:rsidRPr="00A06881" w:rsidRDefault="005E282E" w:rsidP="002C64F6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vAlign w:val="bottom"/>
          </w:tcPr>
          <w:p w14:paraId="3FD33A55" w14:textId="77777777" w:rsidR="005E282E" w:rsidRPr="00A06881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71AD5E" w14:textId="77777777" w:rsidR="005E282E" w:rsidRPr="00A06881" w:rsidRDefault="005E282E" w:rsidP="002C64F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514A480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F78290" w14:textId="77777777" w:rsidR="005E282E" w:rsidRPr="00A06881" w:rsidRDefault="005E282E" w:rsidP="002C64F6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5958B3C4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F53DCC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6D507B8C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3A08BCA" w14:textId="77777777" w:rsidR="005E282E" w:rsidRPr="00A06881" w:rsidRDefault="005E282E" w:rsidP="002C64F6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011FADD0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75BA77B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5234E5E3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264105A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63D43332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82E" w:rsidRPr="00A06881" w14:paraId="2E61910C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118CDAF7" w14:textId="77777777" w:rsidR="005E282E" w:rsidRPr="00A06881" w:rsidRDefault="005E282E" w:rsidP="002C64F6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63B8F68B" w14:textId="77777777" w:rsidR="005E282E" w:rsidRPr="00A06881" w:rsidRDefault="005E282E" w:rsidP="002C64F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7068F8" w14:textId="77777777" w:rsidR="005E282E" w:rsidRPr="00A06881" w:rsidRDefault="005E282E" w:rsidP="00F8710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9D710E8" w14:textId="1928C092" w:rsidR="005E282E" w:rsidRPr="00A06881" w:rsidRDefault="005E282E" w:rsidP="002C64F6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B06906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3CB9F5BA" w14:textId="77777777" w:rsidR="005E282E" w:rsidRPr="00A06881" w:rsidRDefault="005E282E" w:rsidP="002C64F6">
            <w:pPr>
              <w:spacing w:line="34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514C5A6" w14:textId="77777777" w:rsidR="005E282E" w:rsidRPr="00A06881" w:rsidRDefault="005E282E" w:rsidP="002C64F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48EF4C6B" w14:textId="77777777" w:rsidR="005E282E" w:rsidRPr="00A06881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5379EB" w14:textId="77777777" w:rsidR="005E282E" w:rsidRPr="00A06881" w:rsidRDefault="005E282E" w:rsidP="002C64F6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vAlign w:val="bottom"/>
          </w:tcPr>
          <w:p w14:paraId="65246CA7" w14:textId="77777777" w:rsidR="005E282E" w:rsidRPr="00A06881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A2C653D" w14:textId="77777777" w:rsidR="005E282E" w:rsidRPr="00A06881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078E610" w14:textId="416927E5" w:rsidR="005E282E" w:rsidRPr="00A06881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1EEEC6" w14:textId="77777777" w:rsidR="005E282E" w:rsidRPr="00A06881" w:rsidRDefault="005E282E" w:rsidP="002C64F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2BAD82D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0423AB" w14:textId="77777777" w:rsidR="005E282E" w:rsidRPr="00A06881" w:rsidRDefault="005E282E" w:rsidP="002C64F6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6AD9317B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94C3E23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6CF88154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48671B3" w14:textId="77777777" w:rsidR="005E282E" w:rsidRPr="00A06881" w:rsidRDefault="005E282E" w:rsidP="002C64F6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04C48F03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3AF154C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6ED0C8B7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AB118F4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571727E0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82E" w:rsidRPr="00A06881" w14:paraId="289DA4B9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6619D1D1" w14:textId="77777777" w:rsidR="005E282E" w:rsidRPr="00A06881" w:rsidRDefault="005E282E" w:rsidP="002C64F6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07933DB5" w14:textId="77777777" w:rsidR="005E282E" w:rsidRPr="00A06881" w:rsidRDefault="005E282E" w:rsidP="002C64F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FF48AB" w14:textId="77777777" w:rsidR="005E282E" w:rsidRPr="00A06881" w:rsidRDefault="005E282E" w:rsidP="00F8710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6B3091E" w14:textId="3277DA52" w:rsidR="005E282E" w:rsidRPr="00A06881" w:rsidRDefault="005E282E" w:rsidP="002C64F6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719EDD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5AE84B64" w14:textId="77777777" w:rsidR="005E282E" w:rsidRPr="00A06881" w:rsidRDefault="005E282E" w:rsidP="002C64F6">
            <w:pPr>
              <w:spacing w:line="34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CA123A1" w14:textId="77777777" w:rsidR="005E282E" w:rsidRPr="00A06881" w:rsidRDefault="005E282E" w:rsidP="002C64F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6CE0AB55" w14:textId="77777777" w:rsidR="005E282E" w:rsidRPr="00A06881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19BF8A" w14:textId="77777777" w:rsidR="005E282E" w:rsidRPr="00A06881" w:rsidRDefault="005E282E" w:rsidP="002C64F6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vAlign w:val="bottom"/>
          </w:tcPr>
          <w:p w14:paraId="30D5B4BA" w14:textId="77777777" w:rsidR="005E282E" w:rsidRPr="00A06881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8301C4" w14:textId="77777777" w:rsidR="005E282E" w:rsidRPr="00A06881" w:rsidRDefault="005E282E" w:rsidP="002C64F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9E77D8A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C7FFF4" w14:textId="77777777" w:rsidR="005E282E" w:rsidRPr="00A06881" w:rsidRDefault="005E282E" w:rsidP="002C64F6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43B33844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D824FA9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B36E0C3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3594E91" w14:textId="77777777" w:rsidR="005E282E" w:rsidRPr="00A06881" w:rsidRDefault="005E282E" w:rsidP="002C64F6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3427CD38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75F8AE30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603F6743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B69710B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1722AEEE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82E" w:rsidRPr="00A06881" w14:paraId="3B185C1B" w14:textId="77777777" w:rsidTr="00F8710C">
        <w:trPr>
          <w:cantSplit/>
          <w:trHeight w:val="270"/>
        </w:trPr>
        <w:tc>
          <w:tcPr>
            <w:tcW w:w="2430" w:type="dxa"/>
            <w:vAlign w:val="bottom"/>
          </w:tcPr>
          <w:p w14:paraId="511FC7FF" w14:textId="77777777" w:rsidR="005E282E" w:rsidRPr="00A06881" w:rsidRDefault="005E282E" w:rsidP="002C64F6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A068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 (ต่อ)</w:t>
            </w:r>
          </w:p>
        </w:tc>
        <w:tc>
          <w:tcPr>
            <w:tcW w:w="2160" w:type="dxa"/>
            <w:vAlign w:val="bottom"/>
          </w:tcPr>
          <w:p w14:paraId="4B4871B1" w14:textId="77777777" w:rsidR="005E282E" w:rsidRPr="00A06881" w:rsidRDefault="005E282E" w:rsidP="002C64F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2B734E" w14:textId="77777777" w:rsidR="005E282E" w:rsidRPr="00A06881" w:rsidRDefault="005E282E" w:rsidP="002C64F6">
            <w:pPr>
              <w:spacing w:line="340" w:lineRule="exact"/>
              <w:ind w:lef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9" w:type="dxa"/>
            <w:gridSpan w:val="3"/>
            <w:vAlign w:val="bottom"/>
          </w:tcPr>
          <w:p w14:paraId="353E729C" w14:textId="5D307CAA" w:rsidR="005E282E" w:rsidRPr="00A06881" w:rsidRDefault="005E282E" w:rsidP="002C64F6">
            <w:pPr>
              <w:spacing w:line="340" w:lineRule="exact"/>
              <w:ind w:lef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37BFA64F" w14:textId="77777777" w:rsidR="005E282E" w:rsidRPr="00A06881" w:rsidRDefault="005E282E" w:rsidP="002C64F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8" w:type="dxa"/>
            <w:gridSpan w:val="19"/>
            <w:vAlign w:val="bottom"/>
          </w:tcPr>
          <w:p w14:paraId="4E5C0428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C1C57" w:rsidRPr="00A06881" w14:paraId="22499EE9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30924F07" w14:textId="77777777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Aditya Birla Elyaf Sanayi Ve Ticaret Anonim Sirketi</w:t>
            </w:r>
          </w:p>
        </w:tc>
        <w:tc>
          <w:tcPr>
            <w:tcW w:w="2160" w:type="dxa"/>
            <w:vAlign w:val="bottom"/>
          </w:tcPr>
          <w:p w14:paraId="77EE8380" w14:textId="77777777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ผลิตเส้นใยประดิษฐ์เรยอน</w:t>
            </w:r>
          </w:p>
        </w:tc>
        <w:tc>
          <w:tcPr>
            <w:tcW w:w="1080" w:type="dxa"/>
            <w:vAlign w:val="bottom"/>
          </w:tcPr>
          <w:p w14:paraId="7FF45A3E" w14:textId="668241FF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ตุรกี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37BC0A" w14:textId="25F3403E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358CE5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66B0F0C" w14:textId="49FE70E0" w:rsidR="008C1C57" w:rsidRPr="00A06881" w:rsidRDefault="008C1C57" w:rsidP="008C1C57">
            <w:pPr>
              <w:spacing w:line="34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2D21BD" w14:textId="77777777" w:rsidR="008C1C57" w:rsidRPr="00A06881" w:rsidRDefault="008C1C57" w:rsidP="008C1C5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2743C75" w14:textId="3FB3B516" w:rsidR="008C1C57" w:rsidRPr="001649C7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9C7">
              <w:rPr>
                <w:rFonts w:ascii="Angsana New" w:hAnsi="Angsana New"/>
                <w:sz w:val="30"/>
                <w:szCs w:val="30"/>
              </w:rPr>
              <w:t xml:space="preserve">TRY 0.50 </w:t>
            </w:r>
            <w:r w:rsidRPr="001649C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402474" w14:textId="77777777" w:rsidR="008C1C57" w:rsidRPr="00A06881" w:rsidRDefault="008C1C57" w:rsidP="008970F6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7C348B7" w14:textId="4A1A066C" w:rsidR="008C1C57" w:rsidRPr="00A06881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 xml:space="preserve">TRY 0.50 </w:t>
            </w: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C94E67" w14:textId="77777777" w:rsidR="008C1C57" w:rsidRPr="00A06881" w:rsidRDefault="008C1C57" w:rsidP="008C1C5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D1888F" w14:textId="136EBD66" w:rsidR="008C1C57" w:rsidRPr="001649C7" w:rsidRDefault="008970F6" w:rsidP="008970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="008C1C57" w:rsidRPr="001649C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23707FD6" w14:textId="77777777" w:rsidR="008C1C57" w:rsidRPr="001649C7" w:rsidRDefault="008C1C57" w:rsidP="008C1C57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2DE4FCD3" w14:textId="55D31A83" w:rsidR="008C1C57" w:rsidRPr="001649C7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49C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44C3FA73" w14:textId="77777777" w:rsidR="008C1C57" w:rsidRPr="001649C7" w:rsidRDefault="008C1C57" w:rsidP="008C1C5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2D6BF8C7" w14:textId="61638F7D" w:rsidR="008C1C57" w:rsidRPr="001649C7" w:rsidRDefault="00EC605D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2" w:type="dxa"/>
            <w:vAlign w:val="bottom"/>
          </w:tcPr>
          <w:p w14:paraId="2233AC75" w14:textId="77777777" w:rsidR="008C1C57" w:rsidRPr="001649C7" w:rsidRDefault="008C1C57" w:rsidP="008C1C5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336BC6E4" w14:textId="28910C3E" w:rsidR="008C1C57" w:rsidRPr="001649C7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49C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  <w:gridSpan w:val="2"/>
            <w:vAlign w:val="bottom"/>
          </w:tcPr>
          <w:p w14:paraId="48B9F01F" w14:textId="77777777" w:rsidR="008C1C57" w:rsidRPr="001649C7" w:rsidRDefault="008C1C57" w:rsidP="008C1C5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203DA031" w14:textId="02478A70" w:rsidR="008C1C57" w:rsidRPr="001649C7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4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73743DA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1E32EA0C" w14:textId="77777777" w:rsidR="008C1C57" w:rsidRPr="00A06881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C57" w:rsidRPr="00A06881" w14:paraId="4211C47C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0895C1D7" w14:textId="034C68C7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2160" w:type="dxa"/>
            <w:vAlign w:val="bottom"/>
          </w:tcPr>
          <w:p w14:paraId="743A1C49" w14:textId="16845E08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ผลิตเยื่อกระดาษและ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เส้นใย</w:t>
            </w:r>
          </w:p>
        </w:tc>
        <w:tc>
          <w:tcPr>
            <w:tcW w:w="1080" w:type="dxa"/>
            <w:vAlign w:val="bottom"/>
          </w:tcPr>
          <w:p w14:paraId="46112BBB" w14:textId="1F824F4B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แคนาดา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5C0BC9" w14:textId="5C3706EA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3D142F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43C13C8" w14:textId="73A78FDD" w:rsidR="008C1C57" w:rsidRPr="00A06881" w:rsidRDefault="00037407" w:rsidP="00037407">
            <w:pPr>
              <w:spacing w:line="34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CFCF26" w14:textId="77777777" w:rsidR="008C1C57" w:rsidRPr="00A06881" w:rsidRDefault="008C1C57" w:rsidP="008C1C5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7940C37" w14:textId="0CDB379E" w:rsidR="008C1C57" w:rsidRPr="001649C7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9C7">
              <w:rPr>
                <w:rFonts w:ascii="Angsana New" w:hAnsi="Angsana New"/>
                <w:sz w:val="30"/>
                <w:szCs w:val="30"/>
              </w:rPr>
              <w:t>CAD</w:t>
            </w:r>
            <w:r w:rsidRPr="001649C7">
              <w:rPr>
                <w:rFonts w:ascii="Angsana New" w:hAnsi="Angsana New"/>
                <w:sz w:val="30"/>
                <w:szCs w:val="30"/>
              </w:rPr>
              <w:br/>
              <w:t>80</w:t>
            </w:r>
          </w:p>
          <w:p w14:paraId="124AC970" w14:textId="50F152BB" w:rsidR="008C1C57" w:rsidRPr="001649C7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9C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E7F10" w14:textId="77777777" w:rsidR="008C1C57" w:rsidRPr="00A06881" w:rsidRDefault="008C1C57" w:rsidP="008970F6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C160C7C" w14:textId="6CFA883A" w:rsidR="008C1C57" w:rsidRPr="00A06881" w:rsidRDefault="008C1C57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CAD</w:t>
            </w:r>
            <w:r w:rsidR="008970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70F6">
              <w:rPr>
                <w:rFonts w:ascii="Angsana New" w:hAnsi="Angsana New"/>
                <w:sz w:val="30"/>
                <w:szCs w:val="30"/>
              </w:rPr>
              <w:br/>
            </w:r>
            <w:r w:rsidRPr="00A06881">
              <w:rPr>
                <w:rFonts w:ascii="Angsana New" w:hAnsi="Angsana New"/>
                <w:sz w:val="30"/>
                <w:szCs w:val="30"/>
              </w:rPr>
              <w:t>80</w:t>
            </w:r>
          </w:p>
          <w:p w14:paraId="5EFD7D8D" w14:textId="72BB9916" w:rsidR="008C1C57" w:rsidRPr="00A06881" w:rsidRDefault="008C1C57" w:rsidP="008970F6">
            <w:pPr>
              <w:tabs>
                <w:tab w:val="clear" w:pos="454"/>
                <w:tab w:val="left" w:pos="109"/>
                <w:tab w:val="left" w:pos="199"/>
                <w:tab w:val="left" w:pos="271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C663EA" w14:textId="77777777" w:rsidR="008C1C57" w:rsidRPr="00A06881" w:rsidRDefault="008C1C57" w:rsidP="008C1C5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F3CBBD" w14:textId="365B7D4A" w:rsidR="008C1C57" w:rsidRPr="001649C7" w:rsidRDefault="008970F6" w:rsidP="008970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8C1C57" w:rsidRPr="001649C7">
              <w:rPr>
                <w:rFonts w:ascii="Angsana New" w:hAnsi="Angsana New"/>
                <w:sz w:val="30"/>
                <w:szCs w:val="30"/>
              </w:rPr>
              <w:t>3,155</w:t>
            </w:r>
            <w:r w:rsidR="008C1C57" w:rsidRPr="001649C7">
              <w:rPr>
                <w:rFonts w:cs="Times New Roman"/>
                <w:color w:val="0000FF"/>
                <w:szCs w:val="22"/>
                <w:vertAlign w:val="superscript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9DC19A7" w14:textId="77777777" w:rsidR="008C1C57" w:rsidRPr="001649C7" w:rsidRDefault="008C1C57" w:rsidP="008C1C57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3BD10F95" w14:textId="59CC16A6" w:rsidR="008C1C57" w:rsidRPr="001649C7" w:rsidRDefault="008970F6" w:rsidP="008970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-75"/>
              <w:jc w:val="center"/>
              <w:rPr>
                <w:rFonts w:ascii="Angsana New" w:hAnsi="Angsana New"/>
                <w:color w:val="1F4E79" w:themeColor="accent5" w:themeShade="80"/>
                <w:sz w:val="30"/>
                <w:szCs w:val="30"/>
                <w:vertAlign w:val="superscript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8C1C57" w:rsidRPr="001649C7">
              <w:rPr>
                <w:rFonts w:ascii="Angsana New" w:hAnsi="Angsana New"/>
                <w:sz w:val="30"/>
                <w:szCs w:val="30"/>
              </w:rPr>
              <w:t>3,155</w:t>
            </w:r>
          </w:p>
        </w:tc>
        <w:tc>
          <w:tcPr>
            <w:tcW w:w="180" w:type="dxa"/>
            <w:gridSpan w:val="2"/>
            <w:vAlign w:val="bottom"/>
          </w:tcPr>
          <w:p w14:paraId="5E4FA0E4" w14:textId="77777777" w:rsidR="008C1C57" w:rsidRPr="001649C7" w:rsidRDefault="008C1C57" w:rsidP="008C1C5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2FDC3BE5" w14:textId="6D5001E9" w:rsidR="008C1C57" w:rsidRPr="001649C7" w:rsidRDefault="00EC605D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  <w:tc>
          <w:tcPr>
            <w:tcW w:w="182" w:type="dxa"/>
            <w:vAlign w:val="bottom"/>
          </w:tcPr>
          <w:p w14:paraId="2EF29DB4" w14:textId="77777777" w:rsidR="008C1C57" w:rsidRPr="001649C7" w:rsidRDefault="008C1C57" w:rsidP="008C1C5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2C98D03E" w14:textId="1BE0C821" w:rsidR="008C1C57" w:rsidRPr="001649C7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49C7">
              <w:rPr>
                <w:rFonts w:ascii="Angsana New" w:hAnsi="Angsana New"/>
                <w:sz w:val="30"/>
                <w:szCs w:val="30"/>
              </w:rPr>
              <w:t>3,216</w:t>
            </w:r>
          </w:p>
        </w:tc>
        <w:tc>
          <w:tcPr>
            <w:tcW w:w="182" w:type="dxa"/>
            <w:gridSpan w:val="2"/>
            <w:vAlign w:val="bottom"/>
          </w:tcPr>
          <w:p w14:paraId="7D79A9CB" w14:textId="77777777" w:rsidR="008C1C57" w:rsidRPr="001649C7" w:rsidRDefault="008C1C57" w:rsidP="008C1C5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3F73D7B1" w14:textId="0D96A8F5" w:rsidR="008C1C57" w:rsidRPr="001649C7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4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268062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12181CB3" w14:textId="7E7FC183" w:rsidR="008C1C57" w:rsidRPr="00A06881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C57" w:rsidRPr="00A06881" w14:paraId="5F74D223" w14:textId="77777777" w:rsidTr="008C1C57">
        <w:trPr>
          <w:cantSplit/>
          <w:trHeight w:val="58"/>
        </w:trPr>
        <w:tc>
          <w:tcPr>
            <w:tcW w:w="2430" w:type="dxa"/>
            <w:vAlign w:val="bottom"/>
          </w:tcPr>
          <w:p w14:paraId="7D620E3B" w14:textId="77777777" w:rsidR="008C1C57" w:rsidRPr="00A06881" w:rsidRDefault="008C1C57" w:rsidP="008C1C57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5C8F97A" w14:textId="77777777" w:rsidR="008C1C57" w:rsidRPr="00A06881" w:rsidRDefault="008C1C57" w:rsidP="008C1C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CD080B3" w14:textId="77777777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178386" w14:textId="1BC76DEB" w:rsidR="008C1C57" w:rsidRPr="00A06881" w:rsidRDefault="008C1C57" w:rsidP="008C1C5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1DB372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57A21B6" w14:textId="77777777" w:rsidR="008C1C57" w:rsidRPr="00A06881" w:rsidRDefault="008C1C57" w:rsidP="008C1C57">
            <w:pPr>
              <w:spacing w:line="34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6C225A" w14:textId="77777777" w:rsidR="008C1C57" w:rsidRPr="00A06881" w:rsidRDefault="008C1C57" w:rsidP="008C1C5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46EAB5D" w14:textId="77777777" w:rsidR="008C1C57" w:rsidRPr="001649C7" w:rsidRDefault="008C1C57" w:rsidP="008C1C5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B0F25E" w14:textId="77777777" w:rsidR="008C1C57" w:rsidRPr="00A06881" w:rsidRDefault="008C1C57" w:rsidP="008C1C5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34EC2FD" w14:textId="77777777" w:rsidR="008C1C57" w:rsidRPr="00A06881" w:rsidRDefault="008C1C57" w:rsidP="008C1C5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9B1848" w14:textId="77777777" w:rsidR="008C1C57" w:rsidRPr="00A06881" w:rsidRDefault="008C1C57" w:rsidP="008C1C5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F8115" w14:textId="1CA60AC8" w:rsidR="008C1C57" w:rsidRPr="001649C7" w:rsidRDefault="008970F6" w:rsidP="008970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</w:t>
            </w:r>
            <w:r w:rsidR="008C1C57" w:rsidRPr="001649C7">
              <w:rPr>
                <w:rFonts w:ascii="Angsana New" w:hAnsi="Angsana New"/>
                <w:b/>
                <w:bCs/>
                <w:sz w:val="30"/>
                <w:szCs w:val="30"/>
              </w:rPr>
              <w:t>7,785</w:t>
            </w:r>
          </w:p>
        </w:tc>
        <w:tc>
          <w:tcPr>
            <w:tcW w:w="180" w:type="dxa"/>
            <w:vAlign w:val="bottom"/>
          </w:tcPr>
          <w:p w14:paraId="14080E60" w14:textId="77777777" w:rsidR="008C1C57" w:rsidRPr="001649C7" w:rsidRDefault="008C1C57" w:rsidP="008C1C57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C2336" w14:textId="2527A001" w:rsidR="008C1C57" w:rsidRPr="001649C7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49C7">
              <w:rPr>
                <w:rFonts w:ascii="Angsana New" w:hAnsi="Angsana New"/>
                <w:b/>
                <w:bCs/>
                <w:sz w:val="30"/>
                <w:szCs w:val="30"/>
              </w:rPr>
              <w:t>7,785</w:t>
            </w:r>
          </w:p>
        </w:tc>
        <w:tc>
          <w:tcPr>
            <w:tcW w:w="180" w:type="dxa"/>
            <w:gridSpan w:val="2"/>
            <w:vAlign w:val="bottom"/>
          </w:tcPr>
          <w:p w14:paraId="167F9A26" w14:textId="77777777" w:rsidR="008C1C57" w:rsidRPr="001649C7" w:rsidRDefault="008C1C57" w:rsidP="008C1C5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95AE1" w14:textId="3DCE4FCC" w:rsidR="008C1C57" w:rsidRPr="001649C7" w:rsidRDefault="00EC605D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20,992</w:t>
            </w:r>
          </w:p>
        </w:tc>
        <w:tc>
          <w:tcPr>
            <w:tcW w:w="182" w:type="dxa"/>
            <w:vAlign w:val="bottom"/>
          </w:tcPr>
          <w:p w14:paraId="7130309E" w14:textId="77777777" w:rsidR="008C1C57" w:rsidRPr="001649C7" w:rsidRDefault="008C1C57" w:rsidP="008C1C5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61728" w14:textId="1EC8B8CB" w:rsidR="008C1C57" w:rsidRPr="001649C7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49C7">
              <w:rPr>
                <w:rFonts w:ascii="Angsana New" w:hAnsi="Angsana New"/>
                <w:b/>
                <w:bCs/>
                <w:sz w:val="30"/>
                <w:szCs w:val="30"/>
              </w:rPr>
              <w:t>17,912</w:t>
            </w:r>
          </w:p>
        </w:tc>
        <w:tc>
          <w:tcPr>
            <w:tcW w:w="182" w:type="dxa"/>
            <w:gridSpan w:val="2"/>
            <w:vAlign w:val="bottom"/>
          </w:tcPr>
          <w:p w14:paraId="2A7339D1" w14:textId="77777777" w:rsidR="008C1C57" w:rsidRPr="001649C7" w:rsidRDefault="008C1C57" w:rsidP="008C1C5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DCA10" w14:textId="08246B9C" w:rsidR="008C1C57" w:rsidRPr="001649C7" w:rsidRDefault="00910C04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BD980F" w14:textId="77777777" w:rsidR="008C1C57" w:rsidRPr="00A06881" w:rsidRDefault="008C1C57" w:rsidP="008C1C5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F65E6" w14:textId="5AB9CE30" w:rsidR="008C1C57" w:rsidRPr="00A06881" w:rsidRDefault="008C1C57" w:rsidP="008C1C5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6881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5E282E" w:rsidRPr="00A06881" w14:paraId="14D75E2A" w14:textId="77777777" w:rsidTr="008C1C57">
        <w:trPr>
          <w:cantSplit/>
          <w:trHeight w:val="270"/>
        </w:trPr>
        <w:tc>
          <w:tcPr>
            <w:tcW w:w="2430" w:type="dxa"/>
            <w:vAlign w:val="bottom"/>
          </w:tcPr>
          <w:p w14:paraId="1FAE81A7" w14:textId="77777777" w:rsidR="005E282E" w:rsidRPr="00A06881" w:rsidRDefault="005E282E" w:rsidP="002C64F6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04B09D97" w14:textId="77777777" w:rsidR="005E282E" w:rsidRPr="00A06881" w:rsidRDefault="005E282E" w:rsidP="002C64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CE7D9" w14:textId="77777777" w:rsidR="005E282E" w:rsidRPr="00A06881" w:rsidRDefault="005E282E" w:rsidP="00F8710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9A6CFF" w14:textId="75E632EF" w:rsidR="005E282E" w:rsidRPr="00A06881" w:rsidRDefault="005E282E" w:rsidP="002C64F6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541C85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ED708C3" w14:textId="77777777" w:rsidR="005E282E" w:rsidRPr="00A06881" w:rsidRDefault="005E282E" w:rsidP="002C64F6">
            <w:pPr>
              <w:spacing w:line="34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77F0CA" w14:textId="77777777" w:rsidR="005E282E" w:rsidRPr="00A06881" w:rsidRDefault="005E282E" w:rsidP="002C64F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65D47F4" w14:textId="77777777" w:rsidR="005E282E" w:rsidRPr="001649C7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9E3BEC" w14:textId="77777777" w:rsidR="005E282E" w:rsidRPr="00A06881" w:rsidRDefault="005E282E" w:rsidP="002C64F6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86DB63B" w14:textId="77777777" w:rsidR="005E282E" w:rsidRPr="00A06881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F4EC0C" w14:textId="77777777" w:rsidR="005E282E" w:rsidRPr="00A06881" w:rsidRDefault="005E282E" w:rsidP="002C64F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105085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EDAEB9" w14:textId="77777777" w:rsidR="005E282E" w:rsidRPr="001649C7" w:rsidRDefault="005E282E" w:rsidP="002C64F6">
            <w:pPr>
              <w:pStyle w:val="acctfourfigures"/>
              <w:tabs>
                <w:tab w:val="decimal" w:pos="551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4B54AFB8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AE60EBF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vAlign w:val="bottom"/>
          </w:tcPr>
          <w:p w14:paraId="36D07441" w14:textId="77777777" w:rsidR="005E282E" w:rsidRPr="001649C7" w:rsidRDefault="005E282E" w:rsidP="002C64F6">
            <w:pPr>
              <w:tabs>
                <w:tab w:val="decimal" w:pos="0"/>
                <w:tab w:val="decimal" w:pos="836"/>
              </w:tabs>
              <w:spacing w:line="340" w:lineRule="exact"/>
              <w:ind w:left="-27"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608A44C" w14:textId="77777777" w:rsidR="005E282E" w:rsidRPr="001649C7" w:rsidRDefault="005E282E" w:rsidP="002C64F6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vAlign w:val="bottom"/>
          </w:tcPr>
          <w:p w14:paraId="4493EAC6" w14:textId="77777777" w:rsidR="005E282E" w:rsidRPr="001649C7" w:rsidRDefault="005E282E" w:rsidP="002C64F6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79A28ECF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4D9614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7837945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03D96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E282E" w:rsidRPr="00A06881" w14:paraId="3E4B0C6C" w14:textId="77777777" w:rsidTr="008C1C57">
        <w:trPr>
          <w:cantSplit/>
        </w:trPr>
        <w:tc>
          <w:tcPr>
            <w:tcW w:w="2430" w:type="dxa"/>
            <w:vAlign w:val="bottom"/>
          </w:tcPr>
          <w:p w14:paraId="25442D5A" w14:textId="77777777" w:rsidR="005E282E" w:rsidRPr="00A06881" w:rsidRDefault="005E282E" w:rsidP="002C64F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68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Pr="00A06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2160" w:type="dxa"/>
            <w:vAlign w:val="bottom"/>
          </w:tcPr>
          <w:p w14:paraId="438CA319" w14:textId="77777777" w:rsidR="005E282E" w:rsidRPr="00A06881" w:rsidRDefault="005E282E" w:rsidP="002C64F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DBCC3B" w14:textId="77777777" w:rsidR="005E282E" w:rsidRPr="00A06881" w:rsidRDefault="005E282E" w:rsidP="00F8710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59C1EA" w14:textId="0A972E67" w:rsidR="005E282E" w:rsidRPr="00A06881" w:rsidRDefault="005E282E" w:rsidP="002C64F6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70DA97" w14:textId="77777777" w:rsidR="005E282E" w:rsidRPr="00A06881" w:rsidRDefault="005E282E" w:rsidP="002C64F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77EAF9F" w14:textId="77777777" w:rsidR="005E282E" w:rsidRPr="00A06881" w:rsidRDefault="005E282E" w:rsidP="002C64F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24154B" w14:textId="77777777" w:rsidR="005E282E" w:rsidRPr="00A06881" w:rsidRDefault="005E282E" w:rsidP="002C64F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D51B05E" w14:textId="77777777" w:rsidR="005E282E" w:rsidRPr="001649C7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E7E2FD" w14:textId="77777777" w:rsidR="005E282E" w:rsidRPr="00A06881" w:rsidRDefault="005E282E" w:rsidP="002C64F6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57FBB968" w14:textId="77777777" w:rsidR="005E282E" w:rsidRPr="00A06881" w:rsidRDefault="005E282E" w:rsidP="002C64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04BF24" w14:textId="77777777" w:rsidR="005E282E" w:rsidRPr="00A06881" w:rsidRDefault="005E282E" w:rsidP="002C64F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25CBA7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029E02" w14:textId="77777777" w:rsidR="005E282E" w:rsidRPr="001649C7" w:rsidRDefault="005E282E" w:rsidP="002C64F6">
            <w:pPr>
              <w:pStyle w:val="acctfourfigures"/>
              <w:tabs>
                <w:tab w:val="decimal" w:pos="551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5474927C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7247E22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6E07A515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6550274" w14:textId="77777777" w:rsidR="005E282E" w:rsidRPr="001649C7" w:rsidRDefault="005E282E" w:rsidP="002C64F6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764BDE4D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0"/>
                <w:tab w:val="left" w:pos="450"/>
              </w:tabs>
              <w:spacing w:line="240" w:lineRule="auto"/>
              <w:ind w:left="-79"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79C18B9" w14:textId="77777777" w:rsidR="005E282E" w:rsidRPr="001649C7" w:rsidRDefault="005E282E" w:rsidP="002C64F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1A6D48A7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D88E12B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73318CC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E282E" w:rsidRPr="00A06881" w14:paraId="3EF55DDB" w14:textId="77777777" w:rsidTr="008C1C57">
        <w:trPr>
          <w:cantSplit/>
        </w:trPr>
        <w:tc>
          <w:tcPr>
            <w:tcW w:w="2430" w:type="dxa"/>
            <w:vAlign w:val="bottom"/>
          </w:tcPr>
          <w:p w14:paraId="60285B8E" w14:textId="77777777" w:rsidR="005E282E" w:rsidRPr="00A06881" w:rsidRDefault="005E282E" w:rsidP="002C64F6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AV Terrace Bay Inc.</w:t>
            </w:r>
          </w:p>
        </w:tc>
        <w:tc>
          <w:tcPr>
            <w:tcW w:w="2160" w:type="dxa"/>
            <w:vAlign w:val="bottom"/>
          </w:tcPr>
          <w:p w14:paraId="074D4C01" w14:textId="77777777" w:rsidR="005E282E" w:rsidRPr="00A06881" w:rsidRDefault="005E282E" w:rsidP="002C64F6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ผลิตเยื่อกระดาษ</w:t>
            </w:r>
          </w:p>
        </w:tc>
        <w:tc>
          <w:tcPr>
            <w:tcW w:w="1080" w:type="dxa"/>
            <w:vAlign w:val="bottom"/>
          </w:tcPr>
          <w:p w14:paraId="54F20227" w14:textId="5CDF344E" w:rsidR="005E282E" w:rsidRPr="00A06881" w:rsidRDefault="00F8710C" w:rsidP="00F8710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แคนาดา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6967AE" w14:textId="5F36D0B8" w:rsidR="005E282E" w:rsidRPr="00A06881" w:rsidRDefault="005E282E" w:rsidP="002C64F6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60.00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B4338" w14:textId="77777777" w:rsidR="005E282E" w:rsidRPr="00A06881" w:rsidRDefault="005E282E" w:rsidP="002C64F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C0EA05A" w14:textId="21DAABEB" w:rsidR="005E282E" w:rsidRPr="00A06881" w:rsidRDefault="005E282E" w:rsidP="002C64F6">
            <w:pPr>
              <w:spacing w:line="340" w:lineRule="exac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881">
              <w:rPr>
                <w:rFonts w:ascii="Angsana New" w:hAnsi="Angsana New"/>
                <w:sz w:val="30"/>
                <w:szCs w:val="30"/>
              </w:rPr>
              <w:t>60.00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2A4A7A" w14:textId="77777777" w:rsidR="005E282E" w:rsidRPr="00A06881" w:rsidRDefault="005E282E" w:rsidP="002C64F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B7C15CC" w14:textId="77777777" w:rsidR="005E282E" w:rsidRPr="001649C7" w:rsidRDefault="00826FCD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9C7">
              <w:rPr>
                <w:rFonts w:ascii="Angsana New" w:hAnsi="Angsana New"/>
                <w:sz w:val="30"/>
                <w:szCs w:val="30"/>
              </w:rPr>
              <w:t>CAD</w:t>
            </w:r>
            <w:r w:rsidRPr="001649C7">
              <w:rPr>
                <w:rFonts w:ascii="Angsana New" w:hAnsi="Angsana New"/>
                <w:sz w:val="30"/>
                <w:szCs w:val="30"/>
              </w:rPr>
              <w:br/>
              <w:t>70</w:t>
            </w:r>
          </w:p>
          <w:p w14:paraId="7978037B" w14:textId="6CB985C8" w:rsidR="00826FCD" w:rsidRPr="001649C7" w:rsidRDefault="008970F6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40" w:lineRule="exact"/>
              <w:ind w:left="-350" w:right="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826FCD" w:rsidRPr="001649C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A8BBC" w14:textId="77777777" w:rsidR="005E282E" w:rsidRPr="00A06881" w:rsidRDefault="005E282E" w:rsidP="008970F6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40" w:lineRule="exact"/>
              <w:ind w:right="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5D8E969D" w14:textId="77777777" w:rsidR="00826FCD" w:rsidRDefault="00826FCD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CAD</w:t>
            </w:r>
            <w:r>
              <w:rPr>
                <w:rFonts w:ascii="Angsana New" w:hAnsi="Angsana New"/>
                <w:sz w:val="30"/>
                <w:szCs w:val="30"/>
              </w:rPr>
              <w:br/>
              <w:t>70</w:t>
            </w:r>
          </w:p>
          <w:p w14:paraId="573F5D20" w14:textId="4234E35F" w:rsidR="005E282E" w:rsidRPr="00A06881" w:rsidRDefault="00826FCD" w:rsidP="008970F6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46673" w14:textId="77777777" w:rsidR="005E282E" w:rsidRPr="00A06881" w:rsidRDefault="005E282E" w:rsidP="002C64F6">
            <w:pPr>
              <w:pStyle w:val="acctfourfigures"/>
              <w:tabs>
                <w:tab w:val="left" w:pos="454"/>
                <w:tab w:val="decimal" w:pos="551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3B0ABE" w14:textId="7BABD3EA" w:rsidR="005E282E" w:rsidRPr="001649C7" w:rsidRDefault="005E282E" w:rsidP="002C64F6">
            <w:pPr>
              <w:tabs>
                <w:tab w:val="clear" w:pos="454"/>
                <w:tab w:val="left" w:pos="100"/>
              </w:tabs>
              <w:spacing w:line="340" w:lineRule="exact"/>
              <w:ind w:left="-350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49C7">
              <w:rPr>
                <w:rFonts w:ascii="Angsana New" w:hAnsi="Angsana New"/>
                <w:b/>
                <w:bCs/>
                <w:sz w:val="30"/>
                <w:szCs w:val="30"/>
              </w:rPr>
              <w:t>1,289</w:t>
            </w:r>
          </w:p>
        </w:tc>
        <w:tc>
          <w:tcPr>
            <w:tcW w:w="180" w:type="dxa"/>
            <w:vAlign w:val="bottom"/>
          </w:tcPr>
          <w:p w14:paraId="2917E102" w14:textId="77777777" w:rsidR="005E282E" w:rsidRPr="001649C7" w:rsidRDefault="005E282E" w:rsidP="002C64F6">
            <w:pPr>
              <w:pStyle w:val="block"/>
              <w:tabs>
                <w:tab w:val="left" w:pos="454"/>
              </w:tabs>
              <w:spacing w:after="0" w:line="340" w:lineRule="exact"/>
              <w:ind w:left="193" w:right="20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vAlign w:val="bottom"/>
          </w:tcPr>
          <w:p w14:paraId="141FD63B" w14:textId="0ED5CD61" w:rsidR="005E282E" w:rsidRPr="001649C7" w:rsidRDefault="005E282E" w:rsidP="002C64F6">
            <w:pPr>
              <w:tabs>
                <w:tab w:val="clear" w:pos="454"/>
                <w:tab w:val="left" w:pos="100"/>
              </w:tabs>
              <w:spacing w:line="340" w:lineRule="exact"/>
              <w:ind w:left="-350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49C7">
              <w:rPr>
                <w:rFonts w:ascii="Angsana New" w:hAnsi="Angsana New"/>
                <w:b/>
                <w:bCs/>
                <w:sz w:val="30"/>
                <w:szCs w:val="30"/>
              </w:rPr>
              <w:t>1,289</w:t>
            </w:r>
          </w:p>
        </w:tc>
        <w:tc>
          <w:tcPr>
            <w:tcW w:w="180" w:type="dxa"/>
            <w:gridSpan w:val="2"/>
            <w:vAlign w:val="bottom"/>
          </w:tcPr>
          <w:p w14:paraId="246A5A5F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19A630" w14:textId="6618BB5C" w:rsidR="005E282E" w:rsidRPr="001649C7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49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6093157" w14:textId="77777777" w:rsidR="005E282E" w:rsidRPr="001649C7" w:rsidRDefault="005E282E" w:rsidP="002C64F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90" w:type="dxa"/>
            <w:tcBorders>
              <w:bottom w:val="double" w:sz="4" w:space="0" w:color="auto"/>
            </w:tcBorders>
            <w:vAlign w:val="bottom"/>
          </w:tcPr>
          <w:p w14:paraId="19B6AF66" w14:textId="77777777" w:rsidR="005E282E" w:rsidRPr="001649C7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49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107398E6" w14:textId="77777777" w:rsidR="005E282E" w:rsidRPr="001649C7" w:rsidRDefault="005E282E" w:rsidP="002C64F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BD75EA" w14:textId="5DD8AC69" w:rsidR="005E282E" w:rsidRPr="001649C7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49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615AFD" w14:textId="77777777" w:rsidR="005E282E" w:rsidRPr="00A06881" w:rsidRDefault="005E282E" w:rsidP="002C64F6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EC729A" w14:textId="77777777" w:rsidR="005E282E" w:rsidRPr="00A06881" w:rsidRDefault="005E282E" w:rsidP="002C64F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68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5A2E2EF" w14:textId="77777777" w:rsidR="00FD13EE" w:rsidRDefault="00FD13EE" w:rsidP="00FD1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F0A67F1" w14:textId="77777777" w:rsidR="00FD13EE" w:rsidRDefault="00FD13EE" w:rsidP="00FD1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61E6137" w14:textId="4A440897" w:rsidR="00FD13EE" w:rsidRPr="00A06881" w:rsidRDefault="00FD13EE" w:rsidP="00FD1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FD13EE" w:rsidRPr="00A06881" w:rsidSect="00EE1493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1152" w:right="691" w:bottom="1152" w:left="576" w:header="720" w:footer="720" w:gutter="0"/>
          <w:cols w:space="720"/>
        </w:sectPr>
      </w:pPr>
    </w:p>
    <w:p w14:paraId="50B4C056" w14:textId="4A399A89" w:rsidR="008534C5" w:rsidRPr="00B25E1D" w:rsidRDefault="008534C5" w:rsidP="001E2E20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  <w:r w:rsidRPr="00B25E1D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บริษัทมีสัดส่วนเงินลงทุนใน </w:t>
      </w:r>
      <w:r w:rsidRPr="00B25E1D">
        <w:rPr>
          <w:rFonts w:ascii="Angsana New" w:hAnsi="Angsana New"/>
          <w:spacing w:val="-2"/>
          <w:sz w:val="30"/>
          <w:szCs w:val="30"/>
        </w:rPr>
        <w:t xml:space="preserve">AV Terrace Bay Inc. </w:t>
      </w:r>
      <w:r w:rsidRPr="00B25E1D">
        <w:rPr>
          <w:rFonts w:ascii="Angsana New" w:hAnsi="Angsana New"/>
          <w:spacing w:val="-2"/>
          <w:sz w:val="30"/>
          <w:szCs w:val="30"/>
          <w:cs/>
        </w:rPr>
        <w:t xml:space="preserve">อยู่ร้อยละ </w:t>
      </w:r>
      <w:r w:rsidRPr="00B25E1D">
        <w:rPr>
          <w:rFonts w:ascii="Angsana New" w:hAnsi="Angsana New"/>
          <w:spacing w:val="-2"/>
          <w:sz w:val="30"/>
          <w:szCs w:val="30"/>
        </w:rPr>
        <w:t>60</w:t>
      </w:r>
      <w:r w:rsidRPr="00B25E1D">
        <w:rPr>
          <w:rFonts w:ascii="Angsana New" w:hAnsi="Angsana New"/>
          <w:spacing w:val="-2"/>
          <w:sz w:val="30"/>
          <w:szCs w:val="30"/>
          <w:cs/>
        </w:rPr>
        <w:t xml:space="preserve"> โดยฝ่ายบริหารของบริษัทได้พิจารณาอำนาจควบคุมกิจการในบริษัทดังกล่าวและพบว่าบริษัทมีเพียงอำนาจควบคุมร่วมเท่านั้น ด้วยเหตุนี้ บริษัทจึงได้จัดประเภทเงินลงทุนใน </w:t>
      </w:r>
      <w:r w:rsidRPr="00B25E1D">
        <w:rPr>
          <w:rFonts w:ascii="Angsana New" w:hAnsi="Angsana New"/>
          <w:spacing w:val="-2"/>
          <w:sz w:val="30"/>
          <w:szCs w:val="30"/>
        </w:rPr>
        <w:t xml:space="preserve">AV Terrace Bay Inc. </w:t>
      </w:r>
      <w:r w:rsidRPr="00B25E1D">
        <w:rPr>
          <w:rFonts w:ascii="Angsana New" w:hAnsi="Angsana New"/>
          <w:spacing w:val="-2"/>
          <w:sz w:val="30"/>
          <w:szCs w:val="30"/>
          <w:cs/>
        </w:rPr>
        <w:t>เป็นเงินลงทุนในการร่วมค้าโดยบันทึกบัญชีด้วยวิธีส่วนได้เสียใน</w:t>
      </w:r>
      <w:r w:rsidR="00B664E7">
        <w:rPr>
          <w:rFonts w:ascii="Angsana New" w:hAnsi="Angsana New"/>
          <w:spacing w:val="-2"/>
          <w:sz w:val="30"/>
          <w:szCs w:val="30"/>
        </w:rPr>
        <w:br/>
      </w:r>
      <w:r w:rsidRPr="00B25E1D">
        <w:rPr>
          <w:rFonts w:ascii="Angsana New" w:hAnsi="Angsana New"/>
          <w:spacing w:val="-2"/>
          <w:sz w:val="30"/>
          <w:szCs w:val="30"/>
          <w:cs/>
        </w:rPr>
        <w:t>งบการเงินที่แสดงเงินลงทุนตามวิธีส่วนได้เสียและไม่ได้จัดทำงบการเงินรวม</w:t>
      </w:r>
    </w:p>
    <w:p w14:paraId="56B1EE53" w14:textId="010A13E1" w:rsidR="008534C5" w:rsidRPr="008970F6" w:rsidRDefault="008534C5" w:rsidP="001E2E20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22"/>
          <w:szCs w:val="22"/>
          <w:highlight w:val="yellow"/>
        </w:rPr>
      </w:pPr>
    </w:p>
    <w:p w14:paraId="36845FD6" w14:textId="4143877F" w:rsidR="005A5F94" w:rsidRPr="008534C5" w:rsidRDefault="00C816E6" w:rsidP="001E2E20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8534C5">
        <w:rPr>
          <w:rFonts w:ascii="Angsana New" w:hAnsi="Angsana New"/>
          <w:spacing w:val="-2"/>
          <w:sz w:val="30"/>
          <w:szCs w:val="30"/>
          <w:cs/>
        </w:rPr>
        <w:t>เงินลงทุนใน</w:t>
      </w:r>
      <w:r w:rsidR="005E40B1" w:rsidRPr="008534C5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8534C5">
        <w:rPr>
          <w:rFonts w:ascii="Angsana New" w:hAnsi="Angsana New"/>
          <w:spacing w:val="-2"/>
          <w:sz w:val="30"/>
          <w:szCs w:val="30"/>
          <w:cs/>
        </w:rPr>
        <w:t>ซึ่งจดทะเบียนในตลาดหลักทรัพย์</w:t>
      </w:r>
      <w:r w:rsidR="005E40B1" w:rsidRPr="008534C5">
        <w:rPr>
          <w:rFonts w:ascii="Angsana New" w:hAnsi="Angsana New" w:hint="cs"/>
          <w:spacing w:val="-2"/>
          <w:sz w:val="30"/>
          <w:szCs w:val="30"/>
          <w:cs/>
        </w:rPr>
        <w:t>แห่งประเทศไทยมูลค่ายุติธรรมของเงินลงทุนดังกล่าวมีดังต่อไปนี้</w:t>
      </w:r>
    </w:p>
    <w:p w14:paraId="0F5D5AF4" w14:textId="77777777" w:rsidR="00D50DD0" w:rsidRPr="0074034E" w:rsidRDefault="00D50DD0" w:rsidP="005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270"/>
        <w:gridCol w:w="1620"/>
      </w:tblGrid>
      <w:tr w:rsidR="00263BF8" w:rsidRPr="008534C5" w14:paraId="6219B762" w14:textId="77777777" w:rsidTr="00C3469D">
        <w:tc>
          <w:tcPr>
            <w:tcW w:w="5850" w:type="dxa"/>
            <w:vAlign w:val="bottom"/>
          </w:tcPr>
          <w:p w14:paraId="0B76FDB0" w14:textId="77777777" w:rsidR="00263BF8" w:rsidRPr="008534C5" w:rsidRDefault="00263BF8" w:rsidP="00D50DD0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90" w:type="dxa"/>
            <w:gridSpan w:val="3"/>
          </w:tcPr>
          <w:p w14:paraId="6EEF0181" w14:textId="77777777" w:rsidR="00263BF8" w:rsidRPr="008534C5" w:rsidRDefault="00263BF8" w:rsidP="00D50DD0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 ณ วันที่</w:t>
            </w:r>
          </w:p>
        </w:tc>
      </w:tr>
      <w:tr w:rsidR="001314E1" w:rsidRPr="008534C5" w14:paraId="66890AD0" w14:textId="77777777" w:rsidTr="00C3469D">
        <w:tc>
          <w:tcPr>
            <w:tcW w:w="5850" w:type="dxa"/>
            <w:vAlign w:val="bottom"/>
          </w:tcPr>
          <w:p w14:paraId="78ACB7EA" w14:textId="77777777" w:rsidR="001314E1" w:rsidRPr="008534C5" w:rsidRDefault="001314E1" w:rsidP="00D50DD0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518768F" w14:textId="52FE7214" w:rsidR="001314E1" w:rsidRPr="008534C5" w:rsidRDefault="001314E1" w:rsidP="00D50DD0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330" w:lineRule="exact"/>
              <w:ind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63BF8" w:rsidRPr="008534C5" w14:paraId="081687D8" w14:textId="77777777" w:rsidTr="00C3469D">
        <w:trPr>
          <w:trHeight w:val="182"/>
        </w:trPr>
        <w:tc>
          <w:tcPr>
            <w:tcW w:w="5850" w:type="dxa"/>
            <w:vAlign w:val="bottom"/>
          </w:tcPr>
          <w:p w14:paraId="0F9D1ED2" w14:textId="77777777" w:rsidR="00263BF8" w:rsidRPr="008534C5" w:rsidRDefault="00263BF8" w:rsidP="002B2ACA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B40734" w14:textId="09726A82" w:rsidR="00263BF8" w:rsidRPr="008534C5" w:rsidRDefault="004D4DA4" w:rsidP="00263BF8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256</w:t>
            </w:r>
            <w:r w:rsidR="008C1C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85101D" w14:textId="77777777" w:rsidR="00263BF8" w:rsidRPr="008534C5" w:rsidRDefault="00263BF8" w:rsidP="00263BF8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C7E12E" w14:textId="3495E8A5" w:rsidR="00263BF8" w:rsidRPr="008534C5" w:rsidRDefault="004D4DA4" w:rsidP="00263BF8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256</w:t>
            </w:r>
            <w:r w:rsidR="008C1C5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63BF8" w:rsidRPr="008534C5" w14:paraId="1D3E2E9C" w14:textId="77777777" w:rsidTr="00C3469D">
        <w:trPr>
          <w:trHeight w:val="299"/>
        </w:trPr>
        <w:tc>
          <w:tcPr>
            <w:tcW w:w="5850" w:type="dxa"/>
            <w:vAlign w:val="bottom"/>
          </w:tcPr>
          <w:p w14:paraId="63660CAF" w14:textId="77777777" w:rsidR="00263BF8" w:rsidRPr="008534C5" w:rsidRDefault="00263BF8" w:rsidP="002B2ACA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D017DA6" w14:textId="77777777" w:rsidR="00263BF8" w:rsidRPr="008534C5" w:rsidRDefault="00263BF8" w:rsidP="00D50DD0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3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903946"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067379"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853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C1C57" w:rsidRPr="008534C5" w14:paraId="7B827AB9" w14:textId="77777777" w:rsidTr="00604FA3">
        <w:tc>
          <w:tcPr>
            <w:tcW w:w="5850" w:type="dxa"/>
            <w:vAlign w:val="bottom"/>
          </w:tcPr>
          <w:p w14:paraId="758EE053" w14:textId="77777777" w:rsidR="008C1C57" w:rsidRPr="008534C5" w:rsidRDefault="008C1C57" w:rsidP="008C1C57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จำนวนหุ้นที่ถือ</w:t>
            </w:r>
          </w:p>
        </w:tc>
        <w:tc>
          <w:tcPr>
            <w:tcW w:w="1800" w:type="dxa"/>
          </w:tcPr>
          <w:p w14:paraId="0540BF33" w14:textId="4C5DED5F" w:rsidR="008C1C57" w:rsidRPr="008534C5" w:rsidRDefault="00910C04" w:rsidP="008C1C57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  <w:tc>
          <w:tcPr>
            <w:tcW w:w="270" w:type="dxa"/>
          </w:tcPr>
          <w:p w14:paraId="1FF3C280" w14:textId="77777777" w:rsidR="008C1C57" w:rsidRPr="008534C5" w:rsidRDefault="008C1C57" w:rsidP="008C1C57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5795A1A" w14:textId="1C2C7385" w:rsidR="008C1C57" w:rsidRPr="008534C5" w:rsidRDefault="008C1C57" w:rsidP="008C1C57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330" w:lineRule="exact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</w:tr>
      <w:tr w:rsidR="008C1C57" w:rsidRPr="008534C5" w14:paraId="2B435FCD" w14:textId="77777777" w:rsidTr="00604FA3">
        <w:tc>
          <w:tcPr>
            <w:tcW w:w="5850" w:type="dxa"/>
            <w:vAlign w:val="bottom"/>
          </w:tcPr>
          <w:p w14:paraId="57AAFEE5" w14:textId="77777777" w:rsidR="008C1C57" w:rsidRPr="008534C5" w:rsidRDefault="008C1C57" w:rsidP="008C1C57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ราคาต่อหุ้น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00" w:type="dxa"/>
          </w:tcPr>
          <w:p w14:paraId="5601826A" w14:textId="435E7A73" w:rsidR="008C1C57" w:rsidRPr="008534C5" w:rsidRDefault="00910C04" w:rsidP="008C1C57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270" w:type="dxa"/>
          </w:tcPr>
          <w:p w14:paraId="12F4F394" w14:textId="77777777" w:rsidR="008C1C57" w:rsidRPr="008534C5" w:rsidRDefault="008C1C57" w:rsidP="008C1C57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A312ACA" w14:textId="0CDB2CD9" w:rsidR="008C1C57" w:rsidRPr="008534C5" w:rsidRDefault="008C1C57" w:rsidP="008C1C57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330" w:lineRule="exact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45.75</w:t>
            </w:r>
          </w:p>
        </w:tc>
      </w:tr>
      <w:tr w:rsidR="008C1C57" w:rsidRPr="008534C5" w14:paraId="707893E0" w14:textId="77777777" w:rsidTr="00C3469D">
        <w:trPr>
          <w:trHeight w:val="236"/>
        </w:trPr>
        <w:tc>
          <w:tcPr>
            <w:tcW w:w="5850" w:type="dxa"/>
            <w:vAlign w:val="bottom"/>
          </w:tcPr>
          <w:p w14:paraId="03D01BB6" w14:textId="2989F0D9" w:rsidR="008C1C57" w:rsidRPr="008534C5" w:rsidRDefault="008C1C57" w:rsidP="008C1C57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มูลค่ายุติธรรม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800" w:type="dxa"/>
            <w:vAlign w:val="bottom"/>
          </w:tcPr>
          <w:p w14:paraId="61C3B5DC" w14:textId="67D92717" w:rsidR="008C1C57" w:rsidRPr="008534C5" w:rsidRDefault="00910C04" w:rsidP="008C1C57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3,671,938</w:t>
            </w:r>
          </w:p>
        </w:tc>
        <w:tc>
          <w:tcPr>
            <w:tcW w:w="270" w:type="dxa"/>
            <w:vAlign w:val="bottom"/>
          </w:tcPr>
          <w:p w14:paraId="2C24A139" w14:textId="77777777" w:rsidR="008C1C57" w:rsidRPr="008534C5" w:rsidRDefault="008C1C57" w:rsidP="008C1C57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49DB8E" w14:textId="6FBA6617" w:rsidR="008C1C57" w:rsidRPr="008534C5" w:rsidRDefault="008C1C57" w:rsidP="008C1C57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330" w:lineRule="exact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3,428,391</w:t>
            </w:r>
          </w:p>
        </w:tc>
      </w:tr>
    </w:tbl>
    <w:p w14:paraId="5CCDE88B" w14:textId="77777777" w:rsidR="005E40B1" w:rsidRPr="0074034E" w:rsidRDefault="005E40B1" w:rsidP="005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6FA45858" w14:textId="7480EEB2" w:rsidR="00855F09" w:rsidRPr="008534C5" w:rsidRDefault="00855F09" w:rsidP="00EC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b/>
          <w:bCs/>
          <w:spacing w:val="-2"/>
          <w:sz w:val="30"/>
          <w:szCs w:val="30"/>
        </w:rPr>
      </w:pPr>
      <w:r w:rsidRPr="008534C5">
        <w:rPr>
          <w:rFonts w:ascii="Angsana New" w:hAnsi="Angsana New" w:hint="cs"/>
          <w:b/>
          <w:bCs/>
          <w:spacing w:val="-2"/>
          <w:sz w:val="30"/>
          <w:szCs w:val="30"/>
          <w:cs/>
        </w:rPr>
        <w:t>ส่วนแบ่งกำไรขาดทุนเบ็ดเสร็จและเงินปันผลรับ</w:t>
      </w:r>
    </w:p>
    <w:p w14:paraId="0EDE14FE" w14:textId="77777777" w:rsidR="00855F09" w:rsidRPr="0074034E" w:rsidRDefault="00855F09" w:rsidP="008A74A1">
      <w:pPr>
        <w:ind w:left="540" w:firstLine="270"/>
        <w:rPr>
          <w:rFonts w:ascii="Angsana New" w:hAnsi="Angsana New"/>
          <w:spacing w:val="-2"/>
          <w:sz w:val="24"/>
          <w:szCs w:val="24"/>
        </w:rPr>
      </w:pPr>
    </w:p>
    <w:p w14:paraId="78D812D6" w14:textId="4641F632" w:rsidR="00CE32D5" w:rsidRPr="008534C5" w:rsidRDefault="00CE32D5" w:rsidP="001E2E20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299"/>
        <w:jc w:val="thaiDistribute"/>
        <w:rPr>
          <w:rFonts w:ascii="Angsana New" w:hAnsi="Angsana New"/>
          <w:sz w:val="30"/>
          <w:szCs w:val="30"/>
        </w:rPr>
      </w:pPr>
      <w:r w:rsidRPr="008534C5">
        <w:rPr>
          <w:rFonts w:ascii="Angsana New" w:hAnsi="Angsana New"/>
          <w:sz w:val="30"/>
          <w:szCs w:val="30"/>
          <w:cs/>
        </w:rPr>
        <w:t>ในระหว่าง</w:t>
      </w:r>
      <w:r w:rsidR="004A4181">
        <w:rPr>
          <w:rFonts w:ascii="Angsana New" w:hAnsi="Angsana New" w:hint="cs"/>
          <w:sz w:val="30"/>
          <w:szCs w:val="30"/>
          <w:cs/>
        </w:rPr>
        <w:t>ปี</w:t>
      </w:r>
      <w:r w:rsidRPr="008534C5">
        <w:rPr>
          <w:rFonts w:ascii="Angsana New" w:hAnsi="Angsana New"/>
          <w:sz w:val="30"/>
          <w:szCs w:val="30"/>
          <w:cs/>
        </w:rPr>
        <w:t xml:space="preserve"> บริษัทรับรู้ส่วนแบ่งกำไร (ขาดทุน) จากการลงทุนในบริษัทร่วมในงบการเงินที่แสดงเงินลงทุนตามวิธีส่วนได้เสียดังนี้</w:t>
      </w:r>
    </w:p>
    <w:p w14:paraId="2FA5187F" w14:textId="38370ADE" w:rsidR="008A74A1" w:rsidRPr="0074034E" w:rsidRDefault="008A74A1" w:rsidP="00422717">
      <w:pPr>
        <w:ind w:left="540" w:firstLine="270"/>
        <w:rPr>
          <w:rFonts w:ascii="Angsana New" w:hAnsi="Angsana New"/>
          <w:spacing w:val="-2"/>
          <w:sz w:val="24"/>
          <w:szCs w:val="24"/>
        </w:rPr>
      </w:pPr>
    </w:p>
    <w:tbl>
      <w:tblPr>
        <w:tblW w:w="961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22"/>
        <w:gridCol w:w="1024"/>
        <w:gridCol w:w="236"/>
        <w:gridCol w:w="1024"/>
        <w:gridCol w:w="239"/>
        <w:gridCol w:w="987"/>
        <w:gridCol w:w="236"/>
        <w:gridCol w:w="1024"/>
        <w:gridCol w:w="267"/>
        <w:gridCol w:w="993"/>
        <w:gridCol w:w="267"/>
        <w:gridCol w:w="982"/>
        <w:gridCol w:w="11"/>
      </w:tblGrid>
      <w:tr w:rsidR="000A2D98" w:rsidRPr="008534C5" w14:paraId="707739F1" w14:textId="50F8A606" w:rsidTr="0074034E">
        <w:trPr>
          <w:gridAfter w:val="1"/>
          <w:wAfter w:w="11" w:type="dxa"/>
          <w:tblHeader/>
        </w:trPr>
        <w:tc>
          <w:tcPr>
            <w:tcW w:w="2322" w:type="dxa"/>
            <w:vAlign w:val="bottom"/>
          </w:tcPr>
          <w:p w14:paraId="25026529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79" w:type="dxa"/>
            <w:gridSpan w:val="11"/>
            <w:vAlign w:val="bottom"/>
          </w:tcPr>
          <w:p w14:paraId="6E06173B" w14:textId="1C4913DC" w:rsidR="000A2D98" w:rsidRPr="008534C5" w:rsidRDefault="000A2D98" w:rsidP="000A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A2D98" w:rsidRPr="008534C5" w14:paraId="52467B7C" w14:textId="7AB63794" w:rsidTr="0074034E">
        <w:trPr>
          <w:tblHeader/>
        </w:trPr>
        <w:tc>
          <w:tcPr>
            <w:tcW w:w="2322" w:type="dxa"/>
            <w:vAlign w:val="bottom"/>
          </w:tcPr>
          <w:p w14:paraId="28F6B947" w14:textId="7B1BE307" w:rsidR="000A2D98" w:rsidRPr="00B664E7" w:rsidRDefault="00B664E7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</w:tc>
        <w:tc>
          <w:tcPr>
            <w:tcW w:w="2284" w:type="dxa"/>
            <w:gridSpan w:val="3"/>
            <w:vAlign w:val="bottom"/>
          </w:tcPr>
          <w:p w14:paraId="46B5C074" w14:textId="4ACA95A2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  <w:r w:rsidRPr="008534C5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45A50652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2BA0C8DC" w14:textId="7DEC661F" w:rsidR="000A2D98" w:rsidRPr="008534C5" w:rsidRDefault="000A2D98" w:rsidP="000A2D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7" w:type="dxa"/>
          </w:tcPr>
          <w:p w14:paraId="5E2A5F93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3" w:type="dxa"/>
            <w:gridSpan w:val="4"/>
          </w:tcPr>
          <w:p w14:paraId="3B7F206D" w14:textId="4E040CA5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ส่วนแบ่งกำไรขาดทุนเบ็ดเสร็จอื่นของ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0A2D98" w:rsidRPr="008534C5" w14:paraId="378453F6" w14:textId="170BD296" w:rsidTr="0074034E">
        <w:trPr>
          <w:tblHeader/>
        </w:trPr>
        <w:tc>
          <w:tcPr>
            <w:tcW w:w="2322" w:type="dxa"/>
            <w:vAlign w:val="bottom"/>
          </w:tcPr>
          <w:p w14:paraId="74FC1C89" w14:textId="5F35159B" w:rsidR="000A2D98" w:rsidRPr="00B664E7" w:rsidRDefault="00B664E7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B664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24" w:type="dxa"/>
            <w:vAlign w:val="center"/>
          </w:tcPr>
          <w:p w14:paraId="4C422912" w14:textId="1DC64EDC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EC6FC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212E8563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0BFE562" w14:textId="3C7576B1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6FC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  <w:vAlign w:val="center"/>
          </w:tcPr>
          <w:p w14:paraId="2CCF9FD8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3433E0A2" w14:textId="0BB57438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6FC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center"/>
          </w:tcPr>
          <w:p w14:paraId="453D8569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6433EFD3" w14:textId="46C64B30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6FC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</w:tcPr>
          <w:p w14:paraId="3FBFCB78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07EE2345" w14:textId="56CF3A70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6FC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7" w:type="dxa"/>
          </w:tcPr>
          <w:p w14:paraId="130E8850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gridSpan w:val="2"/>
          </w:tcPr>
          <w:p w14:paraId="3B9A87EE" w14:textId="4A1AF253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6FC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A2D98" w:rsidRPr="008534C5" w14:paraId="1974B344" w14:textId="325D7B38" w:rsidTr="0074034E">
        <w:trPr>
          <w:gridAfter w:val="1"/>
          <w:wAfter w:w="11" w:type="dxa"/>
          <w:tblHeader/>
        </w:trPr>
        <w:tc>
          <w:tcPr>
            <w:tcW w:w="2322" w:type="dxa"/>
            <w:vAlign w:val="bottom"/>
          </w:tcPr>
          <w:p w14:paraId="6A95C3D4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9" w:type="dxa"/>
            <w:gridSpan w:val="11"/>
            <w:vAlign w:val="center"/>
          </w:tcPr>
          <w:p w14:paraId="474CF14E" w14:textId="09F37420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2D98" w:rsidRPr="008534C5" w14:paraId="40FD1CD3" w14:textId="6DD20EA1" w:rsidTr="0074034E">
        <w:tc>
          <w:tcPr>
            <w:tcW w:w="2322" w:type="dxa"/>
            <w:vAlign w:val="bottom"/>
          </w:tcPr>
          <w:p w14:paraId="2D0DE915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24" w:type="dxa"/>
            <w:vAlign w:val="center"/>
          </w:tcPr>
          <w:p w14:paraId="4A01950D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9BFFDD2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57942EC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68092535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41E55B6A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6F0C056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2D0F5A04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BF983D5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8D0FC91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32BD9D1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2E8839C4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D99" w:rsidRPr="008534C5" w14:paraId="4CCECD92" w14:textId="3B1CD0AC" w:rsidTr="0074034E">
        <w:tc>
          <w:tcPr>
            <w:tcW w:w="2322" w:type="dxa"/>
            <w:vAlign w:val="bottom"/>
          </w:tcPr>
          <w:p w14:paraId="4947AE88" w14:textId="3F6BCB8C" w:rsidR="00E14D99" w:rsidRPr="008534C5" w:rsidRDefault="00E14D99" w:rsidP="00E14D99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2C632727" w14:textId="5F4E1446" w:rsidR="00E14D99" w:rsidRPr="008534C5" w:rsidRDefault="00EC605D" w:rsidP="00E14D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38,626</w:t>
            </w:r>
          </w:p>
        </w:tc>
        <w:tc>
          <w:tcPr>
            <w:tcW w:w="236" w:type="dxa"/>
          </w:tcPr>
          <w:p w14:paraId="72E1DD3B" w14:textId="77777777" w:rsidR="00E14D99" w:rsidRPr="008534C5" w:rsidRDefault="00E14D99" w:rsidP="00E1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DF10702" w14:textId="7234D839" w:rsidR="00E14D99" w:rsidRPr="008534C5" w:rsidRDefault="00E14D99" w:rsidP="00E14D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(55,941)</w:t>
            </w:r>
          </w:p>
        </w:tc>
        <w:tc>
          <w:tcPr>
            <w:tcW w:w="239" w:type="dxa"/>
          </w:tcPr>
          <w:p w14:paraId="02A6CB32" w14:textId="77777777" w:rsidR="00E14D99" w:rsidRPr="008534C5" w:rsidRDefault="00E14D99" w:rsidP="00E1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3CDED1E" w14:textId="6C5313CE" w:rsidR="00E14D99" w:rsidRPr="008534C5" w:rsidRDefault="00EC605D" w:rsidP="00E14D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14,367</w:t>
            </w:r>
          </w:p>
        </w:tc>
        <w:tc>
          <w:tcPr>
            <w:tcW w:w="236" w:type="dxa"/>
            <w:vAlign w:val="bottom"/>
          </w:tcPr>
          <w:p w14:paraId="1E0E7B55" w14:textId="77777777" w:rsidR="00E14D99" w:rsidRPr="008534C5" w:rsidRDefault="00E14D99" w:rsidP="00E1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C9E37C8" w14:textId="026FA652" w:rsidR="00E14D99" w:rsidRPr="00E14D99" w:rsidRDefault="00E14D99" w:rsidP="00E14D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(28,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938</w:t>
            </w: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29805EA8" w14:textId="77777777" w:rsidR="00E14D99" w:rsidRPr="008534C5" w:rsidRDefault="00E14D99" w:rsidP="00E14D9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61D1359" w14:textId="166CBDA5" w:rsidR="00E14D99" w:rsidRPr="000A2D98" w:rsidRDefault="000253B7" w:rsidP="000253B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                  </w:t>
            </w:r>
            <w:r w:rsidR="00EC605D">
              <w:rPr>
                <w:rFonts w:ascii="Angsana New" w:hAnsi="Angsana New"/>
                <w:sz w:val="30"/>
                <w:szCs w:val="30"/>
                <w:lang w:val="en-US" w:bidi="th-TH"/>
              </w:rPr>
              <w:t>(1,744)</w:t>
            </w:r>
          </w:p>
        </w:tc>
        <w:tc>
          <w:tcPr>
            <w:tcW w:w="267" w:type="dxa"/>
            <w:vAlign w:val="bottom"/>
          </w:tcPr>
          <w:p w14:paraId="1C99239D" w14:textId="77777777" w:rsidR="00E14D99" w:rsidRPr="008534C5" w:rsidRDefault="00E14D99" w:rsidP="00E14D9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B7E205D" w14:textId="468A3B7A" w:rsidR="00E14D99" w:rsidRPr="00E14D99" w:rsidRDefault="00E14D99" w:rsidP="00E14D9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2D98">
              <w:rPr>
                <w:rFonts w:ascii="Angsana New" w:hAnsi="Angsana New"/>
                <w:sz w:val="30"/>
                <w:szCs w:val="30"/>
                <w:lang w:val="en-US" w:bidi="th-TH"/>
              </w:rPr>
              <w:t>581</w:t>
            </w:r>
          </w:p>
        </w:tc>
      </w:tr>
      <w:tr w:rsidR="00E14D99" w:rsidRPr="008534C5" w14:paraId="5EF29506" w14:textId="10AC6D60" w:rsidTr="0074034E">
        <w:tc>
          <w:tcPr>
            <w:tcW w:w="2322" w:type="dxa"/>
            <w:vAlign w:val="bottom"/>
          </w:tcPr>
          <w:p w14:paraId="0CF2127C" w14:textId="621676DC" w:rsidR="00E14D99" w:rsidRPr="008534C5" w:rsidRDefault="00E14D99" w:rsidP="00E14D99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7D903C0" w14:textId="2701E3AB" w:rsidR="00E14D99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959,956</w:t>
            </w:r>
          </w:p>
        </w:tc>
        <w:tc>
          <w:tcPr>
            <w:tcW w:w="236" w:type="dxa"/>
          </w:tcPr>
          <w:p w14:paraId="0B71BA7D" w14:textId="77777777" w:rsidR="00E14D99" w:rsidRPr="008534C5" w:rsidRDefault="00E14D99" w:rsidP="00E1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50C09CE" w14:textId="78275C69" w:rsidR="00E14D99" w:rsidRPr="008534C5" w:rsidRDefault="00E14D99" w:rsidP="00E14D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182,174</w:t>
            </w:r>
          </w:p>
        </w:tc>
        <w:tc>
          <w:tcPr>
            <w:tcW w:w="239" w:type="dxa"/>
          </w:tcPr>
          <w:p w14:paraId="59E0E6BF" w14:textId="77777777" w:rsidR="00E14D99" w:rsidRPr="008534C5" w:rsidRDefault="00E14D99" w:rsidP="00E1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4010F18" w14:textId="2AEA6912" w:rsidR="00E14D99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8,475</w:t>
            </w:r>
          </w:p>
        </w:tc>
        <w:tc>
          <w:tcPr>
            <w:tcW w:w="236" w:type="dxa"/>
            <w:vAlign w:val="bottom"/>
          </w:tcPr>
          <w:p w14:paraId="57ACE029" w14:textId="77777777" w:rsidR="00E14D99" w:rsidRPr="008534C5" w:rsidRDefault="00E14D99" w:rsidP="00E1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E2079EF" w14:textId="588611AC" w:rsidR="00E14D99" w:rsidRPr="00E14D99" w:rsidRDefault="00E14D99" w:rsidP="00E14D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12,908</w:t>
            </w:r>
          </w:p>
        </w:tc>
        <w:tc>
          <w:tcPr>
            <w:tcW w:w="267" w:type="dxa"/>
          </w:tcPr>
          <w:p w14:paraId="1571EDF8" w14:textId="77777777" w:rsidR="00E14D99" w:rsidRPr="008534C5" w:rsidRDefault="00E14D99" w:rsidP="00E14D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2EBBA32" w14:textId="7634A90C" w:rsidR="00E14D99" w:rsidRPr="00EC605D" w:rsidRDefault="00EC605D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60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7929B28D" w14:textId="77777777" w:rsidR="00E14D99" w:rsidRPr="008534C5" w:rsidRDefault="00E14D99" w:rsidP="00E14D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1ECAA55" w14:textId="06E221F6" w:rsidR="00E14D99" w:rsidRPr="000A2D98" w:rsidRDefault="00E14D99" w:rsidP="00E14D9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4D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14D99" w:rsidRPr="008534C5" w14:paraId="789009AB" w14:textId="2F4F4A09" w:rsidTr="0074034E">
        <w:tc>
          <w:tcPr>
            <w:tcW w:w="2322" w:type="dxa"/>
            <w:vAlign w:val="bottom"/>
          </w:tcPr>
          <w:p w14:paraId="1B4BE0CC" w14:textId="5D37DEDF" w:rsidR="00E14D99" w:rsidRPr="008534C5" w:rsidRDefault="00E14D99" w:rsidP="00E14D99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7A70AD20" w14:textId="697EF555" w:rsidR="00E14D99" w:rsidRPr="008534C5" w:rsidRDefault="00EC605D" w:rsidP="00E14D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26,366</w:t>
            </w:r>
          </w:p>
        </w:tc>
        <w:tc>
          <w:tcPr>
            <w:tcW w:w="236" w:type="dxa"/>
          </w:tcPr>
          <w:p w14:paraId="4FAE9817" w14:textId="77777777" w:rsidR="00E14D99" w:rsidRPr="008534C5" w:rsidRDefault="00E14D99" w:rsidP="00E1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80D80BF" w14:textId="40DB8060" w:rsidR="00E14D99" w:rsidRPr="008534C5" w:rsidRDefault="00E14D99" w:rsidP="00E14D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(14,743)</w:t>
            </w:r>
          </w:p>
        </w:tc>
        <w:tc>
          <w:tcPr>
            <w:tcW w:w="239" w:type="dxa"/>
          </w:tcPr>
          <w:p w14:paraId="391109C9" w14:textId="77777777" w:rsidR="00E14D99" w:rsidRPr="008534C5" w:rsidRDefault="00E14D99" w:rsidP="00E1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DB13B29" w14:textId="684A1A18" w:rsidR="00E14D99" w:rsidRPr="008534C5" w:rsidRDefault="00EC605D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37773F" w14:textId="77777777" w:rsidR="00E14D99" w:rsidRPr="008534C5" w:rsidRDefault="00E14D99" w:rsidP="00E1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1E6A68C" w14:textId="5F66D2AD" w:rsidR="00E14D99" w:rsidRPr="008534C5" w:rsidRDefault="00E14D99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29E4406B" w14:textId="77777777" w:rsidR="00E14D99" w:rsidRPr="008534C5" w:rsidRDefault="00E14D99" w:rsidP="00E14D9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728E5B83" w14:textId="5D462D70" w:rsidR="00E14D99" w:rsidRPr="008534C5" w:rsidRDefault="00EC605D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3D4580BA" w14:textId="77777777" w:rsidR="00E14D99" w:rsidRPr="008534C5" w:rsidRDefault="00E14D99" w:rsidP="00E14D9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FD7F5DE" w14:textId="51CD79C0" w:rsidR="00E14D99" w:rsidRPr="008534C5" w:rsidRDefault="00E14D99" w:rsidP="00E14D9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605D" w:rsidRPr="008534C5" w14:paraId="5F63BB86" w14:textId="6AFFFAC5" w:rsidTr="0074034E">
        <w:tc>
          <w:tcPr>
            <w:tcW w:w="2322" w:type="dxa"/>
            <w:vAlign w:val="bottom"/>
          </w:tcPr>
          <w:p w14:paraId="6B4CCAEF" w14:textId="22538D98" w:rsidR="00EC605D" w:rsidRPr="008534C5" w:rsidRDefault="00EC605D" w:rsidP="00EC605D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B566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</w:t>
            </w:r>
            <w:r w:rsidRPr="00B56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B566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B56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DFDAABD" w14:textId="7A6BBF15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78BFDC8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093DBCB" w14:textId="128E71AE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4363B112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28CCD77" w14:textId="7DABED29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EB32FF0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B42DEA2" w14:textId="47B62CA3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62839600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3BC9858C" w14:textId="32DB550A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6FEADD41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9444F73" w14:textId="235A22B9" w:rsidR="00EC605D" w:rsidRPr="008534C5" w:rsidRDefault="00EC605D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0820" w:rsidRPr="008534C5" w14:paraId="662A9A18" w14:textId="77777777" w:rsidTr="0074034E">
        <w:tc>
          <w:tcPr>
            <w:tcW w:w="2322" w:type="dxa"/>
            <w:vAlign w:val="bottom"/>
          </w:tcPr>
          <w:p w14:paraId="589CEF71" w14:textId="1E1B935D" w:rsidR="00060820" w:rsidRPr="00060820" w:rsidRDefault="00060820" w:rsidP="00060820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เบอร์ล่า คาร์บอน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(ประเทศไทย) จำกัด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79AB66B" w14:textId="6D7098DE" w:rsidR="00060820" w:rsidRPr="008534C5" w:rsidRDefault="00060820" w:rsidP="000608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820">
              <w:rPr>
                <w:rFonts w:ascii="Angsana New" w:hAnsi="Angsana New"/>
                <w:sz w:val="30"/>
                <w:szCs w:val="30"/>
                <w:lang w:val="en-US" w:bidi="th-TH"/>
              </w:rPr>
              <w:t>1,070,938</w:t>
            </w:r>
          </w:p>
        </w:tc>
        <w:tc>
          <w:tcPr>
            <w:tcW w:w="236" w:type="dxa"/>
          </w:tcPr>
          <w:p w14:paraId="2554DDB8" w14:textId="77777777" w:rsidR="00060820" w:rsidRPr="008534C5" w:rsidRDefault="00060820" w:rsidP="0006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3CAB42F" w14:textId="13A56E18" w:rsidR="00060820" w:rsidRPr="008534C5" w:rsidRDefault="00060820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820">
              <w:rPr>
                <w:rFonts w:ascii="Angsana New" w:hAnsi="Angsana New"/>
                <w:sz w:val="30"/>
                <w:szCs w:val="30"/>
                <w:lang w:val="en-US" w:bidi="th-TH"/>
              </w:rPr>
              <w:t>258,889</w:t>
            </w:r>
          </w:p>
        </w:tc>
        <w:tc>
          <w:tcPr>
            <w:tcW w:w="239" w:type="dxa"/>
          </w:tcPr>
          <w:p w14:paraId="526F4ED5" w14:textId="77777777" w:rsidR="00060820" w:rsidRPr="008534C5" w:rsidRDefault="00060820" w:rsidP="0006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3302077" w14:textId="2B2CA98F" w:rsidR="00060820" w:rsidRPr="008534C5" w:rsidRDefault="00060820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820">
              <w:rPr>
                <w:rFonts w:ascii="Angsana New" w:hAnsi="Angsana New"/>
                <w:sz w:val="30"/>
                <w:szCs w:val="30"/>
                <w:lang w:val="en-US" w:bidi="th-TH"/>
              </w:rPr>
              <w:t>35,381</w:t>
            </w:r>
          </w:p>
        </w:tc>
        <w:tc>
          <w:tcPr>
            <w:tcW w:w="236" w:type="dxa"/>
            <w:vAlign w:val="bottom"/>
          </w:tcPr>
          <w:p w14:paraId="385A3BF7" w14:textId="77777777" w:rsidR="00060820" w:rsidRPr="008534C5" w:rsidRDefault="00060820" w:rsidP="0006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8BB3830" w14:textId="2E48A043" w:rsidR="00060820" w:rsidRPr="008534C5" w:rsidRDefault="00060820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820">
              <w:rPr>
                <w:rFonts w:ascii="Angsana New" w:hAnsi="Angsana New"/>
                <w:sz w:val="30"/>
                <w:szCs w:val="30"/>
                <w:lang w:val="en-US" w:bidi="th-TH"/>
              </w:rPr>
              <w:t>25,180</w:t>
            </w:r>
          </w:p>
        </w:tc>
        <w:tc>
          <w:tcPr>
            <w:tcW w:w="267" w:type="dxa"/>
          </w:tcPr>
          <w:p w14:paraId="416771E3" w14:textId="77777777" w:rsidR="00060820" w:rsidRPr="008534C5" w:rsidRDefault="00060820" w:rsidP="000608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747417B1" w14:textId="77777777" w:rsidR="00060820" w:rsidRPr="00060820" w:rsidRDefault="00060820" w:rsidP="000608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C4DC1C8" w14:textId="77777777" w:rsidR="00060820" w:rsidRDefault="00060820" w:rsidP="000608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888F366" w14:textId="15183248" w:rsidR="00060820" w:rsidRPr="008534C5" w:rsidRDefault="00060820" w:rsidP="000608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820">
              <w:rPr>
                <w:rFonts w:ascii="Angsana New" w:hAnsi="Angsana New"/>
                <w:sz w:val="30"/>
                <w:szCs w:val="30"/>
                <w:lang w:val="en-US" w:bidi="th-TH"/>
              </w:rPr>
              <w:t>6,291</w:t>
            </w:r>
          </w:p>
        </w:tc>
        <w:tc>
          <w:tcPr>
            <w:tcW w:w="267" w:type="dxa"/>
          </w:tcPr>
          <w:p w14:paraId="78EE530A" w14:textId="77777777" w:rsidR="00060820" w:rsidRPr="008534C5" w:rsidRDefault="00060820" w:rsidP="000608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</w:tcPr>
          <w:p w14:paraId="21FFB4F1" w14:textId="77777777" w:rsidR="00060820" w:rsidRPr="00060820" w:rsidRDefault="00060820" w:rsidP="000608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8B088EE" w14:textId="77777777" w:rsidR="00060820" w:rsidRDefault="00060820" w:rsidP="000608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F48F4E" w14:textId="565F14DF" w:rsidR="00060820" w:rsidRPr="008534C5" w:rsidRDefault="00060820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820">
              <w:rPr>
                <w:rFonts w:ascii="Angsana New" w:hAnsi="Angsana New"/>
                <w:sz w:val="30"/>
                <w:szCs w:val="30"/>
                <w:lang w:val="en-US" w:bidi="th-TH"/>
              </w:rPr>
              <w:t>12,670</w:t>
            </w:r>
          </w:p>
        </w:tc>
      </w:tr>
      <w:tr w:rsidR="00EC605D" w:rsidRPr="008534C5" w14:paraId="70E6BD4F" w14:textId="4CA8E098" w:rsidTr="0074034E">
        <w:tc>
          <w:tcPr>
            <w:tcW w:w="2322" w:type="dxa"/>
            <w:vAlign w:val="bottom"/>
          </w:tcPr>
          <w:p w14:paraId="68EF9923" w14:textId="14065805" w:rsidR="00EC605D" w:rsidRPr="008534C5" w:rsidRDefault="00060820" w:rsidP="00EC605D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และเคมีภัณฑ์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0BD6239" w14:textId="4F73457C" w:rsidR="00EC605D" w:rsidRPr="008534C5" w:rsidRDefault="00EC605D" w:rsidP="00E97C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646,791</w:t>
            </w:r>
          </w:p>
        </w:tc>
        <w:tc>
          <w:tcPr>
            <w:tcW w:w="236" w:type="dxa"/>
          </w:tcPr>
          <w:p w14:paraId="4C6DF1CF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0E26885" w14:textId="15A994B6" w:rsidR="00EC605D" w:rsidRPr="008534C5" w:rsidRDefault="00EC605D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88,958</w:t>
            </w:r>
          </w:p>
        </w:tc>
        <w:tc>
          <w:tcPr>
            <w:tcW w:w="239" w:type="dxa"/>
          </w:tcPr>
          <w:p w14:paraId="78D07361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FE751DD" w14:textId="70549208" w:rsidR="00EC605D" w:rsidRPr="008534C5" w:rsidRDefault="00EC605D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5,227</w:t>
            </w:r>
          </w:p>
        </w:tc>
        <w:tc>
          <w:tcPr>
            <w:tcW w:w="236" w:type="dxa"/>
            <w:vAlign w:val="bottom"/>
          </w:tcPr>
          <w:p w14:paraId="183C6E6B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64BE55" w14:textId="225775F4" w:rsidR="00EC605D" w:rsidRPr="008534C5" w:rsidRDefault="00EC605D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8,018</w:t>
            </w:r>
          </w:p>
        </w:tc>
        <w:tc>
          <w:tcPr>
            <w:tcW w:w="267" w:type="dxa"/>
          </w:tcPr>
          <w:p w14:paraId="407E6061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70316BBD" w14:textId="6B3AA145" w:rsidR="00EC605D" w:rsidRPr="000A2D98" w:rsidRDefault="00BB7E42" w:rsidP="00BB7E4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</w:t>
            </w:r>
            <w:r w:rsidR="00EC60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766CDB5E" w14:textId="77777777" w:rsidR="00EC605D" w:rsidRPr="000A2D98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5BCFDC4" w14:textId="62E31367" w:rsidR="00EC605D" w:rsidRPr="00E14D99" w:rsidRDefault="00BB7E42" w:rsidP="00BB7E4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="00EC605D" w:rsidRPr="00E14D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605D" w:rsidRPr="008534C5" w14:paraId="691DEC62" w14:textId="3E5FF3D0" w:rsidTr="0074034E">
        <w:tc>
          <w:tcPr>
            <w:tcW w:w="2322" w:type="dxa"/>
            <w:vAlign w:val="bottom"/>
          </w:tcPr>
          <w:p w14:paraId="5EF97842" w14:textId="2E1E1CC2" w:rsidR="00EC605D" w:rsidRPr="008534C5" w:rsidRDefault="00EC605D" w:rsidP="00EC605D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เบอร์ล่า จิงเว่ย์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B753345" w14:textId="26209394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67,900</w:t>
            </w:r>
          </w:p>
        </w:tc>
        <w:tc>
          <w:tcPr>
            <w:tcW w:w="236" w:type="dxa"/>
          </w:tcPr>
          <w:p w14:paraId="7A3CA851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4122BDB" w14:textId="07366B56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(97,349)</w:t>
            </w:r>
          </w:p>
        </w:tc>
        <w:tc>
          <w:tcPr>
            <w:tcW w:w="239" w:type="dxa"/>
          </w:tcPr>
          <w:p w14:paraId="482930EC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F46A8B2" w14:textId="10E126A7" w:rsidR="00EC605D" w:rsidRPr="008534C5" w:rsidRDefault="00EC605D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</w:t>
            </w:r>
            <w:r w:rsidR="0006082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36" w:type="dxa"/>
            <w:vAlign w:val="bottom"/>
          </w:tcPr>
          <w:p w14:paraId="04C2A223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9D2DABA" w14:textId="49496E3D" w:rsidR="00EC605D" w:rsidRPr="008534C5" w:rsidRDefault="00FD7AB3" w:rsidP="00FD7A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EC605D"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(43,553)</w:t>
            </w:r>
          </w:p>
        </w:tc>
        <w:tc>
          <w:tcPr>
            <w:tcW w:w="267" w:type="dxa"/>
          </w:tcPr>
          <w:p w14:paraId="16BC91B2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0187EFDD" w14:textId="73782C70" w:rsidR="00EC605D" w:rsidRPr="000A2D98" w:rsidRDefault="00BB7E42" w:rsidP="00BB7E42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</w:t>
            </w:r>
            <w:r w:rsidR="00EC60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358D7457" w14:textId="77777777" w:rsidR="00EC605D" w:rsidRPr="000A2D98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2194177" w14:textId="20629231" w:rsidR="00EC605D" w:rsidRPr="00E14D99" w:rsidRDefault="00BB7E42" w:rsidP="00BB7E4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="00EC605D" w:rsidRPr="00E14D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605D" w:rsidRPr="008534C5" w14:paraId="765A741C" w14:textId="419A50A1" w:rsidTr="0074034E">
        <w:trPr>
          <w:trHeight w:val="452"/>
        </w:trPr>
        <w:tc>
          <w:tcPr>
            <w:tcW w:w="2322" w:type="dxa"/>
            <w:vAlign w:val="bottom"/>
          </w:tcPr>
          <w:p w14:paraId="0413E4A1" w14:textId="1E7B4B6E" w:rsidR="00EC605D" w:rsidRPr="008534C5" w:rsidRDefault="00037407" w:rsidP="00EC605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A068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อดิตยา </w:t>
            </w:r>
            <w:r w:rsidRPr="00A06881">
              <w:rPr>
                <w:rFonts w:ascii="Angsana New" w:hAnsi="Angsana New" w:hint="cs"/>
                <w:sz w:val="30"/>
                <w:szCs w:val="30"/>
                <w:cs/>
              </w:rPr>
              <w:t>กรุ๊ป</w:t>
            </w:r>
            <w:r w:rsidRPr="00A068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E189D6D" w14:textId="456B6BC6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242,433</w:t>
            </w:r>
          </w:p>
        </w:tc>
        <w:tc>
          <w:tcPr>
            <w:tcW w:w="236" w:type="dxa"/>
            <w:vAlign w:val="bottom"/>
          </w:tcPr>
          <w:p w14:paraId="415C4C4B" w14:textId="77777777" w:rsidR="00EC605D" w:rsidRPr="008534C5" w:rsidRDefault="00EC605D" w:rsidP="00EC60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CE7B017" w14:textId="6A76D0C4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(184,406)</w:t>
            </w:r>
          </w:p>
        </w:tc>
        <w:tc>
          <w:tcPr>
            <w:tcW w:w="239" w:type="dxa"/>
            <w:vAlign w:val="bottom"/>
          </w:tcPr>
          <w:p w14:paraId="2F5B29D7" w14:textId="77777777" w:rsidR="00EC605D" w:rsidRPr="008534C5" w:rsidRDefault="00EC605D" w:rsidP="00EC60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760DB85" w14:textId="06C77689" w:rsidR="00EC605D" w:rsidRPr="008534C5" w:rsidRDefault="00FD7AB3" w:rsidP="00FD7A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EC605D">
              <w:rPr>
                <w:rFonts w:ascii="Angsana New" w:hAnsi="Angsana New"/>
                <w:sz w:val="30"/>
                <w:szCs w:val="30"/>
                <w:lang w:val="en-US" w:bidi="th-TH"/>
              </w:rPr>
              <w:t>(2,385)</w:t>
            </w:r>
          </w:p>
        </w:tc>
        <w:tc>
          <w:tcPr>
            <w:tcW w:w="236" w:type="dxa"/>
            <w:vAlign w:val="bottom"/>
          </w:tcPr>
          <w:p w14:paraId="39D262EB" w14:textId="77777777" w:rsidR="00EC605D" w:rsidRPr="008534C5" w:rsidRDefault="00EC605D" w:rsidP="00EC60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729B6E6" w14:textId="78343027" w:rsidR="00EC605D" w:rsidRPr="008534C5" w:rsidRDefault="00EC605D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67" w:type="dxa"/>
            <w:vAlign w:val="bottom"/>
          </w:tcPr>
          <w:p w14:paraId="37D48B62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6E25B9D" w14:textId="279486AC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39,566</w:t>
            </w:r>
          </w:p>
        </w:tc>
        <w:tc>
          <w:tcPr>
            <w:tcW w:w="267" w:type="dxa"/>
            <w:vAlign w:val="bottom"/>
          </w:tcPr>
          <w:p w14:paraId="47ED154A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8140CE0" w14:textId="036B9DD1" w:rsidR="00EC605D" w:rsidRPr="00E14D99" w:rsidRDefault="00EC605D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135,496</w:t>
            </w:r>
          </w:p>
        </w:tc>
      </w:tr>
      <w:tr w:rsidR="00EC605D" w:rsidRPr="008534C5" w14:paraId="5A77AB69" w14:textId="143EC5CB" w:rsidTr="0074034E">
        <w:tc>
          <w:tcPr>
            <w:tcW w:w="2322" w:type="dxa"/>
            <w:vAlign w:val="bottom"/>
          </w:tcPr>
          <w:p w14:paraId="3FC2A35D" w14:textId="752F41AB" w:rsidR="00EC605D" w:rsidRPr="008534C5" w:rsidRDefault="00EC605D" w:rsidP="00EC605D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Aditya Birla Elyaf Sanayi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Ve Ticaret Anonim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</w:rPr>
              <w:t>Sirketi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9F64D4B" w14:textId="1E4259F6" w:rsidR="00EC605D" w:rsidRPr="008534C5" w:rsidRDefault="00EC605D" w:rsidP="00FD7A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36" w:type="dxa"/>
            <w:vAlign w:val="bottom"/>
          </w:tcPr>
          <w:p w14:paraId="090008D2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5F1A35" w14:textId="3EA0068E" w:rsidR="00EC605D" w:rsidRPr="008534C5" w:rsidRDefault="00EC605D" w:rsidP="00FD7AB3">
            <w:pPr>
              <w:pStyle w:val="acctfourfigures"/>
              <w:tabs>
                <w:tab w:val="clear" w:pos="765"/>
                <w:tab w:val="left" w:pos="714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9" w:type="dxa"/>
            <w:vAlign w:val="bottom"/>
          </w:tcPr>
          <w:p w14:paraId="187D4CC1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9F6585D" w14:textId="261B7796" w:rsidR="00EC605D" w:rsidRPr="008534C5" w:rsidRDefault="00FD7AB3" w:rsidP="00FD7A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EC605D">
              <w:rPr>
                <w:rFonts w:ascii="Angsana New" w:hAnsi="Angsana New"/>
                <w:sz w:val="30"/>
                <w:szCs w:val="30"/>
                <w:lang w:val="en-US" w:bidi="th-TH"/>
              </w:rPr>
              <w:t>(1,775)</w:t>
            </w:r>
          </w:p>
        </w:tc>
        <w:tc>
          <w:tcPr>
            <w:tcW w:w="236" w:type="dxa"/>
            <w:vAlign w:val="bottom"/>
          </w:tcPr>
          <w:p w14:paraId="1AA8AFDE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46FA772" w14:textId="3D7D1537" w:rsidR="00EC605D" w:rsidRPr="008534C5" w:rsidRDefault="00FD7AB3" w:rsidP="00FD7A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="00EC605D"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(1,25</w:t>
            </w:r>
            <w:r w:rsidR="00EC605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C605D"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0095A17C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3018A6C" w14:textId="4780D549" w:rsidR="00EC605D" w:rsidRPr="000A2D98" w:rsidRDefault="00BB7E42" w:rsidP="00BB7E4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2F577E67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736BD1C" w14:textId="1CC2B7AA" w:rsidR="00EC605D" w:rsidRPr="00E14D99" w:rsidRDefault="00BB7E42" w:rsidP="00BB7E4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EC605D" w:rsidRPr="00E14D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605D" w:rsidRPr="008534C5" w14:paraId="756ECA39" w14:textId="77777777" w:rsidTr="0074034E">
        <w:tc>
          <w:tcPr>
            <w:tcW w:w="2322" w:type="dxa"/>
            <w:vAlign w:val="bottom"/>
          </w:tcPr>
          <w:p w14:paraId="2F42397F" w14:textId="182F45D8" w:rsidR="00EC605D" w:rsidRPr="008534C5" w:rsidRDefault="00EC605D" w:rsidP="00EC605D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เอวี กรุ๊ป เอ็นบี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อิงค์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48CCA" w14:textId="21B019B8" w:rsidR="00EC605D" w:rsidRPr="008534C5" w:rsidRDefault="00F75D2F" w:rsidP="00F75D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(18,826)</w:t>
            </w:r>
          </w:p>
        </w:tc>
        <w:tc>
          <w:tcPr>
            <w:tcW w:w="236" w:type="dxa"/>
            <w:vAlign w:val="bottom"/>
          </w:tcPr>
          <w:p w14:paraId="35B9D815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5A36809" w14:textId="68971D19" w:rsidR="00EC605D" w:rsidRPr="008534C5" w:rsidRDefault="00EC605D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39" w:type="dxa"/>
            <w:vAlign w:val="bottom"/>
          </w:tcPr>
          <w:p w14:paraId="58DAE2E8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FBC9D" w14:textId="46AAEB8E" w:rsidR="00EC605D" w:rsidRPr="008534C5" w:rsidRDefault="00FD7AB3" w:rsidP="00FD7A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F75D2F">
              <w:rPr>
                <w:rFonts w:ascii="Angsana New" w:hAnsi="Angsana New"/>
                <w:sz w:val="30"/>
                <w:szCs w:val="30"/>
                <w:lang w:val="en-US" w:bidi="th-TH"/>
              </w:rPr>
              <w:t>(11,545)</w:t>
            </w:r>
          </w:p>
        </w:tc>
        <w:tc>
          <w:tcPr>
            <w:tcW w:w="236" w:type="dxa"/>
            <w:vAlign w:val="bottom"/>
          </w:tcPr>
          <w:p w14:paraId="0833C72E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56CD1A7" w14:textId="084439AD" w:rsidR="00EC605D" w:rsidRPr="008534C5" w:rsidRDefault="00EC605D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40,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67" w:type="dxa"/>
          </w:tcPr>
          <w:p w14:paraId="7AB3D85E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0809325" w14:textId="34FE00A2" w:rsidR="00EC605D" w:rsidRPr="000A2D98" w:rsidRDefault="00FD7AB3" w:rsidP="00FD7A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5D2F">
              <w:rPr>
                <w:rFonts w:asciiTheme="majorBidi" w:hAnsiTheme="majorBidi" w:cstheme="majorBidi"/>
                <w:sz w:val="30"/>
                <w:szCs w:val="30"/>
              </w:rPr>
              <w:t>(11,552)</w:t>
            </w:r>
          </w:p>
        </w:tc>
        <w:tc>
          <w:tcPr>
            <w:tcW w:w="267" w:type="dxa"/>
            <w:vAlign w:val="bottom"/>
          </w:tcPr>
          <w:p w14:paraId="3F99DC2A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0CA01C6A" w14:textId="3C656369" w:rsidR="00EC605D" w:rsidRPr="000A2D98" w:rsidRDefault="00EC605D" w:rsidP="00F75D2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</w:p>
        </w:tc>
      </w:tr>
      <w:tr w:rsidR="00EC605D" w:rsidRPr="008534C5" w14:paraId="3D2E28E7" w14:textId="77777777" w:rsidTr="0074034E">
        <w:tc>
          <w:tcPr>
            <w:tcW w:w="2322" w:type="dxa"/>
            <w:vAlign w:val="bottom"/>
          </w:tcPr>
          <w:p w14:paraId="1738DBD0" w14:textId="5505957C" w:rsidR="00EC605D" w:rsidRPr="008534C5" w:rsidRDefault="00EC605D" w:rsidP="00EC605D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588A2" w14:textId="0A3CC027" w:rsidR="00EC605D" w:rsidRPr="00F75D2F" w:rsidRDefault="00F75D2F" w:rsidP="00F75D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5D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3,034,534</w:t>
            </w:r>
          </w:p>
        </w:tc>
        <w:tc>
          <w:tcPr>
            <w:tcW w:w="236" w:type="dxa"/>
            <w:vAlign w:val="bottom"/>
          </w:tcPr>
          <w:p w14:paraId="1B67B966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02BFC" w14:textId="5244A457" w:rsidR="00EC605D" w:rsidRPr="008534C5" w:rsidRDefault="00EC605D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198,29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9" w:type="dxa"/>
            <w:vAlign w:val="bottom"/>
          </w:tcPr>
          <w:p w14:paraId="39E449A6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A3CC0" w14:textId="2E5D9B8F" w:rsidR="00EC605D" w:rsidRPr="00F75D2F" w:rsidRDefault="00F75D2F" w:rsidP="00F75D2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5D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98,224</w:t>
            </w:r>
          </w:p>
        </w:tc>
        <w:tc>
          <w:tcPr>
            <w:tcW w:w="236" w:type="dxa"/>
            <w:vAlign w:val="bottom"/>
          </w:tcPr>
          <w:p w14:paraId="06294441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C356C" w14:textId="2E6185D5" w:rsidR="00EC605D" w:rsidRPr="00FD7AB3" w:rsidRDefault="00EC605D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Pr="00853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67" w:type="dxa"/>
          </w:tcPr>
          <w:p w14:paraId="530A58D5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ED319" w14:textId="27DE514C" w:rsidR="00EC605D" w:rsidRPr="00F75D2F" w:rsidRDefault="00F75D2F" w:rsidP="00F75D2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5D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</w:t>
            </w:r>
            <w:r w:rsidRPr="00F75D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67" w:type="dxa"/>
            <w:vAlign w:val="bottom"/>
          </w:tcPr>
          <w:p w14:paraId="20F53941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23DEA" w14:textId="6E580941" w:rsidR="00EC605D" w:rsidRPr="00F75D2F" w:rsidRDefault="00EC605D" w:rsidP="00F75D2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5D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149,073</w:t>
            </w:r>
          </w:p>
        </w:tc>
      </w:tr>
      <w:tr w:rsidR="00EC605D" w:rsidRPr="008534C5" w14:paraId="279C39F3" w14:textId="77777777" w:rsidTr="0074034E">
        <w:tc>
          <w:tcPr>
            <w:tcW w:w="2322" w:type="dxa"/>
            <w:vAlign w:val="bottom"/>
          </w:tcPr>
          <w:p w14:paraId="6CB4DB65" w14:textId="2797C7D6" w:rsidR="00EC605D" w:rsidRPr="00B566BB" w:rsidRDefault="00EC605D" w:rsidP="00EC605D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24" w:type="dxa"/>
            <w:vAlign w:val="bottom"/>
          </w:tcPr>
          <w:p w14:paraId="715192B9" w14:textId="77777777" w:rsidR="00EC605D" w:rsidRPr="008534C5" w:rsidRDefault="00EC605D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76A5BC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FC1181B" w14:textId="04DA177D" w:rsidR="00EC605D" w:rsidRPr="008534C5" w:rsidRDefault="00EC605D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4DC6927C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5EE6E3F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7084080" w14:textId="77777777" w:rsidR="00EC605D" w:rsidRPr="008534C5" w:rsidRDefault="00EC605D" w:rsidP="00E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29F51A1" w14:textId="3DC3D979" w:rsidR="00EC605D" w:rsidRPr="00FD7AB3" w:rsidRDefault="00EC605D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450B733E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350DE9F" w14:textId="77777777" w:rsidR="00EC605D" w:rsidRPr="000A2D98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30797672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3EC1B07B" w14:textId="1D7AC03D" w:rsidR="00EC605D" w:rsidRPr="000A2D98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05D" w:rsidRPr="008534C5" w14:paraId="1DA3E0E8" w14:textId="1A01B623" w:rsidTr="0074034E">
        <w:tc>
          <w:tcPr>
            <w:tcW w:w="2322" w:type="dxa"/>
            <w:vAlign w:val="bottom"/>
          </w:tcPr>
          <w:p w14:paraId="3BF7C3AC" w14:textId="38D3AF36" w:rsidR="00EC605D" w:rsidRPr="008534C5" w:rsidRDefault="00EC605D" w:rsidP="00EC605D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CC54E" w14:textId="3124B170" w:rsidR="00EC605D" w:rsidRPr="008534C5" w:rsidRDefault="00BB7E42" w:rsidP="00BB7E4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</w:t>
            </w:r>
            <w:r w:rsidR="00EC605D"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8A0C45" w14:textId="77777777" w:rsidR="00EC605D" w:rsidRPr="008534C5" w:rsidRDefault="00EC605D" w:rsidP="00EC60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00558C2" w14:textId="60398A47" w:rsidR="00EC605D" w:rsidRPr="008534C5" w:rsidRDefault="00BB7E42" w:rsidP="00BB7E42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   </w:t>
            </w:r>
            <w:r w:rsidR="00EC605D"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82ACBF7" w14:textId="77777777" w:rsidR="00EC605D" w:rsidRPr="008534C5" w:rsidRDefault="00EC605D" w:rsidP="00EC60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F9321" w14:textId="7FD01403" w:rsidR="00EC605D" w:rsidRPr="008534C5" w:rsidRDefault="00BB7E42" w:rsidP="00BB7E4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EC605D"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1C2F02" w14:textId="77777777" w:rsidR="00EC605D" w:rsidRPr="008534C5" w:rsidRDefault="00EC605D" w:rsidP="00FD7AB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C442749" w14:textId="2B533C34" w:rsidR="00EC605D" w:rsidRPr="00FD7AB3" w:rsidRDefault="00BB7E42" w:rsidP="00BB7E4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="00EC605D" w:rsidRPr="00FD7AB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2663F8E8" w14:textId="77777777" w:rsidR="00EC605D" w:rsidRPr="008534C5" w:rsidRDefault="00EC605D" w:rsidP="00FD7AB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1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BE088DB" w14:textId="07D0425F" w:rsidR="00EC605D" w:rsidRPr="008534C5" w:rsidRDefault="00BB7E42" w:rsidP="00BB7E4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="00EC60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6BEE3407" w14:textId="77777777" w:rsidR="00EC605D" w:rsidRPr="008534C5" w:rsidRDefault="00EC605D" w:rsidP="00FD7AB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1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4EB523D2" w14:textId="3AA284DF" w:rsidR="00EC605D" w:rsidRPr="008534C5" w:rsidRDefault="00BB7E42" w:rsidP="00BB7E4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FD7AB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605D" w:rsidRPr="008534C5" w14:paraId="4BA756E5" w14:textId="162C1798" w:rsidTr="0074034E">
        <w:trPr>
          <w:trHeight w:val="253"/>
        </w:trPr>
        <w:tc>
          <w:tcPr>
            <w:tcW w:w="2322" w:type="dxa"/>
            <w:vAlign w:val="bottom"/>
          </w:tcPr>
          <w:p w14:paraId="32F7DF67" w14:textId="36B9C709" w:rsidR="00EC605D" w:rsidRPr="008534C5" w:rsidRDefault="00EC605D" w:rsidP="00EC605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35F0C" w14:textId="5572B046" w:rsidR="00EC605D" w:rsidRPr="008534C5" w:rsidRDefault="00E5741B" w:rsidP="00E5741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3,034,534</w:t>
            </w:r>
          </w:p>
        </w:tc>
        <w:tc>
          <w:tcPr>
            <w:tcW w:w="236" w:type="dxa"/>
            <w:vAlign w:val="bottom"/>
          </w:tcPr>
          <w:p w14:paraId="32E1F713" w14:textId="77777777" w:rsidR="00EC605D" w:rsidRPr="008534C5" w:rsidRDefault="00EC605D" w:rsidP="00EC60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051B8" w14:textId="10156C94" w:rsidR="00EC605D" w:rsidRPr="008534C5" w:rsidRDefault="00EC605D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198,29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9" w:type="dxa"/>
            <w:vAlign w:val="bottom"/>
          </w:tcPr>
          <w:p w14:paraId="4FDBD410" w14:textId="77777777" w:rsidR="00EC605D" w:rsidRPr="008534C5" w:rsidRDefault="00EC605D" w:rsidP="00EC60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349F2" w14:textId="232A8A48" w:rsidR="00EC605D" w:rsidRPr="008534C5" w:rsidRDefault="00E5741B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98,224</w:t>
            </w:r>
          </w:p>
        </w:tc>
        <w:tc>
          <w:tcPr>
            <w:tcW w:w="236" w:type="dxa"/>
            <w:vAlign w:val="bottom"/>
          </w:tcPr>
          <w:p w14:paraId="5F18A47A" w14:textId="77777777" w:rsidR="00EC605D" w:rsidRPr="008534C5" w:rsidRDefault="00EC605D" w:rsidP="00EC60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AB4CF" w14:textId="20F3281C" w:rsidR="00EC605D" w:rsidRPr="008534C5" w:rsidRDefault="00EC605D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Pr="00853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67" w:type="dxa"/>
          </w:tcPr>
          <w:p w14:paraId="04F940F0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60B12E45" w14:textId="7D2566B9" w:rsidR="00EC605D" w:rsidRPr="008534C5" w:rsidRDefault="00E5741B" w:rsidP="00EC60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32,561</w:t>
            </w:r>
          </w:p>
        </w:tc>
        <w:tc>
          <w:tcPr>
            <w:tcW w:w="267" w:type="dxa"/>
            <w:vAlign w:val="bottom"/>
          </w:tcPr>
          <w:p w14:paraId="6840861E" w14:textId="77777777" w:rsidR="00EC605D" w:rsidRPr="008534C5" w:rsidRDefault="00EC605D" w:rsidP="00EC60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double" w:sz="4" w:space="0" w:color="auto"/>
            </w:tcBorders>
            <w:vAlign w:val="bottom"/>
          </w:tcPr>
          <w:p w14:paraId="3491CFB4" w14:textId="2B567272" w:rsidR="00EC605D" w:rsidRPr="008534C5" w:rsidRDefault="00EC605D" w:rsidP="00FD7AB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149,073</w:t>
            </w:r>
          </w:p>
        </w:tc>
      </w:tr>
    </w:tbl>
    <w:p w14:paraId="430957FF" w14:textId="77777777" w:rsidR="00370A05" w:rsidRDefault="00370A05" w:rsidP="00E5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72D64CBE" w14:textId="412DFA64" w:rsidR="00CF4943" w:rsidRPr="00B566BB" w:rsidRDefault="001E6485" w:rsidP="00E5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B566BB">
        <w:rPr>
          <w:rFonts w:ascii="Angsana New" w:hAnsi="Angsana New" w:hint="cs"/>
          <w:sz w:val="30"/>
          <w:szCs w:val="30"/>
          <w:cs/>
        </w:rPr>
        <w:t>บริษัทไม่ได้รับรู้</w:t>
      </w:r>
      <w:r w:rsidR="003F10A7" w:rsidRPr="00B566BB">
        <w:rPr>
          <w:rFonts w:ascii="Angsana New" w:hAnsi="Angsana New" w:hint="cs"/>
          <w:sz w:val="30"/>
          <w:szCs w:val="30"/>
          <w:cs/>
        </w:rPr>
        <w:t>ผล</w:t>
      </w:r>
      <w:r w:rsidRPr="00B566BB">
        <w:rPr>
          <w:rFonts w:ascii="Angsana New" w:hAnsi="Angsana New" w:hint="cs"/>
          <w:sz w:val="30"/>
          <w:szCs w:val="30"/>
          <w:cs/>
        </w:rPr>
        <w:t>ขาดทุนของเงินลงทุนที่บันทึกตามวิธีส่วนได้เสียบางแห่ง</w:t>
      </w:r>
      <w:r w:rsidR="003F10A7" w:rsidRPr="00B566BB">
        <w:rPr>
          <w:rFonts w:ascii="Angsana New" w:hAnsi="Angsana New" w:hint="cs"/>
          <w:sz w:val="30"/>
          <w:szCs w:val="30"/>
          <w:cs/>
        </w:rPr>
        <w:t>ที่มี</w:t>
      </w:r>
      <w:r w:rsidRPr="00B566BB">
        <w:rPr>
          <w:rFonts w:ascii="Angsana New" w:hAnsi="Angsana New" w:hint="cs"/>
          <w:sz w:val="30"/>
          <w:szCs w:val="30"/>
          <w:cs/>
        </w:rPr>
        <w:t>ส่วนแบ่ง</w:t>
      </w:r>
      <w:r w:rsidR="00FD5817" w:rsidRPr="00B566BB">
        <w:rPr>
          <w:rFonts w:ascii="Angsana New" w:hAnsi="Angsana New" w:hint="cs"/>
          <w:sz w:val="30"/>
          <w:szCs w:val="30"/>
          <w:cs/>
        </w:rPr>
        <w:t>ขาดทุน</w:t>
      </w:r>
      <w:r w:rsidRPr="00B566BB">
        <w:rPr>
          <w:rFonts w:ascii="Angsana New" w:hAnsi="Angsana New" w:hint="cs"/>
          <w:sz w:val="30"/>
          <w:szCs w:val="30"/>
          <w:cs/>
        </w:rPr>
        <w:t>เกินกว่ามูลค่า</w:t>
      </w:r>
      <w:r w:rsidR="003F10A7" w:rsidRPr="00B566BB">
        <w:rPr>
          <w:rFonts w:ascii="Angsana New" w:hAnsi="Angsana New" w:hint="cs"/>
          <w:sz w:val="30"/>
          <w:szCs w:val="30"/>
          <w:cs/>
        </w:rPr>
        <w:t>ตามบัญชีของ</w:t>
      </w:r>
      <w:r w:rsidRPr="00B566BB">
        <w:rPr>
          <w:rFonts w:ascii="Angsana New" w:hAnsi="Angsana New" w:hint="cs"/>
          <w:sz w:val="30"/>
          <w:szCs w:val="30"/>
          <w:cs/>
        </w:rPr>
        <w:t>เงินลงทุน</w:t>
      </w:r>
      <w:r w:rsidR="003F10A7" w:rsidRPr="00B566BB">
        <w:rPr>
          <w:rFonts w:ascii="Angsana New" w:hAnsi="Angsana New" w:hint="cs"/>
          <w:sz w:val="30"/>
          <w:szCs w:val="30"/>
          <w:cs/>
        </w:rPr>
        <w:t>ดังกล่าว</w:t>
      </w:r>
      <w:r w:rsidRPr="00B566BB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9F7018" w:rsidRPr="00B566BB">
        <w:rPr>
          <w:rFonts w:ascii="Angsana New" w:hAnsi="Angsana New" w:hint="cs"/>
          <w:sz w:val="30"/>
          <w:szCs w:val="30"/>
          <w:cs/>
        </w:rPr>
        <w:t xml:space="preserve"> </w:t>
      </w:r>
      <w:r w:rsidR="00447B28" w:rsidRPr="00B566BB">
        <w:rPr>
          <w:rFonts w:ascii="Angsana New" w:hAnsi="Angsana New"/>
          <w:sz w:val="30"/>
          <w:szCs w:val="30"/>
        </w:rPr>
        <w:t>31</w:t>
      </w:r>
      <w:r w:rsidR="009F7018" w:rsidRPr="00B566BB">
        <w:rPr>
          <w:rFonts w:ascii="Angsana New" w:hAnsi="Angsana New" w:hint="cs"/>
          <w:sz w:val="30"/>
          <w:szCs w:val="30"/>
          <w:cs/>
        </w:rPr>
        <w:t xml:space="preserve"> </w:t>
      </w:r>
      <w:r w:rsidR="00C57E42" w:rsidRPr="00B566BB">
        <w:rPr>
          <w:rFonts w:ascii="Angsana New" w:hAnsi="Angsana New" w:hint="cs"/>
          <w:sz w:val="30"/>
          <w:szCs w:val="30"/>
          <w:cs/>
        </w:rPr>
        <w:t>มีนาคม</w:t>
      </w:r>
      <w:r w:rsidR="009F7018" w:rsidRPr="00B566BB">
        <w:rPr>
          <w:rFonts w:ascii="Angsana New" w:hAnsi="Angsana New" w:hint="cs"/>
          <w:sz w:val="30"/>
          <w:szCs w:val="30"/>
          <w:cs/>
        </w:rPr>
        <w:t xml:space="preserve"> </w:t>
      </w:r>
      <w:r w:rsidR="004D4DA4" w:rsidRPr="00B566BB">
        <w:rPr>
          <w:rFonts w:ascii="Angsana New" w:hAnsi="Angsana New"/>
          <w:sz w:val="30"/>
          <w:szCs w:val="30"/>
        </w:rPr>
        <w:t>256</w:t>
      </w:r>
      <w:r w:rsidR="00E5741B">
        <w:rPr>
          <w:rFonts w:ascii="Angsana New" w:hAnsi="Angsana New"/>
          <w:sz w:val="30"/>
          <w:szCs w:val="30"/>
        </w:rPr>
        <w:t>5</w:t>
      </w:r>
      <w:r w:rsidRPr="00B566BB">
        <w:rPr>
          <w:rFonts w:ascii="Angsana New" w:hAnsi="Angsana New" w:hint="cs"/>
          <w:sz w:val="30"/>
          <w:szCs w:val="30"/>
        </w:rPr>
        <w:t xml:space="preserve"> </w:t>
      </w:r>
      <w:r w:rsidRPr="00B566BB">
        <w:rPr>
          <w:rFonts w:ascii="Angsana New" w:hAnsi="Angsana New" w:hint="cs"/>
          <w:sz w:val="30"/>
          <w:szCs w:val="30"/>
          <w:cs/>
        </w:rPr>
        <w:t xml:space="preserve">บริษัทมีส่วนแบ่งผลขาดทุนที่ยังไม่รับรู้จำนวน </w:t>
      </w:r>
      <w:r w:rsidR="00E5741B">
        <w:rPr>
          <w:rFonts w:ascii="Angsana New" w:hAnsi="Angsana New"/>
          <w:sz w:val="30"/>
          <w:szCs w:val="30"/>
        </w:rPr>
        <w:t>344</w:t>
      </w:r>
      <w:r w:rsidR="00031CC3" w:rsidRPr="00B566BB">
        <w:rPr>
          <w:rFonts w:ascii="Angsana New" w:hAnsi="Angsana New" w:hint="cs"/>
          <w:sz w:val="30"/>
          <w:szCs w:val="30"/>
        </w:rPr>
        <w:t xml:space="preserve"> </w:t>
      </w:r>
      <w:r w:rsidRPr="00B566BB">
        <w:rPr>
          <w:rFonts w:ascii="Angsana New" w:hAnsi="Angsana New" w:hint="cs"/>
          <w:sz w:val="30"/>
          <w:szCs w:val="30"/>
          <w:cs/>
        </w:rPr>
        <w:t>ล้านบาท</w:t>
      </w:r>
      <w:r w:rsidRPr="00B566BB">
        <w:rPr>
          <w:rFonts w:ascii="Angsana New" w:hAnsi="Angsana New" w:hint="cs"/>
          <w:sz w:val="30"/>
          <w:szCs w:val="30"/>
        </w:rPr>
        <w:t xml:space="preserve"> </w:t>
      </w:r>
      <w:r w:rsidRPr="00B566BB">
        <w:rPr>
          <w:rStyle w:val="Emphasis"/>
          <w:rFonts w:ascii="Angsana New" w:hAnsi="Angsana New" w:hint="cs"/>
          <w:sz w:val="30"/>
          <w:szCs w:val="30"/>
        </w:rPr>
        <w:t>(</w:t>
      </w:r>
      <w:r w:rsidR="004D4DA4" w:rsidRPr="00B566BB">
        <w:rPr>
          <w:rStyle w:val="Emphasis"/>
          <w:rFonts w:ascii="Angsana New" w:hAnsi="Angsana New" w:hint="cs"/>
          <w:sz w:val="30"/>
          <w:szCs w:val="30"/>
        </w:rPr>
        <w:t>25</w:t>
      </w:r>
      <w:r w:rsidR="00E5741B">
        <w:rPr>
          <w:rStyle w:val="Emphasis"/>
          <w:rFonts w:ascii="Angsana New" w:hAnsi="Angsana New"/>
          <w:sz w:val="30"/>
          <w:szCs w:val="30"/>
        </w:rPr>
        <w:t>64</w:t>
      </w:r>
      <w:r w:rsidRPr="00B566BB">
        <w:rPr>
          <w:rStyle w:val="Emphasis"/>
          <w:rFonts w:ascii="Angsana New" w:hAnsi="Angsana New" w:hint="cs"/>
          <w:sz w:val="30"/>
          <w:szCs w:val="30"/>
        </w:rPr>
        <w:t xml:space="preserve">: </w:t>
      </w:r>
      <w:r w:rsidR="00E5741B">
        <w:rPr>
          <w:rStyle w:val="Emphasis"/>
          <w:rFonts w:ascii="Angsana New" w:hAnsi="Angsana New"/>
          <w:sz w:val="30"/>
          <w:szCs w:val="30"/>
        </w:rPr>
        <w:t>252</w:t>
      </w:r>
      <w:r w:rsidRPr="00B566BB">
        <w:rPr>
          <w:rStyle w:val="Emphasis"/>
          <w:rFonts w:ascii="Angsana New" w:hAnsi="Angsana New" w:hint="cs"/>
          <w:sz w:val="30"/>
          <w:szCs w:val="30"/>
        </w:rPr>
        <w:t xml:space="preserve"> </w:t>
      </w:r>
      <w:r w:rsidRPr="00B566BB">
        <w:rPr>
          <w:rStyle w:val="Emphasis"/>
          <w:rFonts w:ascii="Angsana New" w:hAnsi="Angsana New" w:hint="cs"/>
          <w:sz w:val="30"/>
          <w:szCs w:val="30"/>
          <w:cs/>
        </w:rPr>
        <w:t>ล้านบาท)</w:t>
      </w:r>
      <w:r w:rsidR="004A4181">
        <w:rPr>
          <w:rStyle w:val="Emphasis"/>
          <w:rFonts w:ascii="Angsana New" w:hAnsi="Angsana New"/>
          <w:sz w:val="30"/>
          <w:szCs w:val="30"/>
        </w:rPr>
        <w:t xml:space="preserve"> </w:t>
      </w:r>
      <w:r w:rsidR="00CF4943" w:rsidRPr="00B566BB">
        <w:rPr>
          <w:rFonts w:ascii="Angsana New" w:hAnsi="Angsana New" w:hint="cs"/>
          <w:sz w:val="30"/>
          <w:szCs w:val="30"/>
          <w:cs/>
        </w:rPr>
        <w:t>โดยเป็นส่วนแบ่งขาดทุน</w:t>
      </w:r>
      <w:r w:rsidR="00FD7AB3">
        <w:rPr>
          <w:rFonts w:ascii="Angsana New" w:hAnsi="Angsana New"/>
          <w:sz w:val="30"/>
          <w:szCs w:val="30"/>
        </w:rPr>
        <w:t xml:space="preserve"> </w:t>
      </w:r>
      <w:r w:rsidR="00CF4943" w:rsidRPr="00B566BB">
        <w:rPr>
          <w:rFonts w:ascii="Angsana New" w:hAnsi="Angsana New" w:hint="cs"/>
          <w:sz w:val="30"/>
          <w:szCs w:val="30"/>
          <w:cs/>
        </w:rPr>
        <w:t>สำหรับ</w:t>
      </w:r>
      <w:r w:rsidR="002F02BC" w:rsidRPr="00B566BB">
        <w:rPr>
          <w:rFonts w:ascii="Angsana New" w:hAnsi="Angsana New" w:hint="cs"/>
          <w:sz w:val="30"/>
          <w:szCs w:val="30"/>
          <w:cs/>
        </w:rPr>
        <w:t>ปี</w:t>
      </w:r>
      <w:r w:rsidR="00CF4943" w:rsidRPr="00B566B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47B28" w:rsidRPr="00B566BB">
        <w:rPr>
          <w:rFonts w:ascii="Angsana New" w:hAnsi="Angsana New"/>
          <w:sz w:val="30"/>
          <w:szCs w:val="30"/>
        </w:rPr>
        <w:t>31</w:t>
      </w:r>
      <w:r w:rsidR="002F02BC" w:rsidRPr="00B566BB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9F7018" w:rsidRPr="00B566BB">
        <w:rPr>
          <w:rFonts w:ascii="Angsana New" w:hAnsi="Angsana New" w:hint="cs"/>
          <w:sz w:val="30"/>
          <w:szCs w:val="30"/>
          <w:cs/>
        </w:rPr>
        <w:t xml:space="preserve"> </w:t>
      </w:r>
      <w:r w:rsidR="004D4DA4" w:rsidRPr="00B566BB">
        <w:rPr>
          <w:rFonts w:ascii="Angsana New" w:hAnsi="Angsana New"/>
          <w:sz w:val="30"/>
          <w:szCs w:val="30"/>
        </w:rPr>
        <w:t>256</w:t>
      </w:r>
      <w:r w:rsidR="00E5741B">
        <w:rPr>
          <w:rFonts w:ascii="Angsana New" w:hAnsi="Angsana New"/>
          <w:sz w:val="30"/>
          <w:szCs w:val="30"/>
        </w:rPr>
        <w:t>5</w:t>
      </w:r>
      <w:r w:rsidR="009F7018" w:rsidRPr="00B566BB">
        <w:rPr>
          <w:rFonts w:ascii="Angsana New" w:hAnsi="Angsana New" w:hint="cs"/>
          <w:sz w:val="30"/>
          <w:szCs w:val="30"/>
          <w:cs/>
        </w:rPr>
        <w:t xml:space="preserve"> </w:t>
      </w:r>
      <w:r w:rsidR="00231E17" w:rsidRPr="00B566BB">
        <w:rPr>
          <w:rFonts w:ascii="Angsana New" w:hAnsi="Angsana New" w:hint="cs"/>
          <w:sz w:val="30"/>
          <w:szCs w:val="30"/>
          <w:cs/>
        </w:rPr>
        <w:t>จำนวน</w:t>
      </w:r>
      <w:r w:rsidR="00C3469D" w:rsidRPr="00B566BB">
        <w:rPr>
          <w:rFonts w:ascii="Angsana New" w:hAnsi="Angsana New"/>
          <w:sz w:val="30"/>
          <w:szCs w:val="30"/>
        </w:rPr>
        <w:t xml:space="preserve"> 1</w:t>
      </w:r>
      <w:r w:rsidR="00E5741B">
        <w:rPr>
          <w:rFonts w:ascii="Angsana New" w:hAnsi="Angsana New"/>
          <w:sz w:val="30"/>
          <w:szCs w:val="30"/>
        </w:rPr>
        <w:t>0</w:t>
      </w:r>
      <w:r w:rsidR="00C3469D" w:rsidRPr="00B566BB">
        <w:rPr>
          <w:rFonts w:ascii="Angsana New" w:hAnsi="Angsana New"/>
          <w:sz w:val="30"/>
          <w:szCs w:val="30"/>
        </w:rPr>
        <w:t>9</w:t>
      </w:r>
      <w:r w:rsidR="00231E17" w:rsidRPr="00B566B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8070F" w:rsidRPr="00B566BB">
        <w:rPr>
          <w:rFonts w:ascii="Angsana New" w:hAnsi="Angsana New"/>
          <w:sz w:val="30"/>
          <w:szCs w:val="30"/>
        </w:rPr>
        <w:t xml:space="preserve"> </w:t>
      </w:r>
      <w:r w:rsidR="00BB7E42">
        <w:rPr>
          <w:rFonts w:ascii="Angsana New" w:hAnsi="Angsana New"/>
          <w:sz w:val="30"/>
          <w:szCs w:val="30"/>
        </w:rPr>
        <w:t xml:space="preserve"> </w:t>
      </w:r>
      <w:r w:rsidR="00FD7AB3" w:rsidRPr="00B566BB">
        <w:rPr>
          <w:rStyle w:val="Emphasis"/>
          <w:rFonts w:ascii="Angsana New" w:hAnsi="Angsana New" w:hint="cs"/>
          <w:sz w:val="30"/>
          <w:szCs w:val="30"/>
        </w:rPr>
        <w:t>(25</w:t>
      </w:r>
      <w:r w:rsidR="00FD7AB3">
        <w:rPr>
          <w:rStyle w:val="Emphasis"/>
          <w:rFonts w:ascii="Angsana New" w:hAnsi="Angsana New"/>
          <w:sz w:val="30"/>
          <w:szCs w:val="30"/>
        </w:rPr>
        <w:t>64</w:t>
      </w:r>
      <w:r w:rsidR="00FD7AB3" w:rsidRPr="00B566BB">
        <w:rPr>
          <w:rStyle w:val="Emphasis"/>
          <w:rFonts w:ascii="Angsana New" w:hAnsi="Angsana New" w:hint="cs"/>
          <w:sz w:val="30"/>
          <w:szCs w:val="30"/>
        </w:rPr>
        <w:t xml:space="preserve">: </w:t>
      </w:r>
      <w:r w:rsidR="00FD7AB3">
        <w:rPr>
          <w:rStyle w:val="Emphasis"/>
          <w:rFonts w:ascii="Angsana New" w:hAnsi="Angsana New" w:hint="cs"/>
          <w:sz w:val="30"/>
          <w:szCs w:val="30"/>
          <w:cs/>
        </w:rPr>
        <w:t xml:space="preserve">กำไร </w:t>
      </w:r>
      <w:r w:rsidR="00FD7AB3">
        <w:rPr>
          <w:rStyle w:val="Emphasis"/>
          <w:rFonts w:ascii="Angsana New" w:hAnsi="Angsana New"/>
          <w:sz w:val="30"/>
          <w:szCs w:val="30"/>
        </w:rPr>
        <w:t>119</w:t>
      </w:r>
      <w:r w:rsidR="00FD7AB3" w:rsidRPr="00B566BB">
        <w:rPr>
          <w:rStyle w:val="Emphasis"/>
          <w:rFonts w:ascii="Angsana New" w:hAnsi="Angsana New" w:hint="cs"/>
          <w:sz w:val="30"/>
          <w:szCs w:val="30"/>
        </w:rPr>
        <w:t xml:space="preserve"> </w:t>
      </w:r>
      <w:r w:rsidR="00FD7AB3" w:rsidRPr="00B566BB">
        <w:rPr>
          <w:rStyle w:val="Emphasis"/>
          <w:rFonts w:ascii="Angsana New" w:hAnsi="Angsana New" w:hint="cs"/>
          <w:sz w:val="30"/>
          <w:szCs w:val="30"/>
          <w:cs/>
        </w:rPr>
        <w:t>ล้านบาท)</w:t>
      </w:r>
      <w:r w:rsidR="00FD7AB3">
        <w:rPr>
          <w:rStyle w:val="Emphasis"/>
          <w:rFonts w:ascii="Angsana New" w:hAnsi="Angsana New"/>
          <w:sz w:val="30"/>
          <w:szCs w:val="30"/>
        </w:rPr>
        <w:t xml:space="preserve"> </w:t>
      </w:r>
      <w:r w:rsidR="00CF4943" w:rsidRPr="00B566BB">
        <w:rPr>
          <w:rFonts w:ascii="Angsana New" w:hAnsi="Angsana New" w:hint="cs"/>
          <w:sz w:val="30"/>
          <w:szCs w:val="30"/>
          <w:cs/>
        </w:rPr>
        <w:t>และเป็นกำไรขาดทุนเบ็ดเสร็จอื่น</w:t>
      </w:r>
      <w:r w:rsidR="005876EA" w:rsidRPr="00B566BB">
        <w:rPr>
          <w:rFonts w:ascii="Angsana New" w:hAnsi="Angsana New" w:hint="cs"/>
          <w:sz w:val="30"/>
          <w:szCs w:val="30"/>
          <w:cs/>
        </w:rPr>
        <w:t>สำหรับ</w:t>
      </w:r>
      <w:r w:rsidR="002F02BC" w:rsidRPr="00B566BB">
        <w:rPr>
          <w:rFonts w:ascii="Angsana New" w:hAnsi="Angsana New" w:hint="cs"/>
          <w:sz w:val="30"/>
          <w:szCs w:val="30"/>
          <w:cs/>
        </w:rPr>
        <w:t>ปี</w:t>
      </w:r>
      <w:r w:rsidR="005876EA" w:rsidRPr="00B566B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47B28" w:rsidRPr="00B566BB">
        <w:rPr>
          <w:rFonts w:ascii="Angsana New" w:hAnsi="Angsana New"/>
          <w:sz w:val="30"/>
          <w:szCs w:val="30"/>
        </w:rPr>
        <w:t>31</w:t>
      </w:r>
      <w:r w:rsidR="005876EA" w:rsidRPr="00B566BB">
        <w:rPr>
          <w:rFonts w:ascii="Angsana New" w:hAnsi="Angsana New" w:hint="cs"/>
          <w:sz w:val="30"/>
          <w:szCs w:val="30"/>
          <w:cs/>
        </w:rPr>
        <w:t xml:space="preserve"> </w:t>
      </w:r>
      <w:r w:rsidR="00D61093">
        <w:rPr>
          <w:rFonts w:ascii="Angsana New" w:hAnsi="Angsana New" w:hint="cs"/>
          <w:sz w:val="30"/>
          <w:szCs w:val="30"/>
          <w:cs/>
        </w:rPr>
        <w:t>มีนาคม</w:t>
      </w:r>
      <w:r w:rsidR="005876EA" w:rsidRPr="00B566BB">
        <w:rPr>
          <w:rFonts w:ascii="Angsana New" w:hAnsi="Angsana New" w:hint="cs"/>
          <w:sz w:val="30"/>
          <w:szCs w:val="30"/>
          <w:cs/>
        </w:rPr>
        <w:t xml:space="preserve"> </w:t>
      </w:r>
      <w:r w:rsidR="004D4DA4" w:rsidRPr="00B566BB">
        <w:rPr>
          <w:rFonts w:ascii="Angsana New" w:hAnsi="Angsana New"/>
          <w:sz w:val="30"/>
          <w:szCs w:val="30"/>
        </w:rPr>
        <w:t>256</w:t>
      </w:r>
      <w:r w:rsidR="00E5741B">
        <w:rPr>
          <w:rFonts w:ascii="Angsana New" w:hAnsi="Angsana New"/>
          <w:sz w:val="30"/>
          <w:szCs w:val="30"/>
        </w:rPr>
        <w:t>5</w:t>
      </w:r>
      <w:r w:rsidR="005876EA" w:rsidRPr="00B566BB">
        <w:rPr>
          <w:rFonts w:ascii="Angsana New" w:hAnsi="Angsana New"/>
          <w:sz w:val="30"/>
          <w:szCs w:val="30"/>
        </w:rPr>
        <w:t xml:space="preserve"> </w:t>
      </w:r>
      <w:r w:rsidR="00231E17" w:rsidRPr="00B566B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D71A8" w:rsidRPr="00B566BB">
        <w:rPr>
          <w:rFonts w:ascii="Angsana New" w:hAnsi="Angsana New"/>
          <w:sz w:val="30"/>
          <w:szCs w:val="30"/>
        </w:rPr>
        <w:t>1</w:t>
      </w:r>
      <w:r w:rsidR="00E5741B">
        <w:rPr>
          <w:rFonts w:ascii="Angsana New" w:hAnsi="Angsana New"/>
          <w:sz w:val="30"/>
          <w:szCs w:val="30"/>
        </w:rPr>
        <w:t>2</w:t>
      </w:r>
      <w:r w:rsidR="00231E17" w:rsidRPr="00B566B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B7E42">
        <w:rPr>
          <w:rFonts w:ascii="Angsana New" w:hAnsi="Angsana New"/>
          <w:sz w:val="30"/>
          <w:szCs w:val="30"/>
        </w:rPr>
        <w:t xml:space="preserve"> </w:t>
      </w:r>
      <w:r w:rsidR="00BB7E42" w:rsidRPr="00B566BB">
        <w:rPr>
          <w:rStyle w:val="Emphasis"/>
          <w:rFonts w:ascii="Angsana New" w:hAnsi="Angsana New" w:hint="cs"/>
          <w:sz w:val="30"/>
          <w:szCs w:val="30"/>
        </w:rPr>
        <w:t>(25</w:t>
      </w:r>
      <w:r w:rsidR="00BB7E42">
        <w:rPr>
          <w:rStyle w:val="Emphasis"/>
          <w:rFonts w:ascii="Angsana New" w:hAnsi="Angsana New"/>
          <w:sz w:val="30"/>
          <w:szCs w:val="30"/>
        </w:rPr>
        <w:t>64</w:t>
      </w:r>
      <w:r w:rsidR="00BB7E42" w:rsidRPr="00B566BB">
        <w:rPr>
          <w:rStyle w:val="Emphasis"/>
          <w:rFonts w:ascii="Angsana New" w:hAnsi="Angsana New" w:hint="cs"/>
          <w:sz w:val="30"/>
          <w:szCs w:val="30"/>
        </w:rPr>
        <w:t xml:space="preserve">: </w:t>
      </w:r>
      <w:r w:rsidR="00BB7E42">
        <w:rPr>
          <w:rStyle w:val="Emphasis"/>
          <w:rFonts w:ascii="Angsana New" w:hAnsi="Angsana New"/>
          <w:sz w:val="30"/>
          <w:szCs w:val="30"/>
        </w:rPr>
        <w:t>163</w:t>
      </w:r>
      <w:r w:rsidR="00BB7E42" w:rsidRPr="00B566BB">
        <w:rPr>
          <w:rStyle w:val="Emphasis"/>
          <w:rFonts w:ascii="Angsana New" w:hAnsi="Angsana New" w:hint="cs"/>
          <w:sz w:val="30"/>
          <w:szCs w:val="30"/>
        </w:rPr>
        <w:t xml:space="preserve"> </w:t>
      </w:r>
      <w:r w:rsidR="00BB7E42" w:rsidRPr="00B566BB">
        <w:rPr>
          <w:rStyle w:val="Emphasis"/>
          <w:rFonts w:ascii="Angsana New" w:hAnsi="Angsana New" w:hint="cs"/>
          <w:sz w:val="30"/>
          <w:szCs w:val="30"/>
          <w:cs/>
        </w:rPr>
        <w:t>ล้านบาท</w:t>
      </w:r>
      <w:r w:rsidR="00BB7E42">
        <w:rPr>
          <w:rStyle w:val="Emphasis"/>
          <w:rFonts w:ascii="Angsana New" w:hAnsi="Angsana New" w:hint="cs"/>
          <w:sz w:val="30"/>
          <w:szCs w:val="30"/>
          <w:cs/>
        </w:rPr>
        <w:t>)</w:t>
      </w:r>
    </w:p>
    <w:p w14:paraId="3AC24605" w14:textId="20FABB8D" w:rsidR="004612B1" w:rsidRDefault="00461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DF9C3C6" w14:textId="01D85B93" w:rsidR="0034339C" w:rsidRDefault="0034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643DC54E" w14:textId="30C7364D" w:rsidR="0034339C" w:rsidRDefault="0034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A0512BF" w14:textId="336A8BE8" w:rsidR="00067379" w:rsidRDefault="00067379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B566BB">
        <w:rPr>
          <w:rFonts w:ascii="Angsana New" w:hAnsi="Angsana New"/>
          <w:sz w:val="30"/>
          <w:szCs w:val="30"/>
          <w:cs/>
        </w:rPr>
        <w:lastRenderedPageBreak/>
        <w:t xml:space="preserve">ส่วนแบ่งกำไร (ขาดทุน) </w:t>
      </w:r>
      <w:r w:rsidR="00FD5817" w:rsidRPr="00B566BB">
        <w:rPr>
          <w:rFonts w:ascii="Angsana New" w:hAnsi="Angsana New"/>
          <w:sz w:val="30"/>
          <w:szCs w:val="30"/>
          <w:cs/>
        </w:rPr>
        <w:t>จาก</w:t>
      </w:r>
      <w:r w:rsidRPr="00B566BB">
        <w:rPr>
          <w:rFonts w:ascii="Angsana New" w:hAnsi="Angsana New"/>
          <w:sz w:val="30"/>
          <w:szCs w:val="30"/>
          <w:cs/>
        </w:rPr>
        <w:t xml:space="preserve">เงินลงทุนในบริษัท พีที อินโด ลิเบอร์ตี้ เท็กซ์ไทล์ </w:t>
      </w:r>
      <w:r w:rsidR="003F10A7" w:rsidRPr="00B566BB">
        <w:rPr>
          <w:rFonts w:ascii="Angsana New" w:hAnsi="Angsana New"/>
          <w:sz w:val="30"/>
          <w:szCs w:val="30"/>
          <w:cs/>
        </w:rPr>
        <w:t xml:space="preserve">บริษัท ไทย อคริลิค ไฟเบอร์ จำกัด </w:t>
      </w:r>
      <w:r w:rsidR="004A418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566BB">
        <w:rPr>
          <w:rFonts w:ascii="Angsana New" w:hAnsi="Angsana New"/>
          <w:sz w:val="30"/>
          <w:szCs w:val="30"/>
        </w:rPr>
        <w:t xml:space="preserve">Aditya Birla Elyaf Sanayi Ve Ticaret Anonim Sirketi </w:t>
      </w:r>
      <w:r w:rsidR="004612B1" w:rsidRPr="00B566BB">
        <w:rPr>
          <w:rFonts w:ascii="Angsana New" w:hAnsi="Angsana New"/>
          <w:sz w:val="30"/>
          <w:szCs w:val="30"/>
          <w:cs/>
        </w:rPr>
        <w:t>สำหรับ</w:t>
      </w:r>
      <w:r w:rsidR="002F02BC" w:rsidRPr="00B566BB">
        <w:rPr>
          <w:rFonts w:ascii="Angsana New" w:hAnsi="Angsana New" w:hint="cs"/>
          <w:sz w:val="30"/>
          <w:szCs w:val="30"/>
          <w:cs/>
        </w:rPr>
        <w:t>ปี</w:t>
      </w:r>
      <w:r w:rsidRPr="00B566B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47B28" w:rsidRPr="00B566BB">
        <w:rPr>
          <w:rFonts w:ascii="Angsana New" w:hAnsi="Angsana New"/>
          <w:sz w:val="30"/>
          <w:szCs w:val="30"/>
        </w:rPr>
        <w:t>31</w:t>
      </w:r>
      <w:r w:rsidR="009F7018" w:rsidRPr="00B566BB">
        <w:rPr>
          <w:rFonts w:ascii="Angsana New" w:hAnsi="Angsana New" w:hint="cs"/>
          <w:sz w:val="30"/>
          <w:szCs w:val="30"/>
          <w:cs/>
        </w:rPr>
        <w:t xml:space="preserve"> </w:t>
      </w:r>
      <w:r w:rsidR="002F02BC" w:rsidRPr="00B566BB">
        <w:rPr>
          <w:rFonts w:ascii="Angsana New" w:hAnsi="Angsana New" w:hint="cs"/>
          <w:sz w:val="30"/>
          <w:szCs w:val="30"/>
          <w:cs/>
        </w:rPr>
        <w:t>มีนาคม</w:t>
      </w:r>
      <w:r w:rsidR="009F7018" w:rsidRPr="00B566BB">
        <w:rPr>
          <w:rFonts w:ascii="Angsana New" w:hAnsi="Angsana New" w:hint="cs"/>
          <w:sz w:val="30"/>
          <w:szCs w:val="30"/>
          <w:cs/>
        </w:rPr>
        <w:t xml:space="preserve"> </w:t>
      </w:r>
      <w:r w:rsidR="004D4DA4" w:rsidRPr="00B566BB">
        <w:rPr>
          <w:rFonts w:ascii="Angsana New" w:hAnsi="Angsana New"/>
          <w:sz w:val="30"/>
          <w:szCs w:val="30"/>
        </w:rPr>
        <w:t>256</w:t>
      </w:r>
      <w:r w:rsidR="00E5741B">
        <w:rPr>
          <w:rFonts w:ascii="Angsana New" w:hAnsi="Angsana New"/>
          <w:sz w:val="30"/>
          <w:szCs w:val="30"/>
        </w:rPr>
        <w:t>5</w:t>
      </w:r>
      <w:r w:rsidRPr="00B566BB">
        <w:rPr>
          <w:rFonts w:ascii="Angsana New" w:hAnsi="Angsana New"/>
          <w:sz w:val="30"/>
          <w:szCs w:val="30"/>
          <w:cs/>
        </w:rPr>
        <w:t xml:space="preserve"> คำนวณขึ้นจากงบการเงินที่จัดทำโดยฝ่ายบริหารของบริษัท</w:t>
      </w:r>
      <w:r w:rsidR="00FD5817" w:rsidRPr="00B566BB">
        <w:rPr>
          <w:rFonts w:ascii="Angsana New" w:hAnsi="Angsana New"/>
          <w:sz w:val="30"/>
          <w:szCs w:val="30"/>
          <w:cs/>
        </w:rPr>
        <w:t>เหล่านั้น</w:t>
      </w:r>
      <w:r w:rsidRPr="00B566BB">
        <w:rPr>
          <w:rFonts w:ascii="Angsana New" w:hAnsi="Angsana New"/>
          <w:sz w:val="30"/>
          <w:szCs w:val="30"/>
          <w:cs/>
        </w:rPr>
        <w:t xml:space="preserve"> โดยยังไม่ผ่านการ</w:t>
      </w:r>
      <w:r w:rsidR="00CD6DD6">
        <w:rPr>
          <w:rFonts w:ascii="Angsana New" w:hAnsi="Angsana New" w:hint="cs"/>
          <w:sz w:val="30"/>
          <w:szCs w:val="30"/>
          <w:cs/>
        </w:rPr>
        <w:t>ตรวจสอบ</w:t>
      </w:r>
      <w:r w:rsidRPr="00B566BB">
        <w:rPr>
          <w:rFonts w:ascii="Angsana New" w:hAnsi="Angsana New"/>
          <w:sz w:val="30"/>
          <w:szCs w:val="30"/>
          <w:cs/>
        </w:rPr>
        <w:t>จากผู้สอบบัญชีของบริษัทดังกล่าว อย่างไรก็ตาม ฝ่ายบริหารของบริษัทเชื่อว่างบการเงินดังกล่าวไม่มีความแตกต่างอย่างเป็นสาระสำคัญหากได้ถูกสอบทานโดยผู้สอบบัญชีของบริษัทร่วม</w:t>
      </w:r>
    </w:p>
    <w:p w14:paraId="16FAB439" w14:textId="2AE0AE19" w:rsidR="00B566BB" w:rsidRDefault="00B566BB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233225D7" w14:textId="77777777" w:rsidR="00B566BB" w:rsidRPr="004A4181" w:rsidRDefault="00B566BB" w:rsidP="004A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</w:pPr>
      <w:r w:rsidRPr="004A4181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4A4181">
        <w:rPr>
          <w:rFonts w:ascii="Angsana New" w:hAnsi="Angsana New"/>
          <w:i/>
          <w:iCs/>
          <w:sz w:val="30"/>
          <w:szCs w:val="30"/>
          <w:cs/>
        </w:rPr>
        <w:t>ร่วม</w:t>
      </w:r>
      <w:r w:rsidRPr="004A4181">
        <w:rPr>
          <w:rFonts w:asciiTheme="majorBidi" w:hAnsiTheme="majorBidi" w:cstheme="majorBidi"/>
          <w:i/>
          <w:iCs/>
          <w:sz w:val="30"/>
          <w:szCs w:val="30"/>
          <w:cs/>
        </w:rPr>
        <w:t>และการร่วมค้า</w:t>
      </w:r>
    </w:p>
    <w:p w14:paraId="0883C230" w14:textId="41BD5B64" w:rsidR="00B566BB" w:rsidRDefault="00B566BB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67EEC3" w14:textId="3C7D918C" w:rsidR="00B566BB" w:rsidRPr="00E95D53" w:rsidRDefault="00B566BB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95D53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กิจการเหล่านี้</w:t>
      </w:r>
    </w:p>
    <w:p w14:paraId="5F23C1A6" w14:textId="79C8E693" w:rsidR="00B566BB" w:rsidRPr="0074034E" w:rsidRDefault="00B566BB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Light1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70"/>
        <w:gridCol w:w="236"/>
        <w:gridCol w:w="236"/>
        <w:gridCol w:w="250"/>
        <w:gridCol w:w="1093"/>
        <w:gridCol w:w="236"/>
        <w:gridCol w:w="1101"/>
      </w:tblGrid>
      <w:tr w:rsidR="00B566BB" w:rsidRPr="00E95D53" w14:paraId="2ED5A3E0" w14:textId="77777777" w:rsidTr="001F0553">
        <w:trPr>
          <w:trHeight w:val="20"/>
          <w:tblHeader/>
        </w:trPr>
        <w:tc>
          <w:tcPr>
            <w:tcW w:w="5670" w:type="dxa"/>
          </w:tcPr>
          <w:p w14:paraId="0268D78B" w14:textId="77777777" w:rsidR="00B566BB" w:rsidRPr="00E95D53" w:rsidRDefault="00B566BB" w:rsidP="001F055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742" w:type="dxa"/>
            <w:gridSpan w:val="3"/>
          </w:tcPr>
          <w:p w14:paraId="0B21AAC5" w14:textId="2FDC1DC9" w:rsidR="00B566BB" w:rsidRPr="00E95D53" w:rsidRDefault="00B566BB" w:rsidP="001F05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5A0EEAF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F17301" w14:textId="35EA2FE5" w:rsidR="00B566BB" w:rsidRPr="00E95D53" w:rsidRDefault="00E95D53" w:rsidP="001F05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0553">
              <w:rPr>
                <w:rFonts w:asciiTheme="majorBidi" w:hAnsiTheme="majorBidi" w:cstheme="majorBidi"/>
                <w:sz w:val="30"/>
                <w:szCs w:val="30"/>
              </w:rPr>
              <w:t>AV Terrace Bay Inc.</w:t>
            </w:r>
          </w:p>
        </w:tc>
      </w:tr>
      <w:tr w:rsidR="00B566BB" w:rsidRPr="00E95D53" w14:paraId="0CF284A6" w14:textId="77777777" w:rsidTr="001F0553">
        <w:trPr>
          <w:trHeight w:val="20"/>
          <w:tblHeader/>
        </w:trPr>
        <w:tc>
          <w:tcPr>
            <w:tcW w:w="5670" w:type="dxa"/>
          </w:tcPr>
          <w:p w14:paraId="54FC948A" w14:textId="77777777" w:rsidR="00B566BB" w:rsidRPr="00E95D53" w:rsidRDefault="00B566BB" w:rsidP="001F055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8DB5140" w14:textId="1282615A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0C907FA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43C1E3" w14:textId="2A6F7FB1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171E08E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14:paraId="48C07F2D" w14:textId="706A8A2E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C6F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1BDBC827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599A3BBC" w14:textId="5C7D347A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C6F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566BB" w:rsidRPr="00E95D53" w14:paraId="5CFAB741" w14:textId="77777777" w:rsidTr="001F0553">
        <w:trPr>
          <w:trHeight w:val="20"/>
          <w:tblHeader/>
        </w:trPr>
        <w:tc>
          <w:tcPr>
            <w:tcW w:w="5670" w:type="dxa"/>
          </w:tcPr>
          <w:p w14:paraId="4ED7969E" w14:textId="77777777" w:rsidR="00B566BB" w:rsidRPr="00E95D53" w:rsidRDefault="00B566BB" w:rsidP="001F055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3E85C441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FB9FBB9" w14:textId="00B60105" w:rsidR="00B566BB" w:rsidRPr="00E95D53" w:rsidRDefault="00E95D53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44651" w:rsidRPr="00E95D53" w14:paraId="57A73013" w14:textId="77777777" w:rsidTr="001F0553">
        <w:trPr>
          <w:trHeight w:val="20"/>
        </w:trPr>
        <w:tc>
          <w:tcPr>
            <w:tcW w:w="5670" w:type="dxa"/>
          </w:tcPr>
          <w:p w14:paraId="19552AA8" w14:textId="77777777" w:rsidR="00F44651" w:rsidRPr="00E95D53" w:rsidRDefault="00F44651" w:rsidP="00F44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7352340A" w14:textId="20689FDC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348A3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6695D" w14:textId="7EEE8B72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A4C796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289A52E" w14:textId="6187071D" w:rsidR="00F44651" w:rsidRPr="00E95D53" w:rsidRDefault="00E5741B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6,690</w:t>
            </w:r>
          </w:p>
        </w:tc>
        <w:tc>
          <w:tcPr>
            <w:tcW w:w="236" w:type="dxa"/>
          </w:tcPr>
          <w:p w14:paraId="15928777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163AB16" w14:textId="5A85AB44" w:rsidR="00F44651" w:rsidRPr="00E95D53" w:rsidRDefault="00F44651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</w:tr>
      <w:tr w:rsidR="00F44651" w:rsidRPr="00E95D53" w14:paraId="00BF08F1" w14:textId="77777777" w:rsidTr="001F0553">
        <w:trPr>
          <w:trHeight w:val="20"/>
        </w:trPr>
        <w:tc>
          <w:tcPr>
            <w:tcW w:w="5670" w:type="dxa"/>
          </w:tcPr>
          <w:p w14:paraId="43EC34E0" w14:textId="77777777" w:rsidR="00F44651" w:rsidRPr="00E95D53" w:rsidRDefault="00F44651" w:rsidP="00F44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70" w:type="dxa"/>
          </w:tcPr>
          <w:p w14:paraId="57B54566" w14:textId="12D0CE6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43398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AC2A61" w14:textId="68C96FBF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0E2B51C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744AE642" w14:textId="584180BB" w:rsidR="00F44651" w:rsidRPr="004A4181" w:rsidRDefault="004A3111" w:rsidP="004A3111">
            <w:pPr>
              <w:pStyle w:val="acctfourfigures"/>
              <w:tabs>
                <w:tab w:val="clear" w:pos="765"/>
                <w:tab w:val="left" w:pos="167"/>
                <w:tab w:val="left" w:pos="275"/>
                <w:tab w:val="decimal" w:pos="551"/>
              </w:tabs>
              <w:spacing w:line="240" w:lineRule="atLeast"/>
              <w:ind w:right="-88"/>
              <w:jc w:val="center"/>
              <w:rPr>
                <w:rFonts w:asciiTheme="majorBidi" w:hAnsiTheme="majorBidi" w:cstheme="minorBidi"/>
                <w:sz w:val="30"/>
                <w:szCs w:val="28"/>
                <w:cs/>
                <w:lang w:bidi="th-TH"/>
              </w:rPr>
            </w:pPr>
            <w:r>
              <w:rPr>
                <w:rFonts w:asciiTheme="majorBidi" w:hAnsiTheme="majorBidi" w:cstheme="minorBidi"/>
                <w:sz w:val="30"/>
                <w:szCs w:val="28"/>
                <w:lang w:bidi="th-TH"/>
              </w:rPr>
              <w:t xml:space="preserve">        </w:t>
            </w:r>
            <w:r w:rsidR="00E5741B">
              <w:rPr>
                <w:rFonts w:asciiTheme="majorBidi" w:hAnsiTheme="majorBidi" w:cstheme="minorBidi"/>
                <w:sz w:val="30"/>
                <w:szCs w:val="28"/>
                <w:lang w:bidi="th-TH"/>
              </w:rPr>
              <w:t>(180)</w:t>
            </w:r>
            <w:r w:rsidR="00E5741B" w:rsidRPr="004A4181">
              <w:rPr>
                <w:rFonts w:cstheme="minorBidi" w:hint="cs"/>
                <w:color w:val="0000FF"/>
                <w:szCs w:val="28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36" w:type="dxa"/>
          </w:tcPr>
          <w:p w14:paraId="7870722D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CD92076" w14:textId="68513535" w:rsidR="00F44651" w:rsidRPr="004A4181" w:rsidRDefault="004A3111" w:rsidP="004A3111">
            <w:pPr>
              <w:pStyle w:val="acctfourfigures"/>
              <w:tabs>
                <w:tab w:val="clear" w:pos="765"/>
                <w:tab w:val="left" w:pos="167"/>
                <w:tab w:val="left" w:pos="275"/>
                <w:tab w:val="decimal" w:pos="551"/>
              </w:tabs>
              <w:spacing w:line="240" w:lineRule="atLeast"/>
              <w:ind w:right="-22"/>
              <w:jc w:val="center"/>
              <w:rPr>
                <w:rFonts w:asciiTheme="majorBidi" w:hAnsiTheme="majorBidi" w:cs="Angsana New"/>
                <w:sz w:val="30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F44651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F44651" w:rsidRPr="004A4181">
              <w:rPr>
                <w:rFonts w:cstheme="minorBidi" w:hint="cs"/>
                <w:color w:val="0000FF"/>
                <w:szCs w:val="28"/>
                <w:vertAlign w:val="superscript"/>
                <w:cs/>
                <w:lang w:bidi="th-TH"/>
              </w:rPr>
              <w:t>ก</w:t>
            </w:r>
          </w:p>
        </w:tc>
      </w:tr>
      <w:tr w:rsidR="00F44651" w:rsidRPr="00E95D53" w14:paraId="73DA7DCA" w14:textId="77777777" w:rsidTr="001F0553">
        <w:trPr>
          <w:trHeight w:val="20"/>
        </w:trPr>
        <w:tc>
          <w:tcPr>
            <w:tcW w:w="5670" w:type="dxa"/>
          </w:tcPr>
          <w:p w14:paraId="1C79BAB5" w14:textId="77777777" w:rsidR="00F44651" w:rsidRPr="00E95D53" w:rsidRDefault="00F44651" w:rsidP="00F44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4FC7D10" w14:textId="5374857E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5670FA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9206E" w14:textId="3F419EC3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A9DEE3B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7C93835" w14:textId="18903E83" w:rsidR="00F44651" w:rsidRPr="00E95D53" w:rsidRDefault="00E5741B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0D7E1CE1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3A268C20" w14:textId="64671E85" w:rsidR="00F44651" w:rsidRPr="00E95D53" w:rsidRDefault="00F44651" w:rsidP="005F181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F44651" w:rsidRPr="00E95D53" w14:paraId="763668B5" w14:textId="77777777" w:rsidTr="001F0553">
        <w:trPr>
          <w:trHeight w:val="20"/>
        </w:trPr>
        <w:tc>
          <w:tcPr>
            <w:tcW w:w="5670" w:type="dxa"/>
          </w:tcPr>
          <w:p w14:paraId="2018AA3E" w14:textId="77777777" w:rsidR="00F44651" w:rsidRPr="00E95D53" w:rsidRDefault="00F44651" w:rsidP="00F44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14:paraId="6D47C9BD" w14:textId="723A7ECB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340DB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AC12A9" w14:textId="383206C5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354B608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3D84C8A" w14:textId="0C4B87E4" w:rsidR="00F44651" w:rsidRPr="00E95D53" w:rsidRDefault="004A3111" w:rsidP="004A31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E5741B"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  <w:tc>
          <w:tcPr>
            <w:tcW w:w="236" w:type="dxa"/>
          </w:tcPr>
          <w:p w14:paraId="6BFD18E1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67B06C44" w14:textId="308ACF5F" w:rsidR="00F44651" w:rsidRPr="00E95D53" w:rsidRDefault="00F44651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F44651" w:rsidRPr="00E95D53" w14:paraId="0A2A66FF" w14:textId="77777777" w:rsidTr="001F0553">
        <w:trPr>
          <w:trHeight w:val="20"/>
        </w:trPr>
        <w:tc>
          <w:tcPr>
            <w:tcW w:w="5670" w:type="dxa"/>
            <w:vAlign w:val="bottom"/>
          </w:tcPr>
          <w:p w14:paraId="205BD933" w14:textId="68DF7DAB" w:rsidR="00F44651" w:rsidRPr="00E95D53" w:rsidRDefault="00F44651" w:rsidP="00F44651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กำไรขาดทุนเบ็ดเสร็จรวมตามส่วนได้เสียของบริษัท</w:t>
            </w:r>
          </w:p>
        </w:tc>
        <w:tc>
          <w:tcPr>
            <w:tcW w:w="270" w:type="dxa"/>
            <w:vAlign w:val="bottom"/>
          </w:tcPr>
          <w:p w14:paraId="7EA82D4D" w14:textId="4928B2ED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DED085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F2475F" w14:textId="491F19AC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63A8E52C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616CA4C5" w14:textId="326D58B2" w:rsidR="00F44651" w:rsidRPr="00E95D53" w:rsidRDefault="00E01A5F" w:rsidP="00E01A5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E5741B"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  <w:tc>
          <w:tcPr>
            <w:tcW w:w="236" w:type="dxa"/>
            <w:vAlign w:val="bottom"/>
          </w:tcPr>
          <w:p w14:paraId="1FFA06F7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55E9ECB3" w14:textId="7ECEB85A" w:rsidR="00F44651" w:rsidRPr="00E95D53" w:rsidRDefault="00F44651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F44651" w:rsidRPr="00E95D53" w14:paraId="1F59EDEF" w14:textId="77777777" w:rsidTr="001F0553">
        <w:trPr>
          <w:trHeight w:val="20"/>
        </w:trPr>
        <w:tc>
          <w:tcPr>
            <w:tcW w:w="5670" w:type="dxa"/>
            <w:vAlign w:val="bottom"/>
          </w:tcPr>
          <w:p w14:paraId="17BE018E" w14:textId="77777777" w:rsidR="00F44651" w:rsidRPr="00E95D53" w:rsidRDefault="00F44651" w:rsidP="00F44651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E95D53">
              <w:rPr>
                <w:rFonts w:asciiTheme="majorBidi" w:eastAsia="SimSun" w:hAnsiTheme="majorBidi" w:cstheme="majorBidi"/>
                <w:sz w:val="30"/>
                <w:szCs w:val="30"/>
                <w:lang w:val="en-US" w:eastAsia="en-US"/>
              </w:rPr>
              <w:t xml:space="preserve">downstream </w:t>
            </w:r>
          </w:p>
        </w:tc>
        <w:tc>
          <w:tcPr>
            <w:tcW w:w="270" w:type="dxa"/>
            <w:vAlign w:val="bottom"/>
          </w:tcPr>
          <w:p w14:paraId="6F4E71E9" w14:textId="73C8F58A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74E2DE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3035CB" w14:textId="396506F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E8C69BC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BC14BF4" w14:textId="41573279" w:rsidR="00F44651" w:rsidRPr="00E95D53" w:rsidRDefault="000253B7" w:rsidP="000253B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3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     </w:t>
            </w:r>
            <w:r w:rsidR="00E574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18BB6D0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17F14E6A" w14:textId="56B36071" w:rsidR="00F44651" w:rsidRPr="00E95D53" w:rsidRDefault="00F44651" w:rsidP="000253B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380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651" w:rsidRPr="00E95D53" w14:paraId="424AF315" w14:textId="77777777" w:rsidTr="001F0553">
        <w:trPr>
          <w:trHeight w:val="20"/>
        </w:trPr>
        <w:tc>
          <w:tcPr>
            <w:tcW w:w="5670" w:type="dxa"/>
          </w:tcPr>
          <w:p w14:paraId="5809B0DB" w14:textId="13BFE58A" w:rsidR="00F44651" w:rsidRPr="00E95D53" w:rsidRDefault="00F44651" w:rsidP="00F4465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270" w:type="dxa"/>
          </w:tcPr>
          <w:p w14:paraId="06D2A2E5" w14:textId="0349D0A8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BFDCCB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863B07" w14:textId="7F8097BB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289348DF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55F57DF" w14:textId="1D1DDD76" w:rsidR="00F44651" w:rsidRPr="00E95D53" w:rsidRDefault="00E5741B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(97)</w:t>
            </w:r>
          </w:p>
        </w:tc>
        <w:tc>
          <w:tcPr>
            <w:tcW w:w="236" w:type="dxa"/>
          </w:tcPr>
          <w:p w14:paraId="25BADD15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CC024A8" w14:textId="01CB9FFA" w:rsidR="00F44651" w:rsidRPr="00E95D53" w:rsidRDefault="00F44651" w:rsidP="005F181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</w:tr>
      <w:tr w:rsidR="00F44651" w:rsidRPr="001F0553" w14:paraId="780E5690" w14:textId="77777777" w:rsidTr="001F0553">
        <w:trPr>
          <w:trHeight w:val="20"/>
        </w:trPr>
        <w:tc>
          <w:tcPr>
            <w:tcW w:w="5670" w:type="dxa"/>
          </w:tcPr>
          <w:p w14:paraId="505C535B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F6A507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1259E4A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363ED2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1B14DDA3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0A878245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B9D528F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2D74E1FC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44651" w:rsidRPr="00E95D53" w14:paraId="30922FB2" w14:textId="77777777" w:rsidTr="001F0553">
        <w:trPr>
          <w:trHeight w:val="20"/>
        </w:trPr>
        <w:tc>
          <w:tcPr>
            <w:tcW w:w="5670" w:type="dxa"/>
          </w:tcPr>
          <w:p w14:paraId="591BC03B" w14:textId="77777777" w:rsidR="00F44651" w:rsidRPr="00E95D53" w:rsidRDefault="00F44651" w:rsidP="00F44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18AA8342" w14:textId="59AA0848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7A3D10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857098" w14:textId="41D669EA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63D52A2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997DB67" w14:textId="3FD90D7B" w:rsidR="00F44651" w:rsidRPr="004A4181" w:rsidRDefault="00E5741B" w:rsidP="00F44651">
            <w:pPr>
              <w:pStyle w:val="acctfourfigures"/>
              <w:tabs>
                <w:tab w:val="clear" w:pos="765"/>
                <w:tab w:val="left" w:pos="167"/>
                <w:tab w:val="left" w:pos="275"/>
                <w:tab w:val="decimal" w:pos="551"/>
              </w:tabs>
              <w:spacing w:line="240" w:lineRule="atLeast"/>
              <w:ind w:right="-22"/>
              <w:jc w:val="right"/>
              <w:rPr>
                <w:rFonts w:asciiTheme="majorBidi" w:hAnsiTheme="majorBidi" w:cs="Angsana New"/>
                <w:sz w:val="30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28"/>
                <w:lang w:bidi="th-TH"/>
              </w:rPr>
              <w:t>1,927</w:t>
            </w:r>
            <w:r w:rsidRPr="00D631AB">
              <w:rPr>
                <w:rFonts w:cs="Times New Roman"/>
                <w:color w:val="0000FF"/>
                <w:szCs w:val="22"/>
                <w:vertAlign w:val="superscript"/>
              </w:rPr>
              <w:t xml:space="preserve"> </w:t>
            </w:r>
            <w:r>
              <w:rPr>
                <w:rFonts w:cs="Angsana New" w:hint="cs"/>
                <w:color w:val="0000FF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36" w:type="dxa"/>
          </w:tcPr>
          <w:p w14:paraId="01C8F45C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5531D27" w14:textId="4E209F27" w:rsidR="00F44651" w:rsidRPr="00E95D53" w:rsidRDefault="00F44651" w:rsidP="00F44651">
            <w:pPr>
              <w:pStyle w:val="acctfourfigures"/>
              <w:tabs>
                <w:tab w:val="clear" w:pos="765"/>
                <w:tab w:val="left" w:pos="167"/>
                <w:tab w:val="left" w:pos="275"/>
                <w:tab w:val="decimal" w:pos="551"/>
              </w:tabs>
              <w:spacing w:line="240" w:lineRule="atLeast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1,653</w:t>
            </w:r>
            <w:r w:rsidRPr="00D631AB">
              <w:rPr>
                <w:rFonts w:cs="Times New Roman"/>
                <w:color w:val="0000FF"/>
                <w:szCs w:val="22"/>
                <w:vertAlign w:val="superscript"/>
              </w:rPr>
              <w:t xml:space="preserve"> </w:t>
            </w:r>
            <w:r>
              <w:rPr>
                <w:rFonts w:cs="Angsana New" w:hint="cs"/>
                <w:color w:val="0000FF"/>
                <w:szCs w:val="28"/>
                <w:vertAlign w:val="superscript"/>
                <w:cs/>
                <w:lang w:bidi="th-TH"/>
              </w:rPr>
              <w:t>ข</w:t>
            </w:r>
          </w:p>
        </w:tc>
      </w:tr>
      <w:tr w:rsidR="00F44651" w:rsidRPr="00E95D53" w14:paraId="4CD3C828" w14:textId="77777777" w:rsidTr="001F0553">
        <w:trPr>
          <w:trHeight w:val="20"/>
        </w:trPr>
        <w:tc>
          <w:tcPr>
            <w:tcW w:w="5670" w:type="dxa"/>
          </w:tcPr>
          <w:p w14:paraId="733C97ED" w14:textId="77777777" w:rsidR="00F44651" w:rsidRPr="00E95D53" w:rsidRDefault="00F44651" w:rsidP="00F44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769D5E3F" w14:textId="5B9FE49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35A089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5C4ECF" w14:textId="6B0C8D91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2482708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50E0A7E" w14:textId="34BF7F39" w:rsidR="00F44651" w:rsidRPr="00E95D53" w:rsidRDefault="00E5741B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1,926</w:t>
            </w:r>
          </w:p>
        </w:tc>
        <w:tc>
          <w:tcPr>
            <w:tcW w:w="236" w:type="dxa"/>
          </w:tcPr>
          <w:p w14:paraId="26B53A2D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18595E2" w14:textId="45605E1B" w:rsidR="00F44651" w:rsidRPr="00E95D53" w:rsidRDefault="00F44651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</w:tr>
      <w:tr w:rsidR="00F44651" w:rsidRPr="00E95D53" w14:paraId="4887804B" w14:textId="77777777" w:rsidTr="001F0553">
        <w:trPr>
          <w:trHeight w:val="20"/>
        </w:trPr>
        <w:tc>
          <w:tcPr>
            <w:tcW w:w="5670" w:type="dxa"/>
          </w:tcPr>
          <w:p w14:paraId="73B28430" w14:textId="77777777" w:rsidR="00F44651" w:rsidRPr="00E95D53" w:rsidRDefault="00F44651" w:rsidP="00F44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22862797" w14:textId="573DA3B5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992F7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77CFAA" w14:textId="20116ADF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A66A6F7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5F203575" w14:textId="522F613D" w:rsidR="00F44651" w:rsidRPr="00E95D53" w:rsidRDefault="00E01A5F" w:rsidP="00E01A5F">
            <w:pPr>
              <w:pStyle w:val="acctfourfigures"/>
              <w:tabs>
                <w:tab w:val="clear" w:pos="765"/>
                <w:tab w:val="decimal" w:pos="95"/>
                <w:tab w:val="left" w:pos="27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E574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</w:t>
            </w:r>
            <w:r w:rsidR="009F7C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</w:t>
            </w:r>
            <w:r w:rsidR="00E574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  <w:r w:rsidR="00E5741B">
              <w:rPr>
                <w:rFonts w:cs="Angsana New" w:hint="cs"/>
                <w:color w:val="0000FF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36" w:type="dxa"/>
          </w:tcPr>
          <w:p w14:paraId="71AFC0A3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E7E2612" w14:textId="245B6015" w:rsidR="00F44651" w:rsidRPr="00E95D53" w:rsidRDefault="00E01A5F" w:rsidP="00E01A5F">
            <w:pPr>
              <w:pStyle w:val="acctfourfigures"/>
              <w:tabs>
                <w:tab w:val="clear" w:pos="765"/>
                <w:tab w:val="decimal" w:pos="95"/>
                <w:tab w:val="left" w:pos="27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</w:t>
            </w:r>
            <w:r w:rsidR="00F446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(2,310)</w:t>
            </w:r>
            <w:r w:rsidR="005F1810">
              <w:rPr>
                <w:rFonts w:cs="Angsana New" w:hint="cs"/>
                <w:color w:val="0000FF"/>
                <w:szCs w:val="28"/>
                <w:vertAlign w:val="superscript"/>
                <w:cs/>
                <w:lang w:bidi="th-TH"/>
              </w:rPr>
              <w:t>ค</w:t>
            </w:r>
          </w:p>
        </w:tc>
      </w:tr>
      <w:tr w:rsidR="00F44651" w:rsidRPr="00E95D53" w14:paraId="2E86F372" w14:textId="77777777" w:rsidTr="001F0553">
        <w:trPr>
          <w:trHeight w:val="20"/>
        </w:trPr>
        <w:tc>
          <w:tcPr>
            <w:tcW w:w="5670" w:type="dxa"/>
          </w:tcPr>
          <w:p w14:paraId="11518B8D" w14:textId="77777777" w:rsidR="00F44651" w:rsidRPr="00E95D53" w:rsidRDefault="00F44651" w:rsidP="00F44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00634C96" w14:textId="08CAA152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DB7FB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081FCD" w14:textId="72BE4785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8B90139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C70A407" w14:textId="12C6FFD7" w:rsidR="00F44651" w:rsidRPr="00E95D53" w:rsidRDefault="00E01A5F" w:rsidP="00E01A5F">
            <w:pPr>
              <w:pStyle w:val="acctfourfigures"/>
              <w:tabs>
                <w:tab w:val="clear" w:pos="765"/>
                <w:tab w:val="decimal" w:pos="95"/>
                <w:tab w:val="left" w:pos="27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D91696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9F7CE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9169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91696">
              <w:rPr>
                <w:rFonts w:cs="Angsana New" w:hint="cs"/>
                <w:color w:val="0000FF"/>
                <w:szCs w:val="28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36" w:type="dxa"/>
          </w:tcPr>
          <w:p w14:paraId="58515C7C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455E6E0" w14:textId="683C40A9" w:rsidR="00F44651" w:rsidRPr="00E95D53" w:rsidRDefault="00E01A5F" w:rsidP="00E01A5F">
            <w:pPr>
              <w:pStyle w:val="acctfourfigures"/>
              <w:tabs>
                <w:tab w:val="clear" w:pos="765"/>
                <w:tab w:val="decimal" w:pos="95"/>
                <w:tab w:val="left" w:pos="27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</w:t>
            </w:r>
            <w:r w:rsidR="00F446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(933)</w:t>
            </w:r>
            <w:r w:rsidR="005F1810">
              <w:rPr>
                <w:rFonts w:cs="Angsana New" w:hint="cs"/>
                <w:color w:val="0000FF"/>
                <w:szCs w:val="28"/>
                <w:vertAlign w:val="superscript"/>
                <w:cs/>
                <w:lang w:bidi="th-TH"/>
              </w:rPr>
              <w:t>ง</w:t>
            </w:r>
          </w:p>
        </w:tc>
      </w:tr>
      <w:tr w:rsidR="00F44651" w:rsidRPr="00E95D53" w14:paraId="1E7F2BED" w14:textId="77777777" w:rsidTr="001F0553">
        <w:trPr>
          <w:trHeight w:val="20"/>
        </w:trPr>
        <w:tc>
          <w:tcPr>
            <w:tcW w:w="5670" w:type="dxa"/>
          </w:tcPr>
          <w:p w14:paraId="0A362E9D" w14:textId="77777777" w:rsidR="00F44651" w:rsidRPr="00E95D53" w:rsidRDefault="00F44651" w:rsidP="00F44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14:paraId="5BA6FA7A" w14:textId="485ACC9D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E3F210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A1E30" w14:textId="609B7EC2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2F4F121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9D342BA" w14:textId="2FE64271" w:rsidR="00F44651" w:rsidRPr="00E95D53" w:rsidRDefault="009F7CEF" w:rsidP="009F7C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236" w:type="dxa"/>
          </w:tcPr>
          <w:p w14:paraId="28B394D7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C61C996" w14:textId="08B025CE" w:rsidR="00F44651" w:rsidRPr="00E95D53" w:rsidRDefault="00F44651" w:rsidP="00F44651">
            <w:pPr>
              <w:pStyle w:val="acctfourfigures"/>
              <w:tabs>
                <w:tab w:val="clear" w:pos="765"/>
                <w:tab w:val="decimal" w:pos="95"/>
                <w:tab w:val="left" w:pos="27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F44651" w:rsidRPr="00E95D53" w14:paraId="10706316" w14:textId="77777777" w:rsidTr="001F0553">
        <w:trPr>
          <w:trHeight w:val="20"/>
        </w:trPr>
        <w:tc>
          <w:tcPr>
            <w:tcW w:w="5670" w:type="dxa"/>
          </w:tcPr>
          <w:p w14:paraId="0FC4F1ED" w14:textId="55467391" w:rsidR="00F44651" w:rsidRPr="00E95D53" w:rsidRDefault="00F44651" w:rsidP="00F44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สินทรัพย์สุทธิส่วนที่เป็นของบริษัท </w:t>
            </w:r>
          </w:p>
        </w:tc>
        <w:tc>
          <w:tcPr>
            <w:tcW w:w="270" w:type="dxa"/>
          </w:tcPr>
          <w:p w14:paraId="1181C7E0" w14:textId="6CAA8B18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DD8762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F9E7B" w14:textId="5E6891B4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98FB366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8E1F3F1" w14:textId="7B6C25D2" w:rsidR="00F44651" w:rsidRPr="00E95D53" w:rsidRDefault="009F7CEF" w:rsidP="009F7C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  <w:tc>
          <w:tcPr>
            <w:tcW w:w="236" w:type="dxa"/>
          </w:tcPr>
          <w:p w14:paraId="3F5864FA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D26B166" w14:textId="6A6AA367" w:rsidR="00F44651" w:rsidRPr="00E95D53" w:rsidRDefault="00F44651" w:rsidP="00F44651">
            <w:pPr>
              <w:pStyle w:val="acctfourfigures"/>
              <w:tabs>
                <w:tab w:val="clear" w:pos="765"/>
                <w:tab w:val="decimal" w:pos="95"/>
                <w:tab w:val="left" w:pos="27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F44651" w:rsidRPr="00E95D53" w14:paraId="17C72DFB" w14:textId="77777777" w:rsidTr="001F0553">
        <w:trPr>
          <w:trHeight w:val="20"/>
        </w:trPr>
        <w:tc>
          <w:tcPr>
            <w:tcW w:w="5670" w:type="dxa"/>
            <w:vAlign w:val="bottom"/>
          </w:tcPr>
          <w:p w14:paraId="4295EBFA" w14:textId="77777777" w:rsidR="00F44651" w:rsidRPr="00E95D53" w:rsidRDefault="00F44651" w:rsidP="00F44651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 xml:space="preserve">downstream </w:t>
            </w:r>
          </w:p>
        </w:tc>
        <w:tc>
          <w:tcPr>
            <w:tcW w:w="270" w:type="dxa"/>
            <w:vAlign w:val="bottom"/>
          </w:tcPr>
          <w:p w14:paraId="0C8ABD60" w14:textId="5145C46B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8FC066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D4EF8F" w14:textId="65A6F65A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DF70701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08D4AB33" w14:textId="66E2881A" w:rsidR="00F44651" w:rsidRPr="00E95D53" w:rsidRDefault="00D91696" w:rsidP="000253B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3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1B8847D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EBF9BC1" w14:textId="12546FD1" w:rsidR="00F44651" w:rsidRPr="00D91696" w:rsidRDefault="00F44651" w:rsidP="000253B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3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651" w:rsidRPr="00E95D53" w14:paraId="28654272" w14:textId="77777777" w:rsidTr="001F0553">
        <w:trPr>
          <w:trHeight w:val="20"/>
        </w:trPr>
        <w:tc>
          <w:tcPr>
            <w:tcW w:w="5670" w:type="dxa"/>
            <w:vAlign w:val="bottom"/>
          </w:tcPr>
          <w:p w14:paraId="0DC429BE" w14:textId="6D06CC6A" w:rsidR="00F44651" w:rsidRPr="00E95D53" w:rsidRDefault="00F44651" w:rsidP="00F44651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39820D14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3C94CD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2562D4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D4D1723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17D756D" w14:textId="1B8C38AC" w:rsidR="00F44651" w:rsidRPr="00D91696" w:rsidRDefault="00D91696" w:rsidP="000253B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3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0EBD06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317674A2" w14:textId="0DF97A63" w:rsidR="00F44651" w:rsidRPr="00D91696" w:rsidRDefault="00F44651" w:rsidP="000253B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3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651" w:rsidRPr="00E95D53" w14:paraId="331444A0" w14:textId="77777777" w:rsidTr="001F0553">
        <w:trPr>
          <w:trHeight w:val="20"/>
        </w:trPr>
        <w:tc>
          <w:tcPr>
            <w:tcW w:w="5670" w:type="dxa"/>
          </w:tcPr>
          <w:p w14:paraId="2A2ED555" w14:textId="77777777" w:rsidR="00F44651" w:rsidRPr="00E95D53" w:rsidRDefault="00F44651" w:rsidP="00F4465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270" w:type="dxa"/>
          </w:tcPr>
          <w:p w14:paraId="61BAF7CB" w14:textId="30B50BA5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0FF63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124E3B" w14:textId="55B23556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20502266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D446B5C" w14:textId="1643722E" w:rsidR="00F44651" w:rsidRPr="00E95D53" w:rsidRDefault="009F7CEF" w:rsidP="009F7C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(52)</w:t>
            </w:r>
          </w:p>
        </w:tc>
        <w:tc>
          <w:tcPr>
            <w:tcW w:w="236" w:type="dxa"/>
          </w:tcPr>
          <w:p w14:paraId="04D78D21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C4DE342" w14:textId="38C34B96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</w:tr>
      <w:tr w:rsidR="00037407" w:rsidRPr="00E95D53" w14:paraId="0C93CBA1" w14:textId="77777777" w:rsidTr="00037407">
        <w:trPr>
          <w:trHeight w:val="20"/>
        </w:trPr>
        <w:tc>
          <w:tcPr>
            <w:tcW w:w="5670" w:type="dxa"/>
          </w:tcPr>
          <w:p w14:paraId="700DC721" w14:textId="77777777" w:rsidR="00037407" w:rsidRPr="00E95D53" w:rsidRDefault="00037407" w:rsidP="00F4465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9D2FB4" w14:textId="77777777" w:rsidR="00037407" w:rsidRPr="00E95D53" w:rsidRDefault="00037407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3BE9D4" w14:textId="77777777" w:rsidR="00037407" w:rsidRPr="00E95D53" w:rsidRDefault="00037407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630E5" w14:textId="77777777" w:rsidR="00037407" w:rsidRPr="00E95D53" w:rsidRDefault="00037407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500EBAF3" w14:textId="77777777" w:rsidR="00037407" w:rsidRPr="00E95D53" w:rsidRDefault="00037407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026DC8F" w14:textId="77777777" w:rsidR="00037407" w:rsidRDefault="00037407" w:rsidP="009F7C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84373" w14:textId="77777777" w:rsidR="00037407" w:rsidRPr="00E95D53" w:rsidRDefault="00037407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62706306" w14:textId="77777777" w:rsidR="00037407" w:rsidRDefault="00037407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66BB" w:rsidRPr="00E95D53" w14:paraId="633A6031" w14:textId="77777777" w:rsidTr="001F0553">
        <w:trPr>
          <w:trHeight w:val="20"/>
        </w:trPr>
        <w:tc>
          <w:tcPr>
            <w:tcW w:w="5670" w:type="dxa"/>
          </w:tcPr>
          <w:p w14:paraId="13EBD025" w14:textId="02ECA97D" w:rsidR="00B566BB" w:rsidRPr="00E95D53" w:rsidRDefault="00B566BB" w:rsidP="001F0553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lastRenderedPageBreak/>
              <w:t>หมายเหตุ</w:t>
            </w:r>
            <w:r w:rsidRPr="00E95D53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89CC9BF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F487F8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10F7ED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F044033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11FBD2B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A8EFE3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107CC6E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66BB" w:rsidRPr="00E95D53" w14:paraId="4D03EA0D" w14:textId="77777777" w:rsidTr="001F0553">
        <w:trPr>
          <w:trHeight w:val="20"/>
        </w:trPr>
        <w:tc>
          <w:tcPr>
            <w:tcW w:w="5670" w:type="dxa"/>
          </w:tcPr>
          <w:p w14:paraId="51891589" w14:textId="77777777" w:rsidR="00B566BB" w:rsidRPr="00E95D53" w:rsidRDefault="00B566BB" w:rsidP="008B1537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270" w:type="dxa"/>
            <w:vAlign w:val="bottom"/>
          </w:tcPr>
          <w:p w14:paraId="130C0B87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22FCF4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4EFE58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168070C7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87350F7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F6094B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BCF5BDD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F44651" w:rsidRPr="00E95D53" w14:paraId="1A8EE6D8" w14:textId="77777777" w:rsidTr="001F0553">
        <w:trPr>
          <w:trHeight w:val="20"/>
        </w:trPr>
        <w:tc>
          <w:tcPr>
            <w:tcW w:w="5670" w:type="dxa"/>
          </w:tcPr>
          <w:p w14:paraId="2A36DA7A" w14:textId="77777777" w:rsidR="00F44651" w:rsidRPr="00E95D53" w:rsidRDefault="00F44651" w:rsidP="00F4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270" w:type="dxa"/>
            <w:vAlign w:val="bottom"/>
          </w:tcPr>
          <w:p w14:paraId="1568476D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88D08D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B594A8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5C14A5EE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F2E7E72" w14:textId="67F1B1B3" w:rsidR="00F44651" w:rsidRPr="004A4181" w:rsidRDefault="00D91696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36" w:type="dxa"/>
            <w:vAlign w:val="bottom"/>
          </w:tcPr>
          <w:p w14:paraId="55B58CDE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30E9F5FE" w14:textId="37A39947" w:rsidR="00F44651" w:rsidRPr="004A4181" w:rsidRDefault="00F44651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4181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F44651" w:rsidRPr="00E95D53" w14:paraId="69633BB7" w14:textId="77777777" w:rsidTr="001F0553">
        <w:trPr>
          <w:trHeight w:val="20"/>
        </w:trPr>
        <w:tc>
          <w:tcPr>
            <w:tcW w:w="5670" w:type="dxa"/>
          </w:tcPr>
          <w:p w14:paraId="773AB093" w14:textId="77777777" w:rsidR="00F44651" w:rsidRPr="00E95D53" w:rsidRDefault="00F44651" w:rsidP="00F4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270" w:type="dxa"/>
            <w:vAlign w:val="bottom"/>
          </w:tcPr>
          <w:p w14:paraId="2194FBE1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8F9F9B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EAF856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4460555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3D478517" w14:textId="2A909780" w:rsidR="00F44651" w:rsidRPr="004A4181" w:rsidRDefault="00D91696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36" w:type="dxa"/>
            <w:vAlign w:val="bottom"/>
          </w:tcPr>
          <w:p w14:paraId="7BC99CE4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094D95B" w14:textId="0B1FBF7F" w:rsidR="00F44651" w:rsidRPr="004A4181" w:rsidRDefault="00F44651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4181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F44651" w:rsidRPr="00E95D53" w14:paraId="78E0E8C4" w14:textId="77777777" w:rsidTr="001F0553">
        <w:trPr>
          <w:trHeight w:val="20"/>
        </w:trPr>
        <w:tc>
          <w:tcPr>
            <w:tcW w:w="5670" w:type="dxa"/>
          </w:tcPr>
          <w:p w14:paraId="1EF6DC83" w14:textId="77777777" w:rsidR="00F44651" w:rsidRPr="00E95D53" w:rsidRDefault="00F44651" w:rsidP="00F4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ค่าใช้จ่ายภาษีเงินได้</w:t>
            </w:r>
          </w:p>
        </w:tc>
        <w:tc>
          <w:tcPr>
            <w:tcW w:w="270" w:type="dxa"/>
            <w:vAlign w:val="bottom"/>
          </w:tcPr>
          <w:p w14:paraId="7F764449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269549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39F999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1292199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1FABB35" w14:textId="4CD48D0D" w:rsidR="00F44651" w:rsidRPr="00D91696" w:rsidRDefault="00D91696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(7)</w:t>
            </w:r>
          </w:p>
        </w:tc>
        <w:tc>
          <w:tcPr>
            <w:tcW w:w="236" w:type="dxa"/>
            <w:vAlign w:val="bottom"/>
          </w:tcPr>
          <w:p w14:paraId="5AECA4D0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37BA11F" w14:textId="58A7FB58" w:rsidR="00F44651" w:rsidRPr="00F3359D" w:rsidRDefault="00F44651" w:rsidP="00F335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359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(21)</w:t>
            </w:r>
          </w:p>
        </w:tc>
      </w:tr>
      <w:tr w:rsidR="00F44651" w:rsidRPr="00E95D53" w14:paraId="470C147A" w14:textId="77777777" w:rsidTr="001F0553">
        <w:trPr>
          <w:trHeight w:val="20"/>
        </w:trPr>
        <w:tc>
          <w:tcPr>
            <w:tcW w:w="5670" w:type="dxa"/>
          </w:tcPr>
          <w:p w14:paraId="674EA47B" w14:textId="77777777" w:rsidR="00F44651" w:rsidRPr="00E95D53" w:rsidRDefault="00F44651" w:rsidP="008B1537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0" w:type="dxa"/>
            <w:vAlign w:val="bottom"/>
          </w:tcPr>
          <w:p w14:paraId="4F08F77F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0BA3CC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9788BA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B650336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D391EEF" w14:textId="7A7AB717" w:rsidR="00F44651" w:rsidRPr="00D91696" w:rsidRDefault="00D91696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43649B74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5AC88E3" w14:textId="3749A1F0" w:rsidR="00F44651" w:rsidRPr="00E95D53" w:rsidRDefault="00F44651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46</w:t>
            </w:r>
          </w:p>
        </w:tc>
      </w:tr>
      <w:tr w:rsidR="00F44651" w:rsidRPr="00E95D53" w14:paraId="0AC41F27" w14:textId="77777777" w:rsidTr="001F0553">
        <w:trPr>
          <w:trHeight w:val="20"/>
        </w:trPr>
        <w:tc>
          <w:tcPr>
            <w:tcW w:w="6412" w:type="dxa"/>
            <w:gridSpan w:val="4"/>
          </w:tcPr>
          <w:p w14:paraId="357A6603" w14:textId="0530F635" w:rsidR="00F44651" w:rsidRPr="00E95D53" w:rsidRDefault="00F44651" w:rsidP="008B1537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รวมรายการหนี้สินทางการเงินหมุนเวียน (ไม่รวมเจ้าหนี้การค้า เจ้าหนี้อื่น และประมาณการหนี้สิน)</w:t>
            </w:r>
          </w:p>
        </w:tc>
        <w:tc>
          <w:tcPr>
            <w:tcW w:w="250" w:type="dxa"/>
            <w:vAlign w:val="bottom"/>
          </w:tcPr>
          <w:p w14:paraId="33A844D3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9653448" w14:textId="67223F5B" w:rsidR="00F44651" w:rsidRPr="00E95D53" w:rsidRDefault="00D91696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2,151</w:t>
            </w:r>
          </w:p>
        </w:tc>
        <w:tc>
          <w:tcPr>
            <w:tcW w:w="236" w:type="dxa"/>
            <w:vAlign w:val="bottom"/>
          </w:tcPr>
          <w:p w14:paraId="1A93A1FF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CBA866F" w14:textId="0FD7F9BD" w:rsidR="00F44651" w:rsidRPr="00E95D53" w:rsidRDefault="00F44651" w:rsidP="00F446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1,446</w:t>
            </w:r>
          </w:p>
        </w:tc>
      </w:tr>
      <w:tr w:rsidR="00F44651" w:rsidRPr="00E95D53" w14:paraId="4E24EFA4" w14:textId="77777777" w:rsidTr="001F0553">
        <w:trPr>
          <w:trHeight w:val="20"/>
        </w:trPr>
        <w:tc>
          <w:tcPr>
            <w:tcW w:w="6412" w:type="dxa"/>
            <w:gridSpan w:val="4"/>
          </w:tcPr>
          <w:p w14:paraId="20EBD1F1" w14:textId="4261FF22" w:rsidR="00F44651" w:rsidRPr="00E95D53" w:rsidRDefault="00F44651" w:rsidP="008B1537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รวมรายการหนี้สินทางการเงินไม่หมุนเวียน (ไม่รวมเจ้าหนี้การค้า เจ้าหนี้อื่น และประมาณการหนี้สิน)</w:t>
            </w:r>
          </w:p>
        </w:tc>
        <w:tc>
          <w:tcPr>
            <w:tcW w:w="250" w:type="dxa"/>
            <w:vAlign w:val="bottom"/>
          </w:tcPr>
          <w:p w14:paraId="11E1DBED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0BED09E" w14:textId="3A4F482B" w:rsidR="00F44651" w:rsidRPr="00E95D53" w:rsidRDefault="00D91696" w:rsidP="00D9169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36" w:type="dxa"/>
            <w:vAlign w:val="bottom"/>
          </w:tcPr>
          <w:p w14:paraId="5355F5BE" w14:textId="77777777" w:rsidR="00F44651" w:rsidRPr="00E95D53" w:rsidRDefault="00F44651" w:rsidP="00F446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3C16AA5" w14:textId="7003AFE7" w:rsidR="00F44651" w:rsidRPr="00E95D53" w:rsidRDefault="00D91696" w:rsidP="00D9169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909</w:t>
            </w:r>
          </w:p>
        </w:tc>
      </w:tr>
    </w:tbl>
    <w:p w14:paraId="4413CD2A" w14:textId="46B29EFF" w:rsidR="002F02BC" w:rsidRPr="001F0553" w:rsidRDefault="002F02BC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z w:val="20"/>
          <w:szCs w:val="20"/>
        </w:rPr>
      </w:pPr>
    </w:p>
    <w:p w14:paraId="100321B8" w14:textId="77777777" w:rsidR="00DA1896" w:rsidRDefault="00DA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DA1896" w:rsidSect="00DA1896">
          <w:head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6"/>
        <w:gridCol w:w="1064"/>
        <w:gridCol w:w="1170"/>
        <w:gridCol w:w="1080"/>
        <w:gridCol w:w="990"/>
        <w:gridCol w:w="990"/>
        <w:gridCol w:w="1170"/>
        <w:gridCol w:w="1724"/>
        <w:gridCol w:w="1241"/>
        <w:gridCol w:w="1535"/>
      </w:tblGrid>
      <w:tr w:rsidR="001F0553" w:rsidRPr="00B03FEC" w14:paraId="462418A4" w14:textId="77777777" w:rsidTr="00CB48EE">
        <w:trPr>
          <w:trHeight w:val="243"/>
        </w:trPr>
        <w:tc>
          <w:tcPr>
            <w:tcW w:w="4336" w:type="dxa"/>
            <w:vAlign w:val="bottom"/>
          </w:tcPr>
          <w:p w14:paraId="1D599695" w14:textId="77777777" w:rsidR="001F0553" w:rsidRPr="00B03FEC" w:rsidRDefault="001F05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64" w:type="dxa"/>
            <w:gridSpan w:val="9"/>
            <w:vAlign w:val="bottom"/>
            <w:hideMark/>
          </w:tcPr>
          <w:p w14:paraId="10F29AAA" w14:textId="3E018A03" w:rsidR="001F0553" w:rsidRPr="00B03FEC" w:rsidRDefault="00457BB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4465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1F0553" w:rsidRPr="00B03FEC" w14:paraId="1021F440" w14:textId="77777777" w:rsidTr="00CB48EE">
        <w:trPr>
          <w:trHeight w:val="711"/>
        </w:trPr>
        <w:tc>
          <w:tcPr>
            <w:tcW w:w="4336" w:type="dxa"/>
            <w:vAlign w:val="bottom"/>
            <w:hideMark/>
          </w:tcPr>
          <w:p w14:paraId="71D21DD9" w14:textId="5B76AD04" w:rsidR="001F0553" w:rsidRPr="00B03FEC" w:rsidRDefault="001F055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064" w:type="dxa"/>
            <w:vAlign w:val="bottom"/>
            <w:hideMark/>
          </w:tcPr>
          <w:p w14:paraId="24CFF89B" w14:textId="02B02748" w:rsidR="001F0553" w:rsidRPr="00B03FEC" w:rsidRDefault="001F0553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  <w:hideMark/>
          </w:tcPr>
          <w:p w14:paraId="59812601" w14:textId="4935E871" w:rsidR="001F0553" w:rsidRPr="00B03FEC" w:rsidRDefault="001F0553">
            <w:pPr>
              <w:pStyle w:val="block"/>
              <w:tabs>
                <w:tab w:val="left" w:pos="516"/>
              </w:tabs>
              <w:spacing w:after="0"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  <w:hideMark/>
          </w:tcPr>
          <w:p w14:paraId="4A9BCA15" w14:textId="7416FB49" w:rsidR="001F0553" w:rsidRPr="00B03FEC" w:rsidRDefault="001F0553" w:rsidP="001F0553">
            <w:pPr>
              <w:pStyle w:val="block"/>
              <w:tabs>
                <w:tab w:val="left" w:pos="-198"/>
              </w:tabs>
              <w:spacing w:after="0" w:line="240" w:lineRule="auto"/>
              <w:ind w:left="-18" w:hanging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90" w:type="dxa"/>
            <w:vAlign w:val="bottom"/>
            <w:hideMark/>
          </w:tcPr>
          <w:p w14:paraId="55A459AD" w14:textId="68F21138" w:rsidR="001F0553" w:rsidRPr="00B03FEC" w:rsidRDefault="001F0553" w:rsidP="001F0553">
            <w:pPr>
              <w:pStyle w:val="block"/>
              <w:tabs>
                <w:tab w:val="left" w:pos="-18"/>
              </w:tabs>
              <w:spacing w:after="0" w:line="240" w:lineRule="auto"/>
              <w:ind w:left="-40" w:right="-102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90" w:type="dxa"/>
            <w:vAlign w:val="bottom"/>
            <w:hideMark/>
          </w:tcPr>
          <w:p w14:paraId="1D1117B8" w14:textId="69393ECA" w:rsidR="001F0553" w:rsidRPr="00B03FEC" w:rsidRDefault="001F0553" w:rsidP="00457BB4">
            <w:pPr>
              <w:pStyle w:val="block"/>
              <w:tabs>
                <w:tab w:val="left" w:pos="227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170" w:type="dxa"/>
            <w:vAlign w:val="bottom"/>
            <w:hideMark/>
          </w:tcPr>
          <w:p w14:paraId="33035C79" w14:textId="77777777" w:rsidR="001F0553" w:rsidRPr="00B03FEC" w:rsidRDefault="00457BB4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สัดส่วนเงินลงทุน</w:t>
            </w:r>
          </w:p>
          <w:p w14:paraId="0D704DDC" w14:textId="76699750" w:rsidR="00457BB4" w:rsidRPr="00B03FEC" w:rsidRDefault="00457BB4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24" w:type="dxa"/>
            <w:vAlign w:val="bottom"/>
            <w:hideMark/>
          </w:tcPr>
          <w:p w14:paraId="06DD257D" w14:textId="77777777" w:rsidR="00457BB4" w:rsidRPr="00B03FEC" w:rsidRDefault="00457BB4" w:rsidP="00457BB4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สัดส่วนตามส่วนได้เสียของกิจการ</w:t>
            </w:r>
          </w:p>
          <w:p w14:paraId="2867AB4B" w14:textId="5103556D" w:rsidR="001F0553" w:rsidRPr="00B03FEC" w:rsidRDefault="00457BB4">
            <w:pPr>
              <w:pStyle w:val="block"/>
              <w:tabs>
                <w:tab w:val="left" w:pos="312"/>
              </w:tabs>
              <w:spacing w:after="0" w:line="240" w:lineRule="auto"/>
              <w:ind w:left="42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ในสินทรัพย์ - สุทธิ</w:t>
            </w:r>
          </w:p>
        </w:tc>
        <w:tc>
          <w:tcPr>
            <w:tcW w:w="1241" w:type="dxa"/>
            <w:vAlign w:val="bottom"/>
            <w:hideMark/>
          </w:tcPr>
          <w:p w14:paraId="2C2322D5" w14:textId="223630BC" w:rsidR="001F0553" w:rsidRPr="00B03FEC" w:rsidRDefault="00457BB4">
            <w:pPr>
              <w:pStyle w:val="block"/>
              <w:tabs>
                <w:tab w:val="left" w:pos="-30"/>
              </w:tabs>
              <w:spacing w:after="0" w:line="240" w:lineRule="auto"/>
              <w:ind w:left="6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ารตัดรายการระหว่างกัน</w:t>
            </w:r>
          </w:p>
        </w:tc>
        <w:tc>
          <w:tcPr>
            <w:tcW w:w="1535" w:type="dxa"/>
            <w:vAlign w:val="bottom"/>
            <w:hideMark/>
          </w:tcPr>
          <w:p w14:paraId="5AFBFCE6" w14:textId="62028563" w:rsidR="001F0553" w:rsidRPr="00B03FEC" w:rsidRDefault="00457BB4">
            <w:pPr>
              <w:pStyle w:val="block"/>
              <w:tabs>
                <w:tab w:val="left" w:pos="-18"/>
              </w:tabs>
              <w:spacing w:after="0" w:line="240" w:lineRule="auto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มูลค่าตามบัญชีของส่วนได้เสียของกิจการในบริษัทร่วม</w:t>
            </w:r>
          </w:p>
        </w:tc>
      </w:tr>
      <w:tr w:rsidR="001F0553" w:rsidRPr="00B03FEC" w14:paraId="3FF8046B" w14:textId="77777777" w:rsidTr="00CB48EE">
        <w:trPr>
          <w:trHeight w:val="171"/>
        </w:trPr>
        <w:tc>
          <w:tcPr>
            <w:tcW w:w="4336" w:type="dxa"/>
            <w:vAlign w:val="bottom"/>
          </w:tcPr>
          <w:p w14:paraId="01A3F5EC" w14:textId="77777777" w:rsidR="001F0553" w:rsidRPr="00B03FEC" w:rsidRDefault="001F05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964" w:type="dxa"/>
            <w:gridSpan w:val="9"/>
            <w:vAlign w:val="bottom"/>
            <w:hideMark/>
          </w:tcPr>
          <w:p w14:paraId="0A1E1AD5" w14:textId="64994D9F" w:rsidR="001F0553" w:rsidRPr="00B03FEC" w:rsidRDefault="00457B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91696" w:rsidRPr="00D91696" w14:paraId="60E3D472" w14:textId="77777777" w:rsidTr="00005FDF">
        <w:trPr>
          <w:trHeight w:val="117"/>
        </w:trPr>
        <w:tc>
          <w:tcPr>
            <w:tcW w:w="4336" w:type="dxa"/>
            <w:vAlign w:val="bottom"/>
            <w:hideMark/>
          </w:tcPr>
          <w:p w14:paraId="28CE5434" w14:textId="0E7E4F5B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64" w:type="dxa"/>
            <w:vAlign w:val="bottom"/>
          </w:tcPr>
          <w:p w14:paraId="0E810A16" w14:textId="7D70040C" w:rsidR="00D91696" w:rsidRPr="00D91696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 xml:space="preserve">    1,294</w:t>
            </w:r>
          </w:p>
        </w:tc>
        <w:tc>
          <w:tcPr>
            <w:tcW w:w="1170" w:type="dxa"/>
            <w:vAlign w:val="bottom"/>
          </w:tcPr>
          <w:p w14:paraId="076CB481" w14:textId="7CC97683" w:rsidR="00D91696" w:rsidRPr="00D91696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2,241</w:t>
            </w:r>
          </w:p>
        </w:tc>
        <w:tc>
          <w:tcPr>
            <w:tcW w:w="1080" w:type="dxa"/>
            <w:vAlign w:val="bottom"/>
          </w:tcPr>
          <w:p w14:paraId="7055696A" w14:textId="57D46CD6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(1,803)</w:t>
            </w:r>
          </w:p>
        </w:tc>
        <w:tc>
          <w:tcPr>
            <w:tcW w:w="990" w:type="dxa"/>
            <w:vAlign w:val="bottom"/>
          </w:tcPr>
          <w:p w14:paraId="17B9FC53" w14:textId="0B60214A" w:rsidR="00D91696" w:rsidRPr="00D91696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(1,014)</w:t>
            </w:r>
          </w:p>
        </w:tc>
        <w:tc>
          <w:tcPr>
            <w:tcW w:w="990" w:type="dxa"/>
            <w:vAlign w:val="bottom"/>
          </w:tcPr>
          <w:p w14:paraId="5511B685" w14:textId="01E9DBAB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1170" w:type="dxa"/>
            <w:vAlign w:val="bottom"/>
            <w:hideMark/>
          </w:tcPr>
          <w:p w14:paraId="2393F944" w14:textId="77777777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724" w:type="dxa"/>
            <w:vAlign w:val="bottom"/>
          </w:tcPr>
          <w:p w14:paraId="7ECE5D39" w14:textId="56936AE9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1241" w:type="dxa"/>
            <w:vAlign w:val="bottom"/>
          </w:tcPr>
          <w:p w14:paraId="4DDB4466" w14:textId="094C7E25" w:rsidR="00D91696" w:rsidRPr="001649C7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6FDBDE16" w14:textId="76F97B92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D91696" w:rsidRPr="00D91696" w14:paraId="49D3C1A2" w14:textId="77777777" w:rsidTr="00005FDF">
        <w:trPr>
          <w:trHeight w:val="225"/>
        </w:trPr>
        <w:tc>
          <w:tcPr>
            <w:tcW w:w="4336" w:type="dxa"/>
            <w:vAlign w:val="bottom"/>
            <w:hideMark/>
          </w:tcPr>
          <w:p w14:paraId="1F5A0D55" w14:textId="11587403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เคมี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064" w:type="dxa"/>
            <w:vAlign w:val="bottom"/>
          </w:tcPr>
          <w:p w14:paraId="5CBE2947" w14:textId="4D584A01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9,717</w:t>
            </w:r>
          </w:p>
        </w:tc>
        <w:tc>
          <w:tcPr>
            <w:tcW w:w="1170" w:type="dxa"/>
            <w:vAlign w:val="bottom"/>
          </w:tcPr>
          <w:p w14:paraId="064279DD" w14:textId="039CE30D" w:rsidR="00D91696" w:rsidRPr="00D91696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18,110</w:t>
            </w:r>
          </w:p>
        </w:tc>
        <w:tc>
          <w:tcPr>
            <w:tcW w:w="1080" w:type="dxa"/>
            <w:vAlign w:val="bottom"/>
          </w:tcPr>
          <w:p w14:paraId="3F49CA6F" w14:textId="34BF187B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(8,624)</w:t>
            </w:r>
          </w:p>
        </w:tc>
        <w:tc>
          <w:tcPr>
            <w:tcW w:w="990" w:type="dxa"/>
            <w:vAlign w:val="bottom"/>
          </w:tcPr>
          <w:p w14:paraId="0CE7D22E" w14:textId="221AFE58" w:rsidR="00D91696" w:rsidRPr="00D91696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(1,275)</w:t>
            </w:r>
          </w:p>
        </w:tc>
        <w:tc>
          <w:tcPr>
            <w:tcW w:w="990" w:type="dxa"/>
            <w:vAlign w:val="bottom"/>
          </w:tcPr>
          <w:p w14:paraId="3476D79F" w14:textId="009C2E22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17,928</w:t>
            </w:r>
          </w:p>
        </w:tc>
        <w:tc>
          <w:tcPr>
            <w:tcW w:w="1170" w:type="dxa"/>
            <w:vAlign w:val="bottom"/>
            <w:hideMark/>
          </w:tcPr>
          <w:p w14:paraId="4E3ACF58" w14:textId="77777777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29.98</w:t>
            </w:r>
          </w:p>
        </w:tc>
        <w:tc>
          <w:tcPr>
            <w:tcW w:w="1724" w:type="dxa"/>
            <w:vAlign w:val="bottom"/>
          </w:tcPr>
          <w:p w14:paraId="413141FA" w14:textId="5C06841A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5,375</w:t>
            </w:r>
          </w:p>
        </w:tc>
        <w:tc>
          <w:tcPr>
            <w:tcW w:w="1241" w:type="dxa"/>
            <w:vAlign w:val="bottom"/>
          </w:tcPr>
          <w:p w14:paraId="19BCF9F3" w14:textId="0106C13A" w:rsidR="00D91696" w:rsidRPr="00D91696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535" w:type="dxa"/>
            <w:vAlign w:val="bottom"/>
          </w:tcPr>
          <w:p w14:paraId="01CDA8DC" w14:textId="7B2F7122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5,367</w:t>
            </w:r>
          </w:p>
        </w:tc>
      </w:tr>
      <w:tr w:rsidR="00D91696" w:rsidRPr="00D91696" w14:paraId="3C88463B" w14:textId="77777777" w:rsidTr="00005FDF">
        <w:trPr>
          <w:trHeight w:val="153"/>
        </w:trPr>
        <w:tc>
          <w:tcPr>
            <w:tcW w:w="4336" w:type="dxa"/>
            <w:vAlign w:val="bottom"/>
            <w:hideMark/>
          </w:tcPr>
          <w:p w14:paraId="5BB84928" w14:textId="6B6438B7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อคริลิค ไฟเบอร์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</w:tcPr>
          <w:p w14:paraId="47DB6430" w14:textId="4F1BD5C3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2,781</w:t>
            </w:r>
          </w:p>
        </w:tc>
        <w:tc>
          <w:tcPr>
            <w:tcW w:w="1170" w:type="dxa"/>
            <w:vAlign w:val="bottom"/>
          </w:tcPr>
          <w:p w14:paraId="469F6B6A" w14:textId="02A27402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1,718</w:t>
            </w:r>
          </w:p>
        </w:tc>
        <w:tc>
          <w:tcPr>
            <w:tcW w:w="1080" w:type="dxa"/>
            <w:vAlign w:val="bottom"/>
          </w:tcPr>
          <w:p w14:paraId="6CE8A383" w14:textId="2D491B8D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(2,563)</w:t>
            </w:r>
          </w:p>
        </w:tc>
        <w:tc>
          <w:tcPr>
            <w:tcW w:w="990" w:type="dxa"/>
            <w:vAlign w:val="bottom"/>
          </w:tcPr>
          <w:p w14:paraId="33D5C8E9" w14:textId="68B2BAFF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(1,169)</w:t>
            </w:r>
          </w:p>
        </w:tc>
        <w:tc>
          <w:tcPr>
            <w:tcW w:w="990" w:type="dxa"/>
            <w:vAlign w:val="bottom"/>
          </w:tcPr>
          <w:p w14:paraId="2B8950E9" w14:textId="2BBCBC7A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170" w:type="dxa"/>
            <w:vAlign w:val="bottom"/>
            <w:hideMark/>
          </w:tcPr>
          <w:p w14:paraId="4DF1D24F" w14:textId="77777777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1724" w:type="dxa"/>
            <w:vAlign w:val="bottom"/>
          </w:tcPr>
          <w:p w14:paraId="511E0E78" w14:textId="661425DA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241" w:type="dxa"/>
            <w:vAlign w:val="bottom"/>
          </w:tcPr>
          <w:p w14:paraId="091DEF68" w14:textId="01E65E66" w:rsidR="00D91696" w:rsidRPr="001649C7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5C762C24" w14:textId="612912E2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D91696" w:rsidRPr="00D91696" w14:paraId="2E1C4F89" w14:textId="77777777" w:rsidTr="00005FDF">
        <w:trPr>
          <w:trHeight w:val="81"/>
        </w:trPr>
        <w:tc>
          <w:tcPr>
            <w:tcW w:w="4336" w:type="dxa"/>
            <w:vAlign w:val="bottom"/>
            <w:hideMark/>
          </w:tcPr>
          <w:p w14:paraId="52FB2784" w14:textId="4340AEB2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64" w:type="dxa"/>
            <w:vAlign w:val="bottom"/>
          </w:tcPr>
          <w:p w14:paraId="0827C3E1" w14:textId="79E48C07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9,598</w:t>
            </w:r>
          </w:p>
        </w:tc>
        <w:tc>
          <w:tcPr>
            <w:tcW w:w="1170" w:type="dxa"/>
            <w:vAlign w:val="bottom"/>
          </w:tcPr>
          <w:p w14:paraId="789248CE" w14:textId="0297671F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18,260</w:t>
            </w:r>
          </w:p>
        </w:tc>
        <w:tc>
          <w:tcPr>
            <w:tcW w:w="1080" w:type="dxa"/>
            <w:vAlign w:val="bottom"/>
          </w:tcPr>
          <w:p w14:paraId="1EFFFE46" w14:textId="055BB8BA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(2,684)</w:t>
            </w:r>
          </w:p>
        </w:tc>
        <w:tc>
          <w:tcPr>
            <w:tcW w:w="990" w:type="dxa"/>
            <w:vAlign w:val="bottom"/>
          </w:tcPr>
          <w:p w14:paraId="5DCA8B96" w14:textId="2ACA6E59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(151)</w:t>
            </w:r>
          </w:p>
        </w:tc>
        <w:tc>
          <w:tcPr>
            <w:tcW w:w="990" w:type="dxa"/>
            <w:vAlign w:val="bottom"/>
          </w:tcPr>
          <w:p w14:paraId="3E59D042" w14:textId="32F80E56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25,023</w:t>
            </w:r>
          </w:p>
        </w:tc>
        <w:tc>
          <w:tcPr>
            <w:tcW w:w="1170" w:type="dxa"/>
            <w:vAlign w:val="bottom"/>
            <w:hideMark/>
          </w:tcPr>
          <w:p w14:paraId="16975ADB" w14:textId="77777777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24.98</w:t>
            </w:r>
          </w:p>
        </w:tc>
        <w:tc>
          <w:tcPr>
            <w:tcW w:w="1724" w:type="dxa"/>
            <w:vAlign w:val="bottom"/>
          </w:tcPr>
          <w:p w14:paraId="47854618" w14:textId="7FC6453C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6,251</w:t>
            </w:r>
          </w:p>
        </w:tc>
        <w:tc>
          <w:tcPr>
            <w:tcW w:w="1241" w:type="dxa"/>
            <w:vAlign w:val="bottom"/>
          </w:tcPr>
          <w:p w14:paraId="5EDEEBF2" w14:textId="2FBE5F78" w:rsidR="00D91696" w:rsidRPr="001649C7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290E8BF7" w14:textId="6316736F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6,251</w:t>
            </w:r>
          </w:p>
        </w:tc>
      </w:tr>
      <w:tr w:rsidR="00D91696" w:rsidRPr="00D91696" w14:paraId="7FB47F17" w14:textId="77777777" w:rsidTr="00005FDF">
        <w:trPr>
          <w:trHeight w:val="279"/>
        </w:trPr>
        <w:tc>
          <w:tcPr>
            <w:tcW w:w="4336" w:type="dxa"/>
            <w:vAlign w:val="bottom"/>
            <w:hideMark/>
          </w:tcPr>
          <w:p w14:paraId="0F23F538" w14:textId="48B72249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โพลีฟอสเฟตและเคมีภัณฑ์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</w:tcPr>
          <w:p w14:paraId="71830C87" w14:textId="4FDCE1DA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1170" w:type="dxa"/>
            <w:vAlign w:val="bottom"/>
          </w:tcPr>
          <w:p w14:paraId="4B84972C" w14:textId="714AC4CE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8,782</w:t>
            </w:r>
          </w:p>
        </w:tc>
        <w:tc>
          <w:tcPr>
            <w:tcW w:w="1080" w:type="dxa"/>
            <w:vAlign w:val="bottom"/>
          </w:tcPr>
          <w:p w14:paraId="38A83DD7" w14:textId="5C6D06F0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990" w:type="dxa"/>
            <w:vAlign w:val="bottom"/>
          </w:tcPr>
          <w:p w14:paraId="29592631" w14:textId="73EB7324" w:rsidR="00D91696" w:rsidRPr="001649C7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5C1AEB68" w14:textId="43928452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8,938</w:t>
            </w:r>
          </w:p>
        </w:tc>
        <w:tc>
          <w:tcPr>
            <w:tcW w:w="1170" w:type="dxa"/>
            <w:vAlign w:val="bottom"/>
            <w:hideMark/>
          </w:tcPr>
          <w:p w14:paraId="0FC5EB2C" w14:textId="77777777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4" w:type="dxa"/>
            <w:vAlign w:val="bottom"/>
          </w:tcPr>
          <w:p w14:paraId="36DBAA29" w14:textId="6F57560B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4,380</w:t>
            </w:r>
          </w:p>
        </w:tc>
        <w:tc>
          <w:tcPr>
            <w:tcW w:w="1241" w:type="dxa"/>
            <w:vAlign w:val="bottom"/>
          </w:tcPr>
          <w:p w14:paraId="241BC30F" w14:textId="22752FB1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 xml:space="preserve">           (227)</w:t>
            </w:r>
          </w:p>
        </w:tc>
        <w:tc>
          <w:tcPr>
            <w:tcW w:w="1535" w:type="dxa"/>
            <w:vAlign w:val="bottom"/>
          </w:tcPr>
          <w:p w14:paraId="5816D9F5" w14:textId="29948773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4,153</w:t>
            </w:r>
          </w:p>
        </w:tc>
      </w:tr>
      <w:tr w:rsidR="00D91696" w:rsidRPr="00D91696" w14:paraId="5C180355" w14:textId="77777777" w:rsidTr="00005FDF">
        <w:trPr>
          <w:trHeight w:val="135"/>
        </w:trPr>
        <w:tc>
          <w:tcPr>
            <w:tcW w:w="4336" w:type="dxa"/>
            <w:vAlign w:val="bottom"/>
            <w:hideMark/>
          </w:tcPr>
          <w:p w14:paraId="4A7C958F" w14:textId="29C57F36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จิงเว่ย์ ไฟเบอร์ จำกัด</w:t>
            </w:r>
          </w:p>
        </w:tc>
        <w:tc>
          <w:tcPr>
            <w:tcW w:w="1064" w:type="dxa"/>
            <w:vAlign w:val="bottom"/>
          </w:tcPr>
          <w:p w14:paraId="288260B3" w14:textId="67D14508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1,673</w:t>
            </w:r>
          </w:p>
        </w:tc>
        <w:tc>
          <w:tcPr>
            <w:tcW w:w="1170" w:type="dxa"/>
            <w:vAlign w:val="bottom"/>
          </w:tcPr>
          <w:p w14:paraId="2CC46D06" w14:textId="66EB06FE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1,498</w:t>
            </w:r>
          </w:p>
        </w:tc>
        <w:tc>
          <w:tcPr>
            <w:tcW w:w="1080" w:type="dxa"/>
            <w:vAlign w:val="bottom"/>
          </w:tcPr>
          <w:p w14:paraId="0697494A" w14:textId="617829DE" w:rsidR="00D91696" w:rsidRPr="00D91696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(2,169)</w:t>
            </w:r>
          </w:p>
        </w:tc>
        <w:tc>
          <w:tcPr>
            <w:tcW w:w="990" w:type="dxa"/>
            <w:vAlign w:val="bottom"/>
          </w:tcPr>
          <w:p w14:paraId="74E341A5" w14:textId="7E7BF178" w:rsidR="00D91696" w:rsidRPr="00BB7E42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-</w:t>
            </w:r>
          </w:p>
        </w:tc>
        <w:tc>
          <w:tcPr>
            <w:tcW w:w="990" w:type="dxa"/>
            <w:vAlign w:val="bottom"/>
          </w:tcPr>
          <w:p w14:paraId="4D5A45C3" w14:textId="2CBFECBB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1170" w:type="dxa"/>
            <w:vAlign w:val="bottom"/>
            <w:hideMark/>
          </w:tcPr>
          <w:p w14:paraId="1B331632" w14:textId="77777777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42.53</w:t>
            </w:r>
          </w:p>
        </w:tc>
        <w:tc>
          <w:tcPr>
            <w:tcW w:w="1724" w:type="dxa"/>
            <w:vAlign w:val="bottom"/>
          </w:tcPr>
          <w:p w14:paraId="11E7332A" w14:textId="421D0E42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241" w:type="dxa"/>
            <w:vAlign w:val="bottom"/>
          </w:tcPr>
          <w:p w14:paraId="6DA2922B" w14:textId="6FB8DEC1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(139)</w:t>
            </w:r>
          </w:p>
        </w:tc>
        <w:tc>
          <w:tcPr>
            <w:tcW w:w="1535" w:type="dxa"/>
            <w:vAlign w:val="bottom"/>
          </w:tcPr>
          <w:p w14:paraId="10CE7981" w14:textId="224677B8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D91696" w:rsidRPr="00D91696" w14:paraId="6CA5DF4E" w14:textId="77777777" w:rsidTr="00005FDF">
        <w:trPr>
          <w:trHeight w:val="68"/>
        </w:trPr>
        <w:tc>
          <w:tcPr>
            <w:tcW w:w="4336" w:type="dxa"/>
            <w:vAlign w:val="bottom"/>
            <w:hideMark/>
          </w:tcPr>
          <w:p w14:paraId="2044B9EF" w14:textId="3B182179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อดิตยา กรุ๊ป เอบี</w:t>
            </w:r>
          </w:p>
        </w:tc>
        <w:tc>
          <w:tcPr>
            <w:tcW w:w="1064" w:type="dxa"/>
            <w:vAlign w:val="bottom"/>
          </w:tcPr>
          <w:p w14:paraId="079DC870" w14:textId="62521FC4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3,278</w:t>
            </w:r>
          </w:p>
        </w:tc>
        <w:tc>
          <w:tcPr>
            <w:tcW w:w="1170" w:type="dxa"/>
            <w:vAlign w:val="bottom"/>
          </w:tcPr>
          <w:p w14:paraId="4B1F3685" w14:textId="59E99C39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6,629</w:t>
            </w:r>
          </w:p>
        </w:tc>
        <w:tc>
          <w:tcPr>
            <w:tcW w:w="1080" w:type="dxa"/>
            <w:vAlign w:val="bottom"/>
          </w:tcPr>
          <w:p w14:paraId="077B7140" w14:textId="721B0BD3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(2,474)</w:t>
            </w:r>
          </w:p>
        </w:tc>
        <w:tc>
          <w:tcPr>
            <w:tcW w:w="990" w:type="dxa"/>
            <w:vAlign w:val="bottom"/>
          </w:tcPr>
          <w:p w14:paraId="25B44B11" w14:textId="12A184AF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(3,713)</w:t>
            </w:r>
          </w:p>
        </w:tc>
        <w:tc>
          <w:tcPr>
            <w:tcW w:w="990" w:type="dxa"/>
            <w:vAlign w:val="bottom"/>
          </w:tcPr>
          <w:p w14:paraId="10B0821A" w14:textId="596BD7C2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3,720</w:t>
            </w:r>
          </w:p>
        </w:tc>
        <w:tc>
          <w:tcPr>
            <w:tcW w:w="1170" w:type="dxa"/>
            <w:vAlign w:val="bottom"/>
            <w:hideMark/>
          </w:tcPr>
          <w:p w14:paraId="5E7BD864" w14:textId="77777777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4" w:type="dxa"/>
            <w:vAlign w:val="bottom"/>
          </w:tcPr>
          <w:p w14:paraId="50294FF7" w14:textId="046B8D03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1241" w:type="dxa"/>
            <w:vAlign w:val="bottom"/>
          </w:tcPr>
          <w:p w14:paraId="5BED9630" w14:textId="44D43F80" w:rsidR="00D91696" w:rsidRPr="001649C7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D91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44A79903" w14:textId="75CD2732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</w:tr>
      <w:tr w:rsidR="00D91696" w:rsidRPr="00D91696" w14:paraId="068949FE" w14:textId="77777777" w:rsidTr="00005FDF">
        <w:trPr>
          <w:trHeight w:val="108"/>
        </w:trPr>
        <w:tc>
          <w:tcPr>
            <w:tcW w:w="4336" w:type="dxa"/>
            <w:vAlign w:val="bottom"/>
            <w:hideMark/>
          </w:tcPr>
          <w:p w14:paraId="32749DA9" w14:textId="77777777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Aditya Birla Elyaf Sanayi Ve Ticaret Anonim Sirketi</w:t>
            </w:r>
          </w:p>
        </w:tc>
        <w:tc>
          <w:tcPr>
            <w:tcW w:w="1064" w:type="dxa"/>
            <w:vAlign w:val="bottom"/>
          </w:tcPr>
          <w:p w14:paraId="3ED12CA5" w14:textId="03999692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79AA7E05" w14:textId="165B70DA" w:rsidR="00D91696" w:rsidRPr="001649C7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FEE10E4" w14:textId="70468EA3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990" w:type="dxa"/>
            <w:vAlign w:val="bottom"/>
          </w:tcPr>
          <w:p w14:paraId="4B0AEA52" w14:textId="229D1002" w:rsidR="00D91696" w:rsidRPr="001649C7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7CCC306A" w14:textId="332AF38F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  <w:hideMark/>
          </w:tcPr>
          <w:p w14:paraId="406A508A" w14:textId="77777777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4" w:type="dxa"/>
            <w:vAlign w:val="bottom"/>
          </w:tcPr>
          <w:p w14:paraId="49A085B0" w14:textId="5A65B1D5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41" w:type="dxa"/>
            <w:vAlign w:val="bottom"/>
          </w:tcPr>
          <w:p w14:paraId="2E359CB0" w14:textId="6A498C6D" w:rsidR="00D91696" w:rsidRPr="001649C7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D91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59C8C70E" w14:textId="3DE7AB53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91696" w:rsidRPr="00D91696" w14:paraId="3578C58A" w14:textId="77777777" w:rsidTr="00005FDF">
        <w:trPr>
          <w:trHeight w:val="108"/>
        </w:trPr>
        <w:tc>
          <w:tcPr>
            <w:tcW w:w="4336" w:type="dxa"/>
            <w:vAlign w:val="bottom"/>
            <w:hideMark/>
          </w:tcPr>
          <w:p w14:paraId="5BE849F2" w14:textId="26AD26B8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64" w:type="dxa"/>
            <w:vAlign w:val="bottom"/>
          </w:tcPr>
          <w:p w14:paraId="7969BD59" w14:textId="363215E3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3,431</w:t>
            </w:r>
          </w:p>
        </w:tc>
        <w:tc>
          <w:tcPr>
            <w:tcW w:w="1170" w:type="dxa"/>
            <w:vAlign w:val="bottom"/>
          </w:tcPr>
          <w:p w14:paraId="689209DF" w14:textId="11CE71A5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6,516</w:t>
            </w:r>
          </w:p>
        </w:tc>
        <w:tc>
          <w:tcPr>
            <w:tcW w:w="1080" w:type="dxa"/>
            <w:vAlign w:val="bottom"/>
          </w:tcPr>
          <w:p w14:paraId="4591AAAB" w14:textId="37EA7F5D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(1,467)</w:t>
            </w:r>
          </w:p>
        </w:tc>
        <w:tc>
          <w:tcPr>
            <w:tcW w:w="990" w:type="dxa"/>
            <w:vAlign w:val="bottom"/>
          </w:tcPr>
          <w:p w14:paraId="004D493A" w14:textId="3A24E402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(1,948)</w:t>
            </w:r>
          </w:p>
        </w:tc>
        <w:tc>
          <w:tcPr>
            <w:tcW w:w="990" w:type="dxa"/>
            <w:vAlign w:val="bottom"/>
          </w:tcPr>
          <w:p w14:paraId="2FFEE726" w14:textId="344BF6AC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6,532</w:t>
            </w:r>
          </w:p>
        </w:tc>
        <w:tc>
          <w:tcPr>
            <w:tcW w:w="1170" w:type="dxa"/>
            <w:vAlign w:val="bottom"/>
            <w:hideMark/>
          </w:tcPr>
          <w:p w14:paraId="60F675AB" w14:textId="77777777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4" w:type="dxa"/>
            <w:vAlign w:val="bottom"/>
          </w:tcPr>
          <w:p w14:paraId="6A0D19AE" w14:textId="7BA46158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3,201</w:t>
            </w:r>
          </w:p>
        </w:tc>
        <w:tc>
          <w:tcPr>
            <w:tcW w:w="1241" w:type="dxa"/>
            <w:vAlign w:val="bottom"/>
          </w:tcPr>
          <w:p w14:paraId="139F0C05" w14:textId="6C377722" w:rsidR="00D91696" w:rsidRPr="001649C7" w:rsidRDefault="00D91696" w:rsidP="00D91696">
            <w:pPr>
              <w:pStyle w:val="block"/>
              <w:tabs>
                <w:tab w:val="left" w:pos="13"/>
                <w:tab w:val="left" w:pos="227"/>
              </w:tabs>
              <w:spacing w:after="0" w:line="240" w:lineRule="auto"/>
              <w:ind w:left="0" w:right="76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535" w:type="dxa"/>
            <w:vAlign w:val="bottom"/>
          </w:tcPr>
          <w:p w14:paraId="579CCD31" w14:textId="26E25175" w:rsidR="00D91696" w:rsidRPr="001649C7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3,174</w:t>
            </w:r>
          </w:p>
        </w:tc>
      </w:tr>
    </w:tbl>
    <w:p w14:paraId="66EAC712" w14:textId="04B35459" w:rsidR="00457BB4" w:rsidRDefault="00457BB4" w:rsidP="00D9169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6EB792E6" w14:textId="77777777" w:rsidR="0074034E" w:rsidRPr="00792AEC" w:rsidRDefault="0074034E" w:rsidP="00D9169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15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3"/>
        <w:gridCol w:w="1064"/>
        <w:gridCol w:w="1170"/>
        <w:gridCol w:w="1085"/>
        <w:gridCol w:w="990"/>
        <w:gridCol w:w="990"/>
        <w:gridCol w:w="1170"/>
        <w:gridCol w:w="1723"/>
        <w:gridCol w:w="1241"/>
        <w:gridCol w:w="1534"/>
      </w:tblGrid>
      <w:tr w:rsidR="00F44651" w:rsidRPr="00B03FEC" w14:paraId="0C794996" w14:textId="77777777" w:rsidTr="00F44651">
        <w:trPr>
          <w:trHeight w:val="243"/>
        </w:trPr>
        <w:tc>
          <w:tcPr>
            <w:tcW w:w="4333" w:type="dxa"/>
            <w:vAlign w:val="bottom"/>
          </w:tcPr>
          <w:p w14:paraId="5EEEC2B9" w14:textId="77777777" w:rsidR="00F44651" w:rsidRPr="00B03FEC" w:rsidRDefault="00F44651" w:rsidP="00604F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67" w:type="dxa"/>
            <w:gridSpan w:val="9"/>
            <w:vAlign w:val="bottom"/>
            <w:hideMark/>
          </w:tcPr>
          <w:p w14:paraId="08B114D8" w14:textId="77777777" w:rsidR="00F44651" w:rsidRPr="00B03FEC" w:rsidRDefault="00F44651" w:rsidP="00604F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F44651" w:rsidRPr="00B03FEC" w14:paraId="7279F2AC" w14:textId="77777777" w:rsidTr="00F44651">
        <w:trPr>
          <w:trHeight w:val="711"/>
        </w:trPr>
        <w:tc>
          <w:tcPr>
            <w:tcW w:w="4333" w:type="dxa"/>
            <w:vAlign w:val="bottom"/>
            <w:hideMark/>
          </w:tcPr>
          <w:p w14:paraId="2408ABED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064" w:type="dxa"/>
            <w:vAlign w:val="bottom"/>
            <w:hideMark/>
          </w:tcPr>
          <w:p w14:paraId="7BB871EB" w14:textId="77777777" w:rsidR="00F44651" w:rsidRPr="00B03FEC" w:rsidRDefault="00F44651" w:rsidP="00604FA3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  <w:hideMark/>
          </w:tcPr>
          <w:p w14:paraId="6DF747DE" w14:textId="77777777" w:rsidR="00F44651" w:rsidRPr="00B03FEC" w:rsidRDefault="00F44651" w:rsidP="00604FA3">
            <w:pPr>
              <w:pStyle w:val="block"/>
              <w:tabs>
                <w:tab w:val="left" w:pos="516"/>
              </w:tabs>
              <w:spacing w:after="0"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85" w:type="dxa"/>
            <w:vAlign w:val="bottom"/>
            <w:hideMark/>
          </w:tcPr>
          <w:p w14:paraId="428D0775" w14:textId="77777777" w:rsidR="00F44651" w:rsidRPr="00B03FEC" w:rsidRDefault="00F44651" w:rsidP="00604FA3">
            <w:pPr>
              <w:pStyle w:val="block"/>
              <w:tabs>
                <w:tab w:val="left" w:pos="-198"/>
              </w:tabs>
              <w:spacing w:after="0" w:line="240" w:lineRule="auto"/>
              <w:ind w:left="-18" w:hanging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90" w:type="dxa"/>
            <w:vAlign w:val="bottom"/>
            <w:hideMark/>
          </w:tcPr>
          <w:p w14:paraId="3763FE6D" w14:textId="77777777" w:rsidR="00F44651" w:rsidRPr="00B03FEC" w:rsidRDefault="00F44651" w:rsidP="00604FA3">
            <w:pPr>
              <w:pStyle w:val="block"/>
              <w:tabs>
                <w:tab w:val="left" w:pos="-18"/>
              </w:tabs>
              <w:spacing w:after="0" w:line="240" w:lineRule="auto"/>
              <w:ind w:left="-40" w:right="-102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90" w:type="dxa"/>
            <w:vAlign w:val="bottom"/>
            <w:hideMark/>
          </w:tcPr>
          <w:p w14:paraId="12247D28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170" w:type="dxa"/>
            <w:vAlign w:val="bottom"/>
            <w:hideMark/>
          </w:tcPr>
          <w:p w14:paraId="1CE22E0B" w14:textId="77777777" w:rsidR="00F44651" w:rsidRPr="00B03FEC" w:rsidRDefault="00F44651" w:rsidP="00604FA3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สัดส่วนเงินลงทุน</w:t>
            </w:r>
          </w:p>
          <w:p w14:paraId="2C0D0C8D" w14:textId="77777777" w:rsidR="00F44651" w:rsidRPr="00B03FEC" w:rsidRDefault="00F44651" w:rsidP="00604FA3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23" w:type="dxa"/>
            <w:vAlign w:val="bottom"/>
            <w:hideMark/>
          </w:tcPr>
          <w:p w14:paraId="0BA74BAD" w14:textId="77777777" w:rsidR="00F44651" w:rsidRPr="00B03FEC" w:rsidRDefault="00F44651" w:rsidP="00604FA3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สัดส่วนตามส่วนได้เสียของกิจการ</w:t>
            </w:r>
          </w:p>
          <w:p w14:paraId="2C0EE625" w14:textId="77777777" w:rsidR="00F44651" w:rsidRPr="00B03FEC" w:rsidRDefault="00F44651" w:rsidP="00604FA3">
            <w:pPr>
              <w:pStyle w:val="block"/>
              <w:tabs>
                <w:tab w:val="left" w:pos="312"/>
              </w:tabs>
              <w:spacing w:after="0" w:line="240" w:lineRule="auto"/>
              <w:ind w:left="42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ในสินทรัพย์ - สุทธิ</w:t>
            </w:r>
          </w:p>
        </w:tc>
        <w:tc>
          <w:tcPr>
            <w:tcW w:w="1241" w:type="dxa"/>
            <w:vAlign w:val="bottom"/>
            <w:hideMark/>
          </w:tcPr>
          <w:p w14:paraId="529FD90E" w14:textId="77777777" w:rsidR="00F44651" w:rsidRPr="00B03FEC" w:rsidRDefault="00F44651" w:rsidP="00604FA3">
            <w:pPr>
              <w:pStyle w:val="block"/>
              <w:tabs>
                <w:tab w:val="left" w:pos="-30"/>
              </w:tabs>
              <w:spacing w:after="0" w:line="240" w:lineRule="auto"/>
              <w:ind w:left="6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ารตัดรายการระหว่างกัน</w:t>
            </w:r>
          </w:p>
        </w:tc>
        <w:tc>
          <w:tcPr>
            <w:tcW w:w="1534" w:type="dxa"/>
            <w:vAlign w:val="bottom"/>
            <w:hideMark/>
          </w:tcPr>
          <w:p w14:paraId="5956D017" w14:textId="77777777" w:rsidR="00F44651" w:rsidRPr="00B03FEC" w:rsidRDefault="00F44651" w:rsidP="00604FA3">
            <w:pPr>
              <w:pStyle w:val="block"/>
              <w:tabs>
                <w:tab w:val="left" w:pos="-18"/>
              </w:tabs>
              <w:spacing w:after="0" w:line="240" w:lineRule="auto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มูลค่าตามบัญชีของส่วนได้เสียของกิจการในบริษัทร่วม</w:t>
            </w:r>
          </w:p>
        </w:tc>
      </w:tr>
      <w:tr w:rsidR="00F44651" w:rsidRPr="00B03FEC" w14:paraId="793F5525" w14:textId="77777777" w:rsidTr="00F44651">
        <w:trPr>
          <w:trHeight w:val="171"/>
        </w:trPr>
        <w:tc>
          <w:tcPr>
            <w:tcW w:w="4333" w:type="dxa"/>
            <w:vAlign w:val="bottom"/>
          </w:tcPr>
          <w:p w14:paraId="4B5F950A" w14:textId="77777777" w:rsidR="00F44651" w:rsidRPr="00B03FEC" w:rsidRDefault="00F44651" w:rsidP="00604F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967" w:type="dxa"/>
            <w:gridSpan w:val="9"/>
            <w:vAlign w:val="bottom"/>
            <w:hideMark/>
          </w:tcPr>
          <w:p w14:paraId="2CE5717B" w14:textId="77777777" w:rsidR="00F44651" w:rsidRPr="00B03FEC" w:rsidRDefault="00F44651" w:rsidP="00604F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44651" w:rsidRPr="00B03FEC" w14:paraId="7256B79B" w14:textId="77777777" w:rsidTr="00F44651">
        <w:trPr>
          <w:trHeight w:val="117"/>
        </w:trPr>
        <w:tc>
          <w:tcPr>
            <w:tcW w:w="4333" w:type="dxa"/>
            <w:vAlign w:val="bottom"/>
            <w:hideMark/>
          </w:tcPr>
          <w:p w14:paraId="0DB26800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64" w:type="dxa"/>
            <w:vAlign w:val="bottom"/>
            <w:hideMark/>
          </w:tcPr>
          <w:p w14:paraId="104C8FB6" w14:textId="77777777" w:rsidR="00F44651" w:rsidRPr="00B03FEC" w:rsidRDefault="00F44651" w:rsidP="00604FA3">
            <w:pPr>
              <w:pStyle w:val="block"/>
              <w:tabs>
                <w:tab w:val="left" w:pos="72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1170" w:type="dxa"/>
            <w:vAlign w:val="bottom"/>
            <w:hideMark/>
          </w:tcPr>
          <w:p w14:paraId="6431E613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085" w:type="dxa"/>
            <w:vAlign w:val="bottom"/>
            <w:hideMark/>
          </w:tcPr>
          <w:p w14:paraId="69544024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Pr="00B03F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602D8BBA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(1,209)</w:t>
            </w:r>
          </w:p>
        </w:tc>
        <w:tc>
          <w:tcPr>
            <w:tcW w:w="990" w:type="dxa"/>
            <w:vAlign w:val="bottom"/>
            <w:hideMark/>
          </w:tcPr>
          <w:p w14:paraId="4E5658ED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170" w:type="dxa"/>
            <w:vAlign w:val="bottom"/>
            <w:hideMark/>
          </w:tcPr>
          <w:p w14:paraId="619E6DB0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723" w:type="dxa"/>
            <w:vAlign w:val="bottom"/>
            <w:hideMark/>
          </w:tcPr>
          <w:p w14:paraId="15E2E0DE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41" w:type="dxa"/>
            <w:vAlign w:val="bottom"/>
            <w:hideMark/>
          </w:tcPr>
          <w:p w14:paraId="3BD955A7" w14:textId="2EBB2FE7" w:rsidR="00F44651" w:rsidRPr="00B03FEC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F44651" w:rsidRPr="00B0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  <w:hideMark/>
          </w:tcPr>
          <w:p w14:paraId="1BB7B991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F44651" w:rsidRPr="00B03FEC" w14:paraId="312BA114" w14:textId="77777777" w:rsidTr="00F44651">
        <w:trPr>
          <w:trHeight w:val="225"/>
        </w:trPr>
        <w:tc>
          <w:tcPr>
            <w:tcW w:w="4333" w:type="dxa"/>
            <w:vAlign w:val="bottom"/>
            <w:hideMark/>
          </w:tcPr>
          <w:p w14:paraId="03CE9D8A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เคมี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064" w:type="dxa"/>
            <w:vAlign w:val="bottom"/>
            <w:hideMark/>
          </w:tcPr>
          <w:p w14:paraId="287E5DB9" w14:textId="77777777" w:rsidR="00F44651" w:rsidRPr="00B03FEC" w:rsidRDefault="00F44651" w:rsidP="00604FA3">
            <w:pPr>
              <w:pStyle w:val="block"/>
              <w:tabs>
                <w:tab w:val="left" w:pos="72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6,828</w:t>
            </w:r>
          </w:p>
        </w:tc>
        <w:tc>
          <w:tcPr>
            <w:tcW w:w="1170" w:type="dxa"/>
            <w:vAlign w:val="bottom"/>
            <w:hideMark/>
          </w:tcPr>
          <w:p w14:paraId="12DE4A97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14,934</w:t>
            </w:r>
          </w:p>
        </w:tc>
        <w:tc>
          <w:tcPr>
            <w:tcW w:w="1085" w:type="dxa"/>
            <w:vAlign w:val="bottom"/>
            <w:hideMark/>
          </w:tcPr>
          <w:p w14:paraId="74E04829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(5,713)</w:t>
            </w:r>
          </w:p>
        </w:tc>
        <w:tc>
          <w:tcPr>
            <w:tcW w:w="990" w:type="dxa"/>
            <w:vAlign w:val="bottom"/>
            <w:hideMark/>
          </w:tcPr>
          <w:p w14:paraId="5B3D4DC5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(1,272)</w:t>
            </w:r>
          </w:p>
        </w:tc>
        <w:tc>
          <w:tcPr>
            <w:tcW w:w="990" w:type="dxa"/>
            <w:vAlign w:val="bottom"/>
            <w:hideMark/>
          </w:tcPr>
          <w:p w14:paraId="59DD6897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14,777</w:t>
            </w:r>
          </w:p>
        </w:tc>
        <w:tc>
          <w:tcPr>
            <w:tcW w:w="1170" w:type="dxa"/>
            <w:vAlign w:val="bottom"/>
            <w:hideMark/>
          </w:tcPr>
          <w:p w14:paraId="1E024385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29.98</w:t>
            </w:r>
          </w:p>
        </w:tc>
        <w:tc>
          <w:tcPr>
            <w:tcW w:w="1723" w:type="dxa"/>
            <w:vAlign w:val="bottom"/>
            <w:hideMark/>
          </w:tcPr>
          <w:p w14:paraId="57E516EA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4,430</w:t>
            </w:r>
          </w:p>
        </w:tc>
        <w:tc>
          <w:tcPr>
            <w:tcW w:w="1241" w:type="dxa"/>
            <w:vAlign w:val="bottom"/>
            <w:hideMark/>
          </w:tcPr>
          <w:p w14:paraId="0AACE16F" w14:textId="77777777" w:rsidR="00F44651" w:rsidRPr="00D91696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534" w:type="dxa"/>
            <w:vAlign w:val="bottom"/>
            <w:hideMark/>
          </w:tcPr>
          <w:p w14:paraId="25510B4F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4,424</w:t>
            </w:r>
          </w:p>
        </w:tc>
      </w:tr>
      <w:tr w:rsidR="00F44651" w:rsidRPr="00B03FEC" w14:paraId="6D2984F8" w14:textId="77777777" w:rsidTr="00F44651">
        <w:trPr>
          <w:trHeight w:val="153"/>
        </w:trPr>
        <w:tc>
          <w:tcPr>
            <w:tcW w:w="4333" w:type="dxa"/>
            <w:vAlign w:val="bottom"/>
            <w:hideMark/>
          </w:tcPr>
          <w:p w14:paraId="71CF4BC3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อคริลิค ไฟเบอร์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  <w:hideMark/>
          </w:tcPr>
          <w:p w14:paraId="389A6D54" w14:textId="77777777" w:rsidR="00F44651" w:rsidRPr="00B03FEC" w:rsidRDefault="00F44651" w:rsidP="00604FA3">
            <w:pPr>
              <w:pStyle w:val="block"/>
              <w:tabs>
                <w:tab w:val="left" w:pos="72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2,065</w:t>
            </w:r>
          </w:p>
        </w:tc>
        <w:tc>
          <w:tcPr>
            <w:tcW w:w="1170" w:type="dxa"/>
            <w:vAlign w:val="bottom"/>
            <w:hideMark/>
          </w:tcPr>
          <w:p w14:paraId="1761022A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1,795</w:t>
            </w:r>
          </w:p>
        </w:tc>
        <w:tc>
          <w:tcPr>
            <w:tcW w:w="1085" w:type="dxa"/>
            <w:vAlign w:val="bottom"/>
            <w:hideMark/>
          </w:tcPr>
          <w:p w14:paraId="7F9CC624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(2,238)</w:t>
            </w:r>
          </w:p>
        </w:tc>
        <w:tc>
          <w:tcPr>
            <w:tcW w:w="990" w:type="dxa"/>
            <w:vAlign w:val="bottom"/>
            <w:hideMark/>
          </w:tcPr>
          <w:p w14:paraId="3C6A5ED2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(942)</w:t>
            </w:r>
          </w:p>
        </w:tc>
        <w:tc>
          <w:tcPr>
            <w:tcW w:w="990" w:type="dxa"/>
            <w:vAlign w:val="bottom"/>
            <w:hideMark/>
          </w:tcPr>
          <w:p w14:paraId="57C46EFC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170" w:type="dxa"/>
            <w:vAlign w:val="bottom"/>
            <w:hideMark/>
          </w:tcPr>
          <w:p w14:paraId="25E2AB71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1723" w:type="dxa"/>
            <w:vAlign w:val="bottom"/>
            <w:hideMark/>
          </w:tcPr>
          <w:p w14:paraId="03D7C521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241" w:type="dxa"/>
            <w:vAlign w:val="bottom"/>
            <w:hideMark/>
          </w:tcPr>
          <w:p w14:paraId="07B22383" w14:textId="5CB2726D" w:rsidR="00F44651" w:rsidRPr="00B03FEC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F44651" w:rsidRPr="00B0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  <w:hideMark/>
          </w:tcPr>
          <w:p w14:paraId="5809059F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F44651" w:rsidRPr="00B03FEC" w14:paraId="3B203021" w14:textId="77777777" w:rsidTr="00F44651">
        <w:trPr>
          <w:trHeight w:val="81"/>
        </w:trPr>
        <w:tc>
          <w:tcPr>
            <w:tcW w:w="4333" w:type="dxa"/>
            <w:vAlign w:val="bottom"/>
            <w:hideMark/>
          </w:tcPr>
          <w:p w14:paraId="6CDF009F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64" w:type="dxa"/>
            <w:vAlign w:val="bottom"/>
            <w:hideMark/>
          </w:tcPr>
          <w:p w14:paraId="4227CE92" w14:textId="77777777" w:rsidR="00F44651" w:rsidRPr="00B03FEC" w:rsidRDefault="00F44651" w:rsidP="00604FA3">
            <w:pPr>
              <w:pStyle w:val="block"/>
              <w:tabs>
                <w:tab w:val="left" w:pos="72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  <w:tc>
          <w:tcPr>
            <w:tcW w:w="1170" w:type="dxa"/>
            <w:vAlign w:val="bottom"/>
            <w:hideMark/>
          </w:tcPr>
          <w:p w14:paraId="0C2C85CB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15,352</w:t>
            </w:r>
          </w:p>
        </w:tc>
        <w:tc>
          <w:tcPr>
            <w:tcW w:w="1085" w:type="dxa"/>
            <w:vAlign w:val="bottom"/>
            <w:hideMark/>
          </w:tcPr>
          <w:p w14:paraId="23156C8D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(1,455)</w:t>
            </w:r>
          </w:p>
        </w:tc>
        <w:tc>
          <w:tcPr>
            <w:tcW w:w="990" w:type="dxa"/>
            <w:vAlign w:val="bottom"/>
            <w:hideMark/>
          </w:tcPr>
          <w:p w14:paraId="07F232B8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(139)</w:t>
            </w:r>
          </w:p>
        </w:tc>
        <w:tc>
          <w:tcPr>
            <w:tcW w:w="990" w:type="dxa"/>
            <w:vAlign w:val="bottom"/>
            <w:hideMark/>
          </w:tcPr>
          <w:p w14:paraId="719079FC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20,808</w:t>
            </w:r>
          </w:p>
        </w:tc>
        <w:tc>
          <w:tcPr>
            <w:tcW w:w="1170" w:type="dxa"/>
            <w:vAlign w:val="bottom"/>
            <w:hideMark/>
          </w:tcPr>
          <w:p w14:paraId="4EA49AC7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24.98</w:t>
            </w:r>
          </w:p>
        </w:tc>
        <w:tc>
          <w:tcPr>
            <w:tcW w:w="1723" w:type="dxa"/>
            <w:vAlign w:val="bottom"/>
            <w:hideMark/>
          </w:tcPr>
          <w:p w14:paraId="1BD2A33B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5,198</w:t>
            </w:r>
          </w:p>
        </w:tc>
        <w:tc>
          <w:tcPr>
            <w:tcW w:w="1241" w:type="dxa"/>
            <w:vAlign w:val="bottom"/>
            <w:hideMark/>
          </w:tcPr>
          <w:p w14:paraId="7ACCC73A" w14:textId="42DFD878" w:rsidR="00F44651" w:rsidRPr="00B03FEC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F44651" w:rsidRPr="00B0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  <w:hideMark/>
          </w:tcPr>
          <w:p w14:paraId="1D03F023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5,198</w:t>
            </w:r>
          </w:p>
        </w:tc>
      </w:tr>
      <w:tr w:rsidR="00F44651" w:rsidRPr="00B03FEC" w14:paraId="2BA8AC9A" w14:textId="77777777" w:rsidTr="00F44651">
        <w:trPr>
          <w:trHeight w:val="279"/>
        </w:trPr>
        <w:tc>
          <w:tcPr>
            <w:tcW w:w="4333" w:type="dxa"/>
            <w:vAlign w:val="bottom"/>
            <w:hideMark/>
          </w:tcPr>
          <w:p w14:paraId="5CE32B6B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โพลีฟอสเฟตและเคมีภัณฑ์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  <w:hideMark/>
          </w:tcPr>
          <w:p w14:paraId="12058203" w14:textId="77777777" w:rsidR="00F44651" w:rsidRPr="00B03FEC" w:rsidRDefault="00F44651" w:rsidP="00604FA3">
            <w:pPr>
              <w:pStyle w:val="block"/>
              <w:tabs>
                <w:tab w:val="left" w:pos="72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170" w:type="dxa"/>
            <w:vAlign w:val="bottom"/>
            <w:hideMark/>
          </w:tcPr>
          <w:p w14:paraId="78597445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7,283</w:t>
            </w:r>
          </w:p>
        </w:tc>
        <w:tc>
          <w:tcPr>
            <w:tcW w:w="1085" w:type="dxa"/>
            <w:vAlign w:val="bottom"/>
            <w:hideMark/>
          </w:tcPr>
          <w:p w14:paraId="1ACE6A56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990" w:type="dxa"/>
            <w:vAlign w:val="bottom"/>
            <w:hideMark/>
          </w:tcPr>
          <w:p w14:paraId="7BD2350A" w14:textId="370E1FD0" w:rsidR="00F44651" w:rsidRPr="00B03FEC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44651" w:rsidRPr="00B0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A49ABA1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7,392</w:t>
            </w:r>
          </w:p>
        </w:tc>
        <w:tc>
          <w:tcPr>
            <w:tcW w:w="1170" w:type="dxa"/>
            <w:vAlign w:val="bottom"/>
            <w:hideMark/>
          </w:tcPr>
          <w:p w14:paraId="074A2804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3" w:type="dxa"/>
            <w:vAlign w:val="bottom"/>
            <w:hideMark/>
          </w:tcPr>
          <w:p w14:paraId="42EDE3D7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3,622</w:t>
            </w:r>
          </w:p>
        </w:tc>
        <w:tc>
          <w:tcPr>
            <w:tcW w:w="1241" w:type="dxa"/>
            <w:vAlign w:val="bottom"/>
            <w:hideMark/>
          </w:tcPr>
          <w:p w14:paraId="3B4A8666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1534" w:type="dxa"/>
            <w:vAlign w:val="bottom"/>
            <w:hideMark/>
          </w:tcPr>
          <w:p w14:paraId="3512C1FC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3,501</w:t>
            </w:r>
          </w:p>
        </w:tc>
      </w:tr>
      <w:tr w:rsidR="00F44651" w:rsidRPr="00B03FEC" w14:paraId="42B157CF" w14:textId="77777777" w:rsidTr="00F44651">
        <w:trPr>
          <w:trHeight w:val="135"/>
        </w:trPr>
        <w:tc>
          <w:tcPr>
            <w:tcW w:w="4333" w:type="dxa"/>
            <w:vAlign w:val="bottom"/>
            <w:hideMark/>
          </w:tcPr>
          <w:p w14:paraId="00F25170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จิงเว่ย์ ไฟเบอร์ จำกัด</w:t>
            </w:r>
          </w:p>
        </w:tc>
        <w:tc>
          <w:tcPr>
            <w:tcW w:w="1064" w:type="dxa"/>
            <w:vAlign w:val="bottom"/>
            <w:hideMark/>
          </w:tcPr>
          <w:p w14:paraId="6B2ADFB8" w14:textId="77777777" w:rsidR="00F44651" w:rsidRPr="00B03FEC" w:rsidRDefault="00F44651" w:rsidP="00604FA3">
            <w:pPr>
              <w:pStyle w:val="block"/>
              <w:tabs>
                <w:tab w:val="left" w:pos="72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1,945</w:t>
            </w:r>
          </w:p>
        </w:tc>
        <w:tc>
          <w:tcPr>
            <w:tcW w:w="1170" w:type="dxa"/>
            <w:vAlign w:val="bottom"/>
            <w:hideMark/>
          </w:tcPr>
          <w:p w14:paraId="66D59239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1,475</w:t>
            </w:r>
          </w:p>
        </w:tc>
        <w:tc>
          <w:tcPr>
            <w:tcW w:w="1085" w:type="dxa"/>
            <w:vAlign w:val="bottom"/>
            <w:hideMark/>
          </w:tcPr>
          <w:p w14:paraId="2A578E2B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(2,696)</w:t>
            </w:r>
          </w:p>
        </w:tc>
        <w:tc>
          <w:tcPr>
            <w:tcW w:w="990" w:type="dxa"/>
            <w:vAlign w:val="bottom"/>
            <w:hideMark/>
          </w:tcPr>
          <w:p w14:paraId="7BF5CBF4" w14:textId="3BB6108C" w:rsidR="00F44651" w:rsidRPr="00B03FEC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44651" w:rsidRPr="00B0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F9E42A8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1170" w:type="dxa"/>
            <w:vAlign w:val="bottom"/>
            <w:hideMark/>
          </w:tcPr>
          <w:p w14:paraId="156FF9FB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42.53</w:t>
            </w:r>
          </w:p>
        </w:tc>
        <w:tc>
          <w:tcPr>
            <w:tcW w:w="1723" w:type="dxa"/>
            <w:vAlign w:val="bottom"/>
            <w:hideMark/>
          </w:tcPr>
          <w:p w14:paraId="03D5C896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241" w:type="dxa"/>
            <w:vAlign w:val="bottom"/>
            <w:hideMark/>
          </w:tcPr>
          <w:p w14:paraId="3B7CD106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(139)</w:t>
            </w:r>
          </w:p>
        </w:tc>
        <w:tc>
          <w:tcPr>
            <w:tcW w:w="1534" w:type="dxa"/>
            <w:vAlign w:val="bottom"/>
            <w:hideMark/>
          </w:tcPr>
          <w:p w14:paraId="3E6BA54D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F44651" w:rsidRPr="00B03FEC" w14:paraId="116C29D0" w14:textId="77777777" w:rsidTr="00F44651">
        <w:trPr>
          <w:trHeight w:val="68"/>
        </w:trPr>
        <w:tc>
          <w:tcPr>
            <w:tcW w:w="4333" w:type="dxa"/>
            <w:vAlign w:val="bottom"/>
            <w:hideMark/>
          </w:tcPr>
          <w:p w14:paraId="28827C10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อดิตยา กรุ๊ป เอบี</w:t>
            </w:r>
          </w:p>
        </w:tc>
        <w:tc>
          <w:tcPr>
            <w:tcW w:w="1064" w:type="dxa"/>
            <w:vAlign w:val="bottom"/>
            <w:hideMark/>
          </w:tcPr>
          <w:p w14:paraId="30DE3FD0" w14:textId="77777777" w:rsidR="00F44651" w:rsidRPr="00B03FEC" w:rsidRDefault="00F44651" w:rsidP="00604FA3">
            <w:pPr>
              <w:pStyle w:val="block"/>
              <w:tabs>
                <w:tab w:val="left" w:pos="72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1,916</w:t>
            </w:r>
          </w:p>
        </w:tc>
        <w:tc>
          <w:tcPr>
            <w:tcW w:w="1170" w:type="dxa"/>
            <w:vAlign w:val="bottom"/>
            <w:hideMark/>
          </w:tcPr>
          <w:p w14:paraId="5942EBC6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6,894</w:t>
            </w:r>
          </w:p>
        </w:tc>
        <w:tc>
          <w:tcPr>
            <w:tcW w:w="1085" w:type="dxa"/>
            <w:vAlign w:val="bottom"/>
            <w:hideMark/>
          </w:tcPr>
          <w:p w14:paraId="775BE344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(4,184)</w:t>
            </w:r>
          </w:p>
        </w:tc>
        <w:tc>
          <w:tcPr>
            <w:tcW w:w="990" w:type="dxa"/>
            <w:vAlign w:val="bottom"/>
            <w:hideMark/>
          </w:tcPr>
          <w:p w14:paraId="1B2AADD4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(1,746)</w:t>
            </w:r>
          </w:p>
        </w:tc>
        <w:tc>
          <w:tcPr>
            <w:tcW w:w="990" w:type="dxa"/>
            <w:vAlign w:val="bottom"/>
            <w:hideMark/>
          </w:tcPr>
          <w:p w14:paraId="4F5B56E3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2,880</w:t>
            </w:r>
          </w:p>
        </w:tc>
        <w:tc>
          <w:tcPr>
            <w:tcW w:w="1170" w:type="dxa"/>
            <w:vAlign w:val="bottom"/>
            <w:hideMark/>
          </w:tcPr>
          <w:p w14:paraId="7E211721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3" w:type="dxa"/>
            <w:vAlign w:val="bottom"/>
            <w:hideMark/>
          </w:tcPr>
          <w:p w14:paraId="568156EE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241" w:type="dxa"/>
            <w:vAlign w:val="bottom"/>
            <w:hideMark/>
          </w:tcPr>
          <w:p w14:paraId="3AF0D1BC" w14:textId="230D609A" w:rsidR="00F44651" w:rsidRPr="00B03FEC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F44651" w:rsidRPr="00B0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  <w:hideMark/>
          </w:tcPr>
          <w:p w14:paraId="43AAFB01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</w:tr>
      <w:tr w:rsidR="00F44651" w:rsidRPr="00B03FEC" w14:paraId="6B6A7B6E" w14:textId="77777777" w:rsidTr="00F44651">
        <w:trPr>
          <w:trHeight w:val="108"/>
        </w:trPr>
        <w:tc>
          <w:tcPr>
            <w:tcW w:w="4333" w:type="dxa"/>
            <w:vAlign w:val="bottom"/>
            <w:hideMark/>
          </w:tcPr>
          <w:p w14:paraId="7D8CB8DF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Aditya Birla Elyaf Sanayi Ve Ticaret Anonim Sirketi</w:t>
            </w:r>
          </w:p>
        </w:tc>
        <w:tc>
          <w:tcPr>
            <w:tcW w:w="1064" w:type="dxa"/>
            <w:vAlign w:val="bottom"/>
            <w:hideMark/>
          </w:tcPr>
          <w:p w14:paraId="1A9D3894" w14:textId="77777777" w:rsidR="00F44651" w:rsidRPr="00B03FEC" w:rsidRDefault="00F44651" w:rsidP="00604FA3">
            <w:pPr>
              <w:pStyle w:val="block"/>
              <w:tabs>
                <w:tab w:val="left" w:pos="72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170" w:type="dxa"/>
            <w:vAlign w:val="bottom"/>
            <w:hideMark/>
          </w:tcPr>
          <w:p w14:paraId="1C903918" w14:textId="63D89B26" w:rsidR="00F44651" w:rsidRPr="00B03FEC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F44651" w:rsidRPr="00B0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5" w:type="dxa"/>
            <w:vAlign w:val="bottom"/>
          </w:tcPr>
          <w:p w14:paraId="63EB1174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0970C6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990" w:type="dxa"/>
            <w:vAlign w:val="bottom"/>
            <w:hideMark/>
          </w:tcPr>
          <w:p w14:paraId="21382968" w14:textId="27550E7C" w:rsidR="00F44651" w:rsidRPr="00B03FEC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44651" w:rsidRPr="00B0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02994D95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170" w:type="dxa"/>
            <w:vAlign w:val="bottom"/>
            <w:hideMark/>
          </w:tcPr>
          <w:p w14:paraId="4E41F597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3" w:type="dxa"/>
            <w:vAlign w:val="bottom"/>
            <w:hideMark/>
          </w:tcPr>
          <w:p w14:paraId="53777EFE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41" w:type="dxa"/>
            <w:vAlign w:val="bottom"/>
            <w:hideMark/>
          </w:tcPr>
          <w:p w14:paraId="2A4FBEA6" w14:textId="238219EF" w:rsidR="00F44651" w:rsidRPr="00B03FEC" w:rsidRDefault="00BB7E42" w:rsidP="00BB7E4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F44651" w:rsidRPr="00B0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  <w:hideMark/>
          </w:tcPr>
          <w:p w14:paraId="5051C11E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44651" w:rsidRPr="00B03FEC" w14:paraId="65EFE093" w14:textId="77777777" w:rsidTr="00F44651">
        <w:trPr>
          <w:trHeight w:val="108"/>
        </w:trPr>
        <w:tc>
          <w:tcPr>
            <w:tcW w:w="4333" w:type="dxa"/>
            <w:vAlign w:val="bottom"/>
            <w:hideMark/>
          </w:tcPr>
          <w:p w14:paraId="6F0E1B80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64" w:type="dxa"/>
            <w:vAlign w:val="bottom"/>
            <w:hideMark/>
          </w:tcPr>
          <w:p w14:paraId="0B41F71D" w14:textId="77777777" w:rsidR="00F44651" w:rsidRPr="00B03FEC" w:rsidRDefault="00F44651" w:rsidP="00604FA3">
            <w:pPr>
              <w:pStyle w:val="block"/>
              <w:tabs>
                <w:tab w:val="left" w:pos="72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3,186</w:t>
            </w:r>
          </w:p>
        </w:tc>
        <w:tc>
          <w:tcPr>
            <w:tcW w:w="1170" w:type="dxa"/>
            <w:vAlign w:val="bottom"/>
            <w:hideMark/>
          </w:tcPr>
          <w:p w14:paraId="7CB1BF84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6,004</w:t>
            </w:r>
          </w:p>
        </w:tc>
        <w:tc>
          <w:tcPr>
            <w:tcW w:w="1085" w:type="dxa"/>
            <w:vAlign w:val="bottom"/>
            <w:hideMark/>
          </w:tcPr>
          <w:p w14:paraId="4A0D1CB2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(1,074)</w:t>
            </w:r>
          </w:p>
        </w:tc>
        <w:tc>
          <w:tcPr>
            <w:tcW w:w="990" w:type="dxa"/>
            <w:vAlign w:val="bottom"/>
            <w:hideMark/>
          </w:tcPr>
          <w:p w14:paraId="7412A84F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(1,895)</w:t>
            </w:r>
          </w:p>
        </w:tc>
        <w:tc>
          <w:tcPr>
            <w:tcW w:w="990" w:type="dxa"/>
            <w:vAlign w:val="bottom"/>
            <w:hideMark/>
          </w:tcPr>
          <w:p w14:paraId="0ACFE221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6,221</w:t>
            </w:r>
          </w:p>
        </w:tc>
        <w:tc>
          <w:tcPr>
            <w:tcW w:w="1170" w:type="dxa"/>
            <w:vAlign w:val="bottom"/>
            <w:hideMark/>
          </w:tcPr>
          <w:p w14:paraId="6422B02D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3" w:type="dxa"/>
            <w:vAlign w:val="bottom"/>
            <w:hideMark/>
          </w:tcPr>
          <w:p w14:paraId="21CDA449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3,048</w:t>
            </w:r>
          </w:p>
        </w:tc>
        <w:tc>
          <w:tcPr>
            <w:tcW w:w="1241" w:type="dxa"/>
            <w:vAlign w:val="bottom"/>
            <w:hideMark/>
          </w:tcPr>
          <w:p w14:paraId="69245A9C" w14:textId="77777777" w:rsidR="00F44651" w:rsidRPr="00B03FEC" w:rsidRDefault="00F44651" w:rsidP="00604FA3">
            <w:pPr>
              <w:pStyle w:val="block"/>
              <w:tabs>
                <w:tab w:val="left" w:pos="13"/>
              </w:tabs>
              <w:spacing w:after="0" w:line="240" w:lineRule="auto"/>
              <w:ind w:left="0" w:right="76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534" w:type="dxa"/>
            <w:vAlign w:val="bottom"/>
            <w:hideMark/>
          </w:tcPr>
          <w:p w14:paraId="32B50790" w14:textId="77777777" w:rsidR="00F44651" w:rsidRPr="00B03FEC" w:rsidRDefault="00F44651" w:rsidP="00604FA3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3,216</w:t>
            </w:r>
          </w:p>
        </w:tc>
      </w:tr>
    </w:tbl>
    <w:p w14:paraId="68B07304" w14:textId="060D260D" w:rsidR="001F0553" w:rsidRPr="00F44651" w:rsidRDefault="00F44651" w:rsidP="00F44651">
      <w:r>
        <w:rPr>
          <w:b/>
        </w:rPr>
        <w:br w:type="page"/>
      </w:r>
    </w:p>
    <w:tbl>
      <w:tblPr>
        <w:tblW w:w="147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6"/>
        <w:gridCol w:w="1187"/>
        <w:gridCol w:w="1242"/>
        <w:gridCol w:w="1260"/>
        <w:gridCol w:w="1260"/>
        <w:gridCol w:w="1260"/>
        <w:gridCol w:w="1260"/>
        <w:gridCol w:w="1260"/>
        <w:gridCol w:w="1350"/>
      </w:tblGrid>
      <w:tr w:rsidR="001F0553" w:rsidRPr="00B03FEC" w14:paraId="10437B2E" w14:textId="77777777" w:rsidTr="00CB48EE">
        <w:trPr>
          <w:trHeight w:val="243"/>
        </w:trPr>
        <w:tc>
          <w:tcPr>
            <w:tcW w:w="4696" w:type="dxa"/>
            <w:vAlign w:val="bottom"/>
          </w:tcPr>
          <w:p w14:paraId="3560DFAF" w14:textId="77777777" w:rsidR="001F0553" w:rsidRPr="00B03FEC" w:rsidRDefault="001F05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79" w:type="dxa"/>
            <w:gridSpan w:val="8"/>
            <w:vAlign w:val="bottom"/>
            <w:hideMark/>
          </w:tcPr>
          <w:p w14:paraId="6071FEA9" w14:textId="70BBD01D" w:rsidR="001F0553" w:rsidRPr="00B03FEC" w:rsidRDefault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สำหรับปีสิ้นสุด</w:t>
            </w:r>
            <w:r w:rsidR="00F244C8"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วันที่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1F0553" w:rsidRPr="00B03FEC" w14:paraId="34CDA504" w14:textId="77777777" w:rsidTr="00CB48EE">
        <w:tc>
          <w:tcPr>
            <w:tcW w:w="4696" w:type="dxa"/>
            <w:vAlign w:val="bottom"/>
          </w:tcPr>
          <w:p w14:paraId="07D948C4" w14:textId="77777777" w:rsidR="001F0553" w:rsidRPr="00B03FEC" w:rsidRDefault="001F0553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  <w:hideMark/>
          </w:tcPr>
          <w:p w14:paraId="35C92B65" w14:textId="4C5E6DD4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1929145" w14:textId="39A15C4B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ไร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F0553" w:rsidRPr="00B03F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="001F0553" w:rsidRPr="00B03F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EDBB3CB" w14:textId="7CF1CEB8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7D8D67A2" w14:textId="77C5BD56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เบ็ดเสร็จรวม</w:t>
            </w:r>
          </w:p>
        </w:tc>
      </w:tr>
      <w:tr w:rsidR="00CB48EE" w:rsidRPr="00B03FEC" w14:paraId="7E49E9FB" w14:textId="77777777" w:rsidTr="00CB48EE">
        <w:tc>
          <w:tcPr>
            <w:tcW w:w="4696" w:type="dxa"/>
            <w:vAlign w:val="bottom"/>
            <w:hideMark/>
          </w:tcPr>
          <w:p w14:paraId="50406B56" w14:textId="09CD80B1" w:rsidR="00CB48EE" w:rsidRPr="00B03FEC" w:rsidRDefault="00CB48EE" w:rsidP="00CB48E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87" w:type="dxa"/>
            <w:vAlign w:val="bottom"/>
            <w:hideMark/>
          </w:tcPr>
          <w:p w14:paraId="526296C3" w14:textId="42FB76E1" w:rsidR="00CB48EE" w:rsidRPr="00B03FEC" w:rsidRDefault="00CB48EE" w:rsidP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2E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242" w:type="dxa"/>
            <w:vAlign w:val="bottom"/>
            <w:hideMark/>
          </w:tcPr>
          <w:p w14:paraId="2B3E8C7C" w14:textId="29CE6436" w:rsidR="00CB48EE" w:rsidRPr="00B03FEC" w:rsidRDefault="00CB48EE" w:rsidP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2E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19A03C21" w14:textId="5C4F2BF3" w:rsidR="00CB48EE" w:rsidRPr="00B03FEC" w:rsidRDefault="00CB48EE" w:rsidP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2E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  <w:hideMark/>
          </w:tcPr>
          <w:p w14:paraId="332F719D" w14:textId="519A1DAB" w:rsidR="00CB48EE" w:rsidRPr="00B03FEC" w:rsidRDefault="00CB48EE" w:rsidP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2E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3E2673A5" w14:textId="2B999CE2" w:rsidR="00CB48EE" w:rsidRPr="00B03FEC" w:rsidRDefault="00CB48EE" w:rsidP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2E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  <w:hideMark/>
          </w:tcPr>
          <w:p w14:paraId="642F5216" w14:textId="7179ED76" w:rsidR="00CB48EE" w:rsidRPr="00B03FEC" w:rsidRDefault="00CB48EE" w:rsidP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2E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066D0B55" w14:textId="72E8EC06" w:rsidR="00CB48EE" w:rsidRPr="00B03FEC" w:rsidRDefault="00CB48EE" w:rsidP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2E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  <w:hideMark/>
          </w:tcPr>
          <w:p w14:paraId="20588097" w14:textId="422A1E32" w:rsidR="00CB48EE" w:rsidRPr="00B03FEC" w:rsidRDefault="00CB48EE" w:rsidP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2E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1F0553" w:rsidRPr="00B03FEC" w14:paraId="32B933CE" w14:textId="77777777" w:rsidTr="00CB48EE">
        <w:tc>
          <w:tcPr>
            <w:tcW w:w="4696" w:type="dxa"/>
            <w:vAlign w:val="bottom"/>
          </w:tcPr>
          <w:p w14:paraId="74A24D2C" w14:textId="77777777" w:rsidR="001F0553" w:rsidRPr="00B03FEC" w:rsidRDefault="001F05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79" w:type="dxa"/>
            <w:gridSpan w:val="8"/>
            <w:vAlign w:val="bottom"/>
            <w:hideMark/>
          </w:tcPr>
          <w:p w14:paraId="11778F18" w14:textId="42E8208F" w:rsidR="001F0553" w:rsidRPr="00B03FEC" w:rsidRDefault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91696" w:rsidRPr="00B03FEC" w14:paraId="7ECDD368" w14:textId="77777777" w:rsidTr="00FD2E7A">
        <w:tc>
          <w:tcPr>
            <w:tcW w:w="4696" w:type="dxa"/>
            <w:vAlign w:val="bottom"/>
            <w:hideMark/>
          </w:tcPr>
          <w:p w14:paraId="0605467F" w14:textId="4CCA46F6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187" w:type="dxa"/>
            <w:vAlign w:val="bottom"/>
          </w:tcPr>
          <w:p w14:paraId="136E35C1" w14:textId="499DAEF1" w:rsidR="00D91696" w:rsidRPr="00B03FEC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4,</w:t>
            </w:r>
            <w:r w:rsidR="00303B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1242" w:type="dxa"/>
            <w:vAlign w:val="bottom"/>
            <w:hideMark/>
          </w:tcPr>
          <w:p w14:paraId="0610E8C3" w14:textId="2932F8F0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2,653</w:t>
            </w:r>
          </w:p>
        </w:tc>
        <w:tc>
          <w:tcPr>
            <w:tcW w:w="1260" w:type="dxa"/>
            <w:vAlign w:val="bottom"/>
          </w:tcPr>
          <w:p w14:paraId="51BE246E" w14:textId="186E8967" w:rsidR="00D91696" w:rsidRPr="00B03FEC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260" w:type="dxa"/>
            <w:vAlign w:val="bottom"/>
            <w:hideMark/>
          </w:tcPr>
          <w:p w14:paraId="06887485" w14:textId="3CCEE3D9" w:rsidR="00D91696" w:rsidRPr="00FD2E7A" w:rsidRDefault="00303B08" w:rsidP="00303B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(139)</w:t>
            </w:r>
          </w:p>
        </w:tc>
        <w:tc>
          <w:tcPr>
            <w:tcW w:w="1260" w:type="dxa"/>
            <w:vAlign w:val="bottom"/>
          </w:tcPr>
          <w:p w14:paraId="3BEABCA7" w14:textId="7BC37960" w:rsidR="00D91696" w:rsidRPr="00FD2E7A" w:rsidRDefault="00303B08" w:rsidP="00303B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260" w:type="dxa"/>
            <w:vAlign w:val="bottom"/>
            <w:hideMark/>
          </w:tcPr>
          <w:p w14:paraId="37541E32" w14:textId="4631DF47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2</w:t>
            </w:r>
          </w:p>
        </w:tc>
        <w:tc>
          <w:tcPr>
            <w:tcW w:w="1260" w:type="dxa"/>
            <w:vAlign w:val="bottom"/>
          </w:tcPr>
          <w:p w14:paraId="3117419A" w14:textId="024F7DF0" w:rsidR="00D91696" w:rsidRPr="00FD2E7A" w:rsidRDefault="00D91696" w:rsidP="00303B08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93</w:t>
            </w:r>
          </w:p>
        </w:tc>
        <w:tc>
          <w:tcPr>
            <w:tcW w:w="1350" w:type="dxa"/>
            <w:vAlign w:val="bottom"/>
            <w:hideMark/>
          </w:tcPr>
          <w:p w14:paraId="643C77D3" w14:textId="2B3B7E46" w:rsidR="00D91696" w:rsidRPr="00FD2E7A" w:rsidRDefault="00303B08" w:rsidP="00303B08">
            <w:pPr>
              <w:pStyle w:val="acctfourfigures"/>
              <w:tabs>
                <w:tab w:val="clear" w:pos="765"/>
                <w:tab w:val="decimal" w:pos="551"/>
                <w:tab w:val="left" w:pos="863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(137)</w:t>
            </w:r>
          </w:p>
        </w:tc>
      </w:tr>
      <w:tr w:rsidR="00D91696" w:rsidRPr="00B03FEC" w14:paraId="00A4A023" w14:textId="77777777" w:rsidTr="00FD2E7A">
        <w:trPr>
          <w:trHeight w:val="68"/>
        </w:trPr>
        <w:tc>
          <w:tcPr>
            <w:tcW w:w="4696" w:type="dxa"/>
            <w:vAlign w:val="bottom"/>
            <w:hideMark/>
          </w:tcPr>
          <w:p w14:paraId="3934435A" w14:textId="371DDBD1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เคมี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187" w:type="dxa"/>
            <w:vAlign w:val="bottom"/>
          </w:tcPr>
          <w:p w14:paraId="2508B63A" w14:textId="2156BB3B" w:rsidR="00D91696" w:rsidRPr="00B03FEC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</w:t>
            </w:r>
            <w:r w:rsidR="00303B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03B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1242" w:type="dxa"/>
            <w:vAlign w:val="bottom"/>
            <w:hideMark/>
          </w:tcPr>
          <w:p w14:paraId="5A43A370" w14:textId="3B40367C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2E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15,931</w:t>
            </w:r>
          </w:p>
        </w:tc>
        <w:tc>
          <w:tcPr>
            <w:tcW w:w="1260" w:type="dxa"/>
            <w:vAlign w:val="bottom"/>
          </w:tcPr>
          <w:p w14:paraId="6FE1EDC1" w14:textId="25041E78" w:rsidR="00D91696" w:rsidRPr="00D91696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3,202</w:t>
            </w:r>
          </w:p>
        </w:tc>
        <w:tc>
          <w:tcPr>
            <w:tcW w:w="1260" w:type="dxa"/>
            <w:vAlign w:val="bottom"/>
            <w:hideMark/>
          </w:tcPr>
          <w:p w14:paraId="496AFECC" w14:textId="039B76A8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1260" w:type="dxa"/>
            <w:vAlign w:val="bottom"/>
          </w:tcPr>
          <w:p w14:paraId="28BDB15A" w14:textId="3837E9DB" w:rsidR="00D91696" w:rsidRPr="00FD2E7A" w:rsidRDefault="00D91696" w:rsidP="00F335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260" w:type="dxa"/>
            <w:vAlign w:val="bottom"/>
            <w:hideMark/>
          </w:tcPr>
          <w:p w14:paraId="104989FD" w14:textId="39181D3B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260" w:type="dxa"/>
            <w:vAlign w:val="bottom"/>
          </w:tcPr>
          <w:p w14:paraId="703F5C8A" w14:textId="6D2644FC" w:rsidR="00D91696" w:rsidRPr="00FD2E7A" w:rsidRDefault="00D91696" w:rsidP="00303B08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3,230</w:t>
            </w:r>
          </w:p>
        </w:tc>
        <w:tc>
          <w:tcPr>
            <w:tcW w:w="1350" w:type="dxa"/>
            <w:vAlign w:val="bottom"/>
            <w:hideMark/>
          </w:tcPr>
          <w:p w14:paraId="49CE0BB9" w14:textId="1FD75F88" w:rsidR="00D91696" w:rsidRPr="00FD2E7A" w:rsidRDefault="00D91696" w:rsidP="00F335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</w:tr>
      <w:tr w:rsidR="00D91696" w:rsidRPr="00B03FEC" w14:paraId="47F84C26" w14:textId="77777777" w:rsidTr="00FD2E7A">
        <w:tc>
          <w:tcPr>
            <w:tcW w:w="4696" w:type="dxa"/>
            <w:vAlign w:val="bottom"/>
            <w:hideMark/>
          </w:tcPr>
          <w:p w14:paraId="46A00FB8" w14:textId="3C144144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อคริลิค ไฟเบอร์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7" w:type="dxa"/>
            <w:vAlign w:val="bottom"/>
          </w:tcPr>
          <w:p w14:paraId="0587D7BF" w14:textId="528A7FA8" w:rsidR="00D91696" w:rsidRPr="00D91696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8,197</w:t>
            </w:r>
          </w:p>
        </w:tc>
        <w:tc>
          <w:tcPr>
            <w:tcW w:w="1242" w:type="dxa"/>
            <w:vAlign w:val="bottom"/>
            <w:hideMark/>
          </w:tcPr>
          <w:p w14:paraId="476C676B" w14:textId="572D9286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2E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4,675</w:t>
            </w:r>
          </w:p>
        </w:tc>
        <w:tc>
          <w:tcPr>
            <w:tcW w:w="1260" w:type="dxa"/>
            <w:vAlign w:val="bottom"/>
          </w:tcPr>
          <w:p w14:paraId="24C85415" w14:textId="2386B300" w:rsidR="00D91696" w:rsidRPr="00D91696" w:rsidRDefault="002F2BFD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260" w:type="dxa"/>
            <w:vAlign w:val="bottom"/>
            <w:hideMark/>
          </w:tcPr>
          <w:p w14:paraId="344E65CC" w14:textId="7A045F94" w:rsidR="00D91696" w:rsidRPr="00FD2E7A" w:rsidRDefault="00303B08" w:rsidP="00303B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(49)</w:t>
            </w:r>
          </w:p>
        </w:tc>
        <w:tc>
          <w:tcPr>
            <w:tcW w:w="1260" w:type="dxa"/>
            <w:vAlign w:val="bottom"/>
          </w:tcPr>
          <w:p w14:paraId="3EA4177B" w14:textId="023A38CA" w:rsidR="00D91696" w:rsidRPr="00FD2E7A" w:rsidRDefault="00D91696" w:rsidP="00F3359D">
            <w:pPr>
              <w:pStyle w:val="block"/>
              <w:tabs>
                <w:tab w:val="left" w:pos="13"/>
              </w:tabs>
              <w:spacing w:after="0" w:line="240" w:lineRule="auto"/>
              <w:ind w:left="-108" w:right="-456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8259164" w14:textId="6FF5DA98" w:rsidR="00D91696" w:rsidRPr="00FD2E7A" w:rsidRDefault="00D91696" w:rsidP="00B178D8">
            <w:pPr>
              <w:pStyle w:val="block"/>
              <w:tabs>
                <w:tab w:val="left" w:pos="13"/>
              </w:tabs>
              <w:spacing w:after="0" w:line="240" w:lineRule="auto"/>
              <w:ind w:left="-108" w:right="219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14477CA7" w14:textId="5416269B" w:rsidR="00D91696" w:rsidRPr="00FD2E7A" w:rsidRDefault="00D91696" w:rsidP="00303B08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5E2C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350" w:type="dxa"/>
            <w:vAlign w:val="bottom"/>
            <w:hideMark/>
          </w:tcPr>
          <w:p w14:paraId="1585C58C" w14:textId="26CF170C" w:rsidR="00D91696" w:rsidRPr="00FD2E7A" w:rsidRDefault="00303B08" w:rsidP="00303B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(49)</w:t>
            </w:r>
          </w:p>
        </w:tc>
      </w:tr>
      <w:tr w:rsidR="00D91696" w:rsidRPr="00B03FEC" w14:paraId="49F61AE7" w14:textId="77777777" w:rsidTr="00FD2E7A">
        <w:tc>
          <w:tcPr>
            <w:tcW w:w="4696" w:type="dxa"/>
            <w:vAlign w:val="bottom"/>
            <w:hideMark/>
          </w:tcPr>
          <w:p w14:paraId="1B8E21CD" w14:textId="7E3661C6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87" w:type="dxa"/>
            <w:vAlign w:val="bottom"/>
          </w:tcPr>
          <w:p w14:paraId="36B380B4" w14:textId="2650411A" w:rsidR="00D91696" w:rsidRPr="00D91696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11,335</w:t>
            </w:r>
          </w:p>
        </w:tc>
        <w:tc>
          <w:tcPr>
            <w:tcW w:w="1242" w:type="dxa"/>
            <w:vAlign w:val="bottom"/>
            <w:hideMark/>
          </w:tcPr>
          <w:p w14:paraId="1F5D3AF5" w14:textId="60C5E36C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2E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5,496</w:t>
            </w:r>
          </w:p>
        </w:tc>
        <w:tc>
          <w:tcPr>
            <w:tcW w:w="1260" w:type="dxa"/>
            <w:vAlign w:val="bottom"/>
          </w:tcPr>
          <w:p w14:paraId="56AB7A02" w14:textId="0646B0C5" w:rsidR="00D91696" w:rsidRPr="00D91696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4,287</w:t>
            </w:r>
          </w:p>
        </w:tc>
        <w:tc>
          <w:tcPr>
            <w:tcW w:w="1260" w:type="dxa"/>
            <w:vAlign w:val="bottom"/>
            <w:hideMark/>
          </w:tcPr>
          <w:p w14:paraId="0B7470A0" w14:textId="2C11B3BF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1,036</w:t>
            </w:r>
          </w:p>
        </w:tc>
        <w:tc>
          <w:tcPr>
            <w:tcW w:w="1260" w:type="dxa"/>
            <w:vAlign w:val="bottom"/>
          </w:tcPr>
          <w:p w14:paraId="0D11720F" w14:textId="3E296FF7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167</w:t>
            </w:r>
          </w:p>
        </w:tc>
        <w:tc>
          <w:tcPr>
            <w:tcW w:w="1260" w:type="dxa"/>
            <w:vAlign w:val="bottom"/>
            <w:hideMark/>
          </w:tcPr>
          <w:p w14:paraId="71516B4F" w14:textId="1BAB4A24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260" w:type="dxa"/>
            <w:vAlign w:val="bottom"/>
          </w:tcPr>
          <w:p w14:paraId="5B8EA8F0" w14:textId="154810BC" w:rsidR="00D91696" w:rsidRPr="00FD2E7A" w:rsidRDefault="00D91696" w:rsidP="00303B08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4,454</w:t>
            </w:r>
          </w:p>
        </w:tc>
        <w:tc>
          <w:tcPr>
            <w:tcW w:w="1350" w:type="dxa"/>
            <w:vAlign w:val="bottom"/>
            <w:hideMark/>
          </w:tcPr>
          <w:p w14:paraId="0AF3E71E" w14:textId="66AF8C00" w:rsidR="00D91696" w:rsidRPr="00FD2E7A" w:rsidRDefault="00D91696" w:rsidP="00F3359D">
            <w:pPr>
              <w:pStyle w:val="block"/>
              <w:tabs>
                <w:tab w:val="left" w:pos="13"/>
                <w:tab w:val="left" w:pos="953"/>
              </w:tabs>
              <w:spacing w:after="0" w:line="240" w:lineRule="auto"/>
              <w:ind w:left="-108" w:right="83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1,188</w:t>
            </w:r>
          </w:p>
        </w:tc>
      </w:tr>
      <w:tr w:rsidR="00D91696" w:rsidRPr="00B03FEC" w14:paraId="7C971443" w14:textId="77777777" w:rsidTr="00FD2E7A">
        <w:tc>
          <w:tcPr>
            <w:tcW w:w="4696" w:type="dxa"/>
            <w:vAlign w:val="bottom"/>
            <w:hideMark/>
          </w:tcPr>
          <w:p w14:paraId="0172E1D2" w14:textId="6D9A4163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โพลีฟอสเฟตและเคมีภัณฑ์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7" w:type="dxa"/>
            <w:vAlign w:val="bottom"/>
          </w:tcPr>
          <w:p w14:paraId="2F4DD6DC" w14:textId="007049C4" w:rsidR="00D91696" w:rsidRPr="00D91696" w:rsidRDefault="00303B08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242" w:type="dxa"/>
            <w:vAlign w:val="bottom"/>
            <w:hideMark/>
          </w:tcPr>
          <w:p w14:paraId="583877C9" w14:textId="3A20CE70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2E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260" w:type="dxa"/>
            <w:vAlign w:val="bottom"/>
          </w:tcPr>
          <w:p w14:paraId="09583267" w14:textId="27E5FE8F" w:rsidR="00D91696" w:rsidRPr="00D91696" w:rsidRDefault="00303B08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1,518</w:t>
            </w:r>
          </w:p>
        </w:tc>
        <w:tc>
          <w:tcPr>
            <w:tcW w:w="1260" w:type="dxa"/>
            <w:vAlign w:val="bottom"/>
            <w:hideMark/>
          </w:tcPr>
          <w:p w14:paraId="17924315" w14:textId="7DC08ED8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260" w:type="dxa"/>
            <w:vAlign w:val="bottom"/>
          </w:tcPr>
          <w:p w14:paraId="61242FCE" w14:textId="60748910" w:rsidR="00D91696" w:rsidRPr="00FD2E7A" w:rsidRDefault="00F3359D" w:rsidP="00F3359D">
            <w:pPr>
              <w:pStyle w:val="block"/>
              <w:tabs>
                <w:tab w:val="left" w:pos="13"/>
              </w:tabs>
              <w:spacing w:after="0" w:line="240" w:lineRule="auto"/>
              <w:ind w:left="-108" w:right="-456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44ACDFF" w14:textId="4FA19F11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16</w:t>
            </w:r>
          </w:p>
        </w:tc>
        <w:tc>
          <w:tcPr>
            <w:tcW w:w="1260" w:type="dxa"/>
            <w:vAlign w:val="bottom"/>
          </w:tcPr>
          <w:p w14:paraId="04CD9984" w14:textId="0B758677" w:rsidR="00D91696" w:rsidRPr="00FD2E7A" w:rsidRDefault="00D91696" w:rsidP="00303B08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E01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1,518</w:t>
            </w:r>
          </w:p>
        </w:tc>
        <w:tc>
          <w:tcPr>
            <w:tcW w:w="1350" w:type="dxa"/>
            <w:vAlign w:val="bottom"/>
            <w:hideMark/>
          </w:tcPr>
          <w:p w14:paraId="5E870351" w14:textId="5ABC54BC" w:rsidR="00D91696" w:rsidRPr="00FD2E7A" w:rsidRDefault="00D91696" w:rsidP="00F3359D">
            <w:pPr>
              <w:pStyle w:val="block"/>
              <w:tabs>
                <w:tab w:val="left" w:pos="13"/>
              </w:tabs>
              <w:spacing w:after="0" w:line="240" w:lineRule="auto"/>
              <w:ind w:left="-108" w:right="83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</w:t>
            </w:r>
          </w:p>
        </w:tc>
      </w:tr>
      <w:tr w:rsidR="00D91696" w:rsidRPr="00B03FEC" w14:paraId="33F0F253" w14:textId="77777777" w:rsidTr="00FD2E7A">
        <w:tc>
          <w:tcPr>
            <w:tcW w:w="4696" w:type="dxa"/>
            <w:vAlign w:val="bottom"/>
            <w:hideMark/>
          </w:tcPr>
          <w:p w14:paraId="4AF14660" w14:textId="03CEF8A7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จิงเว่ย์ ไฟเบอร์ จำกัด</w:t>
            </w:r>
          </w:p>
        </w:tc>
        <w:tc>
          <w:tcPr>
            <w:tcW w:w="1187" w:type="dxa"/>
            <w:vAlign w:val="bottom"/>
          </w:tcPr>
          <w:p w14:paraId="2525AA6B" w14:textId="237A5DEE" w:rsidR="00D91696" w:rsidRPr="00D91696" w:rsidRDefault="00396957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5,778</w:t>
            </w:r>
          </w:p>
        </w:tc>
        <w:tc>
          <w:tcPr>
            <w:tcW w:w="1242" w:type="dxa"/>
            <w:vAlign w:val="bottom"/>
            <w:hideMark/>
          </w:tcPr>
          <w:p w14:paraId="310780AC" w14:textId="68FF4241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2E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4,612</w:t>
            </w:r>
          </w:p>
        </w:tc>
        <w:tc>
          <w:tcPr>
            <w:tcW w:w="1260" w:type="dxa"/>
            <w:vAlign w:val="bottom"/>
          </w:tcPr>
          <w:p w14:paraId="07E00A00" w14:textId="138DEF9B" w:rsidR="00D91696" w:rsidRPr="00D91696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F00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260" w:type="dxa"/>
            <w:vAlign w:val="bottom"/>
            <w:hideMark/>
          </w:tcPr>
          <w:p w14:paraId="38EC485D" w14:textId="5BAA8070" w:rsidR="00D91696" w:rsidRPr="00FD2E7A" w:rsidRDefault="00303B08" w:rsidP="00303B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(229)</w:t>
            </w:r>
          </w:p>
        </w:tc>
        <w:tc>
          <w:tcPr>
            <w:tcW w:w="1260" w:type="dxa"/>
            <w:vAlign w:val="bottom"/>
          </w:tcPr>
          <w:p w14:paraId="5BA0F19F" w14:textId="51449C4C" w:rsidR="00D91696" w:rsidRPr="00FD2E7A" w:rsidRDefault="00D91696" w:rsidP="00F3359D">
            <w:pPr>
              <w:pStyle w:val="block"/>
              <w:tabs>
                <w:tab w:val="left" w:pos="13"/>
              </w:tabs>
              <w:spacing w:after="0" w:line="240" w:lineRule="auto"/>
              <w:ind w:left="-108" w:right="-456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86258CC" w14:textId="1A811BB8" w:rsidR="00D91696" w:rsidRPr="00FD2E7A" w:rsidRDefault="00D91696" w:rsidP="00B178D8">
            <w:pPr>
              <w:pStyle w:val="block"/>
              <w:tabs>
                <w:tab w:val="left" w:pos="13"/>
              </w:tabs>
              <w:spacing w:after="0" w:line="240" w:lineRule="auto"/>
              <w:ind w:left="-108" w:right="219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7FF5637F" w14:textId="4B9A7757" w:rsidR="00D91696" w:rsidRPr="00FD2E7A" w:rsidRDefault="00D91696" w:rsidP="00303B08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1</w:t>
            </w:r>
            <w:r w:rsidR="009F00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350" w:type="dxa"/>
            <w:vAlign w:val="bottom"/>
            <w:hideMark/>
          </w:tcPr>
          <w:p w14:paraId="03F6F3BB" w14:textId="2C48E347" w:rsidR="00D91696" w:rsidRPr="00FD2E7A" w:rsidRDefault="00303B08" w:rsidP="00303B08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(229)</w:t>
            </w:r>
          </w:p>
        </w:tc>
      </w:tr>
      <w:tr w:rsidR="00D91696" w:rsidRPr="00B03FEC" w14:paraId="39E906BB" w14:textId="77777777" w:rsidTr="00FD2E7A">
        <w:tc>
          <w:tcPr>
            <w:tcW w:w="4696" w:type="dxa"/>
            <w:vAlign w:val="bottom"/>
            <w:hideMark/>
          </w:tcPr>
          <w:p w14:paraId="3D8D2621" w14:textId="416FB630" w:rsidR="00D91696" w:rsidRPr="00571D03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อดิตยา กรุ๊ป เอบี</w:t>
            </w:r>
          </w:p>
        </w:tc>
        <w:tc>
          <w:tcPr>
            <w:tcW w:w="1187" w:type="dxa"/>
            <w:vAlign w:val="bottom"/>
          </w:tcPr>
          <w:p w14:paraId="6AFCA0DE" w14:textId="12815CC0" w:rsidR="00D91696" w:rsidRPr="00D91696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303B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</w:t>
            </w:r>
          </w:p>
        </w:tc>
        <w:tc>
          <w:tcPr>
            <w:tcW w:w="1242" w:type="dxa"/>
            <w:vAlign w:val="bottom"/>
            <w:hideMark/>
          </w:tcPr>
          <w:p w14:paraId="78B45F87" w14:textId="74540216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D2E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6,459</w:t>
            </w:r>
          </w:p>
        </w:tc>
        <w:tc>
          <w:tcPr>
            <w:tcW w:w="1260" w:type="dxa"/>
            <w:vAlign w:val="bottom"/>
          </w:tcPr>
          <w:p w14:paraId="3AC1BA0D" w14:textId="2C802FDF" w:rsidR="00D91696" w:rsidRPr="00D91696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03B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350B4FE0" w14:textId="1B9CECBC" w:rsidR="00D91696" w:rsidRPr="00FD2E7A" w:rsidRDefault="00303B08" w:rsidP="00303B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(555)</w:t>
            </w:r>
          </w:p>
        </w:tc>
        <w:tc>
          <w:tcPr>
            <w:tcW w:w="1260" w:type="dxa"/>
            <w:vAlign w:val="bottom"/>
          </w:tcPr>
          <w:p w14:paraId="0E042556" w14:textId="0ECA5C75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121</w:t>
            </w:r>
          </w:p>
        </w:tc>
        <w:tc>
          <w:tcPr>
            <w:tcW w:w="1260" w:type="dxa"/>
            <w:vAlign w:val="bottom"/>
            <w:hideMark/>
          </w:tcPr>
          <w:p w14:paraId="5019095E" w14:textId="1995B029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406</w:t>
            </w:r>
          </w:p>
        </w:tc>
        <w:tc>
          <w:tcPr>
            <w:tcW w:w="1260" w:type="dxa"/>
            <w:vAlign w:val="bottom"/>
          </w:tcPr>
          <w:p w14:paraId="6B892CAB" w14:textId="29A5525F" w:rsidR="00D91696" w:rsidRPr="00FD2E7A" w:rsidRDefault="00D91696" w:rsidP="00303B08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</w:t>
            </w:r>
            <w:r w:rsidR="00E01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350" w:type="dxa"/>
            <w:vAlign w:val="bottom"/>
            <w:hideMark/>
          </w:tcPr>
          <w:p w14:paraId="08838DF1" w14:textId="5C80306E" w:rsidR="00D91696" w:rsidRPr="00FD2E7A" w:rsidRDefault="00303B08" w:rsidP="00303B08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(149)</w:t>
            </w:r>
          </w:p>
        </w:tc>
      </w:tr>
      <w:tr w:rsidR="00D91696" w:rsidRPr="00B03FEC" w14:paraId="17536F2E" w14:textId="77777777" w:rsidTr="00FD2E7A">
        <w:tc>
          <w:tcPr>
            <w:tcW w:w="4696" w:type="dxa"/>
            <w:vAlign w:val="bottom"/>
            <w:hideMark/>
          </w:tcPr>
          <w:p w14:paraId="3BB405E8" w14:textId="4D2C2533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>Aditya Birla Elyaf Sanayi Ve Ticaret Anonim Sirketi</w:t>
            </w:r>
          </w:p>
        </w:tc>
        <w:tc>
          <w:tcPr>
            <w:tcW w:w="1187" w:type="dxa"/>
            <w:vAlign w:val="bottom"/>
          </w:tcPr>
          <w:p w14:paraId="0453642F" w14:textId="74582A2E" w:rsidR="00D91696" w:rsidRPr="00D91696" w:rsidRDefault="00037407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42" w:type="dxa"/>
            <w:vAlign w:val="bottom"/>
            <w:hideMark/>
          </w:tcPr>
          <w:p w14:paraId="0E371CD2" w14:textId="3413A55C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2E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60" w:type="dxa"/>
            <w:vAlign w:val="bottom"/>
          </w:tcPr>
          <w:p w14:paraId="73594B2D" w14:textId="58EC6982" w:rsidR="00D91696" w:rsidRPr="00D91696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43A5E19A" w14:textId="1CE9133B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260" w:type="dxa"/>
            <w:vAlign w:val="bottom"/>
          </w:tcPr>
          <w:p w14:paraId="4DCCAC48" w14:textId="47D3CCCC" w:rsidR="00D91696" w:rsidRPr="00FD2E7A" w:rsidRDefault="00D91696" w:rsidP="00F3359D">
            <w:pPr>
              <w:pStyle w:val="block"/>
              <w:tabs>
                <w:tab w:val="left" w:pos="13"/>
              </w:tabs>
              <w:spacing w:after="0" w:line="240" w:lineRule="auto"/>
              <w:ind w:left="-108" w:right="-456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FFA301B" w14:textId="2F5F853F" w:rsidR="00D91696" w:rsidRPr="00FD2E7A" w:rsidRDefault="00D91696" w:rsidP="00B178D8">
            <w:pPr>
              <w:pStyle w:val="block"/>
              <w:tabs>
                <w:tab w:val="left" w:pos="13"/>
              </w:tabs>
              <w:spacing w:after="0" w:line="240" w:lineRule="auto"/>
              <w:ind w:left="-108" w:right="219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7C144F80" w14:textId="7E879E6B" w:rsidR="00D91696" w:rsidRPr="00FD2E7A" w:rsidRDefault="00D91696" w:rsidP="00303B08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1</w:t>
            </w:r>
          </w:p>
        </w:tc>
        <w:tc>
          <w:tcPr>
            <w:tcW w:w="1350" w:type="dxa"/>
            <w:vAlign w:val="bottom"/>
            <w:hideMark/>
          </w:tcPr>
          <w:p w14:paraId="323ADD95" w14:textId="347C5452" w:rsidR="00D91696" w:rsidRPr="00FD2E7A" w:rsidRDefault="00D91696" w:rsidP="00F3359D">
            <w:pPr>
              <w:pStyle w:val="block"/>
              <w:tabs>
                <w:tab w:val="left" w:pos="13"/>
              </w:tabs>
              <w:spacing w:after="0" w:line="240" w:lineRule="auto"/>
              <w:ind w:left="-108" w:right="83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</w:t>
            </w:r>
            <w:r w:rsidR="00F335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</w:t>
            </w:r>
          </w:p>
        </w:tc>
      </w:tr>
      <w:tr w:rsidR="00D91696" w:rsidRPr="00B03FEC" w14:paraId="714002D6" w14:textId="77777777" w:rsidTr="00FD2E7A">
        <w:tc>
          <w:tcPr>
            <w:tcW w:w="4696" w:type="dxa"/>
            <w:vAlign w:val="bottom"/>
            <w:hideMark/>
          </w:tcPr>
          <w:p w14:paraId="76DCE736" w14:textId="44DEEA78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187" w:type="dxa"/>
            <w:vAlign w:val="bottom"/>
          </w:tcPr>
          <w:p w14:paraId="139F08F7" w14:textId="452578CB" w:rsidR="00D91696" w:rsidRPr="00D91696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</w:t>
            </w:r>
            <w:r w:rsidR="00303B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242" w:type="dxa"/>
            <w:vAlign w:val="bottom"/>
            <w:hideMark/>
          </w:tcPr>
          <w:p w14:paraId="5727B96E" w14:textId="642E62CC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2E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5,960</w:t>
            </w:r>
          </w:p>
        </w:tc>
        <w:tc>
          <w:tcPr>
            <w:tcW w:w="1260" w:type="dxa"/>
            <w:vAlign w:val="bottom"/>
          </w:tcPr>
          <w:p w14:paraId="2A0198AA" w14:textId="6825F45F" w:rsidR="00D91696" w:rsidRPr="00D91696" w:rsidRDefault="00303B08" w:rsidP="00303B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 </w:t>
            </w:r>
            <w:r w:rsidR="00B178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178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1A4A7439" w14:textId="30FCCF68" w:rsidR="00D91696" w:rsidRPr="00FD2E7A" w:rsidRDefault="00303B08" w:rsidP="00303B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(249)</w:t>
            </w:r>
          </w:p>
        </w:tc>
        <w:tc>
          <w:tcPr>
            <w:tcW w:w="1260" w:type="dxa"/>
            <w:vAlign w:val="bottom"/>
          </w:tcPr>
          <w:p w14:paraId="3559669B" w14:textId="1FA6D0A4" w:rsidR="00D91696" w:rsidRPr="00FD2E7A" w:rsidRDefault="00303B08" w:rsidP="00303B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(61)</w:t>
            </w:r>
          </w:p>
        </w:tc>
        <w:tc>
          <w:tcPr>
            <w:tcW w:w="1260" w:type="dxa"/>
            <w:vAlign w:val="bottom"/>
            <w:hideMark/>
          </w:tcPr>
          <w:p w14:paraId="41C20F1E" w14:textId="799C756E" w:rsidR="00D91696" w:rsidRPr="00FD2E7A" w:rsidRDefault="00D91696" w:rsidP="00D9169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</w:t>
            </w: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272</w:t>
            </w:r>
          </w:p>
        </w:tc>
        <w:tc>
          <w:tcPr>
            <w:tcW w:w="1260" w:type="dxa"/>
            <w:vAlign w:val="bottom"/>
          </w:tcPr>
          <w:p w14:paraId="4CCABE53" w14:textId="67087450" w:rsidR="00D91696" w:rsidRPr="00FD2E7A" w:rsidRDefault="00303B08" w:rsidP="00303B08">
            <w:pPr>
              <w:pStyle w:val="block"/>
              <w:tabs>
                <w:tab w:val="left" w:pos="414"/>
              </w:tabs>
              <w:spacing w:after="0" w:line="240" w:lineRule="auto"/>
              <w:ind w:left="-108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</w:t>
            </w:r>
            <w:r w:rsidR="00E01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91696"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18F45A7C" w14:textId="1A1B8B9C" w:rsidR="00D91696" w:rsidRPr="00FD2E7A" w:rsidRDefault="00D91696" w:rsidP="00F3359D">
            <w:pPr>
              <w:pStyle w:val="block"/>
              <w:tabs>
                <w:tab w:val="left" w:pos="13"/>
              </w:tabs>
              <w:spacing w:after="0" w:line="240" w:lineRule="auto"/>
              <w:ind w:left="-108" w:right="83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23</w:t>
            </w:r>
          </w:p>
        </w:tc>
      </w:tr>
    </w:tbl>
    <w:p w14:paraId="615BD5F1" w14:textId="1B2B67E7" w:rsidR="001F0553" w:rsidRDefault="001F0553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B3DCB3A" w14:textId="3CAA66C2" w:rsidR="001F0553" w:rsidRDefault="001F0553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034EF86" w14:textId="68EA9875" w:rsidR="001F0553" w:rsidRDefault="001F0553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AE7ACEE" w14:textId="74E1D391" w:rsidR="00B11199" w:rsidRDefault="00B11199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67E48DB" w14:textId="05BDB1AF" w:rsidR="00B11199" w:rsidRDefault="00B11199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C0E535D" w14:textId="60742285" w:rsidR="001F0553" w:rsidRDefault="001F0553" w:rsidP="00FD2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25D424C" w14:textId="77777777" w:rsidR="00244493" w:rsidRPr="00244493" w:rsidRDefault="00244493" w:rsidP="00FD2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00CBFD4" w14:textId="138B8714" w:rsidR="002F02BC" w:rsidRDefault="006D3CFE" w:rsidP="008B177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hanging="45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</w:t>
      </w:r>
      <w:r w:rsidR="002F02BC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อาคาร และอุปกรณ์</w:t>
      </w:r>
    </w:p>
    <w:p w14:paraId="6AC9D81D" w14:textId="77777777" w:rsidR="0074034E" w:rsidRPr="0074034E" w:rsidRDefault="0074034E" w:rsidP="00740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pPr w:leftFromText="180" w:rightFromText="180" w:vertAnchor="text" w:horzAnchor="margin" w:tblpXSpec="center" w:tblpY="7"/>
        <w:tblW w:w="14562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240"/>
        <w:gridCol w:w="1272"/>
        <w:gridCol w:w="245"/>
        <w:gridCol w:w="1195"/>
        <w:gridCol w:w="270"/>
        <w:gridCol w:w="1530"/>
        <w:gridCol w:w="270"/>
        <w:gridCol w:w="1235"/>
        <w:gridCol w:w="236"/>
        <w:gridCol w:w="1024"/>
        <w:gridCol w:w="238"/>
        <w:gridCol w:w="1202"/>
        <w:gridCol w:w="236"/>
        <w:gridCol w:w="1229"/>
      </w:tblGrid>
      <w:tr w:rsidR="00FD2E7A" w:rsidRPr="00D1167C" w14:paraId="1C807BC9" w14:textId="77777777" w:rsidTr="00E22AE1">
        <w:trPr>
          <w:tblHeader/>
        </w:trPr>
        <w:tc>
          <w:tcPr>
            <w:tcW w:w="2880" w:type="dxa"/>
          </w:tcPr>
          <w:p w14:paraId="3D3B3940" w14:textId="77777777" w:rsidR="00FD2E7A" w:rsidRPr="009E090D" w:rsidRDefault="00FD2E7A" w:rsidP="00FD2E7A">
            <w:pPr>
              <w:ind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90D"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  <w:tab/>
            </w:r>
          </w:p>
        </w:tc>
        <w:tc>
          <w:tcPr>
            <w:tcW w:w="11682" w:type="dxa"/>
            <w:gridSpan w:val="15"/>
            <w:vAlign w:val="bottom"/>
          </w:tcPr>
          <w:p w14:paraId="241032FB" w14:textId="77777777" w:rsidR="00FD2E7A" w:rsidRPr="00D1167C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cs="Cordia New"/>
                <w:b/>
                <w:szCs w:val="28"/>
                <w:cs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E7A" w:rsidRPr="009E090D" w14:paraId="0128E88F" w14:textId="77777777" w:rsidTr="00E22AE1">
        <w:trPr>
          <w:tblHeader/>
        </w:trPr>
        <w:tc>
          <w:tcPr>
            <w:tcW w:w="2880" w:type="dxa"/>
          </w:tcPr>
          <w:p w14:paraId="08199521" w14:textId="77777777" w:rsidR="00FD2E7A" w:rsidRPr="009E090D" w:rsidRDefault="00FD2E7A" w:rsidP="007F1788">
            <w:pPr>
              <w:ind w:left="247"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87AD4ED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240" w:type="dxa"/>
            <w:vAlign w:val="bottom"/>
          </w:tcPr>
          <w:p w14:paraId="7B475BF0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B9F1034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อาคาร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และสิ่งก่อสร้างอื่น</w:t>
            </w:r>
          </w:p>
        </w:tc>
        <w:tc>
          <w:tcPr>
            <w:tcW w:w="245" w:type="dxa"/>
            <w:vAlign w:val="bottom"/>
          </w:tcPr>
          <w:p w14:paraId="203D8B36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41254E1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เครื่องจักรและ</w:t>
            </w:r>
          </w:p>
          <w:p w14:paraId="7E4F39C4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40680220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264B15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เครื่องตก</w:t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แต่ง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ติดตั้ง และ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651B4D14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6368DA32" w14:textId="77777777" w:rsidR="00FD2E7A" w:rsidRPr="006057EA" w:rsidRDefault="00FD2E7A" w:rsidP="00FD2E7A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เครื่องคอมพิวเตอร์</w:t>
            </w:r>
          </w:p>
        </w:tc>
        <w:tc>
          <w:tcPr>
            <w:tcW w:w="236" w:type="dxa"/>
            <w:vAlign w:val="bottom"/>
          </w:tcPr>
          <w:p w14:paraId="48879983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5191F45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238" w:type="dxa"/>
            <w:vAlign w:val="bottom"/>
          </w:tcPr>
          <w:p w14:paraId="7FD14406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A2B8F98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236" w:type="dxa"/>
            <w:vAlign w:val="bottom"/>
          </w:tcPr>
          <w:p w14:paraId="143085F9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24906D70" w14:textId="77777777" w:rsidR="00FD2E7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53C31C35" w14:textId="77777777" w:rsidR="00FD2E7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7F1DF1C5" w14:textId="77777777" w:rsidR="00FD2E7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3AD10E93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D2E7A" w:rsidRPr="009E090D" w14:paraId="06CF2393" w14:textId="77777777" w:rsidTr="00E22AE1">
        <w:trPr>
          <w:tblHeader/>
        </w:trPr>
        <w:tc>
          <w:tcPr>
            <w:tcW w:w="2880" w:type="dxa"/>
          </w:tcPr>
          <w:p w14:paraId="196E708C" w14:textId="77777777" w:rsidR="00FD2E7A" w:rsidRPr="009E090D" w:rsidRDefault="00FD2E7A" w:rsidP="00FD2E7A">
            <w:pPr>
              <w:ind w:right="-27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682" w:type="dxa"/>
            <w:gridSpan w:val="15"/>
          </w:tcPr>
          <w:p w14:paraId="3CE05FFC" w14:textId="77777777" w:rsidR="00FD2E7A" w:rsidRPr="00F55062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cs="Times New Roman"/>
                <w:i/>
                <w:iCs/>
                <w:szCs w:val="22"/>
              </w:rPr>
            </w:pP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GB"/>
              </w:rPr>
              <w:t>(</w:t>
            </w:r>
            <w:r w:rsidRPr="00F55062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val="en-GB"/>
              </w:rPr>
              <w:t>พันบาท</w:t>
            </w: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GB"/>
              </w:rPr>
              <w:t>)</w:t>
            </w:r>
          </w:p>
        </w:tc>
      </w:tr>
      <w:tr w:rsidR="00FD2E7A" w:rsidRPr="009E090D" w14:paraId="339000E4" w14:textId="77777777" w:rsidTr="00E22AE1">
        <w:tc>
          <w:tcPr>
            <w:tcW w:w="2880" w:type="dxa"/>
          </w:tcPr>
          <w:p w14:paraId="5394721A" w14:textId="77777777" w:rsidR="00FD2E7A" w:rsidRPr="00F55062" w:rsidRDefault="00FD2E7A" w:rsidP="007F1788">
            <w:pPr>
              <w:ind w:left="157" w:right="-27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260" w:type="dxa"/>
          </w:tcPr>
          <w:p w14:paraId="00EA3607" w14:textId="77777777" w:rsidR="00FD2E7A" w:rsidRPr="00F55062" w:rsidRDefault="00FD2E7A" w:rsidP="00FD2E7A">
            <w:pPr>
              <w:tabs>
                <w:tab w:val="decimal" w:pos="806"/>
              </w:tabs>
              <w:ind w:left="-79" w:right="-135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34275135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63632D9A" w14:textId="77777777" w:rsidR="00FD2E7A" w:rsidRPr="00F55062" w:rsidRDefault="00FD2E7A" w:rsidP="00FD2E7A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6ED95FFF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2444A323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3345F6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620FDCCF" w14:textId="77777777" w:rsidR="00FD2E7A" w:rsidRPr="00F55062" w:rsidRDefault="00FD2E7A" w:rsidP="00FD2E7A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596E784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593C5F29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1B882D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47440FD9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1920C815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19A895B6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38436EA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323B9A02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604FA3" w:rsidRPr="00201D3B" w14:paraId="4A872521" w14:textId="77777777" w:rsidTr="00E22AE1">
        <w:tc>
          <w:tcPr>
            <w:tcW w:w="2880" w:type="dxa"/>
          </w:tcPr>
          <w:p w14:paraId="367EED37" w14:textId="0C791A6E" w:rsidR="00604FA3" w:rsidRPr="00F55062" w:rsidRDefault="00604FA3" w:rsidP="007F1788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3</w:t>
            </w:r>
          </w:p>
        </w:tc>
        <w:tc>
          <w:tcPr>
            <w:tcW w:w="1260" w:type="dxa"/>
            <w:vAlign w:val="center"/>
          </w:tcPr>
          <w:p w14:paraId="3E5F2E46" w14:textId="67474F92" w:rsidR="00604FA3" w:rsidRPr="00A03053" w:rsidRDefault="00604FA3" w:rsidP="00604FA3">
            <w:pPr>
              <w:tabs>
                <w:tab w:val="clear" w:pos="227"/>
                <w:tab w:val="clear" w:pos="680"/>
                <w:tab w:val="clear" w:pos="907"/>
                <w:tab w:val="decimal" w:pos="76"/>
                <w:tab w:val="left" w:pos="233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216,257</w:t>
            </w:r>
          </w:p>
        </w:tc>
        <w:tc>
          <w:tcPr>
            <w:tcW w:w="240" w:type="dxa"/>
            <w:vAlign w:val="center"/>
          </w:tcPr>
          <w:p w14:paraId="647EFE5B" w14:textId="77777777" w:rsidR="00604FA3" w:rsidRPr="00A03053" w:rsidRDefault="00604FA3" w:rsidP="00604FA3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76F0DB79" w14:textId="68209908" w:rsidR="00604FA3" w:rsidRPr="00A03053" w:rsidRDefault="00604FA3" w:rsidP="00604FA3">
            <w:pPr>
              <w:tabs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1,3</w:t>
            </w:r>
            <w:r w:rsidR="00005FDF"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</w:t>
            </w: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6,</w:t>
            </w:r>
            <w:r w:rsidR="00005FDF"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943</w:t>
            </w:r>
          </w:p>
        </w:tc>
        <w:tc>
          <w:tcPr>
            <w:tcW w:w="245" w:type="dxa"/>
            <w:vAlign w:val="center"/>
          </w:tcPr>
          <w:p w14:paraId="112098D0" w14:textId="77777777" w:rsidR="00604FA3" w:rsidRPr="00A03053" w:rsidRDefault="00604FA3" w:rsidP="00604FA3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center"/>
          </w:tcPr>
          <w:p w14:paraId="2A930DC0" w14:textId="7D9423FB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7,681,68</w:t>
            </w:r>
            <w:r w:rsidR="00005FDF"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  <w:vAlign w:val="center"/>
          </w:tcPr>
          <w:p w14:paraId="66833C57" w14:textId="77777777" w:rsidR="00604FA3" w:rsidRPr="00A03053" w:rsidRDefault="00604FA3" w:rsidP="00604FA3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53AEBB48" w14:textId="2394443B" w:rsidR="00604FA3" w:rsidRPr="00A03053" w:rsidRDefault="00604FA3" w:rsidP="00604FA3">
            <w:pPr>
              <w:tabs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46,533</w:t>
            </w:r>
          </w:p>
        </w:tc>
        <w:tc>
          <w:tcPr>
            <w:tcW w:w="270" w:type="dxa"/>
            <w:vAlign w:val="center"/>
          </w:tcPr>
          <w:p w14:paraId="7153A5A6" w14:textId="77777777" w:rsidR="00604FA3" w:rsidRPr="00A03053" w:rsidRDefault="00604FA3" w:rsidP="00604FA3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center"/>
          </w:tcPr>
          <w:p w14:paraId="3106D21C" w14:textId="4B662567" w:rsidR="00604FA3" w:rsidRPr="00A03053" w:rsidRDefault="00604FA3" w:rsidP="00604FA3">
            <w:pPr>
              <w:tabs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28,840</w:t>
            </w:r>
          </w:p>
        </w:tc>
        <w:tc>
          <w:tcPr>
            <w:tcW w:w="236" w:type="dxa"/>
            <w:vAlign w:val="center"/>
          </w:tcPr>
          <w:p w14:paraId="6DB738F0" w14:textId="77777777" w:rsidR="00604FA3" w:rsidRPr="00A03053" w:rsidRDefault="00604FA3" w:rsidP="00604FA3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center"/>
          </w:tcPr>
          <w:p w14:paraId="291034F1" w14:textId="60F90DA7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31,674</w:t>
            </w:r>
          </w:p>
        </w:tc>
        <w:tc>
          <w:tcPr>
            <w:tcW w:w="238" w:type="dxa"/>
            <w:vAlign w:val="center"/>
          </w:tcPr>
          <w:p w14:paraId="6DCBCECD" w14:textId="77777777" w:rsidR="00604FA3" w:rsidRPr="00A03053" w:rsidRDefault="00604FA3" w:rsidP="00604FA3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vAlign w:val="center"/>
          </w:tcPr>
          <w:p w14:paraId="3EC972BA" w14:textId="391C0004" w:rsidR="00604FA3" w:rsidRPr="00A03053" w:rsidRDefault="00604FA3" w:rsidP="00604FA3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</w:t>
            </w:r>
            <w:r w:rsidR="00005FDF"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01</w:t>
            </w: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,</w:t>
            </w:r>
            <w:r w:rsidR="00005FDF"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884</w:t>
            </w:r>
          </w:p>
        </w:tc>
        <w:tc>
          <w:tcPr>
            <w:tcW w:w="236" w:type="dxa"/>
            <w:vAlign w:val="center"/>
          </w:tcPr>
          <w:p w14:paraId="514324E8" w14:textId="77777777" w:rsidR="00604FA3" w:rsidRPr="00A03053" w:rsidRDefault="00604FA3" w:rsidP="00604FA3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7EBC23C" w14:textId="3588644D" w:rsidR="00604FA3" w:rsidRPr="00A03053" w:rsidRDefault="00604FA3" w:rsidP="00604FA3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9,423,814</w:t>
            </w:r>
          </w:p>
        </w:tc>
      </w:tr>
      <w:tr w:rsidR="00604FA3" w:rsidRPr="00201D3B" w14:paraId="441E0544" w14:textId="77777777" w:rsidTr="00E22AE1">
        <w:tc>
          <w:tcPr>
            <w:tcW w:w="2880" w:type="dxa"/>
          </w:tcPr>
          <w:p w14:paraId="3DA838B5" w14:textId="77777777" w:rsidR="00604FA3" w:rsidRPr="00F55062" w:rsidRDefault="00604FA3" w:rsidP="007F1788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799449CC" w14:textId="67A1985D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center"/>
          </w:tcPr>
          <w:p w14:paraId="48E01357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5752D0BD" w14:textId="7ED9B249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3,3</w:t>
            </w:r>
            <w:r w:rsidR="00005FDF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69</w:t>
            </w:r>
          </w:p>
        </w:tc>
        <w:tc>
          <w:tcPr>
            <w:tcW w:w="245" w:type="dxa"/>
            <w:vAlign w:val="center"/>
          </w:tcPr>
          <w:p w14:paraId="1F1EBE3A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center"/>
          </w:tcPr>
          <w:p w14:paraId="79746932" w14:textId="127D7C8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49,96</w:t>
            </w:r>
            <w:r w:rsidR="00005FDF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  <w:vAlign w:val="center"/>
          </w:tcPr>
          <w:p w14:paraId="01F490DD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1E661EC4" w14:textId="0B8E00A9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105</w:t>
            </w:r>
          </w:p>
        </w:tc>
        <w:tc>
          <w:tcPr>
            <w:tcW w:w="270" w:type="dxa"/>
          </w:tcPr>
          <w:p w14:paraId="4EB70CB0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center"/>
          </w:tcPr>
          <w:p w14:paraId="5F6E915B" w14:textId="055AAAF2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113</w:t>
            </w:r>
          </w:p>
        </w:tc>
        <w:tc>
          <w:tcPr>
            <w:tcW w:w="236" w:type="dxa"/>
          </w:tcPr>
          <w:p w14:paraId="2FCB2C99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207AA993" w14:textId="3B6BF58D" w:rsidR="00604FA3" w:rsidRPr="00F55062" w:rsidRDefault="00604FA3" w:rsidP="0000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</w:tcPr>
          <w:p w14:paraId="1CC82487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452E0464" w14:textId="70455EB6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56,43</w:t>
            </w:r>
            <w:r w:rsidR="00005FDF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9</w:t>
            </w:r>
          </w:p>
        </w:tc>
        <w:tc>
          <w:tcPr>
            <w:tcW w:w="236" w:type="dxa"/>
          </w:tcPr>
          <w:p w14:paraId="116B56C2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5DEC0F91" w14:textId="334D314A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109,993</w:t>
            </w:r>
          </w:p>
        </w:tc>
      </w:tr>
      <w:tr w:rsidR="00604FA3" w:rsidRPr="00201D3B" w14:paraId="44139387" w14:textId="77777777" w:rsidTr="00E22AE1">
        <w:tc>
          <w:tcPr>
            <w:tcW w:w="2880" w:type="dxa"/>
          </w:tcPr>
          <w:p w14:paraId="4EBCE881" w14:textId="77777777" w:rsidR="00604FA3" w:rsidRPr="00F55062" w:rsidRDefault="00604FA3" w:rsidP="007F1788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60" w:type="dxa"/>
            <w:vAlign w:val="center"/>
          </w:tcPr>
          <w:p w14:paraId="40307ECB" w14:textId="5001C4E5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center"/>
          </w:tcPr>
          <w:p w14:paraId="1F7D1B19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1D855065" w14:textId="54F1BB5D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center"/>
          </w:tcPr>
          <w:p w14:paraId="1E6A0304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center"/>
          </w:tcPr>
          <w:p w14:paraId="64027F80" w14:textId="1E03479B" w:rsidR="00604FA3" w:rsidRPr="00F55062" w:rsidRDefault="00604FA3" w:rsidP="00604FA3">
            <w:pPr>
              <w:tabs>
                <w:tab w:val="clear" w:pos="454"/>
                <w:tab w:val="clear" w:pos="680"/>
                <w:tab w:val="clear" w:pos="907"/>
                <w:tab w:val="decimal" w:pos="76"/>
                <w:tab w:val="left" w:pos="346"/>
                <w:tab w:val="left" w:pos="441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(8,382)</w:t>
            </w:r>
          </w:p>
        </w:tc>
        <w:tc>
          <w:tcPr>
            <w:tcW w:w="270" w:type="dxa"/>
            <w:vAlign w:val="center"/>
          </w:tcPr>
          <w:p w14:paraId="4EE2438A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5945F081" w14:textId="44AB22EE" w:rsidR="00604FA3" w:rsidRPr="00F55062" w:rsidRDefault="00604FA3" w:rsidP="0000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B2869DD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center"/>
          </w:tcPr>
          <w:p w14:paraId="08723DCC" w14:textId="4DA01A79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21B96DFD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61BD4332" w14:textId="1E2153EB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6"/>
                <w:tab w:val="left" w:pos="205"/>
                <w:tab w:val="left" w:pos="346"/>
                <w:tab w:val="decimal" w:pos="475"/>
                <w:tab w:val="left" w:pos="492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(2,787)</w:t>
            </w:r>
          </w:p>
        </w:tc>
        <w:tc>
          <w:tcPr>
            <w:tcW w:w="238" w:type="dxa"/>
          </w:tcPr>
          <w:p w14:paraId="34C7CF86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707112E8" w14:textId="4801C0A9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3CEF3635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3FFF66B2" w14:textId="349A014D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(11,169)</w:t>
            </w:r>
          </w:p>
        </w:tc>
      </w:tr>
      <w:tr w:rsidR="00604FA3" w:rsidRPr="00201D3B" w14:paraId="791CF9FB" w14:textId="77777777" w:rsidTr="00E22AE1">
        <w:tc>
          <w:tcPr>
            <w:tcW w:w="2880" w:type="dxa"/>
          </w:tcPr>
          <w:p w14:paraId="3E0F8C38" w14:textId="77777777" w:rsidR="00604FA3" w:rsidRPr="00F55062" w:rsidRDefault="00604FA3" w:rsidP="007F1788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260" w:type="dxa"/>
            <w:vAlign w:val="center"/>
          </w:tcPr>
          <w:p w14:paraId="75830294" w14:textId="4E2896D7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center"/>
          </w:tcPr>
          <w:p w14:paraId="3E06D77C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2785834B" w14:textId="3375DF0A" w:rsidR="00604FA3" w:rsidRPr="00F55062" w:rsidRDefault="00303B08" w:rsidP="00303B08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-36" w:firstLine="18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        </w:t>
            </w:r>
            <w:r w:rsidR="00005FDF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(8,625)</w:t>
            </w:r>
          </w:p>
        </w:tc>
        <w:tc>
          <w:tcPr>
            <w:tcW w:w="245" w:type="dxa"/>
            <w:vAlign w:val="center"/>
          </w:tcPr>
          <w:p w14:paraId="480AA684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center"/>
          </w:tcPr>
          <w:p w14:paraId="5BA300B9" w14:textId="6DE9A3EA" w:rsidR="00604FA3" w:rsidRPr="00F55062" w:rsidRDefault="00005FDF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7</w:t>
            </w:r>
            <w:r w:rsidR="00604FA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9,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536</w:t>
            </w:r>
          </w:p>
        </w:tc>
        <w:tc>
          <w:tcPr>
            <w:tcW w:w="270" w:type="dxa"/>
            <w:vAlign w:val="center"/>
          </w:tcPr>
          <w:p w14:paraId="175FB331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4D6A2D8D" w14:textId="1096D996" w:rsidR="00604FA3" w:rsidRPr="00F55062" w:rsidRDefault="00604FA3" w:rsidP="0000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D625063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center"/>
          </w:tcPr>
          <w:p w14:paraId="3FB2E1D2" w14:textId="7EF8AB79" w:rsidR="00604FA3" w:rsidRPr="00F55062" w:rsidRDefault="00604FA3" w:rsidP="0000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4C8E18DE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025CE5DA" w14:textId="701F7CBF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</w:tcPr>
          <w:p w14:paraId="40EA9092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01B9099C" w14:textId="6FEA4B27" w:rsidR="00604FA3" w:rsidRPr="00F55062" w:rsidRDefault="00604FA3" w:rsidP="006962ED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(70,911)</w:t>
            </w:r>
          </w:p>
        </w:tc>
        <w:tc>
          <w:tcPr>
            <w:tcW w:w="236" w:type="dxa"/>
          </w:tcPr>
          <w:p w14:paraId="32B2649D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00CAA4B2" w14:textId="078BC078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</w:tr>
      <w:tr w:rsidR="00604FA3" w:rsidRPr="009E090D" w14:paraId="4014FB28" w14:textId="77777777" w:rsidTr="00E22AE1">
        <w:tc>
          <w:tcPr>
            <w:tcW w:w="2880" w:type="dxa"/>
          </w:tcPr>
          <w:p w14:paraId="67AF10A9" w14:textId="64F020BA" w:rsidR="00604FA3" w:rsidRPr="00F55062" w:rsidRDefault="00604FA3" w:rsidP="007F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37" w:hanging="158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มีนาคม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4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21F2026" w14:textId="7ED6A309" w:rsidR="00604FA3" w:rsidRPr="00005FDF" w:rsidRDefault="00604FA3" w:rsidP="006962ED">
            <w:pPr>
              <w:tabs>
                <w:tab w:val="decimal" w:pos="806"/>
              </w:tabs>
              <w:ind w:left="-108" w:right="-108" w:firstLine="296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center"/>
          </w:tcPr>
          <w:p w14:paraId="3F213C34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790F6E07" w14:textId="57C6C093" w:rsidR="00604FA3" w:rsidRPr="00F55062" w:rsidRDefault="00604FA3" w:rsidP="00303B08">
            <w:pPr>
              <w:tabs>
                <w:tab w:val="clear" w:pos="907"/>
                <w:tab w:val="left" w:pos="786"/>
              </w:tabs>
              <w:ind w:right="5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center"/>
          </w:tcPr>
          <w:p w14:paraId="5FFD0C42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9CC3ACA" w14:textId="1E204A15" w:rsidR="00604FA3" w:rsidRPr="00F55062" w:rsidRDefault="00604FA3" w:rsidP="006962ED">
            <w:pPr>
              <w:tabs>
                <w:tab w:val="decimal" w:pos="806"/>
              </w:tabs>
              <w:ind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7AF7FFB1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17191EDE" w14:textId="25ED5D48" w:rsidR="00604FA3" w:rsidRPr="00F55062" w:rsidRDefault="00604FA3" w:rsidP="00604FA3">
            <w:pPr>
              <w:tabs>
                <w:tab w:val="decimal" w:pos="806"/>
              </w:tabs>
              <w:ind w:left="-108" w:right="72" w:firstLine="44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9C1DDFA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center"/>
          </w:tcPr>
          <w:p w14:paraId="5D6D838E" w14:textId="5A2A5AE1" w:rsidR="00604FA3" w:rsidRPr="00F55062" w:rsidRDefault="00604FA3" w:rsidP="00005FDF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5CC038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A46F1D1" w14:textId="1D798685" w:rsidR="00604FA3" w:rsidRPr="00F55062" w:rsidRDefault="00604FA3" w:rsidP="006962ED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0EB7D817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DE992E4" w14:textId="4B3A7A7A" w:rsidR="00604FA3" w:rsidRPr="00F55062" w:rsidRDefault="00604FA3" w:rsidP="00005FDF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4B518EF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14:paraId="728A5613" w14:textId="27999D76" w:rsidR="00604FA3" w:rsidRPr="00F55062" w:rsidRDefault="00604FA3" w:rsidP="00005FDF">
            <w:pPr>
              <w:tabs>
                <w:tab w:val="decimal" w:pos="806"/>
              </w:tabs>
              <w:ind w:left="-79" w:right="-108" w:firstLine="301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A03053" w:rsidRPr="00201D3B" w14:paraId="08FB9AAF" w14:textId="77777777" w:rsidTr="0019337B">
        <w:tc>
          <w:tcPr>
            <w:tcW w:w="2880" w:type="dxa"/>
          </w:tcPr>
          <w:p w14:paraId="7FF408DE" w14:textId="6D9DB645" w:rsidR="00A03053" w:rsidRPr="00F55062" w:rsidRDefault="00A03053" w:rsidP="00A03053">
            <w:pPr>
              <w:ind w:left="157"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  1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4</w:t>
            </w:r>
          </w:p>
        </w:tc>
        <w:tc>
          <w:tcPr>
            <w:tcW w:w="1260" w:type="dxa"/>
            <w:vAlign w:val="center"/>
          </w:tcPr>
          <w:p w14:paraId="50051699" w14:textId="43574D1E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DF4D93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216,257</w:t>
            </w:r>
          </w:p>
        </w:tc>
        <w:tc>
          <w:tcPr>
            <w:tcW w:w="240" w:type="dxa"/>
            <w:vAlign w:val="center"/>
          </w:tcPr>
          <w:p w14:paraId="6E40BF6D" w14:textId="77777777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44FC9C41" w14:textId="67684E88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  </w:t>
            </w: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1,3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11</w:t>
            </w: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687</w:t>
            </w:r>
          </w:p>
        </w:tc>
        <w:tc>
          <w:tcPr>
            <w:tcW w:w="245" w:type="dxa"/>
            <w:vAlign w:val="center"/>
          </w:tcPr>
          <w:p w14:paraId="2A033392" w14:textId="77777777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center"/>
          </w:tcPr>
          <w:p w14:paraId="57DE263A" w14:textId="5664784F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7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,802</w:t>
            </w: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804</w:t>
            </w:r>
          </w:p>
        </w:tc>
        <w:tc>
          <w:tcPr>
            <w:tcW w:w="270" w:type="dxa"/>
            <w:vAlign w:val="center"/>
          </w:tcPr>
          <w:p w14:paraId="006D7623" w14:textId="77777777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0259C1E2" w14:textId="3CF677A1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46,63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486FB22D" w14:textId="77777777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center"/>
          </w:tcPr>
          <w:p w14:paraId="00133ABC" w14:textId="56582F55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28,953</w:t>
            </w:r>
          </w:p>
        </w:tc>
        <w:tc>
          <w:tcPr>
            <w:tcW w:w="236" w:type="dxa"/>
          </w:tcPr>
          <w:p w14:paraId="7CC0E302" w14:textId="77777777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0ED1C415" w14:textId="101CB389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28,887</w:t>
            </w:r>
          </w:p>
        </w:tc>
        <w:tc>
          <w:tcPr>
            <w:tcW w:w="238" w:type="dxa"/>
          </w:tcPr>
          <w:p w14:paraId="205C2097" w14:textId="77777777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095AF4DC" w14:textId="3E0956C2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     87,412</w:t>
            </w:r>
          </w:p>
        </w:tc>
        <w:tc>
          <w:tcPr>
            <w:tcW w:w="236" w:type="dxa"/>
          </w:tcPr>
          <w:p w14:paraId="017051A6" w14:textId="77777777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4CF909D9" w14:textId="4BF2D605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9,522,63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</w:t>
            </w:r>
          </w:p>
        </w:tc>
      </w:tr>
      <w:tr w:rsidR="00A03053" w:rsidRPr="00201D3B" w14:paraId="0B88D677" w14:textId="77777777" w:rsidTr="00E22AE1">
        <w:tc>
          <w:tcPr>
            <w:tcW w:w="2880" w:type="dxa"/>
          </w:tcPr>
          <w:p w14:paraId="3769EA24" w14:textId="77777777" w:rsidR="00A03053" w:rsidRPr="00F55062" w:rsidRDefault="00A03053" w:rsidP="00A03053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75483440" w14:textId="3C3AEFE0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center"/>
          </w:tcPr>
          <w:p w14:paraId="6E097EE6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7D561CEF" w14:textId="0913AFCF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3,331</w:t>
            </w:r>
          </w:p>
        </w:tc>
        <w:tc>
          <w:tcPr>
            <w:tcW w:w="245" w:type="dxa"/>
            <w:vAlign w:val="center"/>
          </w:tcPr>
          <w:p w14:paraId="6BA105DE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center"/>
          </w:tcPr>
          <w:p w14:paraId="1B6AF808" w14:textId="1BC7586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181,364</w:t>
            </w:r>
          </w:p>
        </w:tc>
        <w:tc>
          <w:tcPr>
            <w:tcW w:w="270" w:type="dxa"/>
            <w:vAlign w:val="center"/>
          </w:tcPr>
          <w:p w14:paraId="71BA1169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0A3AE66E" w14:textId="57D765F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432</w:t>
            </w:r>
          </w:p>
        </w:tc>
        <w:tc>
          <w:tcPr>
            <w:tcW w:w="270" w:type="dxa"/>
          </w:tcPr>
          <w:p w14:paraId="10A6B20D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center"/>
          </w:tcPr>
          <w:p w14:paraId="66095704" w14:textId="4AB426B5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1,284</w:t>
            </w:r>
          </w:p>
        </w:tc>
        <w:tc>
          <w:tcPr>
            <w:tcW w:w="236" w:type="dxa"/>
          </w:tcPr>
          <w:p w14:paraId="0F5C1A6F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5B6ECFF7" w14:textId="57BB82CF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7,239</w:t>
            </w:r>
          </w:p>
        </w:tc>
        <w:tc>
          <w:tcPr>
            <w:tcW w:w="238" w:type="dxa"/>
          </w:tcPr>
          <w:p w14:paraId="452D270C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703FDBE9" w14:textId="718333C4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68,494</w:t>
            </w:r>
          </w:p>
        </w:tc>
        <w:tc>
          <w:tcPr>
            <w:tcW w:w="236" w:type="dxa"/>
          </w:tcPr>
          <w:p w14:paraId="5CE470B4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42C49B5B" w14:textId="189C7362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262,144</w:t>
            </w:r>
          </w:p>
        </w:tc>
      </w:tr>
      <w:tr w:rsidR="00A03053" w:rsidRPr="009E090D" w14:paraId="7D976EAE" w14:textId="77777777" w:rsidTr="00E22AE1">
        <w:tc>
          <w:tcPr>
            <w:tcW w:w="2880" w:type="dxa"/>
          </w:tcPr>
          <w:p w14:paraId="1B9855FE" w14:textId="77777777" w:rsidR="00A03053" w:rsidRPr="00F55062" w:rsidRDefault="00A03053" w:rsidP="00A03053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60" w:type="dxa"/>
            <w:vAlign w:val="center"/>
          </w:tcPr>
          <w:p w14:paraId="3E27C50B" w14:textId="3C112B08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center"/>
          </w:tcPr>
          <w:p w14:paraId="16BF13AF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3B62EE80" w14:textId="534C44A1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37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center"/>
          </w:tcPr>
          <w:p w14:paraId="5D647ABE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center"/>
          </w:tcPr>
          <w:p w14:paraId="72C5A77B" w14:textId="4C56AA1E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(12,627)</w:t>
            </w:r>
          </w:p>
        </w:tc>
        <w:tc>
          <w:tcPr>
            <w:tcW w:w="270" w:type="dxa"/>
            <w:vAlign w:val="center"/>
          </w:tcPr>
          <w:p w14:paraId="23B71F6F" w14:textId="77777777" w:rsidR="00A03053" w:rsidRPr="00F55062" w:rsidRDefault="00A03053" w:rsidP="00A03053">
            <w:pPr>
              <w:tabs>
                <w:tab w:val="decimal" w:pos="1008"/>
              </w:tabs>
              <w:ind w:left="-108" w:right="-18" w:firstLine="21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433DA1A4" w14:textId="5B066E9D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   (85)</w:t>
            </w:r>
          </w:p>
        </w:tc>
        <w:tc>
          <w:tcPr>
            <w:tcW w:w="270" w:type="dxa"/>
          </w:tcPr>
          <w:p w14:paraId="2E6EF2E3" w14:textId="77777777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  <w:tab w:val="decimal" w:pos="1008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center"/>
          </w:tcPr>
          <w:p w14:paraId="7168ADED" w14:textId="6F9B22AA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(154)</w:t>
            </w:r>
          </w:p>
        </w:tc>
        <w:tc>
          <w:tcPr>
            <w:tcW w:w="236" w:type="dxa"/>
          </w:tcPr>
          <w:p w14:paraId="57E55788" w14:textId="77777777" w:rsidR="00A03053" w:rsidRPr="00F55062" w:rsidRDefault="00A03053" w:rsidP="00A03053">
            <w:pPr>
              <w:tabs>
                <w:tab w:val="decimal" w:pos="806"/>
              </w:tabs>
              <w:ind w:left="-108" w:right="-18" w:firstLine="21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145BCEC1" w14:textId="73607DA0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-65" w:firstLine="181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   (4,837)</w:t>
            </w:r>
          </w:p>
        </w:tc>
        <w:tc>
          <w:tcPr>
            <w:tcW w:w="238" w:type="dxa"/>
          </w:tcPr>
          <w:p w14:paraId="21178D7E" w14:textId="77777777" w:rsidR="00A03053" w:rsidRPr="00F55062" w:rsidRDefault="00A03053" w:rsidP="00A03053">
            <w:pPr>
              <w:tabs>
                <w:tab w:val="decimal" w:pos="806"/>
              </w:tabs>
              <w:ind w:left="-108" w:right="-18" w:firstLine="21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1F9BEA46" w14:textId="5165D492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3B774E8E" w14:textId="77777777" w:rsidR="00A03053" w:rsidRPr="00F55062" w:rsidRDefault="00A03053" w:rsidP="00A03053">
            <w:pPr>
              <w:tabs>
                <w:tab w:val="decimal" w:pos="806"/>
              </w:tabs>
              <w:ind w:left="-108" w:right="-18" w:firstLine="21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6B0D703B" w14:textId="30C9BB14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(17,703)</w:t>
            </w:r>
          </w:p>
        </w:tc>
      </w:tr>
      <w:tr w:rsidR="00A03053" w:rsidRPr="009E090D" w14:paraId="642EEB31" w14:textId="77777777" w:rsidTr="00E22AE1">
        <w:tc>
          <w:tcPr>
            <w:tcW w:w="2880" w:type="dxa"/>
          </w:tcPr>
          <w:p w14:paraId="357E151A" w14:textId="77777777" w:rsidR="00A03053" w:rsidRPr="00F55062" w:rsidRDefault="00A03053" w:rsidP="00A03053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260" w:type="dxa"/>
            <w:vAlign w:val="center"/>
          </w:tcPr>
          <w:p w14:paraId="40FC6514" w14:textId="79ACB6C2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center"/>
          </w:tcPr>
          <w:p w14:paraId="2DBE99EA" w14:textId="77777777" w:rsidR="00A03053" w:rsidRPr="00F55062" w:rsidRDefault="00A03053" w:rsidP="00A03053">
            <w:pPr>
              <w:tabs>
                <w:tab w:val="decimal" w:pos="806"/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04238432" w14:textId="575B6AEB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288</w:t>
            </w:r>
          </w:p>
        </w:tc>
        <w:tc>
          <w:tcPr>
            <w:tcW w:w="245" w:type="dxa"/>
            <w:vAlign w:val="center"/>
          </w:tcPr>
          <w:p w14:paraId="61933200" w14:textId="77777777" w:rsidR="00A03053" w:rsidRPr="00F55062" w:rsidRDefault="00A03053" w:rsidP="00A03053">
            <w:pPr>
              <w:tabs>
                <w:tab w:val="decimal" w:pos="806"/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center"/>
          </w:tcPr>
          <w:p w14:paraId="66F220E9" w14:textId="38B6CA1D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60,827</w:t>
            </w:r>
          </w:p>
        </w:tc>
        <w:tc>
          <w:tcPr>
            <w:tcW w:w="270" w:type="dxa"/>
            <w:vAlign w:val="center"/>
          </w:tcPr>
          <w:p w14:paraId="71E56E99" w14:textId="77777777" w:rsidR="00A03053" w:rsidRPr="00F55062" w:rsidRDefault="00A03053" w:rsidP="00A03053">
            <w:pPr>
              <w:tabs>
                <w:tab w:val="decimal" w:pos="806"/>
                <w:tab w:val="decimal" w:pos="1008"/>
              </w:tabs>
              <w:ind w:left="-108" w:right="-18" w:firstLine="21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09D0C943" w14:textId="20CE75BF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29C5D58D" w14:textId="77777777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  <w:tab w:val="decimal" w:pos="1008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259E3D45" w14:textId="5BFE0CAF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67</w:t>
            </w:r>
          </w:p>
        </w:tc>
        <w:tc>
          <w:tcPr>
            <w:tcW w:w="236" w:type="dxa"/>
          </w:tcPr>
          <w:p w14:paraId="42A138A3" w14:textId="77777777" w:rsidR="00A03053" w:rsidRPr="00F55062" w:rsidRDefault="00A03053" w:rsidP="00A03053">
            <w:pPr>
              <w:tabs>
                <w:tab w:val="decimal" w:pos="806"/>
              </w:tabs>
              <w:ind w:left="-108" w:right="-18" w:firstLine="21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E06A460" w14:textId="12CB313A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</w:tcPr>
          <w:p w14:paraId="1FDCC494" w14:textId="77777777" w:rsidR="00A03053" w:rsidRPr="00F55062" w:rsidRDefault="00A03053" w:rsidP="00A03053">
            <w:pPr>
              <w:tabs>
                <w:tab w:val="decimal" w:pos="806"/>
              </w:tabs>
              <w:ind w:left="-108" w:right="-18" w:firstLine="21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36E231A" w14:textId="706274DE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(61,188)</w:t>
            </w:r>
          </w:p>
        </w:tc>
        <w:tc>
          <w:tcPr>
            <w:tcW w:w="236" w:type="dxa"/>
          </w:tcPr>
          <w:p w14:paraId="63458545" w14:textId="77777777" w:rsidR="00A03053" w:rsidRPr="00F55062" w:rsidRDefault="00A03053" w:rsidP="00A03053">
            <w:pPr>
              <w:tabs>
                <w:tab w:val="decimal" w:pos="806"/>
              </w:tabs>
              <w:ind w:left="-108" w:right="-18" w:firstLine="21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7D168666" w14:textId="461AC81B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</w:tr>
      <w:tr w:rsidR="00A03053" w:rsidRPr="00201D3B" w14:paraId="7CC1A9C7" w14:textId="77777777" w:rsidTr="00E22AE1">
        <w:tc>
          <w:tcPr>
            <w:tcW w:w="2880" w:type="dxa"/>
          </w:tcPr>
          <w:p w14:paraId="7701A59E" w14:textId="31354644" w:rsidR="00A03053" w:rsidRPr="00F55062" w:rsidRDefault="00A03053" w:rsidP="00A03053">
            <w:pPr>
              <w:ind w:left="157"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B910B" w14:textId="7CC9F21D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216,257</w:t>
            </w:r>
          </w:p>
        </w:tc>
        <w:tc>
          <w:tcPr>
            <w:tcW w:w="240" w:type="dxa"/>
            <w:vAlign w:val="center"/>
          </w:tcPr>
          <w:p w14:paraId="2938032D" w14:textId="77777777" w:rsidR="00A03053" w:rsidRPr="00201D3B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EA751" w14:textId="16FA3FF0" w:rsidR="00A03053" w:rsidRPr="00005FDF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1,315,306</w:t>
            </w:r>
          </w:p>
        </w:tc>
        <w:tc>
          <w:tcPr>
            <w:tcW w:w="245" w:type="dxa"/>
            <w:vAlign w:val="center"/>
          </w:tcPr>
          <w:p w14:paraId="4CC5C3B0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11B0A" w14:textId="065A4B53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8,032,368</w:t>
            </w:r>
          </w:p>
        </w:tc>
        <w:tc>
          <w:tcPr>
            <w:tcW w:w="270" w:type="dxa"/>
            <w:vAlign w:val="center"/>
          </w:tcPr>
          <w:p w14:paraId="11A74240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54F24" w14:textId="775A1D7F" w:rsidR="00A03053" w:rsidRPr="00005FDF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46,99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D9F344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653B7" w14:textId="26139C05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30,150</w:t>
            </w:r>
          </w:p>
        </w:tc>
        <w:tc>
          <w:tcPr>
            <w:tcW w:w="236" w:type="dxa"/>
          </w:tcPr>
          <w:p w14:paraId="56D66F6B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B7D30D6" w14:textId="68572FAE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31,289</w:t>
            </w:r>
          </w:p>
        </w:tc>
        <w:tc>
          <w:tcPr>
            <w:tcW w:w="238" w:type="dxa"/>
          </w:tcPr>
          <w:p w14:paraId="0CC78133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CB433F4" w14:textId="7678709C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561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94,718</w:t>
            </w:r>
          </w:p>
        </w:tc>
        <w:tc>
          <w:tcPr>
            <w:tcW w:w="236" w:type="dxa"/>
          </w:tcPr>
          <w:p w14:paraId="0839FAD9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1D31" w14:textId="006B11DD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9,767,079</w:t>
            </w:r>
          </w:p>
        </w:tc>
      </w:tr>
    </w:tbl>
    <w:p w14:paraId="28E85944" w14:textId="77777777" w:rsidR="002F02BC" w:rsidRPr="00836034" w:rsidRDefault="002F02BC" w:rsidP="002F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lang w:val="th-TH"/>
        </w:rPr>
      </w:pPr>
    </w:p>
    <w:p w14:paraId="0EA47A4F" w14:textId="77777777" w:rsidR="006D3CFE" w:rsidRDefault="006D3CFE" w:rsidP="002F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D3CFE" w:rsidSect="00DA1896">
          <w:headerReference w:type="default" r:id="rId22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458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1259"/>
        <w:gridCol w:w="239"/>
        <w:gridCol w:w="30"/>
        <w:gridCol w:w="1260"/>
        <w:gridCol w:w="245"/>
        <w:gridCol w:w="25"/>
        <w:gridCol w:w="1152"/>
        <w:gridCol w:w="18"/>
        <w:gridCol w:w="252"/>
        <w:gridCol w:w="18"/>
        <w:gridCol w:w="1512"/>
        <w:gridCol w:w="18"/>
        <w:gridCol w:w="270"/>
        <w:gridCol w:w="1242"/>
        <w:gridCol w:w="18"/>
        <w:gridCol w:w="218"/>
        <w:gridCol w:w="52"/>
        <w:gridCol w:w="979"/>
        <w:gridCol w:w="11"/>
        <w:gridCol w:w="259"/>
        <w:gridCol w:w="11"/>
        <w:gridCol w:w="1159"/>
        <w:gridCol w:w="11"/>
        <w:gridCol w:w="259"/>
        <w:gridCol w:w="11"/>
        <w:gridCol w:w="1159"/>
        <w:gridCol w:w="15"/>
      </w:tblGrid>
      <w:tr w:rsidR="006057EA" w:rsidRPr="00D1167C" w14:paraId="4CB4F638" w14:textId="77777777" w:rsidTr="00E22AE1">
        <w:trPr>
          <w:gridAfter w:val="1"/>
          <w:wAfter w:w="15" w:type="dxa"/>
          <w:tblHeader/>
        </w:trPr>
        <w:tc>
          <w:tcPr>
            <w:tcW w:w="2880" w:type="dxa"/>
          </w:tcPr>
          <w:p w14:paraId="4C8FF522" w14:textId="77777777" w:rsidR="006057EA" w:rsidRPr="009E090D" w:rsidRDefault="006057EA" w:rsidP="00DF4D93">
            <w:pPr>
              <w:ind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90D"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  <w:lastRenderedPageBreak/>
              <w:tab/>
            </w:r>
          </w:p>
        </w:tc>
        <w:tc>
          <w:tcPr>
            <w:tcW w:w="11687" w:type="dxa"/>
            <w:gridSpan w:val="26"/>
            <w:vAlign w:val="bottom"/>
          </w:tcPr>
          <w:p w14:paraId="49BC0267" w14:textId="77777777" w:rsidR="006057EA" w:rsidRPr="00D1167C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cs="Cordia New"/>
                <w:b/>
                <w:szCs w:val="28"/>
                <w:cs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7EA" w:rsidRPr="006057EA" w14:paraId="011D40A6" w14:textId="77777777" w:rsidTr="00E22AE1">
        <w:trPr>
          <w:gridAfter w:val="1"/>
          <w:wAfter w:w="15" w:type="dxa"/>
          <w:tblHeader/>
        </w:trPr>
        <w:tc>
          <w:tcPr>
            <w:tcW w:w="2880" w:type="dxa"/>
          </w:tcPr>
          <w:p w14:paraId="5556A326" w14:textId="77777777" w:rsidR="006057EA" w:rsidRPr="009E090D" w:rsidRDefault="006057EA" w:rsidP="00DF4D93">
            <w:pPr>
              <w:ind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vAlign w:val="bottom"/>
          </w:tcPr>
          <w:p w14:paraId="49C9589C" w14:textId="0FE4C94B" w:rsidR="006057EA" w:rsidRPr="006057EA" w:rsidRDefault="006057EA" w:rsidP="005F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239" w:type="dxa"/>
            <w:vAlign w:val="bottom"/>
          </w:tcPr>
          <w:p w14:paraId="4C592386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39E23299" w14:textId="27DEECD6" w:rsidR="006057EA" w:rsidRPr="006057EA" w:rsidRDefault="009B4B5A" w:rsidP="009B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อาคาร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และสิ่งก่อสร้างอื่น</w:t>
            </w:r>
          </w:p>
        </w:tc>
        <w:tc>
          <w:tcPr>
            <w:tcW w:w="245" w:type="dxa"/>
            <w:vAlign w:val="bottom"/>
          </w:tcPr>
          <w:p w14:paraId="35BBE79B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04B0FEDA" w14:textId="77777777" w:rsidR="006057EA" w:rsidRPr="006057EA" w:rsidRDefault="006057EA" w:rsidP="00DF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เครื่องจักรและ</w:t>
            </w:r>
          </w:p>
          <w:p w14:paraId="152DA6FF" w14:textId="77777777" w:rsidR="006057EA" w:rsidRPr="006057EA" w:rsidRDefault="006057EA" w:rsidP="00DF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อุปกรณ์</w:t>
            </w:r>
          </w:p>
          <w:p w14:paraId="136C4826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gridSpan w:val="2"/>
            <w:vAlign w:val="bottom"/>
          </w:tcPr>
          <w:p w14:paraId="3C18A688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0D30790" w14:textId="1FB00C75" w:rsidR="006057EA" w:rsidRPr="006057EA" w:rsidRDefault="006057EA" w:rsidP="009B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เครื่องตก</w:t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แต่ง</w:t>
            </w:r>
            <w:r w:rsidR="009B4B5A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ติดตั้ง และเครื่องใช้สำนักงาน</w:t>
            </w:r>
          </w:p>
        </w:tc>
        <w:tc>
          <w:tcPr>
            <w:tcW w:w="288" w:type="dxa"/>
            <w:gridSpan w:val="2"/>
            <w:vAlign w:val="bottom"/>
          </w:tcPr>
          <w:p w14:paraId="5AD5D256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7F321D4" w14:textId="77777777" w:rsidR="006057EA" w:rsidRPr="006057EA" w:rsidRDefault="006057EA" w:rsidP="00DF4D93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เครื่องคอมพิวเตอร์</w:t>
            </w:r>
          </w:p>
        </w:tc>
        <w:tc>
          <w:tcPr>
            <w:tcW w:w="236" w:type="dxa"/>
            <w:gridSpan w:val="2"/>
            <w:vAlign w:val="bottom"/>
          </w:tcPr>
          <w:p w14:paraId="2565B422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49BC4854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  <w:gridSpan w:val="2"/>
            <w:vAlign w:val="bottom"/>
          </w:tcPr>
          <w:p w14:paraId="572F9F66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902E093" w14:textId="3FDAA431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gridSpan w:val="2"/>
            <w:vAlign w:val="bottom"/>
          </w:tcPr>
          <w:p w14:paraId="5E6E3D0B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628C070" w14:textId="77777777" w:rsid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246B62AE" w14:textId="77777777" w:rsid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46B56675" w14:textId="77777777" w:rsid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382867A7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57EA" w:rsidRPr="009E090D" w14:paraId="496D77E6" w14:textId="77777777" w:rsidTr="00E22AE1">
        <w:trPr>
          <w:gridAfter w:val="1"/>
          <w:wAfter w:w="15" w:type="dxa"/>
          <w:tblHeader/>
        </w:trPr>
        <w:tc>
          <w:tcPr>
            <w:tcW w:w="2880" w:type="dxa"/>
          </w:tcPr>
          <w:p w14:paraId="577D93D8" w14:textId="77777777" w:rsidR="006057EA" w:rsidRPr="009E090D" w:rsidRDefault="006057EA" w:rsidP="00DF4D93">
            <w:pPr>
              <w:ind w:right="-27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687" w:type="dxa"/>
            <w:gridSpan w:val="26"/>
          </w:tcPr>
          <w:p w14:paraId="079DBD22" w14:textId="632B05FF" w:rsidR="006057EA" w:rsidRPr="00F55062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cs="Times New Roman"/>
                <w:i/>
                <w:iCs/>
                <w:szCs w:val="22"/>
              </w:rPr>
            </w:pP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(</w:t>
            </w:r>
            <w:r w:rsidR="00F55062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พันบาท</w:t>
            </w: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)</w:t>
            </w:r>
          </w:p>
        </w:tc>
      </w:tr>
      <w:tr w:rsidR="006057EA" w:rsidRPr="00F55062" w14:paraId="5986748F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079D9564" w14:textId="6F7493F9" w:rsidR="006057EA" w:rsidRPr="00F55062" w:rsidRDefault="006057EA" w:rsidP="007F1788">
            <w:pPr>
              <w:ind w:left="159" w:right="-27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</w:pPr>
            <w:r w:rsidRPr="00F55062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ค่าเสื่อมราคา</w:t>
            </w:r>
            <w:r w:rsidR="00A0305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259" w:type="dxa"/>
          </w:tcPr>
          <w:p w14:paraId="4378C0D8" w14:textId="77777777" w:rsidR="006057EA" w:rsidRPr="00F55062" w:rsidRDefault="006057EA" w:rsidP="00DF4D93">
            <w:pPr>
              <w:tabs>
                <w:tab w:val="decimal" w:pos="806"/>
              </w:tabs>
              <w:ind w:left="-79" w:right="-135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0A8AFC0F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</w:tcPr>
          <w:p w14:paraId="10F479E8" w14:textId="77777777" w:rsidR="006057EA" w:rsidRPr="00F55062" w:rsidRDefault="006057EA" w:rsidP="00DF4D93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0DF58470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</w:tcPr>
          <w:p w14:paraId="1EE67749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A7AE0A6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</w:tcPr>
          <w:p w14:paraId="2708EB77" w14:textId="77777777" w:rsidR="006057EA" w:rsidRPr="00F55062" w:rsidRDefault="006057EA" w:rsidP="00DF4D93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8" w:type="dxa"/>
            <w:gridSpan w:val="2"/>
          </w:tcPr>
          <w:p w14:paraId="1C3DFFB0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14:paraId="1186B30B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778F77FF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</w:tcPr>
          <w:p w14:paraId="55FB6B05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945828C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6AAE05A1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11AEA59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709D31A5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604FA3" w:rsidRPr="00D44B0A" w14:paraId="50910A65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16328844" w14:textId="0E5BEB3C" w:rsidR="00604FA3" w:rsidRPr="00F55062" w:rsidRDefault="00604FA3" w:rsidP="007F1788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3</w:t>
            </w:r>
          </w:p>
        </w:tc>
        <w:tc>
          <w:tcPr>
            <w:tcW w:w="1259" w:type="dxa"/>
            <w:vAlign w:val="center"/>
          </w:tcPr>
          <w:p w14:paraId="2BA244EA" w14:textId="39D64949" w:rsidR="00604FA3" w:rsidRPr="00A03053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  <w:vAlign w:val="center"/>
          </w:tcPr>
          <w:p w14:paraId="0B3A7EEE" w14:textId="77777777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5E243398" w14:textId="0D24A203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741,341</w:t>
            </w:r>
          </w:p>
        </w:tc>
        <w:tc>
          <w:tcPr>
            <w:tcW w:w="245" w:type="dxa"/>
            <w:vAlign w:val="center"/>
          </w:tcPr>
          <w:p w14:paraId="2DDC44D5" w14:textId="77777777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76496775" w14:textId="20F8692C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5,646,692</w:t>
            </w:r>
          </w:p>
        </w:tc>
        <w:tc>
          <w:tcPr>
            <w:tcW w:w="270" w:type="dxa"/>
            <w:gridSpan w:val="2"/>
            <w:vAlign w:val="center"/>
          </w:tcPr>
          <w:p w14:paraId="7912E9AA" w14:textId="77777777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659B09D4" w14:textId="723EBD95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43,141</w:t>
            </w:r>
          </w:p>
        </w:tc>
        <w:tc>
          <w:tcPr>
            <w:tcW w:w="288" w:type="dxa"/>
            <w:gridSpan w:val="2"/>
          </w:tcPr>
          <w:p w14:paraId="07D4F996" w14:textId="77777777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vAlign w:val="center"/>
          </w:tcPr>
          <w:p w14:paraId="1077B4BB" w14:textId="3B440DDF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  26,382</w:t>
            </w:r>
          </w:p>
        </w:tc>
        <w:tc>
          <w:tcPr>
            <w:tcW w:w="236" w:type="dxa"/>
            <w:gridSpan w:val="2"/>
          </w:tcPr>
          <w:p w14:paraId="5B5D171D" w14:textId="77777777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</w:tcPr>
          <w:p w14:paraId="1D4CA1AF" w14:textId="5015FD25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27,506</w:t>
            </w:r>
          </w:p>
        </w:tc>
        <w:tc>
          <w:tcPr>
            <w:tcW w:w="270" w:type="dxa"/>
            <w:gridSpan w:val="2"/>
          </w:tcPr>
          <w:p w14:paraId="1FE36A80" w14:textId="77777777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7279859E" w14:textId="0DAE1C5D" w:rsidR="00604FA3" w:rsidRPr="00A03053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B07E56D" w14:textId="77777777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8F95725" w14:textId="153C04AB" w:rsidR="00604FA3" w:rsidRPr="00A03053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A03053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6,485,062</w:t>
            </w:r>
          </w:p>
        </w:tc>
      </w:tr>
      <w:tr w:rsidR="00604FA3" w:rsidRPr="00D44B0A" w14:paraId="139D7FB9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6748AA5E" w14:textId="167FCA91" w:rsidR="00604FA3" w:rsidRPr="00F55062" w:rsidRDefault="00604FA3" w:rsidP="007F1788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69BCC4A4" w14:textId="21BF6FE0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  <w:vAlign w:val="center"/>
          </w:tcPr>
          <w:p w14:paraId="09D0C862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29A4144C" w14:textId="7EC292F3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52,489</w:t>
            </w:r>
          </w:p>
        </w:tc>
        <w:tc>
          <w:tcPr>
            <w:tcW w:w="245" w:type="dxa"/>
            <w:vAlign w:val="center"/>
          </w:tcPr>
          <w:p w14:paraId="16AB6009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478FE421" w14:textId="6BD36AA3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297,496</w:t>
            </w:r>
          </w:p>
        </w:tc>
        <w:tc>
          <w:tcPr>
            <w:tcW w:w="270" w:type="dxa"/>
            <w:gridSpan w:val="2"/>
            <w:vAlign w:val="center"/>
          </w:tcPr>
          <w:p w14:paraId="762F9BEE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1B7DE06A" w14:textId="5643FA4F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1,268</w:t>
            </w:r>
          </w:p>
        </w:tc>
        <w:tc>
          <w:tcPr>
            <w:tcW w:w="288" w:type="dxa"/>
            <w:gridSpan w:val="2"/>
          </w:tcPr>
          <w:p w14:paraId="47170C2A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vAlign w:val="center"/>
          </w:tcPr>
          <w:p w14:paraId="5A3A6FF0" w14:textId="10893E85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1,699</w:t>
            </w:r>
          </w:p>
        </w:tc>
        <w:tc>
          <w:tcPr>
            <w:tcW w:w="236" w:type="dxa"/>
            <w:gridSpan w:val="2"/>
          </w:tcPr>
          <w:p w14:paraId="0EE52B5F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</w:tcPr>
          <w:p w14:paraId="08BDA58B" w14:textId="604DB314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1,497</w:t>
            </w:r>
          </w:p>
        </w:tc>
        <w:tc>
          <w:tcPr>
            <w:tcW w:w="270" w:type="dxa"/>
            <w:gridSpan w:val="2"/>
          </w:tcPr>
          <w:p w14:paraId="6E848AA7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6DC81B9B" w14:textId="52B82BE4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0D7FBBA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8E0D021" w14:textId="77594FB3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354,449</w:t>
            </w:r>
          </w:p>
        </w:tc>
      </w:tr>
      <w:tr w:rsidR="00604FA3" w:rsidRPr="00D44B0A" w14:paraId="1F41CB60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1C3987BE" w14:textId="77777777" w:rsidR="00604FA3" w:rsidRPr="00F55062" w:rsidRDefault="00604FA3" w:rsidP="007F1788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59" w:type="dxa"/>
            <w:vAlign w:val="center"/>
          </w:tcPr>
          <w:p w14:paraId="66194BF4" w14:textId="782BCD59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  <w:vAlign w:val="center"/>
          </w:tcPr>
          <w:p w14:paraId="7383B7DD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1F318C87" w14:textId="003C2C35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center"/>
          </w:tcPr>
          <w:p w14:paraId="4AE8D89B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61CA89AC" w14:textId="71E615AA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(8,370)</w:t>
            </w:r>
          </w:p>
        </w:tc>
        <w:tc>
          <w:tcPr>
            <w:tcW w:w="270" w:type="dxa"/>
            <w:gridSpan w:val="2"/>
            <w:vAlign w:val="center"/>
          </w:tcPr>
          <w:p w14:paraId="321083BF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3E9AFE51" w14:textId="22DC1177" w:rsidR="00604FA3" w:rsidRPr="00F55062" w:rsidRDefault="00604FA3" w:rsidP="0002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88" w:type="dxa"/>
            <w:gridSpan w:val="2"/>
          </w:tcPr>
          <w:p w14:paraId="5B1B51A6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vAlign w:val="center"/>
          </w:tcPr>
          <w:p w14:paraId="4218408B" w14:textId="076628A8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3770FC46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</w:tcPr>
          <w:p w14:paraId="048AD2DD" w14:textId="2B8F4180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(2,787)</w:t>
            </w:r>
          </w:p>
        </w:tc>
        <w:tc>
          <w:tcPr>
            <w:tcW w:w="270" w:type="dxa"/>
            <w:gridSpan w:val="2"/>
          </w:tcPr>
          <w:p w14:paraId="5CC81C0F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03E95900" w14:textId="2BABD48E" w:rsidR="00604FA3" w:rsidRPr="00F55062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A07F78B" w14:textId="77777777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EB05F39" w14:textId="580D6152" w:rsidR="00604FA3" w:rsidRPr="00F55062" w:rsidRDefault="00604FA3" w:rsidP="00604FA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(11,157)</w:t>
            </w:r>
          </w:p>
        </w:tc>
      </w:tr>
      <w:tr w:rsidR="00604FA3" w:rsidRPr="00F55062" w14:paraId="0DE0F5EC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23B6DB86" w14:textId="20FA89D6" w:rsidR="00604FA3" w:rsidRPr="00F55062" w:rsidRDefault="00604FA3" w:rsidP="007F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39" w:hanging="15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มีนาคม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4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39107547" w14:textId="3718C3E1" w:rsidR="00604FA3" w:rsidRPr="00026437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  <w:vAlign w:val="center"/>
          </w:tcPr>
          <w:p w14:paraId="476FF737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  <w:vAlign w:val="center"/>
          </w:tcPr>
          <w:p w14:paraId="2D6BCB54" w14:textId="2A8B250A" w:rsidR="00604FA3" w:rsidRPr="00F55062" w:rsidRDefault="00604FA3" w:rsidP="00026437">
            <w:pPr>
              <w:tabs>
                <w:tab w:val="decimal" w:pos="806"/>
              </w:tabs>
              <w:ind w:left="-108" w:right="-108" w:firstLine="296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center"/>
          </w:tcPr>
          <w:p w14:paraId="1B6420E5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center"/>
          </w:tcPr>
          <w:p w14:paraId="6B4EC0B0" w14:textId="5E0CC269" w:rsidR="00604FA3" w:rsidRPr="00F55062" w:rsidRDefault="00604FA3" w:rsidP="00026437">
            <w:pPr>
              <w:tabs>
                <w:tab w:val="decimal" w:pos="806"/>
              </w:tabs>
              <w:ind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743156D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center"/>
          </w:tcPr>
          <w:p w14:paraId="7399C93E" w14:textId="5AE6A9CB" w:rsidR="00604FA3" w:rsidRPr="00F55062" w:rsidRDefault="00604FA3" w:rsidP="00604FA3">
            <w:pPr>
              <w:tabs>
                <w:tab w:val="decimal" w:pos="806"/>
              </w:tabs>
              <w:ind w:left="-108" w:right="72" w:firstLine="44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8" w:type="dxa"/>
            <w:gridSpan w:val="2"/>
          </w:tcPr>
          <w:p w14:paraId="6DCA36C6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01A42F76" w14:textId="2C628720" w:rsidR="00604FA3" w:rsidRPr="00F55062" w:rsidRDefault="00604FA3" w:rsidP="0074034E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12BD7A24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14:paraId="0A037A5E" w14:textId="4506AE89" w:rsidR="00604FA3" w:rsidRPr="00F55062" w:rsidRDefault="00604FA3" w:rsidP="0074034E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27A2B79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3E28F71" w14:textId="3FF8C0BB" w:rsidR="00604FA3" w:rsidRPr="00026437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5A5D957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468F98AD" w14:textId="5E9CC9DB" w:rsidR="00604FA3" w:rsidRPr="00F55062" w:rsidRDefault="00604FA3" w:rsidP="00026437">
            <w:pPr>
              <w:tabs>
                <w:tab w:val="decimal" w:pos="806"/>
              </w:tabs>
              <w:ind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A03053" w:rsidRPr="00D44B0A" w14:paraId="70A4E4F4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0A4726BE" w14:textId="37A71C02" w:rsidR="00A03053" w:rsidRPr="00F55062" w:rsidRDefault="00A03053" w:rsidP="00A03053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  1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4</w:t>
            </w:r>
          </w:p>
        </w:tc>
        <w:tc>
          <w:tcPr>
            <w:tcW w:w="1259" w:type="dxa"/>
            <w:vAlign w:val="center"/>
          </w:tcPr>
          <w:p w14:paraId="66A60FDA" w14:textId="410645C9" w:rsidR="00A03053" w:rsidRPr="00D44B0A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2643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  <w:vAlign w:val="center"/>
          </w:tcPr>
          <w:p w14:paraId="0BBB0D51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21FA9E37" w14:textId="28B00B5C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793,830</w:t>
            </w:r>
          </w:p>
        </w:tc>
        <w:tc>
          <w:tcPr>
            <w:tcW w:w="245" w:type="dxa"/>
            <w:vAlign w:val="center"/>
          </w:tcPr>
          <w:p w14:paraId="269469E4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26AF155D" w14:textId="429B5710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5,935,818</w:t>
            </w:r>
          </w:p>
        </w:tc>
        <w:tc>
          <w:tcPr>
            <w:tcW w:w="270" w:type="dxa"/>
            <w:gridSpan w:val="2"/>
            <w:vAlign w:val="center"/>
          </w:tcPr>
          <w:p w14:paraId="25D359D8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382A6AC4" w14:textId="03F7FC6D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44,409</w:t>
            </w:r>
          </w:p>
        </w:tc>
        <w:tc>
          <w:tcPr>
            <w:tcW w:w="288" w:type="dxa"/>
            <w:gridSpan w:val="2"/>
          </w:tcPr>
          <w:p w14:paraId="4E4EBCFD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vAlign w:val="center"/>
          </w:tcPr>
          <w:p w14:paraId="3DB5234E" w14:textId="5B9B90F3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28,08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  <w:gridSpan w:val="2"/>
          </w:tcPr>
          <w:p w14:paraId="691848AA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</w:tcPr>
          <w:p w14:paraId="63A8A016" w14:textId="7A14B2AF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26,21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  <w:gridSpan w:val="2"/>
          </w:tcPr>
          <w:p w14:paraId="57124F45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7477FDC1" w14:textId="0717DFCF" w:rsidR="00A03053" w:rsidRPr="00D44B0A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2643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A4EC056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A357A61" w14:textId="150AE91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1B398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6,828,354</w:t>
            </w:r>
          </w:p>
        </w:tc>
      </w:tr>
      <w:tr w:rsidR="00A03053" w:rsidRPr="00D44B0A" w14:paraId="6588D083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00F05F74" w14:textId="79B46D6B" w:rsidR="00A03053" w:rsidRPr="00F55062" w:rsidRDefault="00A03053" w:rsidP="00A03053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208A8D87" w14:textId="690E3400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  <w:vAlign w:val="center"/>
          </w:tcPr>
          <w:p w14:paraId="7E644A35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687FDA9C" w14:textId="2142B26E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52,483</w:t>
            </w:r>
          </w:p>
        </w:tc>
        <w:tc>
          <w:tcPr>
            <w:tcW w:w="245" w:type="dxa"/>
            <w:vAlign w:val="center"/>
          </w:tcPr>
          <w:p w14:paraId="0BF284F1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71E2C519" w14:textId="7C9D241D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303,668</w:t>
            </w:r>
          </w:p>
        </w:tc>
        <w:tc>
          <w:tcPr>
            <w:tcW w:w="270" w:type="dxa"/>
            <w:gridSpan w:val="2"/>
            <w:vAlign w:val="center"/>
          </w:tcPr>
          <w:p w14:paraId="23B04F16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3DD6D456" w14:textId="779CF8D6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1,108</w:t>
            </w:r>
          </w:p>
        </w:tc>
        <w:tc>
          <w:tcPr>
            <w:tcW w:w="288" w:type="dxa"/>
            <w:gridSpan w:val="2"/>
          </w:tcPr>
          <w:p w14:paraId="759CBCCF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vAlign w:val="center"/>
          </w:tcPr>
          <w:p w14:paraId="19043BAD" w14:textId="1CE541F3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885</w:t>
            </w:r>
          </w:p>
        </w:tc>
        <w:tc>
          <w:tcPr>
            <w:tcW w:w="236" w:type="dxa"/>
            <w:gridSpan w:val="2"/>
          </w:tcPr>
          <w:p w14:paraId="527213AB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</w:tcPr>
          <w:p w14:paraId="7D696D52" w14:textId="2A2B50E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1,508</w:t>
            </w:r>
          </w:p>
        </w:tc>
        <w:tc>
          <w:tcPr>
            <w:tcW w:w="270" w:type="dxa"/>
            <w:gridSpan w:val="2"/>
          </w:tcPr>
          <w:p w14:paraId="5093D9B3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3138C0E" w14:textId="64850F44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FF0E1BC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710AB4F" w14:textId="19A4260A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359,652</w:t>
            </w:r>
          </w:p>
        </w:tc>
      </w:tr>
      <w:tr w:rsidR="00A03053" w:rsidRPr="00D44B0A" w14:paraId="3AC6E4B7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4CB4111F" w14:textId="56882D84" w:rsidR="00A03053" w:rsidRPr="00F55062" w:rsidRDefault="00A03053" w:rsidP="00A03053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59" w:type="dxa"/>
            <w:vAlign w:val="center"/>
          </w:tcPr>
          <w:p w14:paraId="3301C2CE" w14:textId="60EDDE6E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  <w:vAlign w:val="center"/>
          </w:tcPr>
          <w:p w14:paraId="659B2BEE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0CF1342A" w14:textId="16C3DD7C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center"/>
          </w:tcPr>
          <w:p w14:paraId="1C6AD58C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498F2EBB" w14:textId="3CB4A10B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(11,792)</w:t>
            </w:r>
          </w:p>
        </w:tc>
        <w:tc>
          <w:tcPr>
            <w:tcW w:w="270" w:type="dxa"/>
            <w:gridSpan w:val="2"/>
            <w:vAlign w:val="center"/>
          </w:tcPr>
          <w:p w14:paraId="150091BB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51E36596" w14:textId="050788CE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(85)</w:t>
            </w:r>
          </w:p>
        </w:tc>
        <w:tc>
          <w:tcPr>
            <w:tcW w:w="288" w:type="dxa"/>
            <w:gridSpan w:val="2"/>
          </w:tcPr>
          <w:p w14:paraId="1BBCFD3E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vAlign w:val="center"/>
          </w:tcPr>
          <w:p w14:paraId="3C4BED85" w14:textId="02CF4231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(142)</w:t>
            </w:r>
          </w:p>
        </w:tc>
        <w:tc>
          <w:tcPr>
            <w:tcW w:w="236" w:type="dxa"/>
            <w:gridSpan w:val="2"/>
          </w:tcPr>
          <w:p w14:paraId="47E3D16C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</w:tcPr>
          <w:p w14:paraId="09E5E85D" w14:textId="2206E69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(4,837)</w:t>
            </w:r>
          </w:p>
        </w:tc>
        <w:tc>
          <w:tcPr>
            <w:tcW w:w="270" w:type="dxa"/>
            <w:gridSpan w:val="2"/>
          </w:tcPr>
          <w:p w14:paraId="5410003D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04E616CE" w14:textId="5FA786C2" w:rsidR="00A03053" w:rsidRPr="00F55062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A058CDE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1F9E4B0" w14:textId="66CC26DE" w:rsidR="00A03053" w:rsidRPr="00F55062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(16,856)</w:t>
            </w:r>
          </w:p>
        </w:tc>
      </w:tr>
      <w:tr w:rsidR="00A03053" w:rsidRPr="00D44B0A" w14:paraId="4BC5AA10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106A3AA3" w14:textId="59430CC7" w:rsidR="00A03053" w:rsidRPr="00F55062" w:rsidRDefault="00A03053" w:rsidP="00A03053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84113" w14:textId="5580F595" w:rsidR="00A03053" w:rsidRPr="00026437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02643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  <w:vAlign w:val="center"/>
          </w:tcPr>
          <w:p w14:paraId="12C56925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F71DB" w14:textId="1D9C9EE8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846,313</w:t>
            </w:r>
          </w:p>
        </w:tc>
        <w:tc>
          <w:tcPr>
            <w:tcW w:w="245" w:type="dxa"/>
            <w:vAlign w:val="center"/>
          </w:tcPr>
          <w:p w14:paraId="7A9FA7FC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C6F0C" w14:textId="7FB0F5F6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6,227,694</w:t>
            </w:r>
          </w:p>
        </w:tc>
        <w:tc>
          <w:tcPr>
            <w:tcW w:w="270" w:type="dxa"/>
            <w:gridSpan w:val="2"/>
            <w:vAlign w:val="center"/>
          </w:tcPr>
          <w:p w14:paraId="443D0CFB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7C90E" w14:textId="2911ECBF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45,432</w:t>
            </w:r>
          </w:p>
        </w:tc>
        <w:tc>
          <w:tcPr>
            <w:tcW w:w="288" w:type="dxa"/>
            <w:gridSpan w:val="2"/>
          </w:tcPr>
          <w:p w14:paraId="1259100E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9A733" w14:textId="075CC8C4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28,824</w:t>
            </w:r>
          </w:p>
        </w:tc>
        <w:tc>
          <w:tcPr>
            <w:tcW w:w="236" w:type="dxa"/>
            <w:gridSpan w:val="2"/>
          </w:tcPr>
          <w:p w14:paraId="3C203F9F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58669" w14:textId="3FF992E4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22,887</w:t>
            </w:r>
          </w:p>
        </w:tc>
        <w:tc>
          <w:tcPr>
            <w:tcW w:w="270" w:type="dxa"/>
            <w:gridSpan w:val="2"/>
          </w:tcPr>
          <w:p w14:paraId="6C724734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286A8" w14:textId="38E99F43" w:rsidR="00A03053" w:rsidRPr="00D44B0A" w:rsidRDefault="00A03053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294C31C" w14:textId="77777777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DC830" w14:textId="4EA78A55" w:rsidR="00A03053" w:rsidRPr="001B398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7,171,150</w:t>
            </w:r>
          </w:p>
        </w:tc>
      </w:tr>
      <w:tr w:rsidR="00A03053" w:rsidRPr="00F55062" w14:paraId="4C8F5F61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0BC4BE30" w14:textId="77777777" w:rsidR="00A03053" w:rsidRPr="00F55062" w:rsidRDefault="00A03053" w:rsidP="00A03053">
            <w:pPr>
              <w:ind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5C0DD94" w14:textId="77777777" w:rsidR="00A03053" w:rsidRPr="00F55062" w:rsidRDefault="00A03053" w:rsidP="00A03053">
            <w:pPr>
              <w:tabs>
                <w:tab w:val="decimal" w:pos="806"/>
              </w:tabs>
              <w:ind w:left="-79" w:right="-135" w:firstLine="325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  <w:vAlign w:val="center"/>
          </w:tcPr>
          <w:p w14:paraId="23013BB4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  <w:vAlign w:val="center"/>
          </w:tcPr>
          <w:p w14:paraId="015C2011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296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center"/>
          </w:tcPr>
          <w:p w14:paraId="4646DE14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center"/>
          </w:tcPr>
          <w:p w14:paraId="27C27E0F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267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B6ACDC1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center"/>
          </w:tcPr>
          <w:p w14:paraId="7B6449D0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70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8" w:type="dxa"/>
            <w:gridSpan w:val="2"/>
          </w:tcPr>
          <w:p w14:paraId="5170B58F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6BF218AC" w14:textId="77777777" w:rsidR="00A03053" w:rsidRPr="00F55062" w:rsidRDefault="00A03053" w:rsidP="00A03053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41A963A3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14:paraId="1A604673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A7B6245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A75EF9E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97678A8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60FFB353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30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A03053" w:rsidRPr="00F55062" w14:paraId="5BCE9DDB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55FA9E36" w14:textId="77777777" w:rsidR="00A03053" w:rsidRPr="00F55062" w:rsidRDefault="00A03053" w:rsidP="00A03053">
            <w:pPr>
              <w:ind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59" w:type="dxa"/>
            <w:vAlign w:val="center"/>
          </w:tcPr>
          <w:p w14:paraId="0A946D7D" w14:textId="77777777" w:rsidR="00A03053" w:rsidRPr="00F55062" w:rsidRDefault="00A03053" w:rsidP="00A03053">
            <w:pPr>
              <w:tabs>
                <w:tab w:val="decimal" w:pos="806"/>
              </w:tabs>
              <w:ind w:left="-79" w:right="-135" w:firstLine="325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  <w:vAlign w:val="center"/>
          </w:tcPr>
          <w:p w14:paraId="7B390F27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57073497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296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center"/>
          </w:tcPr>
          <w:p w14:paraId="4A797493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3079FE93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267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32818B4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4448A049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70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8" w:type="dxa"/>
            <w:gridSpan w:val="2"/>
          </w:tcPr>
          <w:p w14:paraId="3139E3C4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vAlign w:val="center"/>
          </w:tcPr>
          <w:p w14:paraId="14E3A87A" w14:textId="77777777" w:rsidR="00A03053" w:rsidRPr="00F55062" w:rsidRDefault="00A03053" w:rsidP="00A03053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7CC314BA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</w:tcPr>
          <w:p w14:paraId="62FF1D8D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01D9F55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B767C69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B8F9DCA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FA51976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30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A03053" w:rsidRPr="00F55062" w14:paraId="664BA9B9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6CF0CF1C" w14:textId="77777777" w:rsidR="00A03053" w:rsidRPr="00F55062" w:rsidRDefault="00A03053" w:rsidP="00A03053">
            <w:pPr>
              <w:ind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59" w:type="dxa"/>
            <w:vAlign w:val="center"/>
          </w:tcPr>
          <w:p w14:paraId="6D4643CE" w14:textId="77777777" w:rsidR="00A03053" w:rsidRPr="00F55062" w:rsidRDefault="00A03053" w:rsidP="00A03053">
            <w:pPr>
              <w:tabs>
                <w:tab w:val="decimal" w:pos="806"/>
              </w:tabs>
              <w:ind w:left="-79" w:right="-135" w:firstLine="325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  <w:vAlign w:val="center"/>
          </w:tcPr>
          <w:p w14:paraId="3BA41F8F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225B962E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296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center"/>
          </w:tcPr>
          <w:p w14:paraId="2E9D2566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5DB086DB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267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832605D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1FA7C3B4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70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8" w:type="dxa"/>
            <w:gridSpan w:val="2"/>
          </w:tcPr>
          <w:p w14:paraId="020B83CC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vAlign w:val="center"/>
          </w:tcPr>
          <w:p w14:paraId="0ECBCD74" w14:textId="77777777" w:rsidR="00A03053" w:rsidRPr="00F55062" w:rsidRDefault="00A03053" w:rsidP="00A03053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3B95924A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</w:tcPr>
          <w:p w14:paraId="741A05BC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55AE9DF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2BCACB22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DDF96E5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5AC83DE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30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A03053" w:rsidRPr="00F55062" w14:paraId="3D45D91E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3131AA6B" w14:textId="77777777" w:rsidR="00A03053" w:rsidRPr="00F55062" w:rsidRDefault="00A03053" w:rsidP="00A03053">
            <w:pPr>
              <w:ind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59" w:type="dxa"/>
            <w:vAlign w:val="center"/>
          </w:tcPr>
          <w:p w14:paraId="59638EC2" w14:textId="77777777" w:rsidR="00A03053" w:rsidRPr="00F55062" w:rsidRDefault="00A03053" w:rsidP="00A03053">
            <w:pPr>
              <w:tabs>
                <w:tab w:val="decimal" w:pos="806"/>
              </w:tabs>
              <w:ind w:left="-79" w:right="-135" w:firstLine="325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  <w:vAlign w:val="center"/>
          </w:tcPr>
          <w:p w14:paraId="5B687D2F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529747FE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296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center"/>
          </w:tcPr>
          <w:p w14:paraId="10B1C5E6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0F01CE3E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267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351D127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04D19A97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70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8" w:type="dxa"/>
            <w:gridSpan w:val="2"/>
          </w:tcPr>
          <w:p w14:paraId="78244907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vAlign w:val="center"/>
          </w:tcPr>
          <w:p w14:paraId="231277E6" w14:textId="77777777" w:rsidR="00A03053" w:rsidRPr="00F55062" w:rsidRDefault="00A03053" w:rsidP="00A03053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168E6AD4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</w:tcPr>
          <w:p w14:paraId="70A50A4C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6890A29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25786CF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2DB8AB8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B656E50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30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A03053" w:rsidRPr="00F55062" w14:paraId="36970E8E" w14:textId="77777777" w:rsidTr="00E22AE1">
        <w:trPr>
          <w:gridAfter w:val="1"/>
          <w:wAfter w:w="15" w:type="dxa"/>
        </w:trPr>
        <w:tc>
          <w:tcPr>
            <w:tcW w:w="2880" w:type="dxa"/>
          </w:tcPr>
          <w:p w14:paraId="0AF67229" w14:textId="77777777" w:rsidR="00A03053" w:rsidRPr="00F55062" w:rsidRDefault="00A03053" w:rsidP="00A03053">
            <w:pPr>
              <w:ind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259" w:type="dxa"/>
            <w:vAlign w:val="center"/>
          </w:tcPr>
          <w:p w14:paraId="2B8652DB" w14:textId="77777777" w:rsidR="00A03053" w:rsidRPr="00F55062" w:rsidRDefault="00A03053" w:rsidP="00A03053">
            <w:pPr>
              <w:tabs>
                <w:tab w:val="decimal" w:pos="806"/>
              </w:tabs>
              <w:ind w:left="-79" w:right="-135" w:firstLine="325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  <w:vAlign w:val="center"/>
          </w:tcPr>
          <w:p w14:paraId="5B256BBB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45A2CC69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296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center"/>
          </w:tcPr>
          <w:p w14:paraId="1188AC11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433DCC70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267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4D8AA5F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770CD580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70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8" w:type="dxa"/>
            <w:gridSpan w:val="2"/>
          </w:tcPr>
          <w:p w14:paraId="42678B48" w14:textId="77777777" w:rsidR="00A03053" w:rsidRPr="00F55062" w:rsidRDefault="00A03053" w:rsidP="00A0305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vAlign w:val="center"/>
          </w:tcPr>
          <w:p w14:paraId="195725B2" w14:textId="77777777" w:rsidR="00A03053" w:rsidRPr="00F55062" w:rsidRDefault="00A03053" w:rsidP="00A03053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3F4DDDA7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gridSpan w:val="2"/>
          </w:tcPr>
          <w:p w14:paraId="293D2E27" w14:textId="77777777" w:rsidR="00A03053" w:rsidRPr="00F55062" w:rsidRDefault="00A03053" w:rsidP="00A03053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B2069E2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158AC32B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76E07B7" w14:textId="77777777" w:rsidR="00A03053" w:rsidRPr="00F55062" w:rsidRDefault="00A03053" w:rsidP="00A03053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32AA8B6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30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A03053" w:rsidRPr="00F55062" w14:paraId="747E8ECB" w14:textId="77777777" w:rsidTr="00E22AE1">
        <w:tc>
          <w:tcPr>
            <w:tcW w:w="2880" w:type="dxa"/>
          </w:tcPr>
          <w:p w14:paraId="787F8F03" w14:textId="37CA8D7E" w:rsidR="00A03053" w:rsidRPr="00F55062" w:rsidRDefault="00A03053" w:rsidP="00A03053">
            <w:pPr>
              <w:ind w:left="159" w:right="-27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lastRenderedPageBreak/>
              <w:t>มูลค่าสุทธิทางบัญชี</w:t>
            </w:r>
          </w:p>
        </w:tc>
        <w:tc>
          <w:tcPr>
            <w:tcW w:w="1259" w:type="dxa"/>
          </w:tcPr>
          <w:p w14:paraId="509E556F" w14:textId="77777777" w:rsidR="00A03053" w:rsidRPr="00F55062" w:rsidRDefault="00A03053" w:rsidP="00A03053">
            <w:pPr>
              <w:tabs>
                <w:tab w:val="decimal" w:pos="806"/>
              </w:tabs>
              <w:ind w:left="-79" w:right="-135" w:firstLine="32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gridSpan w:val="2"/>
          </w:tcPr>
          <w:p w14:paraId="65405A2A" w14:textId="77777777" w:rsidR="00A03053" w:rsidRPr="00F55062" w:rsidRDefault="00A03053" w:rsidP="00A03053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CFEB1A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296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37B2939" w14:textId="77777777" w:rsidR="00A03053" w:rsidRPr="00F55062" w:rsidRDefault="00A03053" w:rsidP="00A03053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6E95562" w14:textId="77777777" w:rsidR="00A03053" w:rsidRPr="00F55062" w:rsidRDefault="00A03053" w:rsidP="00A03053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07D7D2C" w14:textId="77777777" w:rsidR="00A03053" w:rsidRPr="00F55062" w:rsidRDefault="00A03053" w:rsidP="00A03053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</w:tcPr>
          <w:p w14:paraId="7937E263" w14:textId="77777777" w:rsidR="00A03053" w:rsidRPr="00F55062" w:rsidRDefault="00A03053" w:rsidP="00A03053">
            <w:pPr>
              <w:tabs>
                <w:tab w:val="decimal" w:pos="806"/>
              </w:tabs>
              <w:ind w:left="-108" w:right="-108" w:firstLine="17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FF4F542" w14:textId="77777777" w:rsidR="00A03053" w:rsidRPr="00F55062" w:rsidRDefault="00A03053" w:rsidP="00A03053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2371EA93" w14:textId="77777777" w:rsidR="00A03053" w:rsidRPr="00F55062" w:rsidRDefault="00A03053" w:rsidP="00A03053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440DE25" w14:textId="77777777" w:rsidR="00A03053" w:rsidRPr="00F55062" w:rsidRDefault="00A03053" w:rsidP="00A03053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</w:tcPr>
          <w:p w14:paraId="27971BFE" w14:textId="77777777" w:rsidR="00A03053" w:rsidRPr="00F55062" w:rsidRDefault="00A03053" w:rsidP="00A03053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B199DFC" w14:textId="77777777" w:rsidR="00A03053" w:rsidRPr="00F55062" w:rsidRDefault="00A03053" w:rsidP="00A03053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0CECE06" w14:textId="77777777" w:rsidR="00A03053" w:rsidRPr="00F55062" w:rsidRDefault="00A03053" w:rsidP="00A03053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8C2913A" w14:textId="77777777" w:rsidR="00A03053" w:rsidRPr="00F55062" w:rsidRDefault="00A03053" w:rsidP="00A03053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gridSpan w:val="2"/>
          </w:tcPr>
          <w:p w14:paraId="4B4A17C4" w14:textId="77777777" w:rsidR="00A03053" w:rsidRPr="00F55062" w:rsidRDefault="00A03053" w:rsidP="00A03053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A03053" w:rsidRPr="00D44B0A" w14:paraId="3930FE58" w14:textId="77777777" w:rsidTr="00E22AE1">
        <w:tc>
          <w:tcPr>
            <w:tcW w:w="2880" w:type="dxa"/>
          </w:tcPr>
          <w:p w14:paraId="02A6C76B" w14:textId="5B0FAF49" w:rsidR="00A03053" w:rsidRPr="00F55062" w:rsidRDefault="00A03053" w:rsidP="00A03053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2564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533D1210" w14:textId="3C710C35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DF4D93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216,257</w:t>
            </w:r>
          </w:p>
        </w:tc>
        <w:tc>
          <w:tcPr>
            <w:tcW w:w="269" w:type="dxa"/>
            <w:gridSpan w:val="2"/>
            <w:vAlign w:val="bottom"/>
          </w:tcPr>
          <w:p w14:paraId="68EAC083" w14:textId="77777777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0E84420" w14:textId="36029995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517,857</w:t>
            </w:r>
          </w:p>
        </w:tc>
        <w:tc>
          <w:tcPr>
            <w:tcW w:w="270" w:type="dxa"/>
            <w:gridSpan w:val="2"/>
            <w:vAlign w:val="center"/>
          </w:tcPr>
          <w:p w14:paraId="398A2DA2" w14:textId="77777777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14:paraId="05056790" w14:textId="083FA7DC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1,8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6,986</w:t>
            </w:r>
          </w:p>
        </w:tc>
        <w:tc>
          <w:tcPr>
            <w:tcW w:w="270" w:type="dxa"/>
            <w:gridSpan w:val="2"/>
            <w:vAlign w:val="center"/>
          </w:tcPr>
          <w:p w14:paraId="3B62AC45" w14:textId="77777777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  <w:vAlign w:val="center"/>
          </w:tcPr>
          <w:p w14:paraId="5377AC4E" w14:textId="1569BA5E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2,229</w:t>
            </w:r>
          </w:p>
        </w:tc>
        <w:tc>
          <w:tcPr>
            <w:tcW w:w="270" w:type="dxa"/>
          </w:tcPr>
          <w:p w14:paraId="311A12FD" w14:textId="77777777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center"/>
          </w:tcPr>
          <w:p w14:paraId="505747E7" w14:textId="13AE87EB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872</w:t>
            </w:r>
          </w:p>
        </w:tc>
        <w:tc>
          <w:tcPr>
            <w:tcW w:w="270" w:type="dxa"/>
            <w:gridSpan w:val="2"/>
          </w:tcPr>
          <w:p w14:paraId="3F6E5A82" w14:textId="77777777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309F5089" w14:textId="20C4C355" w:rsidR="00A03053" w:rsidRPr="006A3ED9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2,67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AE169AA" w14:textId="77777777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7F313F2" w14:textId="08F9ABD8" w:rsidR="00A03053" w:rsidRPr="00D44B0A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87,412</w:t>
            </w:r>
          </w:p>
        </w:tc>
        <w:tc>
          <w:tcPr>
            <w:tcW w:w="270" w:type="dxa"/>
            <w:gridSpan w:val="2"/>
          </w:tcPr>
          <w:p w14:paraId="23511E28" w14:textId="77777777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gridSpan w:val="2"/>
            <w:tcBorders>
              <w:bottom w:val="double" w:sz="4" w:space="0" w:color="auto"/>
            </w:tcBorders>
            <w:vAlign w:val="center"/>
          </w:tcPr>
          <w:p w14:paraId="79FEA5F1" w14:textId="6CB9B04D" w:rsidR="00A03053" w:rsidRPr="00DF4D93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2,694,28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4</w:t>
            </w:r>
          </w:p>
        </w:tc>
      </w:tr>
      <w:tr w:rsidR="00A03053" w:rsidRPr="00DC7C94" w14:paraId="45384B66" w14:textId="77777777" w:rsidTr="00E22AE1">
        <w:tc>
          <w:tcPr>
            <w:tcW w:w="2880" w:type="dxa"/>
          </w:tcPr>
          <w:p w14:paraId="2C12EC2D" w14:textId="77777777" w:rsidR="00A03053" w:rsidRPr="00DC7C94" w:rsidRDefault="00A03053" w:rsidP="00A03053">
            <w:pPr>
              <w:ind w:left="159" w:right="-27"/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6CFB438D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7E5B7AD2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683BB35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6B1AFE7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79B60DFA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8432096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vAlign w:val="bottom"/>
          </w:tcPr>
          <w:p w14:paraId="22460292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2DD59FA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14:paraId="30D1BBD7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91FEFDC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5941B312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87FA5F6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640EA1D6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06375EC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</w:tcBorders>
            <w:vAlign w:val="bottom"/>
          </w:tcPr>
          <w:p w14:paraId="22AF96C8" w14:textId="77777777" w:rsidR="00A03053" w:rsidRPr="00DC7C94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</w:tr>
      <w:tr w:rsidR="00A03053" w:rsidRPr="00D44B0A" w14:paraId="1A26CC75" w14:textId="77777777" w:rsidTr="00E22AE1">
        <w:tc>
          <w:tcPr>
            <w:tcW w:w="2880" w:type="dxa"/>
          </w:tcPr>
          <w:p w14:paraId="27A8C82A" w14:textId="1FF93BB1" w:rsidR="00A03053" w:rsidRPr="00F55062" w:rsidRDefault="00A03053" w:rsidP="00A03053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5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1113AE74" w14:textId="350D2732" w:rsidR="00A03053" w:rsidRPr="00D44B0A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216,257</w:t>
            </w:r>
          </w:p>
        </w:tc>
        <w:tc>
          <w:tcPr>
            <w:tcW w:w="269" w:type="dxa"/>
            <w:gridSpan w:val="2"/>
            <w:vAlign w:val="bottom"/>
          </w:tcPr>
          <w:p w14:paraId="3B185EA6" w14:textId="77777777" w:rsidR="00A03053" w:rsidRPr="00D44B0A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0F3DD39" w14:textId="4DDE67D4" w:rsidR="00A03053" w:rsidRPr="0000327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468,993</w:t>
            </w:r>
          </w:p>
        </w:tc>
        <w:tc>
          <w:tcPr>
            <w:tcW w:w="270" w:type="dxa"/>
            <w:gridSpan w:val="2"/>
            <w:vAlign w:val="center"/>
          </w:tcPr>
          <w:p w14:paraId="167AA229" w14:textId="77777777" w:rsidR="00A03053" w:rsidRPr="0000327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14:paraId="79ABB930" w14:textId="249988A3" w:rsidR="00A03053" w:rsidRPr="0000327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1,804,674</w:t>
            </w:r>
          </w:p>
        </w:tc>
        <w:tc>
          <w:tcPr>
            <w:tcW w:w="270" w:type="dxa"/>
            <w:gridSpan w:val="2"/>
            <w:vAlign w:val="center"/>
          </w:tcPr>
          <w:p w14:paraId="4BEC4C6A" w14:textId="77777777" w:rsidR="00A03053" w:rsidRPr="0000327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  <w:vAlign w:val="center"/>
          </w:tcPr>
          <w:p w14:paraId="433C6097" w14:textId="59B26A1F" w:rsidR="00A03053" w:rsidRPr="0000327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1,559</w:t>
            </w:r>
          </w:p>
        </w:tc>
        <w:tc>
          <w:tcPr>
            <w:tcW w:w="270" w:type="dxa"/>
          </w:tcPr>
          <w:p w14:paraId="7E5251C6" w14:textId="77777777" w:rsidR="00A03053" w:rsidRPr="0000327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center"/>
          </w:tcPr>
          <w:p w14:paraId="37181FBA" w14:textId="1B5A34D3" w:rsidR="00A03053" w:rsidRPr="0000327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1,326</w:t>
            </w:r>
          </w:p>
        </w:tc>
        <w:tc>
          <w:tcPr>
            <w:tcW w:w="270" w:type="dxa"/>
            <w:gridSpan w:val="2"/>
          </w:tcPr>
          <w:p w14:paraId="3385F3B8" w14:textId="77777777" w:rsidR="00A03053" w:rsidRPr="0000327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34E3A8D2" w14:textId="0F03B423" w:rsidR="00A03053" w:rsidRPr="0044007C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8,402</w:t>
            </w:r>
          </w:p>
        </w:tc>
        <w:tc>
          <w:tcPr>
            <w:tcW w:w="270" w:type="dxa"/>
            <w:gridSpan w:val="2"/>
          </w:tcPr>
          <w:p w14:paraId="1CD04500" w14:textId="77777777" w:rsidR="00A03053" w:rsidRPr="0000327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7CF3DA20" w14:textId="2D1427FD" w:rsidR="00A03053" w:rsidRPr="0000327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94,718</w:t>
            </w:r>
          </w:p>
        </w:tc>
        <w:tc>
          <w:tcPr>
            <w:tcW w:w="270" w:type="dxa"/>
            <w:gridSpan w:val="2"/>
          </w:tcPr>
          <w:p w14:paraId="3204089E" w14:textId="77777777" w:rsidR="00A03053" w:rsidRPr="00003277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gridSpan w:val="2"/>
            <w:tcBorders>
              <w:bottom w:val="double" w:sz="4" w:space="0" w:color="auto"/>
            </w:tcBorders>
            <w:vAlign w:val="center"/>
          </w:tcPr>
          <w:p w14:paraId="5FCB6D23" w14:textId="33B3B685" w:rsidR="00A03053" w:rsidRPr="00F244C8" w:rsidRDefault="00A03053" w:rsidP="00A03053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2,595,929</w:t>
            </w:r>
          </w:p>
        </w:tc>
      </w:tr>
    </w:tbl>
    <w:p w14:paraId="6285A80F" w14:textId="77777777" w:rsidR="00DF4D93" w:rsidRPr="00F55062" w:rsidRDefault="00DF4D93" w:rsidP="006057E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spacing w:val="-2"/>
          <w:sz w:val="30"/>
          <w:szCs w:val="30"/>
          <w:lang w:val="en-GB"/>
        </w:rPr>
      </w:pPr>
    </w:p>
    <w:p w14:paraId="0260C05B" w14:textId="5B1FF371" w:rsidR="00DF4D93" w:rsidRDefault="00DF4D93" w:rsidP="007F1788">
      <w:pPr>
        <w:tabs>
          <w:tab w:val="clear" w:pos="454"/>
          <w:tab w:val="clear" w:pos="680"/>
        </w:tabs>
        <w:spacing w:line="240" w:lineRule="auto"/>
        <w:ind w:left="81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F4D93">
        <w:rPr>
          <w:rFonts w:ascii="Angsana New" w:hAnsi="Angsana New"/>
          <w:spacing w:val="-2"/>
          <w:sz w:val="30"/>
          <w:szCs w:val="30"/>
          <w:cs/>
          <w:lang w:val="en-GB"/>
        </w:rPr>
        <w:t>ราคาทรัพย์สินของ</w:t>
      </w:r>
      <w:r w:rsidR="0069293D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DF4D9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DF4D93">
        <w:rPr>
          <w:rFonts w:ascii="Angsana New" w:hAnsi="Angsana New"/>
          <w:spacing w:val="-2"/>
          <w:sz w:val="30"/>
          <w:szCs w:val="30"/>
          <w:lang w:val="en-GB"/>
        </w:rPr>
        <w:t>3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DF4D93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มีนาคม</w:t>
      </w:r>
      <w:r w:rsidRPr="00DF4D9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DF4D93">
        <w:rPr>
          <w:rFonts w:ascii="Angsana New" w:hAnsi="Angsana New"/>
          <w:spacing w:val="-2"/>
          <w:sz w:val="30"/>
          <w:szCs w:val="30"/>
          <w:lang w:val="en-GB"/>
        </w:rPr>
        <w:t>256</w:t>
      </w:r>
      <w:r w:rsidR="00026437">
        <w:rPr>
          <w:rFonts w:ascii="Angsana New" w:hAnsi="Angsana New"/>
          <w:spacing w:val="-2"/>
          <w:sz w:val="30"/>
          <w:szCs w:val="30"/>
          <w:lang w:val="en-GB"/>
        </w:rPr>
        <w:t>5</w:t>
      </w:r>
      <w:r w:rsidRPr="00DF4D9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มีจำนวน </w:t>
      </w:r>
      <w:r w:rsidR="00003277">
        <w:rPr>
          <w:rFonts w:ascii="Angsana New" w:hAnsi="Angsana New"/>
          <w:spacing w:val="-2"/>
          <w:sz w:val="30"/>
          <w:szCs w:val="30"/>
          <w:lang w:val="en-GB"/>
        </w:rPr>
        <w:t>3,9</w:t>
      </w:r>
      <w:r w:rsidR="00026437">
        <w:rPr>
          <w:rFonts w:ascii="Angsana New" w:hAnsi="Angsana New"/>
          <w:spacing w:val="-2"/>
          <w:sz w:val="30"/>
          <w:szCs w:val="30"/>
          <w:lang w:val="en-GB"/>
        </w:rPr>
        <w:t>91</w:t>
      </w:r>
      <w:r w:rsidRPr="00DF4D9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ล้านบาท </w:t>
      </w:r>
      <w:r w:rsidR="008C423C">
        <w:rPr>
          <w:rFonts w:ascii="Angsana New" w:hAnsi="Angsana New"/>
          <w:spacing w:val="-2"/>
          <w:sz w:val="30"/>
          <w:szCs w:val="30"/>
          <w:lang w:val="en-GB"/>
        </w:rPr>
        <w:br/>
      </w:r>
      <w:r w:rsidRPr="008C423C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(</w:t>
      </w:r>
      <w:r w:rsidRPr="008C423C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</w:t>
      </w:r>
      <w:r w:rsidR="000264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4</w:t>
      </w:r>
      <w:r w:rsidRPr="008C423C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: </w:t>
      </w:r>
      <w:r w:rsidR="00003277" w:rsidRPr="008C423C">
        <w:rPr>
          <w:rFonts w:ascii="Angsana New" w:hAnsi="Angsana New"/>
          <w:i/>
          <w:iCs/>
          <w:spacing w:val="-2"/>
          <w:sz w:val="30"/>
          <w:szCs w:val="30"/>
          <w:lang w:val="en-GB"/>
        </w:rPr>
        <w:t>3,</w:t>
      </w:r>
      <w:r w:rsidR="00026437">
        <w:rPr>
          <w:rFonts w:ascii="Angsana New" w:hAnsi="Angsana New"/>
          <w:i/>
          <w:iCs/>
          <w:spacing w:val="-2"/>
          <w:sz w:val="30"/>
          <w:szCs w:val="30"/>
          <w:lang w:val="en-GB"/>
        </w:rPr>
        <w:t>942</w:t>
      </w:r>
      <w:r w:rsidRPr="008C423C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8C423C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DF4D9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</w:p>
    <w:p w14:paraId="34D7CEDE" w14:textId="5627E7C0" w:rsidR="001D71A8" w:rsidRDefault="001D71A8" w:rsidP="00DF4D93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53F28711" w14:textId="77777777" w:rsidR="001D71A8" w:rsidRPr="00DF4D93" w:rsidRDefault="001D71A8" w:rsidP="00DF4D93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52FC4A1D" w14:textId="54C001C7" w:rsidR="006057EA" w:rsidRPr="00DF4D93" w:rsidRDefault="006057EA" w:rsidP="00DF4D9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Times New Roman" w:hAnsi="Times New Roman" w:cstheme="minorBidi"/>
          <w:b/>
          <w:bCs/>
          <w:sz w:val="22"/>
          <w:szCs w:val="22"/>
          <w:cs/>
        </w:rPr>
        <w:sectPr w:rsidR="006057EA" w:rsidRPr="00DF4D93" w:rsidSect="0006364C">
          <w:headerReference w:type="default" r:id="rId23"/>
          <w:pgSz w:w="16834" w:h="11909" w:orient="landscape" w:code="9"/>
          <w:pgMar w:top="1152" w:right="691" w:bottom="691" w:left="576" w:header="720" w:footer="576" w:gutter="0"/>
          <w:cols w:space="720"/>
          <w:docGrid w:linePitch="245"/>
        </w:sectPr>
      </w:pPr>
    </w:p>
    <w:p w14:paraId="1E6E3511" w14:textId="4A5692C8" w:rsidR="00003277" w:rsidRDefault="00003277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เจ้าหนี้การค้าและเจ้าหนี้</w:t>
      </w:r>
      <w:r w:rsidR="00EC6E48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14:paraId="0A6390D9" w14:textId="77777777" w:rsidR="00EC6E48" w:rsidRDefault="00EC6E48" w:rsidP="00EC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4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59"/>
        <w:gridCol w:w="1598"/>
        <w:gridCol w:w="180"/>
        <w:gridCol w:w="1710"/>
      </w:tblGrid>
      <w:tr w:rsidR="00003277" w:rsidRPr="00DC025A" w14:paraId="64E4256F" w14:textId="77777777" w:rsidTr="00911889">
        <w:trPr>
          <w:tblHeader/>
        </w:trPr>
        <w:tc>
          <w:tcPr>
            <w:tcW w:w="5659" w:type="dxa"/>
            <w:shd w:val="clear" w:color="auto" w:fill="auto"/>
          </w:tcPr>
          <w:p w14:paraId="711DA0E2" w14:textId="77777777" w:rsidR="00003277" w:rsidRPr="00DC025A" w:rsidRDefault="00003277" w:rsidP="00911889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  <w:p w14:paraId="18B1EFB2" w14:textId="77777777" w:rsidR="00003277" w:rsidRPr="00DC025A" w:rsidRDefault="00003277" w:rsidP="00911889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3488" w:type="dxa"/>
            <w:gridSpan w:val="3"/>
          </w:tcPr>
          <w:p w14:paraId="1A779B76" w14:textId="77777777" w:rsidR="00003277" w:rsidRPr="00003277" w:rsidRDefault="00003277" w:rsidP="00003277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277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</w:t>
            </w:r>
            <w:r w:rsidRPr="00003277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003277">
              <w:rPr>
                <w:rFonts w:ascii="Angsana New" w:hAnsi="Angsana New"/>
                <w:sz w:val="30"/>
                <w:szCs w:val="30"/>
                <w:cs/>
              </w:rPr>
              <w:t>ตามวิธี</w:t>
            </w:r>
          </w:p>
          <w:p w14:paraId="7D454139" w14:textId="7993AD5E" w:rsidR="00003277" w:rsidRPr="00DC025A" w:rsidRDefault="00003277" w:rsidP="00003277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2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00327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032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0032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032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3277" w:rsidRPr="00DC025A" w14:paraId="53551289" w14:textId="77777777" w:rsidTr="00911889">
        <w:trPr>
          <w:tblHeader/>
        </w:trPr>
        <w:tc>
          <w:tcPr>
            <w:tcW w:w="5659" w:type="dxa"/>
          </w:tcPr>
          <w:p w14:paraId="1F7D0BBC" w14:textId="77777777" w:rsidR="00003277" w:rsidRPr="00FA5044" w:rsidRDefault="00003277" w:rsidP="009118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B38012B" w14:textId="139F03F8" w:rsidR="00003277" w:rsidRPr="00FA5044" w:rsidRDefault="00003277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</w:t>
            </w:r>
            <w:r w:rsidR="00FB72C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E91883E" w14:textId="77777777" w:rsidR="00003277" w:rsidRPr="00FA5044" w:rsidRDefault="00003277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248026" w14:textId="6BA8A785" w:rsidR="00003277" w:rsidRPr="00FA5044" w:rsidRDefault="00003277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B72C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003277" w:rsidRPr="00DC025A" w14:paraId="6C5B307A" w14:textId="77777777" w:rsidTr="00911889">
        <w:trPr>
          <w:cantSplit/>
        </w:trPr>
        <w:tc>
          <w:tcPr>
            <w:tcW w:w="5659" w:type="dxa"/>
          </w:tcPr>
          <w:p w14:paraId="01B4FEB8" w14:textId="77777777" w:rsidR="00003277" w:rsidRPr="00FA5044" w:rsidRDefault="00003277" w:rsidP="00911889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88" w:type="dxa"/>
            <w:gridSpan w:val="3"/>
          </w:tcPr>
          <w:p w14:paraId="179C905E" w14:textId="357D698C" w:rsidR="00003277" w:rsidRPr="00FA5044" w:rsidRDefault="00003277" w:rsidP="009118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FA3" w:rsidRPr="00787A8C" w14:paraId="5C4C97A5" w14:textId="77777777" w:rsidTr="00911889">
        <w:trPr>
          <w:cantSplit/>
        </w:trPr>
        <w:tc>
          <w:tcPr>
            <w:tcW w:w="5659" w:type="dxa"/>
          </w:tcPr>
          <w:p w14:paraId="015FB05C" w14:textId="6CD7F177" w:rsidR="00604FA3" w:rsidRPr="00FA5044" w:rsidRDefault="00604FA3" w:rsidP="00604FA3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เจ้าหนี้การค้า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-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98" w:type="dxa"/>
          </w:tcPr>
          <w:p w14:paraId="4EFD6C99" w14:textId="07035A9E" w:rsidR="00604FA3" w:rsidRPr="00FA5044" w:rsidRDefault="00CD6DD6" w:rsidP="00604F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957</w:t>
            </w:r>
            <w:r w:rsidR="00026437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288</w:t>
            </w:r>
          </w:p>
        </w:tc>
        <w:tc>
          <w:tcPr>
            <w:tcW w:w="180" w:type="dxa"/>
          </w:tcPr>
          <w:p w14:paraId="6B3C05BE" w14:textId="77777777" w:rsidR="00604FA3" w:rsidRPr="00FA5044" w:rsidRDefault="00604FA3" w:rsidP="00604FA3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8B53F5C" w14:textId="286B37D6" w:rsidR="00604FA3" w:rsidRPr="00FA5044" w:rsidRDefault="00CD6DD6" w:rsidP="00604F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85</w:t>
            </w:r>
            <w:r w:rsidR="00604FA3"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914</w:t>
            </w:r>
          </w:p>
        </w:tc>
      </w:tr>
      <w:tr w:rsidR="00604FA3" w:rsidRPr="00787A8C" w14:paraId="6C5CBAE8" w14:textId="77777777" w:rsidTr="00911889">
        <w:trPr>
          <w:cantSplit/>
        </w:trPr>
        <w:tc>
          <w:tcPr>
            <w:tcW w:w="5659" w:type="dxa"/>
          </w:tcPr>
          <w:p w14:paraId="01626C16" w14:textId="6A0E7E2A" w:rsidR="00604FA3" w:rsidRPr="00FA5044" w:rsidRDefault="00604FA3" w:rsidP="00604FA3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เจ้าหนี้การค้า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-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598" w:type="dxa"/>
          </w:tcPr>
          <w:p w14:paraId="37D944FC" w14:textId="686EA018" w:rsidR="00604FA3" w:rsidRPr="00FA5044" w:rsidRDefault="00026437" w:rsidP="00604F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1,</w:t>
            </w:r>
            <w:r w:rsidR="00CD6DD6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454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,</w:t>
            </w:r>
            <w:r w:rsidR="00CD6DD6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244</w:t>
            </w:r>
          </w:p>
        </w:tc>
        <w:tc>
          <w:tcPr>
            <w:tcW w:w="180" w:type="dxa"/>
          </w:tcPr>
          <w:p w14:paraId="25384BD8" w14:textId="77777777" w:rsidR="00604FA3" w:rsidRPr="00FA5044" w:rsidRDefault="00604FA3" w:rsidP="00604FA3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BC269AB" w14:textId="5900578B" w:rsidR="00604FA3" w:rsidRPr="00FA5044" w:rsidRDefault="00026437" w:rsidP="00604F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8</w:t>
            </w:r>
            <w:r w:rsidR="00CD6DD6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41</w:t>
            </w:r>
            <w:r w:rsidR="00604FA3"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7</w:t>
            </w:r>
            <w:r w:rsidR="00CD6DD6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40</w:t>
            </w:r>
          </w:p>
        </w:tc>
      </w:tr>
      <w:tr w:rsidR="00604FA3" w:rsidRPr="00787A8C" w14:paraId="3557930E" w14:textId="77777777" w:rsidTr="00F72FD3">
        <w:trPr>
          <w:cantSplit/>
        </w:trPr>
        <w:tc>
          <w:tcPr>
            <w:tcW w:w="5659" w:type="dxa"/>
            <w:vAlign w:val="bottom"/>
          </w:tcPr>
          <w:p w14:paraId="3C7B44CD" w14:textId="10DC1C50" w:rsidR="00604FA3" w:rsidRPr="00FA5044" w:rsidRDefault="00604FA3" w:rsidP="00604FA3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เจ้าหนี้อื่น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-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กิจการที่</w:t>
            </w:r>
            <w:r w:rsidR="00A03053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ไม่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เกี่ยวข้องกัน</w:t>
            </w:r>
          </w:p>
        </w:tc>
        <w:tc>
          <w:tcPr>
            <w:tcW w:w="1598" w:type="dxa"/>
          </w:tcPr>
          <w:p w14:paraId="600B4350" w14:textId="47981AC3" w:rsidR="00604FA3" w:rsidRPr="00FA5044" w:rsidRDefault="00026437" w:rsidP="000264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83,619</w:t>
            </w:r>
          </w:p>
        </w:tc>
        <w:tc>
          <w:tcPr>
            <w:tcW w:w="180" w:type="dxa"/>
          </w:tcPr>
          <w:p w14:paraId="2B2241E9" w14:textId="77777777" w:rsidR="00604FA3" w:rsidRPr="00FA5044" w:rsidRDefault="00604FA3" w:rsidP="00604FA3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C47460F" w14:textId="4590AF31" w:rsidR="00604FA3" w:rsidRPr="00FA5044" w:rsidRDefault="00026437" w:rsidP="00604F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87,657</w:t>
            </w:r>
          </w:p>
        </w:tc>
      </w:tr>
      <w:tr w:rsidR="00604FA3" w:rsidRPr="00787A8C" w14:paraId="084E689C" w14:textId="77777777" w:rsidTr="00604FA3">
        <w:trPr>
          <w:cantSplit/>
        </w:trPr>
        <w:tc>
          <w:tcPr>
            <w:tcW w:w="5659" w:type="dxa"/>
            <w:vAlign w:val="bottom"/>
          </w:tcPr>
          <w:p w14:paraId="7BB13F3F" w14:textId="3CBF01CB" w:rsidR="00604FA3" w:rsidRPr="00FA5044" w:rsidRDefault="00604FA3" w:rsidP="00604FA3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59D458CF" w14:textId="105B9AAB" w:rsidR="00604FA3" w:rsidRPr="00FA5044" w:rsidRDefault="00026437" w:rsidP="000264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91,691</w:t>
            </w:r>
          </w:p>
        </w:tc>
        <w:tc>
          <w:tcPr>
            <w:tcW w:w="180" w:type="dxa"/>
          </w:tcPr>
          <w:p w14:paraId="425FE008" w14:textId="77777777" w:rsidR="00604FA3" w:rsidRPr="00FA5044" w:rsidRDefault="00604FA3" w:rsidP="00604FA3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3225CC8" w14:textId="76F64652" w:rsidR="00604FA3" w:rsidRPr="00FA5044" w:rsidRDefault="00604FA3" w:rsidP="00604F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73,</w:t>
            </w:r>
            <w:r w:rsidR="00165828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479</w:t>
            </w:r>
          </w:p>
        </w:tc>
      </w:tr>
      <w:tr w:rsidR="00604FA3" w:rsidRPr="00BA6375" w14:paraId="3422CD5E" w14:textId="77777777" w:rsidTr="00F72FD3">
        <w:trPr>
          <w:cantSplit/>
        </w:trPr>
        <w:tc>
          <w:tcPr>
            <w:tcW w:w="5659" w:type="dxa"/>
          </w:tcPr>
          <w:p w14:paraId="430FD734" w14:textId="68BC4D94" w:rsidR="00604FA3" w:rsidRPr="00FA5044" w:rsidRDefault="00604FA3" w:rsidP="00604FA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51BFB803" w14:textId="14D80035" w:rsidR="00604FA3" w:rsidRPr="00FA5044" w:rsidRDefault="00165828" w:rsidP="00604F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2,586,</w:t>
            </w:r>
            <w:r w:rsidR="00D049DF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842</w:t>
            </w:r>
          </w:p>
        </w:tc>
        <w:tc>
          <w:tcPr>
            <w:tcW w:w="180" w:type="dxa"/>
          </w:tcPr>
          <w:p w14:paraId="430327ED" w14:textId="77777777" w:rsidR="00604FA3" w:rsidRPr="00FA5044" w:rsidRDefault="00604FA3" w:rsidP="00604FA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B1F8AF5" w14:textId="1744A0A6" w:rsidR="00604FA3" w:rsidRPr="00FA5044" w:rsidRDefault="00604FA3" w:rsidP="00604F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1,088,790</w:t>
            </w:r>
          </w:p>
        </w:tc>
      </w:tr>
    </w:tbl>
    <w:p w14:paraId="4C1D2EC8" w14:textId="77777777" w:rsidR="00003277" w:rsidRPr="0074034E" w:rsidRDefault="00003277" w:rsidP="00003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1FF9DD5" w14:textId="3D5E4EF6" w:rsidR="00003277" w:rsidRDefault="00015EA6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60814EC" w14:textId="77777777" w:rsidR="00BA3914" w:rsidRPr="0074034E" w:rsidRDefault="00BA3914" w:rsidP="00FA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7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620"/>
        <w:gridCol w:w="178"/>
        <w:gridCol w:w="1712"/>
      </w:tblGrid>
      <w:tr w:rsidR="00015EA6" w:rsidRPr="00FA5044" w14:paraId="4E5C1437" w14:textId="77777777" w:rsidTr="00DF0FDB">
        <w:trPr>
          <w:cantSplit/>
          <w:trHeight w:val="128"/>
          <w:tblHeader/>
        </w:trPr>
        <w:tc>
          <w:tcPr>
            <w:tcW w:w="5669" w:type="dxa"/>
            <w:shd w:val="clear" w:color="auto" w:fill="auto"/>
            <w:vAlign w:val="bottom"/>
          </w:tcPr>
          <w:p w14:paraId="5744B5FD" w14:textId="77777777" w:rsidR="00015EA6" w:rsidRPr="00FA5044" w:rsidRDefault="00015EA6" w:rsidP="00911889">
            <w:pPr>
              <w:spacing w:line="240" w:lineRule="auto"/>
              <w:ind w:left="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green"/>
              </w:rPr>
            </w:pPr>
          </w:p>
        </w:tc>
        <w:tc>
          <w:tcPr>
            <w:tcW w:w="3510" w:type="dxa"/>
            <w:gridSpan w:val="3"/>
          </w:tcPr>
          <w:p w14:paraId="02067FA8" w14:textId="4F12B334" w:rsidR="00015EA6" w:rsidRPr="00FA5044" w:rsidRDefault="00015EA6" w:rsidP="00FA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DF0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FDB" w:rsidRPr="00FA5044" w14:paraId="651339BE" w14:textId="77777777" w:rsidTr="00DF0FDB">
        <w:trPr>
          <w:cantSplit/>
          <w:trHeight w:val="272"/>
          <w:tblHeader/>
        </w:trPr>
        <w:tc>
          <w:tcPr>
            <w:tcW w:w="5669" w:type="dxa"/>
            <w:shd w:val="clear" w:color="auto" w:fill="auto"/>
            <w:vAlign w:val="center"/>
          </w:tcPr>
          <w:p w14:paraId="3D806710" w14:textId="77777777" w:rsidR="00DF0FDB" w:rsidRPr="00FA5044" w:rsidRDefault="00DF0FDB" w:rsidP="00911889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620" w:type="dxa"/>
            <w:vAlign w:val="center"/>
          </w:tcPr>
          <w:p w14:paraId="37C6E977" w14:textId="2AC90860" w:rsidR="00DF0FDB" w:rsidRPr="00DF0FDB" w:rsidRDefault="00DF0FDB" w:rsidP="00FA50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bidi="th-TH"/>
              </w:rPr>
              <w:t>256</w:t>
            </w:r>
            <w:r w:rsidR="00FB72C4"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1FC932A8" w14:textId="77777777" w:rsidR="00DF0FDB" w:rsidRPr="00FA5044" w:rsidRDefault="00DF0FDB" w:rsidP="00911889">
            <w:pPr>
              <w:pStyle w:val="acctcolumnheading"/>
              <w:spacing w:after="0" w:line="220" w:lineRule="exact"/>
              <w:ind w:right="-79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2" w:type="dxa"/>
            <w:vAlign w:val="center"/>
          </w:tcPr>
          <w:p w14:paraId="523B441F" w14:textId="7CDC582A" w:rsidR="00DF0FDB" w:rsidRPr="00FA5044" w:rsidRDefault="00DF0FDB" w:rsidP="00FA50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B72C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C86077" w:rsidRPr="00FA5044" w14:paraId="65BA66A5" w14:textId="77777777" w:rsidTr="00C86077">
        <w:trPr>
          <w:cantSplit/>
          <w:trHeight w:val="398"/>
          <w:tblHeader/>
        </w:trPr>
        <w:tc>
          <w:tcPr>
            <w:tcW w:w="5669" w:type="dxa"/>
            <w:vAlign w:val="bottom"/>
          </w:tcPr>
          <w:p w14:paraId="2D9B20F7" w14:textId="77777777" w:rsidR="00C86077" w:rsidRPr="00FA5044" w:rsidRDefault="00C86077" w:rsidP="00911889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13F5F10F" w14:textId="19EEF883" w:rsidR="00C86077" w:rsidRPr="00FA5044" w:rsidRDefault="00C86077" w:rsidP="00B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</w:tr>
      <w:tr w:rsidR="00C86077" w:rsidRPr="00FA5044" w14:paraId="28DF4C4E" w14:textId="77777777" w:rsidTr="00300602">
        <w:trPr>
          <w:cantSplit/>
          <w:trHeight w:val="290"/>
          <w:tblHeader/>
        </w:trPr>
        <w:tc>
          <w:tcPr>
            <w:tcW w:w="5669" w:type="dxa"/>
          </w:tcPr>
          <w:p w14:paraId="3B00B2A4" w14:textId="77777777" w:rsidR="00C86077" w:rsidRPr="00FA5044" w:rsidRDefault="00C86077" w:rsidP="00911889">
            <w:pPr>
              <w:spacing w:line="220" w:lineRule="exact"/>
              <w:ind w:left="368" w:right="-68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green"/>
              </w:rPr>
            </w:pPr>
          </w:p>
        </w:tc>
        <w:tc>
          <w:tcPr>
            <w:tcW w:w="3510" w:type="dxa"/>
            <w:gridSpan w:val="3"/>
          </w:tcPr>
          <w:p w14:paraId="0D1C00B0" w14:textId="3C16DB70" w:rsidR="00C86077" w:rsidRPr="00FA5044" w:rsidRDefault="00C86077" w:rsidP="00FA5044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6DD6" w:rsidRPr="00FA5044" w14:paraId="535BCB68" w14:textId="77777777" w:rsidTr="002F47B1">
        <w:trPr>
          <w:cantSplit/>
        </w:trPr>
        <w:tc>
          <w:tcPr>
            <w:tcW w:w="5669" w:type="dxa"/>
          </w:tcPr>
          <w:p w14:paraId="197F2222" w14:textId="738B4D53" w:rsidR="00CD6DD6" w:rsidRPr="00FA5044" w:rsidRDefault="00CD6DD6" w:rsidP="00604FA3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7A3788" w14:textId="3925C85D" w:rsidR="00CD6DD6" w:rsidRPr="00FA5044" w:rsidRDefault="00CD6DD6" w:rsidP="00604FA3">
            <w:pPr>
              <w:pStyle w:val="acctfourfigures"/>
              <w:tabs>
                <w:tab w:val="clear" w:pos="765"/>
              </w:tabs>
              <w:spacing w:line="240" w:lineRule="auto"/>
              <w:ind w:left="-1155" w:right="360" w:firstLine="1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B12683" w14:textId="77777777" w:rsidR="00CD6DD6" w:rsidRPr="00FA5044" w:rsidRDefault="00CD6DD6" w:rsidP="00604FA3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4876F8DE" w14:textId="681F0345" w:rsidR="00CD6DD6" w:rsidRPr="00FA5044" w:rsidRDefault="00CD6DD6" w:rsidP="00F3359D">
            <w:pPr>
              <w:pStyle w:val="acctfourfigures"/>
              <w:tabs>
                <w:tab w:val="clear" w:pos="765"/>
              </w:tabs>
              <w:spacing w:line="240" w:lineRule="auto"/>
              <w:ind w:left="-1155" w:right="104" w:firstLine="1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115,000</w:t>
            </w:r>
          </w:p>
        </w:tc>
      </w:tr>
      <w:tr w:rsidR="00CD6DD6" w:rsidRPr="00FA5044" w14:paraId="433C6229" w14:textId="77777777" w:rsidTr="002F47B1">
        <w:trPr>
          <w:cantSplit/>
        </w:trPr>
        <w:tc>
          <w:tcPr>
            <w:tcW w:w="5669" w:type="dxa"/>
          </w:tcPr>
          <w:p w14:paraId="03973DC3" w14:textId="4A45F32C" w:rsidR="00CD6DD6" w:rsidRPr="00FA5044" w:rsidRDefault="00CD6DD6" w:rsidP="00604FA3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รวมหนี้สินที่มีภาระดอกเบี้ย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1A5A9" w14:textId="161BCAEA" w:rsidR="00CD6DD6" w:rsidRPr="00FA5044" w:rsidRDefault="00CD6DD6" w:rsidP="00165828">
            <w:pPr>
              <w:pStyle w:val="acctfourfigures"/>
              <w:tabs>
                <w:tab w:val="clear" w:pos="765"/>
              </w:tabs>
              <w:spacing w:line="240" w:lineRule="auto"/>
              <w:ind w:left="-1155" w:right="360" w:firstLine="1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16582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8CD480C" w14:textId="77777777" w:rsidR="00CD6DD6" w:rsidRPr="00FA5044" w:rsidRDefault="00CD6DD6" w:rsidP="00604FA3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3AFB6" w14:textId="29542B69" w:rsidR="00CD6DD6" w:rsidRPr="00FA5044" w:rsidRDefault="00CD6DD6" w:rsidP="00604F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604FA3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115,000</w:t>
            </w:r>
          </w:p>
        </w:tc>
      </w:tr>
      <w:tr w:rsidR="00CD6DD6" w:rsidRPr="00FA5044" w14:paraId="3F8D19A9" w14:textId="77777777" w:rsidTr="002F47B1">
        <w:trPr>
          <w:cantSplit/>
          <w:trHeight w:val="50"/>
        </w:trPr>
        <w:tc>
          <w:tcPr>
            <w:tcW w:w="5669" w:type="dxa"/>
          </w:tcPr>
          <w:p w14:paraId="7E8E9F40" w14:textId="74EDD93C" w:rsidR="00CD6DD6" w:rsidRPr="00FA5044" w:rsidRDefault="00CD6DD6" w:rsidP="00604FA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82F38C9" w14:textId="4A49311C" w:rsidR="00CD6DD6" w:rsidRPr="00165828" w:rsidRDefault="00CD6DD6" w:rsidP="00165828">
            <w:pPr>
              <w:pStyle w:val="acctfourfigures"/>
              <w:tabs>
                <w:tab w:val="clear" w:pos="765"/>
              </w:tabs>
              <w:spacing w:line="240" w:lineRule="auto"/>
              <w:ind w:left="-1155" w:right="360" w:firstLine="1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6A23F2E" w14:textId="77777777" w:rsidR="00CD6DD6" w:rsidRPr="00FA5044" w:rsidRDefault="00CD6DD6" w:rsidP="00604FA3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  <w:vAlign w:val="bottom"/>
          </w:tcPr>
          <w:p w14:paraId="1844B2C3" w14:textId="41147E97" w:rsidR="00CD6DD6" w:rsidRPr="00604FA3" w:rsidRDefault="00CD6DD6" w:rsidP="00604F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</w:tr>
    </w:tbl>
    <w:p w14:paraId="6CD7F6C9" w14:textId="123836F9" w:rsidR="001D71A8" w:rsidRPr="0074034E" w:rsidRDefault="001D71A8" w:rsidP="0091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1A1987F" w14:textId="51CFFCD1" w:rsidR="00D97091" w:rsidRPr="00375B72" w:rsidRDefault="00D97091" w:rsidP="0069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ในระหว่างปี </w:t>
      </w:r>
      <w:r w:rsidRPr="00375B72">
        <w:rPr>
          <w:rFonts w:ascii="Angsana New" w:hAnsi="Angsana New"/>
          <w:spacing w:val="-2"/>
          <w:sz w:val="30"/>
          <w:szCs w:val="30"/>
          <w:lang w:val="en-GB"/>
        </w:rPr>
        <w:t xml:space="preserve">2564 </w:t>
      </w:r>
      <w:r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>บร</w:t>
      </w:r>
      <w:r w:rsidR="009B4B5A"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>ิ</w:t>
      </w:r>
      <w:r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>ษัททำสัญญาเงินกู้ยืมเงินกับสถาบันการเงินในประเทศแห่งหนึ่งโดยมีวงเงินกู้</w:t>
      </w:r>
      <w:r w:rsidRPr="00375B72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92AEC" w:rsidRPr="00375B72">
        <w:rPr>
          <w:rFonts w:ascii="Angsana New" w:hAnsi="Angsana New"/>
          <w:spacing w:val="-2"/>
          <w:sz w:val="30"/>
          <w:szCs w:val="30"/>
          <w:lang w:val="en-GB"/>
        </w:rPr>
        <w:t>600</w:t>
      </w:r>
      <w:r w:rsidRPr="00375B72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>ล้านบาท</w:t>
      </w:r>
      <w:r w:rsidRPr="00375B72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92AEC"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ณ วันที่ </w:t>
      </w:r>
      <w:r w:rsidR="00792AEC" w:rsidRPr="00375B72">
        <w:rPr>
          <w:rFonts w:ascii="Angsana New" w:hAnsi="Angsana New"/>
          <w:spacing w:val="-2"/>
          <w:sz w:val="30"/>
          <w:szCs w:val="30"/>
          <w:lang w:val="en-GB"/>
        </w:rPr>
        <w:t xml:space="preserve">31 </w:t>
      </w:r>
      <w:r w:rsidR="00302078">
        <w:rPr>
          <w:rFonts w:ascii="Angsana New" w:hAnsi="Angsana New" w:hint="cs"/>
          <w:spacing w:val="-2"/>
          <w:sz w:val="30"/>
          <w:szCs w:val="30"/>
          <w:cs/>
          <w:lang w:val="en-GB"/>
        </w:rPr>
        <w:t>มีนาคม</w:t>
      </w:r>
      <w:r w:rsidR="00396415"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="00396415" w:rsidRPr="00375B72">
        <w:rPr>
          <w:rFonts w:ascii="Angsana New" w:hAnsi="Angsana New"/>
          <w:spacing w:val="-2"/>
          <w:sz w:val="30"/>
          <w:szCs w:val="30"/>
          <w:lang w:val="en-GB"/>
        </w:rPr>
        <w:t xml:space="preserve">2564 </w:t>
      </w:r>
      <w:r w:rsidR="00396415"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บริษัทเบิกใช้ </w:t>
      </w:r>
      <w:r w:rsidR="00396415" w:rsidRPr="00375B72">
        <w:rPr>
          <w:rFonts w:ascii="Angsana New" w:hAnsi="Angsana New"/>
          <w:spacing w:val="-2"/>
          <w:sz w:val="30"/>
          <w:szCs w:val="30"/>
          <w:lang w:val="en-GB"/>
        </w:rPr>
        <w:t xml:space="preserve">115 </w:t>
      </w:r>
      <w:r w:rsidR="00396415"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ล้านบาท </w:t>
      </w:r>
      <w:r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>เงินกู้ยืมดังกล่าวมีอัตราดอกเบี้ยร้อยละ</w:t>
      </w:r>
      <w:r w:rsidRPr="00375B72">
        <w:rPr>
          <w:rFonts w:ascii="Angsana New" w:hAnsi="Angsana New"/>
          <w:spacing w:val="-2"/>
          <w:sz w:val="30"/>
          <w:szCs w:val="30"/>
          <w:lang w:val="en-GB"/>
        </w:rPr>
        <w:t xml:space="preserve"> 1.05</w:t>
      </w:r>
      <w:r w:rsidR="00375B72"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ณ วันที่ </w:t>
      </w:r>
      <w:r w:rsidR="00375B72" w:rsidRPr="00375B72">
        <w:rPr>
          <w:rFonts w:ascii="Angsana New" w:hAnsi="Angsana New"/>
          <w:spacing w:val="-2"/>
          <w:sz w:val="30"/>
          <w:szCs w:val="30"/>
          <w:lang w:val="en-GB"/>
        </w:rPr>
        <w:t xml:space="preserve">31 </w:t>
      </w:r>
      <w:r w:rsidR="00302078">
        <w:rPr>
          <w:rFonts w:ascii="Angsana New" w:hAnsi="Angsana New" w:hint="cs"/>
          <w:spacing w:val="-2"/>
          <w:sz w:val="30"/>
          <w:szCs w:val="30"/>
          <w:cs/>
          <w:lang w:val="en-GB"/>
        </w:rPr>
        <w:t>มีนาคม</w:t>
      </w:r>
      <w:r w:rsidR="00375B72"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="00375B72" w:rsidRPr="00375B72">
        <w:rPr>
          <w:rFonts w:ascii="Angsana New" w:hAnsi="Angsana New"/>
          <w:spacing w:val="-2"/>
          <w:sz w:val="30"/>
          <w:szCs w:val="30"/>
          <w:lang w:val="en-GB"/>
        </w:rPr>
        <w:t xml:space="preserve">2565 </w:t>
      </w:r>
      <w:r w:rsidR="00375B72" w:rsidRPr="00375B72">
        <w:rPr>
          <w:rFonts w:ascii="Angsana New" w:hAnsi="Angsana New" w:hint="cs"/>
          <w:spacing w:val="-2"/>
          <w:sz w:val="30"/>
          <w:szCs w:val="30"/>
          <w:cs/>
          <w:lang w:val="en-GB"/>
        </w:rPr>
        <w:t>บริษัทได้จ่ายชำระเงินกู้ยืมดังกล่าวทั้งจำนวนแล้ว</w:t>
      </w:r>
    </w:p>
    <w:p w14:paraId="37F3064E" w14:textId="77777777" w:rsidR="00D97091" w:rsidRDefault="00D97091" w:rsidP="0091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1E48DB06" w14:textId="77777777" w:rsidR="00D97091" w:rsidRDefault="00D9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51818B7" w14:textId="315ED61D" w:rsidR="00F52DE1" w:rsidRDefault="00F52DE1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002129FF" w14:textId="65C31091" w:rsidR="00F52DE1" w:rsidRPr="00FA5044" w:rsidRDefault="00F52DE1" w:rsidP="00F5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91"/>
        <w:gridCol w:w="2228"/>
        <w:gridCol w:w="180"/>
        <w:gridCol w:w="2160"/>
      </w:tblGrid>
      <w:tr w:rsidR="009707CA" w:rsidRPr="00FA5044" w14:paraId="0318274C" w14:textId="77777777" w:rsidTr="0006364C">
        <w:trPr>
          <w:tblHeader/>
        </w:trPr>
        <w:tc>
          <w:tcPr>
            <w:tcW w:w="4691" w:type="dxa"/>
            <w:shd w:val="clear" w:color="auto" w:fill="auto"/>
          </w:tcPr>
          <w:p w14:paraId="7685353C" w14:textId="77777777" w:rsidR="009707CA" w:rsidRPr="00FA5044" w:rsidRDefault="009707CA" w:rsidP="0006364C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F5844D7" w14:textId="77777777" w:rsidR="009707CA" w:rsidRPr="00FA5044" w:rsidRDefault="009707CA" w:rsidP="0006364C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568" w:type="dxa"/>
            <w:gridSpan w:val="3"/>
          </w:tcPr>
          <w:p w14:paraId="1FCE1360" w14:textId="77777777" w:rsidR="00DA1896" w:rsidRPr="00FA5044" w:rsidRDefault="009707CA" w:rsidP="000636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2855EAA9" w14:textId="71AD48C8" w:rsidR="009707CA" w:rsidRPr="00FA5044" w:rsidRDefault="009707CA" w:rsidP="000636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7CA" w:rsidRPr="00FA5044" w14:paraId="185107E8" w14:textId="77777777" w:rsidTr="0006364C">
        <w:trPr>
          <w:tblHeader/>
        </w:trPr>
        <w:tc>
          <w:tcPr>
            <w:tcW w:w="4691" w:type="dxa"/>
          </w:tcPr>
          <w:p w14:paraId="50A8302D" w14:textId="77777777" w:rsidR="009707CA" w:rsidRPr="00FA5044" w:rsidRDefault="009707CA" w:rsidP="0006364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8" w:type="dxa"/>
          </w:tcPr>
          <w:p w14:paraId="5F4D1693" w14:textId="33A0F095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</w:t>
            </w:r>
            <w:r w:rsidR="00FB72C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B67E949" w14:textId="77777777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C6D4DDD" w14:textId="65CAEC9D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</w:t>
            </w:r>
            <w:r w:rsidR="00FB72C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9707CA" w:rsidRPr="00FA5044" w14:paraId="34222EF1" w14:textId="77777777" w:rsidTr="0006364C">
        <w:trPr>
          <w:cantSplit/>
        </w:trPr>
        <w:tc>
          <w:tcPr>
            <w:tcW w:w="4691" w:type="dxa"/>
          </w:tcPr>
          <w:p w14:paraId="77A902FB" w14:textId="77777777" w:rsidR="009707CA" w:rsidRPr="00FA5044" w:rsidRDefault="009707CA" w:rsidP="0006364C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68" w:type="dxa"/>
            <w:gridSpan w:val="3"/>
          </w:tcPr>
          <w:p w14:paraId="29E43DC3" w14:textId="47D59800" w:rsidR="009707CA" w:rsidRPr="00FA5044" w:rsidRDefault="009707CA" w:rsidP="000636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B72C4" w:rsidRPr="00FA5044" w14:paraId="6F3C8EFE" w14:textId="77777777" w:rsidTr="00911889">
        <w:trPr>
          <w:cantSplit/>
        </w:trPr>
        <w:tc>
          <w:tcPr>
            <w:tcW w:w="4691" w:type="dxa"/>
          </w:tcPr>
          <w:p w14:paraId="1E6FA9DF" w14:textId="65C042A2" w:rsidR="00FB72C4" w:rsidRPr="00FA5044" w:rsidRDefault="00FB72C4" w:rsidP="00FB72C4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3CD48D14" w14:textId="0778B2DC" w:rsidR="00FB72C4" w:rsidRPr="00FA5044" w:rsidRDefault="00165828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162,315</w:t>
            </w:r>
          </w:p>
        </w:tc>
        <w:tc>
          <w:tcPr>
            <w:tcW w:w="180" w:type="dxa"/>
          </w:tcPr>
          <w:p w14:paraId="41351387" w14:textId="77777777" w:rsidR="00FB72C4" w:rsidRPr="00FA5044" w:rsidRDefault="00FB72C4" w:rsidP="00FB72C4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C3B0506" w14:textId="4106C6B6" w:rsidR="00FB72C4" w:rsidRPr="00FA5044" w:rsidRDefault="00FB72C4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161,246</w:t>
            </w:r>
          </w:p>
        </w:tc>
      </w:tr>
      <w:tr w:rsidR="00FB72C4" w:rsidRPr="00FA5044" w14:paraId="2B09E0B6" w14:textId="77777777" w:rsidTr="00911889">
        <w:trPr>
          <w:cantSplit/>
        </w:trPr>
        <w:tc>
          <w:tcPr>
            <w:tcW w:w="4691" w:type="dxa"/>
          </w:tcPr>
          <w:p w14:paraId="7456E0C1" w14:textId="5882F0FE" w:rsidR="00FB72C4" w:rsidRPr="00FA5044" w:rsidRDefault="00FB72C4" w:rsidP="00FB72C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228" w:type="dxa"/>
            <w:tcBorders>
              <w:top w:val="single" w:sz="4" w:space="0" w:color="auto"/>
              <w:bottom w:val="double" w:sz="4" w:space="0" w:color="auto"/>
            </w:tcBorders>
          </w:tcPr>
          <w:p w14:paraId="43F949C0" w14:textId="6E09E0E0" w:rsidR="00FB72C4" w:rsidRPr="00FA5044" w:rsidRDefault="00165828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162,315</w:t>
            </w:r>
          </w:p>
        </w:tc>
        <w:tc>
          <w:tcPr>
            <w:tcW w:w="180" w:type="dxa"/>
          </w:tcPr>
          <w:p w14:paraId="4D8F1D8C" w14:textId="77777777" w:rsidR="00FB72C4" w:rsidRPr="00FA5044" w:rsidRDefault="00FB72C4" w:rsidP="00FB72C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66D52B0" w14:textId="36BB97B8" w:rsidR="00FB72C4" w:rsidRPr="00FA5044" w:rsidRDefault="00FB72C4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 w:bidi="th-TH"/>
              </w:rPr>
              <w:t>161,246</w:t>
            </w:r>
          </w:p>
        </w:tc>
      </w:tr>
    </w:tbl>
    <w:p w14:paraId="0F0E0072" w14:textId="77777777" w:rsidR="00EC6E48" w:rsidRDefault="00EC6E48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p w14:paraId="51E1F331" w14:textId="00BAA101" w:rsidR="009707CA" w:rsidRPr="0006364C" w:rsidRDefault="009707CA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b/>
          <w:bCs/>
          <w:i/>
          <w:iCs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        </w:t>
      </w:r>
      <w:r w:rsidR="00DA1896">
        <w:rPr>
          <w:rFonts w:ascii="Angsana New" w:hAnsi="Angsana New"/>
          <w:spacing w:val="-2"/>
          <w:sz w:val="30"/>
          <w:szCs w:val="30"/>
          <w:cs/>
          <w:lang w:val="en-GB"/>
        </w:rPr>
        <w:tab/>
      </w:r>
      <w:r w:rsidRPr="0006364C">
        <w:rPr>
          <w:rFonts w:ascii="Angsana New" w:hAnsi="Angsana New"/>
          <w:b/>
          <w:bCs/>
          <w:i/>
          <w:iCs/>
          <w:spacing w:val="-2"/>
          <w:sz w:val="30"/>
          <w:szCs w:val="30"/>
          <w:cs/>
          <w:lang w:val="en-GB"/>
        </w:rPr>
        <w:t xml:space="preserve">โครงการผลประโยชน์ที่กำหนดไว้  </w:t>
      </w:r>
    </w:p>
    <w:p w14:paraId="7DF70C61" w14:textId="77777777" w:rsidR="009707CA" w:rsidRPr="0006364C" w:rsidRDefault="009707CA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p w14:paraId="4CF5C671" w14:textId="29757DA9" w:rsidR="009707CA" w:rsidRPr="0006364C" w:rsidRDefault="009707CA" w:rsidP="008C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2541 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Pr="0006364C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A9E1C96" w14:textId="77777777" w:rsidR="009707CA" w:rsidRPr="0006364C" w:rsidRDefault="009707CA" w:rsidP="009707CA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9"/>
        <w:gridCol w:w="540"/>
        <w:gridCol w:w="2160"/>
        <w:gridCol w:w="180"/>
        <w:gridCol w:w="2160"/>
      </w:tblGrid>
      <w:tr w:rsidR="009707CA" w:rsidRPr="00FA5044" w14:paraId="2C7CEED0" w14:textId="77777777" w:rsidTr="00F15B31">
        <w:trPr>
          <w:cantSplit/>
          <w:tblHeader/>
        </w:trPr>
        <w:tc>
          <w:tcPr>
            <w:tcW w:w="4129" w:type="dxa"/>
            <w:shd w:val="clear" w:color="auto" w:fill="auto"/>
          </w:tcPr>
          <w:p w14:paraId="1574BCEA" w14:textId="77777777" w:rsidR="009707CA" w:rsidRPr="00FA5044" w:rsidRDefault="009707CA" w:rsidP="007E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มูลค่าปัจจุบันของภาระผูกพันตาม</w:t>
            </w:r>
          </w:p>
          <w:p w14:paraId="7EBB83ED" w14:textId="3A800BFD" w:rsidR="009707CA" w:rsidRPr="00FA5044" w:rsidRDefault="009707CA" w:rsidP="007E1EC0">
            <w:pPr>
              <w:spacing w:line="240" w:lineRule="auto"/>
              <w:ind w:left="110" w:hanging="11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 xml:space="preserve"> โครงการผลประโยชน์</w:t>
            </w:r>
          </w:p>
        </w:tc>
        <w:tc>
          <w:tcPr>
            <w:tcW w:w="540" w:type="dxa"/>
          </w:tcPr>
          <w:p w14:paraId="7AC10857" w14:textId="77777777" w:rsidR="009707CA" w:rsidRPr="00FA5044" w:rsidRDefault="009707CA" w:rsidP="007E1EC0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500" w:type="dxa"/>
            <w:gridSpan w:val="3"/>
          </w:tcPr>
          <w:p w14:paraId="00D1C54B" w14:textId="77777777" w:rsidR="00DA1896" w:rsidRPr="00FA5044" w:rsidRDefault="009707CA" w:rsidP="007E1EC0">
            <w:pPr>
              <w:spacing w:line="240" w:lineRule="auto"/>
              <w:ind w:left="-75" w:right="-7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งบการเงินที่แสดงเงินลงทุนตามวิธีส่วนได้เสีย</w:t>
            </w: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/</w:t>
            </w:r>
          </w:p>
          <w:p w14:paraId="5A69EB83" w14:textId="43933129" w:rsidR="009707CA" w:rsidRPr="00FA5044" w:rsidRDefault="009707CA" w:rsidP="007E1EC0">
            <w:pPr>
              <w:spacing w:line="240" w:lineRule="auto"/>
              <w:ind w:left="-75" w:right="-7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707CA" w:rsidRPr="00FA5044" w14:paraId="5EB2C6DF" w14:textId="77777777" w:rsidTr="00F15B31">
        <w:trPr>
          <w:cantSplit/>
          <w:tblHeader/>
        </w:trPr>
        <w:tc>
          <w:tcPr>
            <w:tcW w:w="4129" w:type="dxa"/>
            <w:shd w:val="clear" w:color="auto" w:fill="auto"/>
          </w:tcPr>
          <w:p w14:paraId="4FE25C75" w14:textId="77777777" w:rsidR="009707CA" w:rsidRPr="00FA5044" w:rsidRDefault="009707CA" w:rsidP="007E1E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</w:tcPr>
          <w:p w14:paraId="3A01C581" w14:textId="77777777" w:rsidR="009707CA" w:rsidRPr="00FA5044" w:rsidRDefault="009707CA" w:rsidP="007E1EC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7102A6E6" w14:textId="41FC8E4C" w:rsidR="009707CA" w:rsidRPr="00FA5044" w:rsidRDefault="009707CA" w:rsidP="007E1E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FB72C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0DC9B8DF" w14:textId="77777777" w:rsidR="009707CA" w:rsidRPr="00FA5044" w:rsidRDefault="009707CA" w:rsidP="007E1E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0EC60B79" w14:textId="41AB997E" w:rsidR="009707CA" w:rsidRPr="00FA5044" w:rsidRDefault="009707CA" w:rsidP="007E1E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FB72C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4</w:t>
            </w:r>
          </w:p>
        </w:tc>
      </w:tr>
      <w:tr w:rsidR="009707CA" w:rsidRPr="00FA5044" w14:paraId="61742087" w14:textId="77777777" w:rsidTr="00F15B31">
        <w:trPr>
          <w:cantSplit/>
          <w:tblHeader/>
        </w:trPr>
        <w:tc>
          <w:tcPr>
            <w:tcW w:w="4129" w:type="dxa"/>
          </w:tcPr>
          <w:p w14:paraId="0B842F68" w14:textId="77777777" w:rsidR="009707CA" w:rsidRPr="00FA5044" w:rsidRDefault="009707CA" w:rsidP="007E1EC0">
            <w:pPr>
              <w:spacing w:line="240" w:lineRule="auto"/>
              <w:ind w:left="191" w:hanging="19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540" w:type="dxa"/>
          </w:tcPr>
          <w:p w14:paraId="691B6CD0" w14:textId="77777777" w:rsidR="009707CA" w:rsidRPr="00FA5044" w:rsidRDefault="009707CA" w:rsidP="007E1EC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  <w:gridSpan w:val="3"/>
          </w:tcPr>
          <w:p w14:paraId="5C2A6511" w14:textId="2E0E5FDA" w:rsidR="009707CA" w:rsidRPr="00FA5044" w:rsidRDefault="0006364C" w:rsidP="007E1EC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B72C4" w:rsidRPr="00FA5044" w14:paraId="373BDB54" w14:textId="77777777" w:rsidTr="007E1EC0">
        <w:trPr>
          <w:cantSplit/>
        </w:trPr>
        <w:tc>
          <w:tcPr>
            <w:tcW w:w="4129" w:type="dxa"/>
          </w:tcPr>
          <w:p w14:paraId="3F10D5B3" w14:textId="3BF34D22" w:rsidR="00FB72C4" w:rsidRPr="008C6076" w:rsidRDefault="00FB72C4" w:rsidP="00FB72C4">
            <w:pPr>
              <w:spacing w:line="240" w:lineRule="auto"/>
              <w:ind w:left="191" w:hanging="191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ณ </w:t>
            </w:r>
            <w:r w:rsidR="000163C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วันต้นปี</w:t>
            </w:r>
          </w:p>
        </w:tc>
        <w:tc>
          <w:tcPr>
            <w:tcW w:w="540" w:type="dxa"/>
          </w:tcPr>
          <w:p w14:paraId="03E31B22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3A94986E" w14:textId="501795E9" w:rsidR="00FB72C4" w:rsidRPr="00FA5044" w:rsidRDefault="00165828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161,246</w:t>
            </w:r>
          </w:p>
        </w:tc>
        <w:tc>
          <w:tcPr>
            <w:tcW w:w="180" w:type="dxa"/>
          </w:tcPr>
          <w:p w14:paraId="71A88CD3" w14:textId="77777777" w:rsidR="00FB72C4" w:rsidRPr="00FA5044" w:rsidRDefault="00FB72C4" w:rsidP="00FB72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6A2F64D3" w14:textId="11AFCADB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185,917</w:t>
            </w:r>
          </w:p>
        </w:tc>
      </w:tr>
      <w:tr w:rsidR="00FB72C4" w:rsidRPr="00FA5044" w14:paraId="7E52FF21" w14:textId="77777777" w:rsidTr="007E1EC0">
        <w:trPr>
          <w:cantSplit/>
        </w:trPr>
        <w:tc>
          <w:tcPr>
            <w:tcW w:w="4129" w:type="dxa"/>
          </w:tcPr>
          <w:p w14:paraId="0E59F5D8" w14:textId="77777777" w:rsidR="00FB72C4" w:rsidRPr="00FA5044" w:rsidRDefault="00FB72C4" w:rsidP="00FB72C4">
            <w:pPr>
              <w:spacing w:line="240" w:lineRule="auto"/>
              <w:ind w:left="191" w:hanging="19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540" w:type="dxa"/>
          </w:tcPr>
          <w:p w14:paraId="2C390828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22FAB236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69386A1" w14:textId="77777777" w:rsidR="00FB72C4" w:rsidRPr="00FA5044" w:rsidRDefault="00FB72C4" w:rsidP="00FB72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64A08D20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FB72C4" w:rsidRPr="00FA5044" w14:paraId="6B1763F2" w14:textId="77777777" w:rsidTr="007E1EC0">
        <w:trPr>
          <w:cantSplit/>
        </w:trPr>
        <w:tc>
          <w:tcPr>
            <w:tcW w:w="4129" w:type="dxa"/>
          </w:tcPr>
          <w:p w14:paraId="51129484" w14:textId="7EC0B609" w:rsidR="00FB72C4" w:rsidRPr="00FA5044" w:rsidRDefault="00FB72C4" w:rsidP="00FB72C4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:</w:t>
            </w:r>
          </w:p>
        </w:tc>
        <w:tc>
          <w:tcPr>
            <w:tcW w:w="540" w:type="dxa"/>
          </w:tcPr>
          <w:p w14:paraId="50D86BC9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19ABE413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2596F83" w14:textId="77777777" w:rsidR="00FB72C4" w:rsidRPr="00FA5044" w:rsidRDefault="00FB72C4" w:rsidP="00FB72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6C17E0C9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FB72C4" w:rsidRPr="00FA5044" w14:paraId="0FA53342" w14:textId="77777777" w:rsidTr="007E1EC0">
        <w:trPr>
          <w:cantSplit/>
        </w:trPr>
        <w:tc>
          <w:tcPr>
            <w:tcW w:w="4129" w:type="dxa"/>
          </w:tcPr>
          <w:p w14:paraId="7B622E86" w14:textId="26BF077C" w:rsidR="00FB72C4" w:rsidRPr="00FA5044" w:rsidRDefault="00FB72C4" w:rsidP="00FB72C4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ต้นทุนบริการปัจจุบัน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009FD560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0EC97FBF" w14:textId="5A3BCFA5" w:rsidR="00FB72C4" w:rsidRPr="00FA5044" w:rsidRDefault="00165828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13,357</w:t>
            </w:r>
          </w:p>
        </w:tc>
        <w:tc>
          <w:tcPr>
            <w:tcW w:w="180" w:type="dxa"/>
          </w:tcPr>
          <w:p w14:paraId="63367AE2" w14:textId="77777777" w:rsidR="00FB72C4" w:rsidRPr="00FA5044" w:rsidRDefault="00FB72C4" w:rsidP="00FB72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3C1513CB" w14:textId="20123833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16,123</w:t>
            </w:r>
          </w:p>
        </w:tc>
      </w:tr>
      <w:tr w:rsidR="00FB72C4" w:rsidRPr="00FA5044" w14:paraId="3798F681" w14:textId="77777777" w:rsidTr="007E1EC0">
        <w:trPr>
          <w:cantSplit/>
        </w:trPr>
        <w:tc>
          <w:tcPr>
            <w:tcW w:w="4129" w:type="dxa"/>
          </w:tcPr>
          <w:p w14:paraId="04B23DDF" w14:textId="4AA58733" w:rsidR="00FB72C4" w:rsidRPr="00FA5044" w:rsidRDefault="00FB72C4" w:rsidP="00FB72C4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ดอกเบี้ยจากภาระผูกพัน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44FC42C4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1C9A403B" w14:textId="4616D190" w:rsidR="00FB72C4" w:rsidRPr="00FA5044" w:rsidRDefault="00165828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3,609</w:t>
            </w:r>
          </w:p>
        </w:tc>
        <w:tc>
          <w:tcPr>
            <w:tcW w:w="180" w:type="dxa"/>
          </w:tcPr>
          <w:p w14:paraId="649EE7E8" w14:textId="77777777" w:rsidR="00FB72C4" w:rsidRPr="00FA5044" w:rsidRDefault="00FB72C4" w:rsidP="00FB72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3F338C45" w14:textId="3581508F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2,728</w:t>
            </w:r>
          </w:p>
        </w:tc>
      </w:tr>
      <w:tr w:rsidR="00FB72C4" w:rsidRPr="00FA5044" w14:paraId="7E79B845" w14:textId="77777777" w:rsidTr="007E1EC0">
        <w:trPr>
          <w:cantSplit/>
        </w:trPr>
        <w:tc>
          <w:tcPr>
            <w:tcW w:w="4129" w:type="dxa"/>
          </w:tcPr>
          <w:p w14:paraId="09AF0AAF" w14:textId="77777777" w:rsidR="00FB72C4" w:rsidRPr="00FA5044" w:rsidRDefault="00FB72C4" w:rsidP="00FB72C4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B398310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865CC17" w14:textId="4D813009" w:rsidR="00FB72C4" w:rsidRPr="00FA5044" w:rsidRDefault="00165828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16,966</w:t>
            </w:r>
          </w:p>
        </w:tc>
        <w:tc>
          <w:tcPr>
            <w:tcW w:w="180" w:type="dxa"/>
          </w:tcPr>
          <w:p w14:paraId="44534893" w14:textId="77777777" w:rsidR="00FB72C4" w:rsidRPr="00FA5044" w:rsidRDefault="00FB72C4" w:rsidP="00FB72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A140E69" w14:textId="38E5E4DD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18,851</w:t>
            </w:r>
          </w:p>
        </w:tc>
      </w:tr>
      <w:tr w:rsidR="001D71A8" w:rsidRPr="00EC6E48" w14:paraId="45B22995" w14:textId="77777777" w:rsidTr="007E1EC0">
        <w:trPr>
          <w:cantSplit/>
        </w:trPr>
        <w:tc>
          <w:tcPr>
            <w:tcW w:w="4129" w:type="dxa"/>
          </w:tcPr>
          <w:p w14:paraId="7D69220F" w14:textId="77777777" w:rsidR="00D97091" w:rsidRDefault="00D97091" w:rsidP="00F72FD3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27F15EEF" w14:textId="77777777" w:rsidR="007F1788" w:rsidRDefault="007F1788" w:rsidP="00F72FD3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61053476" w14:textId="77777777" w:rsidR="007F1788" w:rsidRDefault="007F1788" w:rsidP="00F72FD3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4FFFD55F" w14:textId="77777777" w:rsidR="007F1788" w:rsidRDefault="007F1788" w:rsidP="00F72FD3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146008DA" w14:textId="77777777" w:rsidR="007F1788" w:rsidRDefault="007F1788" w:rsidP="00F72FD3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171A212C" w14:textId="77777777" w:rsidR="007F1788" w:rsidRDefault="007F1788" w:rsidP="00F72FD3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5CAA96F3" w14:textId="77777777" w:rsidR="007F1788" w:rsidRDefault="007F1788" w:rsidP="00F72FD3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6AEA717B" w14:textId="77777777" w:rsidR="007F1788" w:rsidRDefault="007F1788" w:rsidP="00F72FD3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6B1B67F2" w14:textId="176DD0A8" w:rsidR="007F1788" w:rsidRPr="00EC6E48" w:rsidRDefault="007F1788" w:rsidP="00F72FD3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56F908C" w14:textId="77777777" w:rsidR="001D71A8" w:rsidRPr="00EC6E48" w:rsidRDefault="001D71A8" w:rsidP="007E1EC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20"/>
                <w:lang w:bidi="th-TH"/>
              </w:rPr>
            </w:pPr>
          </w:p>
        </w:tc>
        <w:tc>
          <w:tcPr>
            <w:tcW w:w="2160" w:type="dxa"/>
          </w:tcPr>
          <w:p w14:paraId="74091868" w14:textId="77777777" w:rsidR="001D71A8" w:rsidRPr="00EC6E48" w:rsidRDefault="001D71A8" w:rsidP="007E1EC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pacing w:val="-2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BFA4DE9" w14:textId="77777777" w:rsidR="001D71A8" w:rsidRPr="00EC6E48" w:rsidRDefault="001D71A8" w:rsidP="007E1EC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20"/>
                <w:lang w:bidi="th-TH"/>
              </w:rPr>
            </w:pPr>
          </w:p>
        </w:tc>
        <w:tc>
          <w:tcPr>
            <w:tcW w:w="2160" w:type="dxa"/>
          </w:tcPr>
          <w:p w14:paraId="6C8BAE7F" w14:textId="77777777" w:rsidR="001D71A8" w:rsidRPr="00EC6E48" w:rsidRDefault="001D71A8" w:rsidP="007E1EC0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lang w:bidi="th-TH"/>
              </w:rPr>
            </w:pPr>
          </w:p>
        </w:tc>
      </w:tr>
      <w:tr w:rsidR="009707CA" w:rsidRPr="00FA5044" w14:paraId="71EA5BEC" w14:textId="77777777" w:rsidTr="007E1EC0">
        <w:trPr>
          <w:cantSplit/>
        </w:trPr>
        <w:tc>
          <w:tcPr>
            <w:tcW w:w="4129" w:type="dxa"/>
          </w:tcPr>
          <w:p w14:paraId="1E9F1F03" w14:textId="7606D25A" w:rsidR="009707CA" w:rsidRPr="00FA5044" w:rsidRDefault="009707CA" w:rsidP="007E1EC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lastRenderedPageBreak/>
              <w:t>รับรู้ในกำไรขาดทุนเบ็ดเสร็จอื่น</w:t>
            </w:r>
            <w:r w:rsidR="0071452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:</w:t>
            </w:r>
          </w:p>
        </w:tc>
        <w:tc>
          <w:tcPr>
            <w:tcW w:w="540" w:type="dxa"/>
            <w:vAlign w:val="bottom"/>
          </w:tcPr>
          <w:p w14:paraId="597577F3" w14:textId="77777777" w:rsidR="009707CA" w:rsidRPr="00FA5044" w:rsidRDefault="009707CA" w:rsidP="007E1EC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0A879885" w14:textId="77777777" w:rsidR="009707CA" w:rsidRPr="00FA5044" w:rsidRDefault="009707CA" w:rsidP="007E1EC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EF2E7BB" w14:textId="77777777" w:rsidR="009707CA" w:rsidRPr="00FA5044" w:rsidRDefault="009707CA" w:rsidP="007E1EC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17B0BA5E" w14:textId="77777777" w:rsidR="009707CA" w:rsidRPr="00FA5044" w:rsidRDefault="009707CA" w:rsidP="007E1EC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FB72C4" w:rsidRPr="00FA5044" w14:paraId="4D4F2286" w14:textId="77777777" w:rsidTr="007E1EC0">
        <w:trPr>
          <w:cantSplit/>
        </w:trPr>
        <w:tc>
          <w:tcPr>
            <w:tcW w:w="4129" w:type="dxa"/>
          </w:tcPr>
          <w:p w14:paraId="46D55A48" w14:textId="2EE8C320" w:rsidR="00FB72C4" w:rsidRPr="00FA5044" w:rsidRDefault="00FB72C4" w:rsidP="00FB72C4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กำไรจากการประมาณตามหลัก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br/>
              <w:t xml:space="preserve">  </w:t>
            </w:r>
            <w:r w:rsidR="008C607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คณิตศาสตร์ประกันภัย</w:t>
            </w:r>
          </w:p>
        </w:tc>
        <w:tc>
          <w:tcPr>
            <w:tcW w:w="540" w:type="dxa"/>
            <w:vAlign w:val="bottom"/>
          </w:tcPr>
          <w:p w14:paraId="01F54537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396D0647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696AD96" w14:textId="77777777" w:rsidR="00FB72C4" w:rsidRPr="00FA5044" w:rsidRDefault="00FB72C4" w:rsidP="00FB72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7D8E0B29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165828" w:rsidRPr="00FA5044" w14:paraId="319041BD" w14:textId="77777777" w:rsidTr="007E1EC0">
        <w:trPr>
          <w:cantSplit/>
        </w:trPr>
        <w:tc>
          <w:tcPr>
            <w:tcW w:w="4129" w:type="dxa"/>
          </w:tcPr>
          <w:p w14:paraId="6FEC479E" w14:textId="4B4094D4" w:rsidR="00165828" w:rsidRPr="00FA5044" w:rsidRDefault="00165828" w:rsidP="00165828">
            <w:pPr>
              <w:pStyle w:val="ListParagraph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56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ind w:left="193" w:right="-75" w:hanging="195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ข้อสมมติด้านประชากรศาสตร์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5684698A" w14:textId="77777777" w:rsidR="00165828" w:rsidRPr="00FA5044" w:rsidRDefault="00165828" w:rsidP="00165828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30D1B7C3" w14:textId="2235C881" w:rsidR="00165828" w:rsidRPr="00FA5044" w:rsidRDefault="00165828" w:rsidP="001658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36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3D67F3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8838B81" w14:textId="77777777" w:rsidR="00165828" w:rsidRPr="00FA5044" w:rsidRDefault="00165828" w:rsidP="0016582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698BC1A2" w14:textId="234DB30D" w:rsidR="00165828" w:rsidRPr="00FA5044" w:rsidRDefault="00165828" w:rsidP="001658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36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-</w:t>
            </w:r>
          </w:p>
        </w:tc>
      </w:tr>
      <w:tr w:rsidR="00165828" w:rsidRPr="00FA5044" w14:paraId="20EB3AA8" w14:textId="77777777" w:rsidTr="007E1EC0">
        <w:trPr>
          <w:cantSplit/>
        </w:trPr>
        <w:tc>
          <w:tcPr>
            <w:tcW w:w="4129" w:type="dxa"/>
          </w:tcPr>
          <w:p w14:paraId="0636B9FE" w14:textId="079A790A" w:rsidR="00165828" w:rsidRPr="00FA5044" w:rsidRDefault="00165828" w:rsidP="00165828">
            <w:pPr>
              <w:pStyle w:val="ListParagraph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56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ind w:left="193" w:right="-75" w:hanging="195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ข้อสมมติทางการเงิน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7C89FFF0" w14:textId="77777777" w:rsidR="00165828" w:rsidRPr="00FA5044" w:rsidRDefault="00165828" w:rsidP="00165828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552CA301" w14:textId="0459CBD7" w:rsidR="00165828" w:rsidRPr="00FA5044" w:rsidRDefault="00165828" w:rsidP="001658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36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3D67F3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C765147" w14:textId="77777777" w:rsidR="00165828" w:rsidRPr="00FA5044" w:rsidRDefault="00165828" w:rsidP="0016582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5218EA8E" w14:textId="41AB873D" w:rsidR="00165828" w:rsidRPr="00FA5044" w:rsidRDefault="00165828" w:rsidP="001658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(13,443)</w:t>
            </w:r>
          </w:p>
        </w:tc>
      </w:tr>
      <w:tr w:rsidR="00165828" w:rsidRPr="00FA5044" w14:paraId="41A5CDCB" w14:textId="77777777" w:rsidTr="007E1EC0">
        <w:trPr>
          <w:cantSplit/>
        </w:trPr>
        <w:tc>
          <w:tcPr>
            <w:tcW w:w="4129" w:type="dxa"/>
          </w:tcPr>
          <w:p w14:paraId="7B35F62D" w14:textId="15F27E3D" w:rsidR="00165828" w:rsidRPr="00FA5044" w:rsidRDefault="00165828" w:rsidP="00165828">
            <w:pPr>
              <w:pStyle w:val="ListParagraph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56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ind w:left="193" w:right="-75" w:hanging="195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540" w:type="dxa"/>
            <w:vAlign w:val="bottom"/>
          </w:tcPr>
          <w:p w14:paraId="6032108F" w14:textId="77777777" w:rsidR="00165828" w:rsidRPr="00FA5044" w:rsidRDefault="00165828" w:rsidP="00165828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7BB233A9" w14:textId="03EDBBD2" w:rsidR="00165828" w:rsidRPr="00FA5044" w:rsidRDefault="00165828" w:rsidP="001658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36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3D67F3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E74C1F1" w14:textId="77777777" w:rsidR="00165828" w:rsidRPr="00FA5044" w:rsidRDefault="00165828" w:rsidP="0016582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60413BF3" w14:textId="1FEB2420" w:rsidR="00165828" w:rsidRPr="00FA5044" w:rsidRDefault="00165828" w:rsidP="001658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(1,013)</w:t>
            </w:r>
          </w:p>
        </w:tc>
      </w:tr>
      <w:tr w:rsidR="00FB72C4" w:rsidRPr="00FA5044" w14:paraId="108125A3" w14:textId="77777777" w:rsidTr="007E1EC0">
        <w:trPr>
          <w:cantSplit/>
        </w:trPr>
        <w:tc>
          <w:tcPr>
            <w:tcW w:w="4129" w:type="dxa"/>
          </w:tcPr>
          <w:p w14:paraId="55FB1D29" w14:textId="77777777" w:rsidR="00FB72C4" w:rsidRPr="00FA5044" w:rsidRDefault="00FB72C4" w:rsidP="00FB72C4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D9A997E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EFF4A51" w14:textId="4C5BDE4A" w:rsidR="00FB72C4" w:rsidRPr="00FA5044" w:rsidRDefault="00165828" w:rsidP="001658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36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2D2F392" w14:textId="77777777" w:rsidR="00FB72C4" w:rsidRPr="00FA5044" w:rsidRDefault="00FB72C4" w:rsidP="00FB72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1D70253" w14:textId="0F6A9342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(14,456)</w:t>
            </w:r>
          </w:p>
        </w:tc>
      </w:tr>
      <w:tr w:rsidR="00FB72C4" w:rsidRPr="00FA5044" w14:paraId="7605D179" w14:textId="77777777" w:rsidTr="007E1EC0">
        <w:trPr>
          <w:cantSplit/>
        </w:trPr>
        <w:tc>
          <w:tcPr>
            <w:tcW w:w="4129" w:type="dxa"/>
          </w:tcPr>
          <w:p w14:paraId="458D9EE1" w14:textId="77777777" w:rsidR="00FB72C4" w:rsidRPr="00FA5044" w:rsidRDefault="00FB72C4" w:rsidP="00FB72C4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514EE36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F036A9A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11D7FBE" w14:textId="77777777" w:rsidR="00FB72C4" w:rsidRPr="00FA5044" w:rsidRDefault="00FB72C4" w:rsidP="00FB72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3BA8826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181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FB72C4" w:rsidRPr="00FA5044" w14:paraId="45F1FF51" w14:textId="77777777" w:rsidTr="007E1EC0">
        <w:trPr>
          <w:cantSplit/>
        </w:trPr>
        <w:tc>
          <w:tcPr>
            <w:tcW w:w="4129" w:type="dxa"/>
          </w:tcPr>
          <w:p w14:paraId="58420D96" w14:textId="52D74975" w:rsidR="00FB72C4" w:rsidRPr="00FA5044" w:rsidRDefault="00FB72C4" w:rsidP="00FB72C4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ผลประโยชน์จ่าย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79100C6E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7B9C919" w14:textId="0E4474E3" w:rsidR="00FB72C4" w:rsidRPr="00FA5044" w:rsidRDefault="00165828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(15,897)</w:t>
            </w:r>
          </w:p>
        </w:tc>
        <w:tc>
          <w:tcPr>
            <w:tcW w:w="180" w:type="dxa"/>
          </w:tcPr>
          <w:p w14:paraId="2D64CF13" w14:textId="77777777" w:rsidR="00FB72C4" w:rsidRPr="00FA5044" w:rsidRDefault="00FB72C4" w:rsidP="00FB72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F68E3A6" w14:textId="42BDBC24" w:rsidR="00FB72C4" w:rsidRPr="00FA5044" w:rsidRDefault="00FB72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(29,066)</w:t>
            </w:r>
          </w:p>
        </w:tc>
      </w:tr>
      <w:tr w:rsidR="00FB72C4" w:rsidRPr="00FA5044" w14:paraId="0200280A" w14:textId="77777777" w:rsidTr="007E1EC0">
        <w:trPr>
          <w:cantSplit/>
        </w:trPr>
        <w:tc>
          <w:tcPr>
            <w:tcW w:w="4129" w:type="dxa"/>
          </w:tcPr>
          <w:p w14:paraId="6FDCA01D" w14:textId="254DEBCC" w:rsidR="00FB72C4" w:rsidRPr="00FA5044" w:rsidRDefault="00FB72C4" w:rsidP="00FB72C4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ณ วันสิ้นปี</w:t>
            </w:r>
          </w:p>
        </w:tc>
        <w:tc>
          <w:tcPr>
            <w:tcW w:w="540" w:type="dxa"/>
            <w:vAlign w:val="bottom"/>
          </w:tcPr>
          <w:p w14:paraId="7DF762A1" w14:textId="77777777" w:rsidR="00FB72C4" w:rsidRPr="00FA5044" w:rsidRDefault="00FB72C4" w:rsidP="00FB72C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68FC27C" w14:textId="02983F5A" w:rsidR="00FB72C4" w:rsidRPr="00FA5044" w:rsidRDefault="00E10D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 w:bidi="th-TH"/>
              </w:rPr>
              <w:t xml:space="preserve">  </w:t>
            </w:r>
            <w:r w:rsidR="0016582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 w:bidi="th-TH"/>
              </w:rPr>
              <w:t>162,315</w:t>
            </w:r>
          </w:p>
        </w:tc>
        <w:tc>
          <w:tcPr>
            <w:tcW w:w="180" w:type="dxa"/>
          </w:tcPr>
          <w:p w14:paraId="2424DC9A" w14:textId="77777777" w:rsidR="00FB72C4" w:rsidRPr="00FA5044" w:rsidRDefault="00FB72C4" w:rsidP="00FB72C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52FB359" w14:textId="25C31220" w:rsidR="00FB72C4" w:rsidRPr="00FA5044" w:rsidRDefault="00E10DC4" w:rsidP="00FB72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 w:bidi="th-TH"/>
              </w:rPr>
              <w:t xml:space="preserve"> </w:t>
            </w:r>
            <w:r w:rsidR="00FB72C4"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 w:bidi="th-TH"/>
              </w:rPr>
              <w:t>161,</w:t>
            </w:r>
            <w:r w:rsidR="00FB72C4"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246</w:t>
            </w:r>
          </w:p>
        </w:tc>
      </w:tr>
    </w:tbl>
    <w:p w14:paraId="5B0CBEC7" w14:textId="77777777" w:rsidR="009707CA" w:rsidRPr="0006364C" w:rsidRDefault="009707CA" w:rsidP="009707CA">
      <w:pPr>
        <w:pStyle w:val="BodyText"/>
        <w:spacing w:after="0" w:line="240" w:lineRule="auto"/>
        <w:ind w:left="54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69"/>
        <w:gridCol w:w="2160"/>
        <w:gridCol w:w="180"/>
        <w:gridCol w:w="2160"/>
      </w:tblGrid>
      <w:tr w:rsidR="009707CA" w:rsidRPr="0006364C" w14:paraId="3CBC9561" w14:textId="77777777" w:rsidTr="0006364C">
        <w:trPr>
          <w:cantSplit/>
          <w:trHeight w:val="551"/>
          <w:tblHeader/>
        </w:trPr>
        <w:tc>
          <w:tcPr>
            <w:tcW w:w="4669" w:type="dxa"/>
            <w:vAlign w:val="bottom"/>
          </w:tcPr>
          <w:p w14:paraId="12FFCC83" w14:textId="53701B88" w:rsidR="009707CA" w:rsidRPr="00FA5044" w:rsidRDefault="009707CA" w:rsidP="000636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ข้อสมมติหลักในการประมาณการตาม</w:t>
            </w: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  <w:br/>
            </w:r>
            <w:r w:rsidR="00D97091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 xml:space="preserve">   </w:t>
            </w: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หลักคณิตศาสตร์ประกันภัย</w:t>
            </w:r>
          </w:p>
        </w:tc>
        <w:tc>
          <w:tcPr>
            <w:tcW w:w="4500" w:type="dxa"/>
            <w:gridSpan w:val="3"/>
            <w:vAlign w:val="bottom"/>
          </w:tcPr>
          <w:p w14:paraId="7A557D80" w14:textId="0EDD1D5B" w:rsidR="009707CA" w:rsidRPr="00FA5044" w:rsidRDefault="009707CA" w:rsidP="0006364C">
            <w:pPr>
              <w:pStyle w:val="acctmergecolhdg"/>
              <w:spacing w:line="240" w:lineRule="auto"/>
              <w:ind w:left="-81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A5044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  <w:t>/</w:t>
            </w:r>
            <w:r w:rsidR="00D97091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  <w:lang w:bidi="th-TH"/>
              </w:rPr>
              <w:br/>
            </w:r>
            <w:r w:rsidRPr="00FA5044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7CA" w:rsidRPr="0006364C" w14:paraId="23527C8C" w14:textId="77777777" w:rsidTr="0006364C">
        <w:trPr>
          <w:cantSplit/>
          <w:tblHeader/>
        </w:trPr>
        <w:tc>
          <w:tcPr>
            <w:tcW w:w="4669" w:type="dxa"/>
            <w:vAlign w:val="bottom"/>
          </w:tcPr>
          <w:p w14:paraId="29BB8A13" w14:textId="77777777" w:rsidR="009707CA" w:rsidRPr="00FA5044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AACBA98" w14:textId="78187B21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56</w:t>
            </w:r>
            <w:r w:rsidR="00FB72C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F7F1BD4" w14:textId="77777777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7A5B8035" w14:textId="4D3B3E00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FB72C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4</w:t>
            </w:r>
          </w:p>
        </w:tc>
      </w:tr>
      <w:tr w:rsidR="009707CA" w:rsidRPr="0006364C" w14:paraId="4540A2C9" w14:textId="77777777" w:rsidTr="0006364C">
        <w:trPr>
          <w:cantSplit/>
          <w:tblHeader/>
        </w:trPr>
        <w:tc>
          <w:tcPr>
            <w:tcW w:w="4669" w:type="dxa"/>
            <w:vAlign w:val="bottom"/>
          </w:tcPr>
          <w:p w14:paraId="2E80D41D" w14:textId="77777777" w:rsidR="009707CA" w:rsidRPr="00FA5044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  <w:gridSpan w:val="3"/>
            <w:shd w:val="clear" w:color="auto" w:fill="auto"/>
          </w:tcPr>
          <w:p w14:paraId="1F561A6E" w14:textId="7A5D5963" w:rsidR="009707CA" w:rsidRPr="00F15B31" w:rsidRDefault="00F15B31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F15B31">
              <w:rPr>
                <w:rFonts w:asciiTheme="majorBidi" w:hAnsiTheme="majorBidi" w:cstheme="majorBidi"/>
                <w:b w:val="0"/>
                <w:i/>
                <w:iCs/>
                <w:spacing w:val="-2"/>
                <w:sz w:val="30"/>
                <w:szCs w:val="30"/>
                <w:lang w:val="en-US" w:bidi="th-TH"/>
              </w:rPr>
              <w:t>(</w:t>
            </w:r>
            <w:r w:rsidRPr="00F15B31">
              <w:rPr>
                <w:rFonts w:asciiTheme="majorBidi" w:hAnsiTheme="majorBidi" w:cstheme="majorBidi" w:hint="cs"/>
                <w:b w:val="0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ร้อยละ</w:t>
            </w:r>
            <w:r w:rsidRPr="00F15B31">
              <w:rPr>
                <w:rFonts w:asciiTheme="majorBidi" w:hAnsiTheme="majorBidi" w:cstheme="majorBidi"/>
                <w:b w:val="0"/>
                <w:i/>
                <w:iCs/>
                <w:spacing w:val="-2"/>
                <w:sz w:val="30"/>
                <w:szCs w:val="30"/>
                <w:lang w:val="en-US" w:bidi="th-TH"/>
              </w:rPr>
              <w:t>)</w:t>
            </w:r>
          </w:p>
        </w:tc>
      </w:tr>
      <w:tr w:rsidR="00FB72C4" w:rsidRPr="0006364C" w14:paraId="32105E02" w14:textId="77777777" w:rsidTr="0006364C">
        <w:trPr>
          <w:cantSplit/>
        </w:trPr>
        <w:tc>
          <w:tcPr>
            <w:tcW w:w="4669" w:type="dxa"/>
          </w:tcPr>
          <w:p w14:paraId="5BB1D508" w14:textId="189B288B" w:rsidR="00FB72C4" w:rsidRPr="00FA5044" w:rsidRDefault="00FB72C4" w:rsidP="00FB72C4">
            <w:pPr>
              <w:pStyle w:val="BodyText"/>
              <w:spacing w:after="0"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อัตราคิดลด </w:t>
            </w:r>
          </w:p>
        </w:tc>
        <w:tc>
          <w:tcPr>
            <w:tcW w:w="2160" w:type="dxa"/>
          </w:tcPr>
          <w:p w14:paraId="50466FD8" w14:textId="0AA06065" w:rsidR="00FB72C4" w:rsidRPr="00D97091" w:rsidRDefault="00165828" w:rsidP="00FB72C4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2.4</w:t>
            </w:r>
          </w:p>
        </w:tc>
        <w:tc>
          <w:tcPr>
            <w:tcW w:w="180" w:type="dxa"/>
          </w:tcPr>
          <w:p w14:paraId="393D8670" w14:textId="77777777" w:rsidR="00FB72C4" w:rsidRPr="00FA5044" w:rsidRDefault="00FB72C4" w:rsidP="00FB72C4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085B4FC8" w14:textId="2A182C14" w:rsidR="00FB72C4" w:rsidRPr="00FA5044" w:rsidRDefault="00FB72C4" w:rsidP="00FB72C4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2.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4</w:t>
            </w:r>
          </w:p>
        </w:tc>
      </w:tr>
      <w:tr w:rsidR="00FB72C4" w:rsidRPr="0006364C" w14:paraId="497F13E2" w14:textId="77777777" w:rsidTr="0006364C">
        <w:trPr>
          <w:cantSplit/>
        </w:trPr>
        <w:tc>
          <w:tcPr>
            <w:tcW w:w="4669" w:type="dxa"/>
          </w:tcPr>
          <w:p w14:paraId="38F34EF7" w14:textId="2945984A" w:rsidR="00FB72C4" w:rsidRPr="00FA5044" w:rsidRDefault="00FB72C4" w:rsidP="00FB72C4">
            <w:pPr>
              <w:pStyle w:val="BodyText"/>
              <w:spacing w:after="0"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2160" w:type="dxa"/>
          </w:tcPr>
          <w:p w14:paraId="69292435" w14:textId="615CC109" w:rsidR="00FB72C4" w:rsidRPr="00FA5044" w:rsidRDefault="00165828" w:rsidP="00FB72C4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6.0</w:t>
            </w:r>
          </w:p>
        </w:tc>
        <w:tc>
          <w:tcPr>
            <w:tcW w:w="180" w:type="dxa"/>
          </w:tcPr>
          <w:p w14:paraId="6A5EF438" w14:textId="77777777" w:rsidR="00FB72C4" w:rsidRPr="00FA5044" w:rsidRDefault="00FB72C4" w:rsidP="00FB72C4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57CC08EB" w14:textId="7ECDB489" w:rsidR="00FB72C4" w:rsidRPr="00FA5044" w:rsidRDefault="00FB72C4" w:rsidP="00FB72C4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6.0</w:t>
            </w:r>
          </w:p>
        </w:tc>
      </w:tr>
      <w:tr w:rsidR="00FB72C4" w:rsidRPr="0006364C" w14:paraId="6DD55EC3" w14:textId="77777777" w:rsidTr="0006364C">
        <w:trPr>
          <w:cantSplit/>
        </w:trPr>
        <w:tc>
          <w:tcPr>
            <w:tcW w:w="4669" w:type="dxa"/>
          </w:tcPr>
          <w:p w14:paraId="2B2AB040" w14:textId="47292358" w:rsidR="00FB72C4" w:rsidRPr="00FA5044" w:rsidRDefault="00FB72C4" w:rsidP="00FB72C4">
            <w:pPr>
              <w:pStyle w:val="BodyText"/>
              <w:spacing w:after="0"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2160" w:type="dxa"/>
          </w:tcPr>
          <w:p w14:paraId="1FB8575A" w14:textId="37381EC0" w:rsidR="00FB72C4" w:rsidRPr="00FA5044" w:rsidRDefault="00165828" w:rsidP="00FB72C4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 xml:space="preserve">1.0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-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 xml:space="preserve"> 17.2</w:t>
            </w:r>
          </w:p>
        </w:tc>
        <w:tc>
          <w:tcPr>
            <w:tcW w:w="180" w:type="dxa"/>
          </w:tcPr>
          <w:p w14:paraId="7DFBD1D6" w14:textId="77777777" w:rsidR="00FB72C4" w:rsidRPr="00FA5044" w:rsidRDefault="00FB72C4" w:rsidP="00FB72C4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40ADFD26" w14:textId="292F8873" w:rsidR="00FB72C4" w:rsidRPr="00FA5044" w:rsidRDefault="00FB72C4" w:rsidP="00FB72C4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 xml:space="preserve">1.0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-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 xml:space="preserve"> 17.2</w:t>
            </w:r>
          </w:p>
        </w:tc>
      </w:tr>
    </w:tbl>
    <w:p w14:paraId="2DA15561" w14:textId="77777777" w:rsidR="009707CA" w:rsidRPr="0006364C" w:rsidRDefault="009707CA" w:rsidP="003A03AE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p w14:paraId="21552B81" w14:textId="7D5AB25E" w:rsidR="009707CA" w:rsidRPr="0006364C" w:rsidRDefault="009707CA" w:rsidP="003A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B72AF5B" w14:textId="77777777" w:rsidR="009707CA" w:rsidRPr="0006364C" w:rsidRDefault="009707CA" w:rsidP="009707CA">
      <w:pPr>
        <w:tabs>
          <w:tab w:val="clear" w:pos="907"/>
          <w:tab w:val="left" w:pos="900"/>
        </w:tabs>
        <w:spacing w:line="240" w:lineRule="auto"/>
        <w:ind w:left="54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p w14:paraId="6CBC6D7B" w14:textId="182757FB" w:rsidR="000A2EAB" w:rsidRDefault="009707CA" w:rsidP="00CD6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ณ วันที่ 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="0006364C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06364C">
        <w:rPr>
          <w:rFonts w:ascii="Angsana New" w:hAnsi="Angsana New" w:hint="cs"/>
          <w:spacing w:val="-2"/>
          <w:sz w:val="30"/>
          <w:szCs w:val="30"/>
          <w:cs/>
          <w:lang w:val="en-GB"/>
        </w:rPr>
        <w:t>มีนาคม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>256</w:t>
      </w:r>
      <w:r w:rsidR="00165828">
        <w:rPr>
          <w:rFonts w:ascii="Angsana New" w:hAnsi="Angsana New"/>
          <w:spacing w:val="-2"/>
          <w:sz w:val="30"/>
          <w:szCs w:val="30"/>
          <w:lang w:val="en-GB"/>
        </w:rPr>
        <w:t>5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7E1EC0">
        <w:rPr>
          <w:rFonts w:ascii="Angsana New" w:hAnsi="Angsana New"/>
          <w:spacing w:val="-2"/>
          <w:sz w:val="30"/>
          <w:szCs w:val="30"/>
          <w:lang w:val="en-GB"/>
        </w:rPr>
        <w:t>14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ปี </w:t>
      </w:r>
      <w:r w:rsidR="00CD6DD6">
        <w:rPr>
          <w:rFonts w:ascii="Angsana New" w:hAnsi="Angsana New"/>
          <w:spacing w:val="-2"/>
          <w:sz w:val="30"/>
          <w:szCs w:val="30"/>
          <w:lang w:val="en-GB"/>
        </w:rPr>
        <w:t xml:space="preserve">            </w:t>
      </w:r>
      <w:r w:rsidRPr="00D97091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(</w:t>
      </w:r>
      <w:r w:rsidRPr="00D97091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</w:t>
      </w:r>
      <w:r w:rsidR="00165828">
        <w:rPr>
          <w:rFonts w:ascii="Angsana New" w:hAnsi="Angsana New"/>
          <w:i/>
          <w:iCs/>
          <w:spacing w:val="-2"/>
          <w:sz w:val="30"/>
          <w:szCs w:val="30"/>
          <w:lang w:val="en-GB"/>
        </w:rPr>
        <w:t>4</w:t>
      </w:r>
      <w:r w:rsidRPr="00D97091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: </w:t>
      </w:r>
      <w:r w:rsidR="007E1EC0" w:rsidRPr="00D97091">
        <w:rPr>
          <w:rFonts w:ascii="Angsana New" w:hAnsi="Angsana New"/>
          <w:i/>
          <w:iCs/>
          <w:spacing w:val="-2"/>
          <w:sz w:val="30"/>
          <w:szCs w:val="30"/>
          <w:lang w:val="en-GB"/>
        </w:rPr>
        <w:t>14</w:t>
      </w:r>
      <w:r w:rsidR="00D97091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D97091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ปี)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</w:p>
    <w:p w14:paraId="1685CF57" w14:textId="77777777" w:rsidR="007E1EC0" w:rsidRDefault="007E1EC0" w:rsidP="007E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2"/>
          <w:sz w:val="30"/>
          <w:szCs w:val="30"/>
          <w:cs/>
          <w:lang w:val="en-GB"/>
        </w:rPr>
      </w:pPr>
    </w:p>
    <w:p w14:paraId="022C1201" w14:textId="77777777" w:rsidR="00D97091" w:rsidRDefault="00D9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2"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pacing w:val="-2"/>
          <w:sz w:val="30"/>
          <w:szCs w:val="30"/>
          <w:cs/>
          <w:lang w:val="en-GB"/>
        </w:rPr>
        <w:br w:type="page"/>
      </w:r>
    </w:p>
    <w:p w14:paraId="08E327E0" w14:textId="5CBB2463" w:rsidR="00A45D5E" w:rsidRDefault="009707CA" w:rsidP="001649C7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  <w:lang w:val="en-GB"/>
        </w:rPr>
      </w:pPr>
      <w:r w:rsidRPr="00D97091">
        <w:rPr>
          <w:rFonts w:ascii="Angsana New" w:hAnsi="Angsana New"/>
          <w:b/>
          <w:bCs/>
          <w:i/>
          <w:iCs/>
          <w:spacing w:val="-2"/>
          <w:sz w:val="30"/>
          <w:szCs w:val="30"/>
          <w:cs/>
          <w:lang w:val="en-GB"/>
        </w:rPr>
        <w:lastRenderedPageBreak/>
        <w:t xml:space="preserve">การวิเคราะห์ความอ่อนไหว </w:t>
      </w:r>
      <w:r w:rsidRPr="00D97091">
        <w:rPr>
          <w:rFonts w:ascii="Angsana New" w:hAnsi="Angsana New"/>
          <w:b/>
          <w:bCs/>
          <w:i/>
          <w:iCs/>
          <w:spacing w:val="-2"/>
          <w:sz w:val="30"/>
          <w:szCs w:val="30"/>
          <w:lang w:val="en-GB"/>
        </w:rPr>
        <w:t xml:space="preserve"> </w:t>
      </w:r>
    </w:p>
    <w:p w14:paraId="126FBFB0" w14:textId="77777777" w:rsidR="001649C7" w:rsidRPr="001649C7" w:rsidRDefault="001649C7" w:rsidP="001649C7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  <w:lang w:val="en-GB"/>
        </w:rPr>
      </w:pPr>
    </w:p>
    <w:p w14:paraId="6DFF759E" w14:textId="4EF2E84E" w:rsidR="009707CA" w:rsidRPr="0006364C" w:rsidRDefault="009707CA" w:rsidP="00970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D97091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ๆ คงที่ </w:t>
      </w:r>
    </w:p>
    <w:p w14:paraId="6621CA4F" w14:textId="77777777" w:rsidR="009707CA" w:rsidRPr="0006364C" w:rsidRDefault="009707CA" w:rsidP="009707CA">
      <w:pPr>
        <w:pStyle w:val="BodyText"/>
        <w:spacing w:after="0" w:line="240" w:lineRule="auto"/>
        <w:ind w:left="540" w:right="23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170"/>
        <w:gridCol w:w="180"/>
        <w:gridCol w:w="1080"/>
        <w:gridCol w:w="180"/>
        <w:gridCol w:w="1080"/>
        <w:gridCol w:w="180"/>
        <w:gridCol w:w="1080"/>
      </w:tblGrid>
      <w:tr w:rsidR="009707CA" w:rsidRPr="0006364C" w14:paraId="45500C56" w14:textId="77777777" w:rsidTr="00E10DC4">
        <w:trPr>
          <w:cantSplit/>
          <w:tblHeader/>
        </w:trPr>
        <w:tc>
          <w:tcPr>
            <w:tcW w:w="4241" w:type="dxa"/>
          </w:tcPr>
          <w:p w14:paraId="395B1742" w14:textId="77777777" w:rsidR="009707CA" w:rsidRPr="0006364C" w:rsidRDefault="009707CA" w:rsidP="0006364C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769821A7" w14:textId="5BBB2D87" w:rsidR="009707CA" w:rsidRPr="00A45D5E" w:rsidRDefault="009707CA" w:rsidP="0006364C">
            <w:pPr>
              <w:pStyle w:val="acctmergecolhdg"/>
              <w:spacing w:line="240" w:lineRule="auto"/>
              <w:ind w:left="-75" w:right="-77"/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t>/</w:t>
            </w:r>
            <w:r w:rsidR="00D97091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br/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7CA" w:rsidRPr="0006364C" w14:paraId="00FCD6E3" w14:textId="77777777" w:rsidTr="00E10DC4">
        <w:trPr>
          <w:cantSplit/>
          <w:tblHeader/>
        </w:trPr>
        <w:tc>
          <w:tcPr>
            <w:tcW w:w="4241" w:type="dxa"/>
          </w:tcPr>
          <w:p w14:paraId="2AF62512" w14:textId="7753B9B1" w:rsidR="009707CA" w:rsidRPr="00A45D5E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FF8F79C" w14:textId="19346972" w:rsidR="009707CA" w:rsidRPr="0006364C" w:rsidRDefault="009707CA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D3FEDDE" w14:textId="77777777" w:rsidR="009707CA" w:rsidRPr="0006364C" w:rsidRDefault="009707CA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8954174" w14:textId="3AB731D3" w:rsidR="009707CA" w:rsidRPr="0006364C" w:rsidRDefault="009707CA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1</w:t>
            </w:r>
          </w:p>
        </w:tc>
      </w:tr>
      <w:tr w:rsidR="00A45D5E" w:rsidRPr="0006364C" w14:paraId="48E04FE3" w14:textId="77777777" w:rsidTr="00E10DC4">
        <w:trPr>
          <w:cantSplit/>
          <w:tblHeader/>
        </w:trPr>
        <w:tc>
          <w:tcPr>
            <w:tcW w:w="4241" w:type="dxa"/>
          </w:tcPr>
          <w:p w14:paraId="7ECC6A79" w14:textId="0D7D64B1" w:rsidR="00A45D5E" w:rsidRPr="00EC6E48" w:rsidRDefault="00A45D5E" w:rsidP="00A45D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</w:pP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C6E4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  <w:t xml:space="preserve">31 </w:t>
            </w: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shd w:val="clear" w:color="auto" w:fill="auto"/>
          </w:tcPr>
          <w:p w14:paraId="031DA404" w14:textId="47D3AC4A" w:rsidR="00A45D5E" w:rsidRPr="00A45D5E" w:rsidRDefault="00A45D5E" w:rsidP="00A45D5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56</w:t>
            </w:r>
            <w:r w:rsidR="00FB72C4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329D671" w14:textId="77777777" w:rsidR="00A45D5E" w:rsidRPr="0006364C" w:rsidRDefault="00A45D5E" w:rsidP="00A45D5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146E3E" w14:textId="02942542" w:rsidR="00A45D5E" w:rsidRPr="0006364C" w:rsidRDefault="00A45D5E" w:rsidP="00A45D5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FB72C4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5D60C0E" w14:textId="77777777" w:rsidR="00A45D5E" w:rsidRPr="0006364C" w:rsidRDefault="00A45D5E" w:rsidP="00A45D5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992C28" w14:textId="4DB557EF" w:rsidR="00A45D5E" w:rsidRPr="0006364C" w:rsidRDefault="00A45D5E" w:rsidP="00A45D5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56</w:t>
            </w:r>
            <w:r w:rsidR="00FB72C4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23FE7C7" w14:textId="77777777" w:rsidR="00A45D5E" w:rsidRPr="0006364C" w:rsidRDefault="00A45D5E" w:rsidP="00A45D5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AB90D6" w14:textId="04C5883D" w:rsidR="00A45D5E" w:rsidRPr="0006364C" w:rsidRDefault="00A45D5E" w:rsidP="00A45D5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FB72C4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4</w:t>
            </w:r>
          </w:p>
        </w:tc>
      </w:tr>
      <w:tr w:rsidR="009707CA" w:rsidRPr="0006364C" w14:paraId="06B2B477" w14:textId="77777777" w:rsidTr="00E10DC4">
        <w:trPr>
          <w:cantSplit/>
          <w:trHeight w:val="335"/>
          <w:tblHeader/>
        </w:trPr>
        <w:tc>
          <w:tcPr>
            <w:tcW w:w="4241" w:type="dxa"/>
          </w:tcPr>
          <w:p w14:paraId="606591C0" w14:textId="77777777" w:rsidR="009707CA" w:rsidRPr="0006364C" w:rsidRDefault="009707CA" w:rsidP="0006364C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33956E3C" w14:textId="48FAAEAD" w:rsidR="009707CA" w:rsidRPr="00A45D5E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(</w:t>
            </w:r>
            <w:r w:rsidR="00A45D5E" w:rsidRPr="00A45D5E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พันบาท</w:t>
            </w:r>
            <w:r w:rsidR="00A45D5E"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US" w:bidi="th-TH"/>
              </w:rPr>
              <w:t>)</w:t>
            </w:r>
          </w:p>
        </w:tc>
      </w:tr>
      <w:tr w:rsidR="00165828" w:rsidRPr="0006364C" w14:paraId="70A2C91B" w14:textId="77777777" w:rsidTr="00E10DC4">
        <w:trPr>
          <w:cantSplit/>
        </w:trPr>
        <w:tc>
          <w:tcPr>
            <w:tcW w:w="4241" w:type="dxa"/>
          </w:tcPr>
          <w:p w14:paraId="10C1E358" w14:textId="67386ECD" w:rsidR="00165828" w:rsidRPr="0006364C" w:rsidRDefault="00165828" w:rsidP="00165828">
            <w:pPr>
              <w:pStyle w:val="BodyText"/>
              <w:spacing w:after="0"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6364C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อัตราคิดลด </w:t>
            </w:r>
            <w:r w:rsidRPr="0006364C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93B5D97" w14:textId="05FEB470" w:rsidR="00165828" w:rsidRPr="0006364C" w:rsidRDefault="008C6076" w:rsidP="008C6076">
            <w:pPr>
              <w:pStyle w:val="BodyText"/>
              <w:tabs>
                <w:tab w:val="clear" w:pos="907"/>
                <w:tab w:val="left" w:pos="375"/>
              </w:tabs>
              <w:spacing w:after="0" w:line="240" w:lineRule="auto"/>
              <w:ind w:right="24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   </w:t>
            </w:r>
            <w:r w:rsidR="00165828">
              <w:rPr>
                <w:rFonts w:ascii="Angsana New" w:hAnsi="Angsana New"/>
                <w:spacing w:val="-2"/>
                <w:sz w:val="30"/>
                <w:szCs w:val="30"/>
              </w:rPr>
              <w:t>(14,493)</w:t>
            </w:r>
          </w:p>
        </w:tc>
        <w:tc>
          <w:tcPr>
            <w:tcW w:w="180" w:type="dxa"/>
          </w:tcPr>
          <w:p w14:paraId="758253A7" w14:textId="77777777" w:rsidR="00165828" w:rsidRPr="0006364C" w:rsidRDefault="00165828" w:rsidP="0016582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3D019CB" w14:textId="1FF21B03" w:rsidR="00165828" w:rsidRPr="0006364C" w:rsidRDefault="008C6076" w:rsidP="008C6076">
            <w:pPr>
              <w:pStyle w:val="BodyText"/>
              <w:tabs>
                <w:tab w:val="clear" w:pos="907"/>
                <w:tab w:val="left" w:pos="375"/>
              </w:tabs>
              <w:spacing w:after="0" w:line="240" w:lineRule="auto"/>
              <w:ind w:right="2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 </w:t>
            </w:r>
            <w:r w:rsidR="00165828">
              <w:rPr>
                <w:rFonts w:ascii="Angsana New" w:hAnsi="Angsana New"/>
                <w:spacing w:val="-2"/>
                <w:sz w:val="30"/>
                <w:szCs w:val="30"/>
              </w:rPr>
              <w:t>(14,568)</w:t>
            </w:r>
          </w:p>
        </w:tc>
        <w:tc>
          <w:tcPr>
            <w:tcW w:w="180" w:type="dxa"/>
          </w:tcPr>
          <w:p w14:paraId="017A386C" w14:textId="77777777" w:rsidR="00165828" w:rsidRPr="0006364C" w:rsidRDefault="00165828" w:rsidP="0016582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8D33923" w14:textId="3D6D24C7" w:rsidR="00165828" w:rsidRPr="0006364C" w:rsidRDefault="00165828" w:rsidP="008C6076">
            <w:pPr>
              <w:pStyle w:val="BodyText"/>
              <w:tabs>
                <w:tab w:val="clear" w:pos="680"/>
                <w:tab w:val="clear" w:pos="907"/>
                <w:tab w:val="left" w:pos="105"/>
                <w:tab w:val="left" w:pos="285"/>
              </w:tabs>
              <w:spacing w:after="0" w:line="240" w:lineRule="auto"/>
              <w:ind w:right="10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16,923</w:t>
            </w:r>
          </w:p>
        </w:tc>
        <w:tc>
          <w:tcPr>
            <w:tcW w:w="180" w:type="dxa"/>
          </w:tcPr>
          <w:p w14:paraId="6A43CC81" w14:textId="77777777" w:rsidR="00165828" w:rsidRPr="0006364C" w:rsidRDefault="00165828" w:rsidP="0016582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095F88" w14:textId="7E1311DA" w:rsidR="00165828" w:rsidRPr="0006364C" w:rsidRDefault="00165828" w:rsidP="008C6076">
            <w:pPr>
              <w:pStyle w:val="BodyText"/>
              <w:tabs>
                <w:tab w:val="clear" w:pos="680"/>
                <w:tab w:val="clear" w:pos="907"/>
                <w:tab w:val="left" w:pos="105"/>
                <w:tab w:val="left" w:pos="285"/>
              </w:tabs>
              <w:spacing w:after="0" w:line="240" w:lineRule="auto"/>
              <w:ind w:right="10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16,990</w:t>
            </w:r>
          </w:p>
        </w:tc>
      </w:tr>
      <w:tr w:rsidR="00165828" w:rsidRPr="0006364C" w14:paraId="3A548930" w14:textId="77777777" w:rsidTr="00E10DC4">
        <w:trPr>
          <w:cantSplit/>
        </w:trPr>
        <w:tc>
          <w:tcPr>
            <w:tcW w:w="4241" w:type="dxa"/>
          </w:tcPr>
          <w:p w14:paraId="300A15CF" w14:textId="2133D0AA" w:rsidR="00165828" w:rsidRPr="0006364C" w:rsidRDefault="00165828" w:rsidP="00165828">
            <w:pPr>
              <w:pStyle w:val="BodyText"/>
              <w:spacing w:after="0"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6364C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</w:tcPr>
          <w:p w14:paraId="0DF36990" w14:textId="75E659FB" w:rsidR="00165828" w:rsidRPr="0006364C" w:rsidRDefault="008C6076" w:rsidP="008C6076">
            <w:pPr>
              <w:pStyle w:val="BodyText"/>
              <w:tabs>
                <w:tab w:val="clear" w:pos="680"/>
                <w:tab w:val="clear" w:pos="907"/>
                <w:tab w:val="left" w:pos="105"/>
                <w:tab w:val="left" w:pos="285"/>
              </w:tabs>
              <w:spacing w:after="0" w:line="240" w:lineRule="auto"/>
              <w:ind w:right="114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 </w:t>
            </w:r>
            <w:r w:rsidR="00165828">
              <w:rPr>
                <w:rFonts w:ascii="Angsana New" w:hAnsi="Angsana New"/>
                <w:spacing w:val="-2"/>
                <w:sz w:val="30"/>
                <w:szCs w:val="30"/>
              </w:rPr>
              <w:t>15,854</w:t>
            </w:r>
          </w:p>
        </w:tc>
        <w:tc>
          <w:tcPr>
            <w:tcW w:w="180" w:type="dxa"/>
          </w:tcPr>
          <w:p w14:paraId="4E25781A" w14:textId="77777777" w:rsidR="00165828" w:rsidRPr="0006364C" w:rsidRDefault="00165828" w:rsidP="0016582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7D5F88" w14:textId="17F2F0F6" w:rsidR="00165828" w:rsidRPr="008C423C" w:rsidRDefault="00165828" w:rsidP="008C6076">
            <w:pPr>
              <w:pStyle w:val="BodyText"/>
              <w:tabs>
                <w:tab w:val="clear" w:pos="680"/>
                <w:tab w:val="clear" w:pos="907"/>
                <w:tab w:val="left" w:pos="105"/>
                <w:tab w:val="left" w:pos="285"/>
              </w:tabs>
              <w:spacing w:after="0" w:line="240" w:lineRule="auto"/>
              <w:ind w:right="10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14,</w:t>
            </w:r>
            <w:r w:rsidRPr="00FA5044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629</w:t>
            </w:r>
          </w:p>
        </w:tc>
        <w:tc>
          <w:tcPr>
            <w:tcW w:w="180" w:type="dxa"/>
          </w:tcPr>
          <w:p w14:paraId="7AC68EF6" w14:textId="77777777" w:rsidR="00165828" w:rsidRPr="008C423C" w:rsidRDefault="00165828" w:rsidP="0016582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E677A2A" w14:textId="4F2EA558" w:rsidR="00165828" w:rsidRPr="008C423C" w:rsidRDefault="008C6076" w:rsidP="008C6076">
            <w:pPr>
              <w:pStyle w:val="BodyText"/>
              <w:tabs>
                <w:tab w:val="clear" w:pos="907"/>
                <w:tab w:val="left" w:pos="375"/>
              </w:tabs>
              <w:spacing w:after="0" w:line="240" w:lineRule="auto"/>
              <w:ind w:right="24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 xml:space="preserve">    </w:t>
            </w:r>
            <w:r w:rsidR="00165828" w:rsidRPr="008C423C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</w:t>
            </w:r>
            <w:r w:rsidR="00165828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3</w:t>
            </w:r>
            <w:r w:rsidR="00165828" w:rsidRPr="008C423C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,</w:t>
            </w:r>
            <w:r w:rsidR="00165828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831</w:t>
            </w:r>
            <w:r w:rsidR="00165828" w:rsidRPr="008C423C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52C66E68" w14:textId="77777777" w:rsidR="00165828" w:rsidRPr="008C423C" w:rsidRDefault="00165828" w:rsidP="0016582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1865AC2" w14:textId="643C3A90" w:rsidR="00165828" w:rsidRPr="008C423C" w:rsidRDefault="008C6076" w:rsidP="008C6076">
            <w:pPr>
              <w:pStyle w:val="BodyText"/>
              <w:tabs>
                <w:tab w:val="clear" w:pos="907"/>
                <w:tab w:val="left" w:pos="375"/>
              </w:tabs>
              <w:spacing w:after="0" w:line="240" w:lineRule="auto"/>
              <w:ind w:right="24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 xml:space="preserve">    </w:t>
            </w:r>
            <w:r w:rsidR="00165828" w:rsidRPr="008C423C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(12,682)</w:t>
            </w:r>
          </w:p>
        </w:tc>
      </w:tr>
    </w:tbl>
    <w:p w14:paraId="581FBF91" w14:textId="77777777" w:rsidR="009707CA" w:rsidRPr="0006364C" w:rsidRDefault="009707CA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170"/>
        <w:gridCol w:w="180"/>
        <w:gridCol w:w="1080"/>
        <w:gridCol w:w="180"/>
        <w:gridCol w:w="1080"/>
        <w:gridCol w:w="180"/>
        <w:gridCol w:w="1080"/>
      </w:tblGrid>
      <w:tr w:rsidR="009707CA" w:rsidRPr="0006364C" w14:paraId="088EE7C6" w14:textId="77777777" w:rsidTr="00E10DC4">
        <w:trPr>
          <w:cantSplit/>
          <w:tblHeader/>
        </w:trPr>
        <w:tc>
          <w:tcPr>
            <w:tcW w:w="4241" w:type="dxa"/>
          </w:tcPr>
          <w:p w14:paraId="5505024E" w14:textId="77777777" w:rsidR="009707CA" w:rsidRPr="0006364C" w:rsidRDefault="009707CA" w:rsidP="0006364C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3C364201" w14:textId="36CE832A" w:rsidR="009707CA" w:rsidRPr="00A45D5E" w:rsidRDefault="0006364C" w:rsidP="0006364C">
            <w:pPr>
              <w:pStyle w:val="acctmergecolhdg"/>
              <w:spacing w:line="240" w:lineRule="auto"/>
              <w:ind w:left="-75" w:right="-77"/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t>/</w:t>
            </w:r>
            <w:r w:rsidR="00D97091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br/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64C" w:rsidRPr="0006364C" w14:paraId="68D1E60D" w14:textId="77777777" w:rsidTr="00E10DC4">
        <w:trPr>
          <w:cantSplit/>
          <w:tblHeader/>
        </w:trPr>
        <w:tc>
          <w:tcPr>
            <w:tcW w:w="4241" w:type="dxa"/>
          </w:tcPr>
          <w:p w14:paraId="6D5E4E60" w14:textId="38EC3DD9" w:rsidR="0006364C" w:rsidRPr="00A45D5E" w:rsidRDefault="0006364C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5F1A299" w14:textId="0B4117A7" w:rsidR="0006364C" w:rsidRPr="0006364C" w:rsidRDefault="0006364C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1F7ACD0" w14:textId="77777777" w:rsidR="0006364C" w:rsidRPr="0006364C" w:rsidRDefault="0006364C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05AD6A41" w14:textId="2C5CB4D5" w:rsidR="0006364C" w:rsidRPr="0006364C" w:rsidRDefault="0006364C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20</w:t>
            </w:r>
          </w:p>
        </w:tc>
      </w:tr>
      <w:tr w:rsidR="009707CA" w:rsidRPr="0006364C" w14:paraId="1C2A62E1" w14:textId="77777777" w:rsidTr="00E10DC4">
        <w:trPr>
          <w:cantSplit/>
          <w:tblHeader/>
        </w:trPr>
        <w:tc>
          <w:tcPr>
            <w:tcW w:w="4241" w:type="dxa"/>
          </w:tcPr>
          <w:p w14:paraId="57736187" w14:textId="51408401" w:rsidR="009707CA" w:rsidRPr="00EC6E48" w:rsidRDefault="009707CA" w:rsidP="009707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</w:pP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C6E4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  <w:t xml:space="preserve">31 </w:t>
            </w: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shd w:val="clear" w:color="auto" w:fill="auto"/>
          </w:tcPr>
          <w:p w14:paraId="00716BF6" w14:textId="0BB502B3" w:rsidR="009707CA" w:rsidRPr="00A45D5E" w:rsidRDefault="009707CA" w:rsidP="009707C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A45D5E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56</w:t>
            </w:r>
            <w:r w:rsidR="00FB72C4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A476FC5" w14:textId="77777777" w:rsidR="009707CA" w:rsidRPr="0006364C" w:rsidRDefault="009707CA" w:rsidP="009707C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197A345" w14:textId="2A991F45" w:rsidR="009707CA" w:rsidRPr="0006364C" w:rsidRDefault="009707CA" w:rsidP="009707C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A45D5E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FB72C4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15F7713" w14:textId="77777777" w:rsidR="009707CA" w:rsidRPr="0006364C" w:rsidRDefault="009707CA" w:rsidP="009707C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6816B9" w14:textId="7E57B0CF" w:rsidR="009707CA" w:rsidRPr="0006364C" w:rsidRDefault="009707CA" w:rsidP="009707C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A45D5E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FB72C4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23CBD1B" w14:textId="77777777" w:rsidR="009707CA" w:rsidRPr="0006364C" w:rsidRDefault="009707CA" w:rsidP="009707C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2F7F10" w14:textId="43001DD2" w:rsidR="009707CA" w:rsidRPr="0006364C" w:rsidRDefault="009707CA" w:rsidP="009707C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A45D5E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FB72C4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4</w:t>
            </w:r>
          </w:p>
        </w:tc>
      </w:tr>
      <w:tr w:rsidR="009707CA" w:rsidRPr="0006364C" w14:paraId="2D9D9179" w14:textId="77777777" w:rsidTr="00E10DC4">
        <w:trPr>
          <w:cantSplit/>
          <w:tblHeader/>
        </w:trPr>
        <w:tc>
          <w:tcPr>
            <w:tcW w:w="4241" w:type="dxa"/>
          </w:tcPr>
          <w:p w14:paraId="212011F4" w14:textId="77777777" w:rsidR="009707CA" w:rsidRPr="0006364C" w:rsidRDefault="009707CA" w:rsidP="0006364C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665D8AAA" w14:textId="656E8A64" w:rsidR="009707CA" w:rsidRPr="00A45D5E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(</w:t>
            </w:r>
            <w:r w:rsidR="00A45D5E" w:rsidRPr="00A45D5E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พันบาท</w:t>
            </w:r>
            <w:r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)</w:t>
            </w:r>
          </w:p>
        </w:tc>
      </w:tr>
      <w:tr w:rsidR="00FB72C4" w:rsidRPr="0006364C" w14:paraId="5E8BB93C" w14:textId="77777777" w:rsidTr="00E10DC4">
        <w:trPr>
          <w:cantSplit/>
        </w:trPr>
        <w:tc>
          <w:tcPr>
            <w:tcW w:w="4241" w:type="dxa"/>
          </w:tcPr>
          <w:p w14:paraId="10E29026" w14:textId="75BFF51E" w:rsidR="00FB72C4" w:rsidRPr="0006364C" w:rsidRDefault="00FB72C4" w:rsidP="00FB72C4">
            <w:pPr>
              <w:pStyle w:val="BodyText"/>
              <w:spacing w:after="0"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6364C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EC0B654" w14:textId="234C2296" w:rsidR="00FB72C4" w:rsidRPr="0006364C" w:rsidRDefault="00165828" w:rsidP="00165828">
            <w:pPr>
              <w:pStyle w:val="BodyText"/>
              <w:tabs>
                <w:tab w:val="clear" w:pos="907"/>
                <w:tab w:val="left" w:pos="375"/>
              </w:tabs>
              <w:spacing w:after="0" w:line="240" w:lineRule="auto"/>
              <w:ind w:right="-75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(7,039)</w:t>
            </w:r>
          </w:p>
        </w:tc>
        <w:tc>
          <w:tcPr>
            <w:tcW w:w="180" w:type="dxa"/>
          </w:tcPr>
          <w:p w14:paraId="221F9B05" w14:textId="77777777" w:rsidR="00FB72C4" w:rsidRPr="0006364C" w:rsidRDefault="00FB72C4" w:rsidP="00FB72C4">
            <w:pPr>
              <w:pStyle w:val="acctfourfigures"/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8AD4E0" w14:textId="50A765E9" w:rsidR="00FB72C4" w:rsidRPr="0006364C" w:rsidRDefault="00FB72C4" w:rsidP="008C6076">
            <w:pPr>
              <w:pStyle w:val="BodyText"/>
              <w:tabs>
                <w:tab w:val="clear" w:pos="907"/>
                <w:tab w:val="left" w:pos="375"/>
              </w:tabs>
              <w:spacing w:after="0" w:line="240" w:lineRule="auto"/>
              <w:ind w:right="104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(7,163)</w:t>
            </w:r>
          </w:p>
        </w:tc>
        <w:tc>
          <w:tcPr>
            <w:tcW w:w="180" w:type="dxa"/>
          </w:tcPr>
          <w:p w14:paraId="361568D9" w14:textId="77777777" w:rsidR="00FB72C4" w:rsidRPr="0006364C" w:rsidRDefault="00FB72C4" w:rsidP="00FB72C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E640DA4" w14:textId="04B3A62C" w:rsidR="00FB72C4" w:rsidRPr="0006364C" w:rsidRDefault="008C6076" w:rsidP="008C6076">
            <w:pPr>
              <w:pStyle w:val="BodyText"/>
              <w:tabs>
                <w:tab w:val="clear" w:pos="680"/>
                <w:tab w:val="clear" w:pos="907"/>
                <w:tab w:val="left" w:pos="105"/>
                <w:tab w:val="left" w:pos="285"/>
              </w:tabs>
              <w:spacing w:after="0" w:line="240" w:lineRule="auto"/>
              <w:ind w:right="104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 </w:t>
            </w:r>
            <w:r w:rsidR="00165828">
              <w:rPr>
                <w:rFonts w:ascii="Angsana New" w:hAnsi="Angsana New"/>
                <w:spacing w:val="-2"/>
                <w:sz w:val="30"/>
                <w:szCs w:val="30"/>
              </w:rPr>
              <w:t>7,688</w:t>
            </w:r>
          </w:p>
        </w:tc>
        <w:tc>
          <w:tcPr>
            <w:tcW w:w="180" w:type="dxa"/>
          </w:tcPr>
          <w:p w14:paraId="0F6C515B" w14:textId="77777777" w:rsidR="00FB72C4" w:rsidRPr="0006364C" w:rsidRDefault="00FB72C4" w:rsidP="00FB72C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79BE70" w14:textId="75DF761F" w:rsidR="00FB72C4" w:rsidRPr="0006364C" w:rsidRDefault="008C6076" w:rsidP="008C6076">
            <w:pPr>
              <w:pStyle w:val="BodyText"/>
              <w:tabs>
                <w:tab w:val="clear" w:pos="680"/>
                <w:tab w:val="clear" w:pos="907"/>
                <w:tab w:val="left" w:pos="105"/>
                <w:tab w:val="left" w:pos="285"/>
              </w:tabs>
              <w:spacing w:after="0" w:line="240" w:lineRule="auto"/>
              <w:ind w:right="15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="00FB72C4">
              <w:rPr>
                <w:rFonts w:ascii="Angsana New" w:hAnsi="Angsana New"/>
                <w:spacing w:val="-2"/>
                <w:sz w:val="30"/>
                <w:szCs w:val="30"/>
              </w:rPr>
              <w:t>7,815</w:t>
            </w:r>
          </w:p>
        </w:tc>
      </w:tr>
    </w:tbl>
    <w:p w14:paraId="00C42646" w14:textId="77777777" w:rsidR="00D97091" w:rsidRPr="00D97091" w:rsidRDefault="00D97091" w:rsidP="00D9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04C96BE" w14:textId="2B8AA40C" w:rsidR="00834BEA" w:rsidRPr="00EC6E48" w:rsidRDefault="00EC6E48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EC6E48">
        <w:rPr>
          <w:rFonts w:ascii="Angsana New" w:hAnsi="Angsana New" w:hint="cs"/>
          <w:b/>
          <w:bCs/>
          <w:sz w:val="30"/>
          <w:szCs w:val="30"/>
          <w:cs/>
        </w:rPr>
        <w:t>ทุนสำรองตามกฎหมาย</w:t>
      </w:r>
    </w:p>
    <w:p w14:paraId="406DED45" w14:textId="77777777" w:rsidR="007E1EC0" w:rsidRDefault="007E1EC0" w:rsidP="007E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834C9D0" w14:textId="7FC4C3AA" w:rsidR="00193C5B" w:rsidRPr="00193C5B" w:rsidRDefault="00193C5B" w:rsidP="0019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>2535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มาตรา 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>116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บริษัทจะต้องจัดสรรทุนสำรอง (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>“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>สำรองตามกฎหมาย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>”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) อย่างน้อยร้อยละ 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 xml:space="preserve">5 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ของกำไรสุทธิประจำปีหลังจากหักขาดทุนสะสมยกมา จนกว่าสำรองดังกล่าวมีจำนวนไม่น้อยกว่าร้อยละ 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 xml:space="preserve">10 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>ของทุนจดทะเบียน เงินสำรองนี้จะนำไปจ่ายเป็นเงินปันผลไม่ได้</w:t>
      </w:r>
    </w:p>
    <w:p w14:paraId="26790DDB" w14:textId="77777777" w:rsidR="000A2EAB" w:rsidRPr="00193C5B" w:rsidRDefault="000A2EAB" w:rsidP="007E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24C0DF01" w14:textId="77777777" w:rsidR="00D97091" w:rsidRDefault="00D9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4D9E009" w14:textId="7FFCEA99" w:rsidR="002D4AAA" w:rsidRPr="0004344A" w:rsidRDefault="000D2B93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8386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</w:t>
      </w:r>
      <w:r w:rsidRPr="0004344A">
        <w:rPr>
          <w:rFonts w:ascii="Angsana New" w:hAnsi="Angsana New"/>
          <w:b/>
          <w:bCs/>
          <w:sz w:val="30"/>
          <w:szCs w:val="30"/>
          <w:cs/>
        </w:rPr>
        <w:t>งานดำเนินงานและ</w:t>
      </w:r>
      <w:r w:rsidR="002D4AAA" w:rsidRPr="0004344A">
        <w:rPr>
          <w:rFonts w:ascii="Angsana New" w:hAnsi="Angsana New"/>
          <w:b/>
          <w:bCs/>
          <w:sz w:val="30"/>
          <w:szCs w:val="30"/>
          <w:cs/>
          <w:lang w:val="en-GB"/>
        </w:rPr>
        <w:t>การจำแนก</w:t>
      </w:r>
      <w:r w:rsidR="002D4AAA" w:rsidRPr="0004344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4574A4A4" w14:textId="77777777" w:rsidR="002D4AAA" w:rsidRPr="00EC6E48" w:rsidRDefault="002D4AAA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26DD0C95" w14:textId="77777777" w:rsidR="002D6709" w:rsidRPr="0004344A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</w:pPr>
      <w:r w:rsidRPr="0004344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ส่วนงานดำเนินงาน</w:t>
      </w:r>
    </w:p>
    <w:p w14:paraId="09388447" w14:textId="77777777" w:rsidR="002D6709" w:rsidRPr="00EC6E48" w:rsidRDefault="002D6709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58374A98" w14:textId="68212A35" w:rsidR="009151ED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4344A">
        <w:rPr>
          <w:rFonts w:ascii="Angsana New" w:eastAsia="Times New Roman" w:hAnsi="Angsana New"/>
          <w:sz w:val="30"/>
          <w:szCs w:val="30"/>
          <w:cs/>
        </w:rPr>
        <w:t>บริษัทดำเนินกิจการในส่วนงานทางธุรกิจเดียวคือการผลิตและจำหน่ายเส้นใยประดิษฐ์เรยอนและผลพลอยได้ โดยเป็นการขายทั้งในประเทศและต่างประเทศ 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</w:t>
      </w:r>
      <w:r w:rsidRPr="0004344A">
        <w:rPr>
          <w:rFonts w:ascii="Angsana New" w:eastAsia="Times New Roman" w:hAnsi="Angsana New"/>
          <w:sz w:val="30"/>
          <w:szCs w:val="30"/>
        </w:rPr>
        <w:t xml:space="preserve"> </w:t>
      </w:r>
      <w:r w:rsidRPr="0004344A">
        <w:rPr>
          <w:rFonts w:ascii="Angsana New" w:eastAsia="Times New Roman" w:hAnsi="Angsana New"/>
          <w:sz w:val="30"/>
          <w:szCs w:val="30"/>
          <w:cs/>
        </w:rPr>
        <w:t>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</w:p>
    <w:p w14:paraId="5B5D1077" w14:textId="77777777" w:rsidR="00654A34" w:rsidRPr="006924E2" w:rsidRDefault="00654A34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0CD1DE09" w14:textId="77777777" w:rsidR="00113245" w:rsidRPr="0004344A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</w:pPr>
      <w:r w:rsidRPr="0004344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การจำแนกรายได้</w:t>
      </w:r>
    </w:p>
    <w:p w14:paraId="6A3FCA1F" w14:textId="77777777" w:rsidR="009151ED" w:rsidRPr="006924E2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2C39F2B6" w14:textId="77777777" w:rsidR="00113245" w:rsidRPr="0004344A" w:rsidRDefault="00811355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บริษัทมีฐานการดำเนินธุรกิจ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อยู่ในประเทศไทย โดยส่วน</w:t>
      </w:r>
      <w:r w:rsidR="0004040C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ใหญ่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ของสินค้าที่ผลิตได้ส่งไปจำหน่าย</w:t>
      </w:r>
      <w:r w:rsidR="008525E0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โดยตรงผ่านทาง</w:t>
      </w:r>
      <w:r w:rsidR="00047796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ลูกค้าภายนอกและ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D5817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ที่เกี่ยวข้องกัน </w:t>
      </w:r>
      <w:r w:rsidR="00FD5817" w:rsidRPr="0004344A">
        <w:rPr>
          <w:rFonts w:ascii="Angsana New" w:eastAsia="Times New Roman" w:hAnsi="Angsana New"/>
          <w:sz w:val="30"/>
          <w:szCs w:val="30"/>
          <w:cs/>
        </w:rPr>
        <w:t>จังหวะเวลาในการรับรู้รายได้</w:t>
      </w:r>
      <w:r w:rsidR="0031044E" w:rsidRPr="0004344A">
        <w:rPr>
          <w:rFonts w:ascii="Angsana New" w:eastAsia="Times New Roman" w:hAnsi="Angsana New"/>
          <w:sz w:val="30"/>
          <w:szCs w:val="30"/>
          <w:cs/>
        </w:rPr>
        <w:t>คือ</w:t>
      </w:r>
      <w:r w:rsidR="00FD5817" w:rsidRPr="0004344A">
        <w:rPr>
          <w:rFonts w:ascii="Angsana New" w:eastAsia="Times New Roman" w:hAnsi="Angsana New"/>
          <w:sz w:val="30"/>
          <w:szCs w:val="30"/>
          <w:cs/>
        </w:rPr>
        <w:t xml:space="preserve"> ณ เวลาใดเวลาหนึ่ง</w:t>
      </w:r>
    </w:p>
    <w:p w14:paraId="4620F5BA" w14:textId="77777777" w:rsidR="00433A9F" w:rsidRPr="006924E2" w:rsidRDefault="00433A9F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797FB097" w14:textId="3E2175A2" w:rsidR="00811355" w:rsidRDefault="00811355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รายได้แยกตามเขตภูมิศาสตร์ได้กำหนดจากสถานที่ตั้งของลูกค้า</w:t>
      </w:r>
    </w:p>
    <w:p w14:paraId="378C6B93" w14:textId="77777777" w:rsidR="00783860" w:rsidRPr="006924E2" w:rsidRDefault="00783860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tbl>
      <w:tblPr>
        <w:tblW w:w="9450" w:type="dxa"/>
        <w:tblInd w:w="540" w:type="dxa"/>
        <w:tblLook w:val="04A0" w:firstRow="1" w:lastRow="0" w:firstColumn="1" w:lastColumn="0" w:noHBand="0" w:noVBand="1"/>
      </w:tblPr>
      <w:tblGrid>
        <w:gridCol w:w="5490"/>
        <w:gridCol w:w="1800"/>
        <w:gridCol w:w="380"/>
        <w:gridCol w:w="1780"/>
      </w:tblGrid>
      <w:tr w:rsidR="002D4AAA" w:rsidRPr="003500FB" w14:paraId="1933F1FA" w14:textId="77777777" w:rsidTr="007720BA">
        <w:trPr>
          <w:cantSplit/>
          <w:trHeight w:val="56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C3EB7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EBCF5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AAA" w:rsidRPr="003500FB" w14:paraId="6A4A267A" w14:textId="77777777" w:rsidTr="007720BA">
        <w:trPr>
          <w:cantSplit/>
          <w:trHeight w:val="56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6B7AB" w14:textId="49D4B8C3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00F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193C5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3500F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447B28" w:rsidRPr="00447B28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3500F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193C5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10FA2" w14:textId="50020594" w:rsidR="002D4AAA" w:rsidRPr="003500FB" w:rsidRDefault="004D4DA4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4D4DA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="00FB72C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1A514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6A0F9" w14:textId="373F40AD" w:rsidR="002D4AAA" w:rsidRPr="003500FB" w:rsidRDefault="004D4DA4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4D4DA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="00FB72C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</w:t>
            </w:r>
          </w:p>
        </w:tc>
      </w:tr>
      <w:tr w:rsidR="002D4AAA" w:rsidRPr="003500FB" w14:paraId="17D24E2A" w14:textId="77777777" w:rsidTr="007720BA">
        <w:trPr>
          <w:cantSplit/>
          <w:trHeight w:val="56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3151A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D46D0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500FB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C331C" w:rsidRPr="003500FB" w14:paraId="006D6ABC" w14:textId="77777777" w:rsidTr="007720BA">
        <w:trPr>
          <w:cantSplit/>
          <w:trHeight w:val="5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D685D" w14:textId="77777777" w:rsidR="009C331C" w:rsidRPr="003500FB" w:rsidRDefault="009C331C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00F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9A015" w14:textId="77777777" w:rsidR="009C331C" w:rsidRPr="003500FB" w:rsidRDefault="009C331C" w:rsidP="0044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F3FD6" w14:textId="77777777" w:rsidR="009C331C" w:rsidRPr="003500FB" w:rsidRDefault="009C331C" w:rsidP="0044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0D879" w14:textId="77777777" w:rsidR="009C331C" w:rsidRPr="003500FB" w:rsidRDefault="009C331C" w:rsidP="0044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FB72C4" w:rsidRPr="003500FB" w14:paraId="07D3CF0B" w14:textId="77777777" w:rsidTr="002520BB">
        <w:trPr>
          <w:cantSplit/>
          <w:trHeight w:val="5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45A6F" w14:textId="661BA4B7" w:rsidR="00FB72C4" w:rsidRPr="003500FB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E0747" w14:textId="7AE6DC07" w:rsidR="00FB72C4" w:rsidRPr="00277055" w:rsidRDefault="00165828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9,529,236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A018C" w14:textId="77777777" w:rsidR="00FB72C4" w:rsidRPr="003500FB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A45C7" w14:textId="613E8A65" w:rsidR="00FB72C4" w:rsidRPr="00277055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5,530,108</w:t>
            </w:r>
          </w:p>
        </w:tc>
      </w:tr>
      <w:tr w:rsidR="00FB72C4" w:rsidRPr="003500FB" w14:paraId="0B3AD3C6" w14:textId="77777777" w:rsidTr="002520BB">
        <w:trPr>
          <w:cantSplit/>
          <w:trHeight w:val="5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9ACB3" w14:textId="0181C773" w:rsidR="00FB72C4" w:rsidRPr="003500FB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3159B" w14:textId="4449E81F" w:rsidR="00FB72C4" w:rsidRPr="00277055" w:rsidRDefault="00165828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1,024,790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90DF8E" w14:textId="77777777" w:rsidR="00FB72C4" w:rsidRPr="003500FB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D3B5A" w14:textId="185C9CC9" w:rsidR="00FB72C4" w:rsidRPr="00277055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473,389</w:t>
            </w:r>
          </w:p>
        </w:tc>
      </w:tr>
      <w:tr w:rsidR="00FB72C4" w:rsidRPr="007E1EC0" w14:paraId="222262D3" w14:textId="77777777" w:rsidTr="002520BB">
        <w:trPr>
          <w:cantSplit/>
          <w:trHeight w:val="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B11DE" w14:textId="77777777" w:rsidR="00FB72C4" w:rsidRPr="003500FB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500F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961AA" w14:textId="4794B673" w:rsidR="00FB72C4" w:rsidRPr="007E1EC0" w:rsidRDefault="00165828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10,554,02</w:t>
            </w:r>
            <w:r w:rsidR="00E576B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34A5E1" w14:textId="77777777" w:rsidR="00FB72C4" w:rsidRPr="007E1EC0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CC6A9A" w14:textId="3AA829B2" w:rsidR="00FB72C4" w:rsidRPr="007E1EC0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EC0">
              <w:rPr>
                <w:rFonts w:ascii="Angsana New" w:hAnsi="Angsana New"/>
                <w:b/>
                <w:bCs/>
                <w:sz w:val="30"/>
                <w:szCs w:val="30"/>
              </w:rPr>
              <w:t>6,003,497</w:t>
            </w:r>
          </w:p>
        </w:tc>
      </w:tr>
    </w:tbl>
    <w:p w14:paraId="504F2D0B" w14:textId="77777777" w:rsidR="008534C5" w:rsidRPr="00EC6E48" w:rsidRDefault="008534C5" w:rsidP="00F7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  <w:cs/>
          <w:lang w:val="th-TH"/>
        </w:rPr>
      </w:pPr>
    </w:p>
    <w:p w14:paraId="064330C1" w14:textId="20D2F172" w:rsidR="00193C5B" w:rsidRDefault="00193C5B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ค่าใช้จ่ายผลประโยชน์ของพนักงาน</w:t>
      </w:r>
    </w:p>
    <w:p w14:paraId="1AAF3B32" w14:textId="4F7EB9E4" w:rsidR="00CF03CC" w:rsidRPr="006924E2" w:rsidRDefault="00CF03CC" w:rsidP="00CF0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911"/>
        <w:gridCol w:w="1339"/>
        <w:gridCol w:w="180"/>
        <w:gridCol w:w="1440"/>
      </w:tblGrid>
      <w:tr w:rsidR="007720BA" w:rsidRPr="007720BA" w14:paraId="36C42B5E" w14:textId="77777777" w:rsidTr="007720BA">
        <w:trPr>
          <w:cantSplit/>
          <w:tblHeader/>
        </w:trPr>
        <w:tc>
          <w:tcPr>
            <w:tcW w:w="5490" w:type="dxa"/>
          </w:tcPr>
          <w:p w14:paraId="3E6D91CB" w14:textId="77777777" w:rsidR="007720BA" w:rsidRPr="007720BA" w:rsidRDefault="007720BA" w:rsidP="007720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0C7EF4D6" w14:textId="77777777" w:rsidR="007720BA" w:rsidRPr="007720BA" w:rsidRDefault="007720BA" w:rsidP="007720B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9" w:type="dxa"/>
            <w:gridSpan w:val="3"/>
            <w:vAlign w:val="center"/>
          </w:tcPr>
          <w:p w14:paraId="7D837248" w14:textId="7AF62F4D" w:rsidR="007720BA" w:rsidRPr="007720BA" w:rsidRDefault="007720BA" w:rsidP="007720BA">
            <w:pPr>
              <w:pStyle w:val="acctmergecolhdg"/>
              <w:spacing w:line="240" w:lineRule="auto"/>
              <w:ind w:left="-75" w:right="-7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/</w:t>
            </w: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3CC" w:rsidRPr="007720BA" w14:paraId="09FF159B" w14:textId="77777777" w:rsidTr="007720BA">
        <w:trPr>
          <w:cantSplit/>
          <w:tblHeader/>
        </w:trPr>
        <w:tc>
          <w:tcPr>
            <w:tcW w:w="5490" w:type="dxa"/>
          </w:tcPr>
          <w:p w14:paraId="1EC08EB1" w14:textId="77777777" w:rsidR="00CF03CC" w:rsidRPr="007720BA" w:rsidRDefault="00CF03CC" w:rsidP="008B50E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5C2ED219" w14:textId="7D003045" w:rsidR="00CF03CC" w:rsidRPr="007720BA" w:rsidRDefault="008E040B" w:rsidP="007720BA">
            <w:pPr>
              <w:pStyle w:val="acctmergecolhdg"/>
              <w:spacing w:line="240" w:lineRule="auto"/>
              <w:ind w:left="-342" w:right="-345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9" w:type="dxa"/>
            <w:shd w:val="clear" w:color="auto" w:fill="auto"/>
          </w:tcPr>
          <w:p w14:paraId="0B3EF2F6" w14:textId="37270D94" w:rsidR="00CF03CC" w:rsidRPr="007720BA" w:rsidRDefault="00CF03CC" w:rsidP="008B50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</w:t>
            </w:r>
            <w:r w:rsidR="00FB72C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8FB6DBC" w14:textId="77777777" w:rsidR="00CF03CC" w:rsidRPr="007720BA" w:rsidRDefault="00CF03CC" w:rsidP="008B50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0AD78C6" w14:textId="00AAFAA8" w:rsidR="00CF03CC" w:rsidRPr="007720BA" w:rsidRDefault="00CF03CC" w:rsidP="008B50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</w:t>
            </w:r>
            <w:r w:rsidR="00FB72C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8E040B" w:rsidRPr="007720BA" w14:paraId="2F3A2C50" w14:textId="77777777" w:rsidTr="007720BA">
        <w:trPr>
          <w:cantSplit/>
          <w:tblHeader/>
        </w:trPr>
        <w:tc>
          <w:tcPr>
            <w:tcW w:w="5490" w:type="dxa"/>
          </w:tcPr>
          <w:p w14:paraId="19EC8E56" w14:textId="77777777" w:rsidR="008E040B" w:rsidRPr="007720BA" w:rsidRDefault="008E040B" w:rsidP="008E04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231D4778" w14:textId="77777777" w:rsidR="008E040B" w:rsidRPr="007720BA" w:rsidRDefault="008E040B" w:rsidP="008E04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354B9259" w14:textId="1FED01CD" w:rsidR="008E040B" w:rsidRPr="007720BA" w:rsidRDefault="008E040B" w:rsidP="008E04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7720B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 w:rsidRPr="007720B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B72C4" w:rsidRPr="007720BA" w14:paraId="5CEA03DB" w14:textId="77777777" w:rsidTr="007720BA">
        <w:trPr>
          <w:cantSplit/>
        </w:trPr>
        <w:tc>
          <w:tcPr>
            <w:tcW w:w="5490" w:type="dxa"/>
          </w:tcPr>
          <w:p w14:paraId="65C2B394" w14:textId="3A8491E1" w:rsidR="00FB72C4" w:rsidRPr="007720BA" w:rsidRDefault="00FB72C4" w:rsidP="00FB72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11" w:type="dxa"/>
          </w:tcPr>
          <w:p w14:paraId="79702FA5" w14:textId="77777777" w:rsidR="00FB72C4" w:rsidRPr="007720BA" w:rsidRDefault="00FB72C4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FE0C8F2" w14:textId="390D7A05" w:rsidR="00FB72C4" w:rsidRPr="007720BA" w:rsidRDefault="00165828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441,992</w:t>
            </w:r>
          </w:p>
        </w:tc>
        <w:tc>
          <w:tcPr>
            <w:tcW w:w="180" w:type="dxa"/>
          </w:tcPr>
          <w:p w14:paraId="4D89DD6E" w14:textId="77777777" w:rsidR="00FB72C4" w:rsidRPr="007720BA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00A5EB" w14:textId="6B1D242F" w:rsidR="00FB72C4" w:rsidRPr="007720BA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20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7720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</w:tr>
      <w:tr w:rsidR="00FB72C4" w:rsidRPr="007720BA" w14:paraId="224FA2EB" w14:textId="77777777" w:rsidTr="007720BA">
        <w:trPr>
          <w:cantSplit/>
        </w:trPr>
        <w:tc>
          <w:tcPr>
            <w:tcW w:w="5490" w:type="dxa"/>
          </w:tcPr>
          <w:p w14:paraId="18A2E072" w14:textId="7CBEA922" w:rsidR="00FB72C4" w:rsidRPr="007720BA" w:rsidRDefault="00FB72C4" w:rsidP="00FB72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11" w:type="dxa"/>
          </w:tcPr>
          <w:p w14:paraId="3B8940DE" w14:textId="6EF6D0E8" w:rsidR="00FB72C4" w:rsidRPr="007720BA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"/>
                <w:tab w:val="left" w:pos="195"/>
                <w:tab w:val="left" w:pos="324"/>
              </w:tabs>
              <w:ind w:left="-43" w:right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20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1658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39" w:type="dxa"/>
          </w:tcPr>
          <w:p w14:paraId="1B8A5B1E" w14:textId="1AE362DF" w:rsidR="00FB72C4" w:rsidRPr="007720BA" w:rsidRDefault="00165828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16,966</w:t>
            </w:r>
          </w:p>
        </w:tc>
        <w:tc>
          <w:tcPr>
            <w:tcW w:w="180" w:type="dxa"/>
          </w:tcPr>
          <w:p w14:paraId="25D658E7" w14:textId="77777777" w:rsidR="00FB72C4" w:rsidRPr="007720BA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1D68F1" w14:textId="5FBC8F0F" w:rsidR="00FB72C4" w:rsidRPr="007720BA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20BA">
              <w:rPr>
                <w:rFonts w:asciiTheme="majorBidi" w:hAnsiTheme="majorBidi" w:cstheme="majorBidi"/>
                <w:sz w:val="30"/>
                <w:szCs w:val="30"/>
              </w:rPr>
              <w:t>18,851</w:t>
            </w:r>
          </w:p>
        </w:tc>
      </w:tr>
      <w:tr w:rsidR="00FB72C4" w:rsidRPr="007720BA" w14:paraId="3D44BE51" w14:textId="77777777" w:rsidTr="007720BA">
        <w:trPr>
          <w:cantSplit/>
        </w:trPr>
        <w:tc>
          <w:tcPr>
            <w:tcW w:w="5490" w:type="dxa"/>
          </w:tcPr>
          <w:p w14:paraId="6429E224" w14:textId="52EDE665" w:rsidR="00FB72C4" w:rsidRPr="007720BA" w:rsidRDefault="00FB72C4" w:rsidP="00FB72C4">
            <w:pPr>
              <w:spacing w:line="240" w:lineRule="auto"/>
              <w:ind w:left="201" w:hanging="20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911" w:type="dxa"/>
          </w:tcPr>
          <w:p w14:paraId="35D577F0" w14:textId="77777777" w:rsidR="00FB72C4" w:rsidRPr="007720BA" w:rsidRDefault="00FB72C4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9670B80" w14:textId="2D801A09" w:rsidR="00FB72C4" w:rsidRPr="007720BA" w:rsidRDefault="00165828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51,591</w:t>
            </w:r>
          </w:p>
        </w:tc>
        <w:tc>
          <w:tcPr>
            <w:tcW w:w="180" w:type="dxa"/>
            <w:vAlign w:val="bottom"/>
          </w:tcPr>
          <w:p w14:paraId="61311B1E" w14:textId="77777777" w:rsidR="00FB72C4" w:rsidRPr="007720BA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EA4423" w14:textId="42393E67" w:rsidR="00FB72C4" w:rsidRPr="007720BA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7720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</w:tr>
      <w:tr w:rsidR="00FB72C4" w:rsidRPr="007720BA" w14:paraId="221DC4C5" w14:textId="77777777" w:rsidTr="007720BA">
        <w:trPr>
          <w:cantSplit/>
        </w:trPr>
        <w:tc>
          <w:tcPr>
            <w:tcW w:w="5490" w:type="dxa"/>
          </w:tcPr>
          <w:p w14:paraId="11460DD5" w14:textId="2C47C9B7" w:rsidR="00FB72C4" w:rsidRPr="00D97091" w:rsidRDefault="00FB72C4" w:rsidP="00FB72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709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1" w:type="dxa"/>
          </w:tcPr>
          <w:p w14:paraId="478D6724" w14:textId="77777777" w:rsidR="00FB72C4" w:rsidRPr="007720BA" w:rsidRDefault="00FB72C4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16BAA3DA" w14:textId="4D41792E" w:rsidR="00FB72C4" w:rsidRPr="007720BA" w:rsidRDefault="00165828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510,549</w:t>
            </w:r>
          </w:p>
        </w:tc>
        <w:tc>
          <w:tcPr>
            <w:tcW w:w="180" w:type="dxa"/>
          </w:tcPr>
          <w:p w14:paraId="112C9886" w14:textId="77777777" w:rsidR="00FB72C4" w:rsidRPr="007720BA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6E3F43D" w14:textId="2CA2B4DD" w:rsidR="00FB72C4" w:rsidRPr="007720BA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  <w:r w:rsidRPr="00772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</w:tr>
    </w:tbl>
    <w:p w14:paraId="0B735537" w14:textId="0E47A7AE" w:rsidR="00193C5B" w:rsidRPr="007720BA" w:rsidRDefault="00193C5B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</w:rPr>
      </w:pPr>
      <w:r w:rsidRPr="007720B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lastRenderedPageBreak/>
        <w:t>โครงการ</w:t>
      </w:r>
      <w:r w:rsidRPr="007720B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สมทบ</w:t>
      </w:r>
      <w:r w:rsidRPr="007720B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เงินที่กำหนดไว้</w:t>
      </w:r>
    </w:p>
    <w:p w14:paraId="6DF86FD0" w14:textId="77777777" w:rsidR="00FF0CB5" w:rsidRPr="006924E2" w:rsidRDefault="00FF0CB5" w:rsidP="00193C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eastAsia="Times New Roman" w:hAnsi="Angsana New"/>
          <w:i/>
          <w:iCs/>
          <w:color w:val="000000"/>
          <w:sz w:val="20"/>
          <w:szCs w:val="20"/>
        </w:rPr>
      </w:pPr>
    </w:p>
    <w:p w14:paraId="04F96EDB" w14:textId="7695E634" w:rsidR="00193C5B" w:rsidRPr="00FF0CB5" w:rsidRDefault="00193C5B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965AB8">
        <w:rPr>
          <w:rFonts w:ascii="Angsana New" w:eastAsia="Times New Roman" w:hAnsi="Angsana New"/>
          <w:color w:val="000000"/>
          <w:sz w:val="30"/>
          <w:szCs w:val="30"/>
        </w:rPr>
        <w:t>5</w:t>
      </w: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965AB8">
        <w:rPr>
          <w:rFonts w:ascii="Angsana New" w:eastAsia="Times New Roman" w:hAnsi="Angsana New"/>
          <w:color w:val="000000"/>
          <w:sz w:val="30"/>
          <w:szCs w:val="30"/>
        </w:rPr>
        <w:t xml:space="preserve">5 </w:t>
      </w: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E1F835C" w14:textId="77777777" w:rsidR="00193C5B" w:rsidRPr="006924E2" w:rsidRDefault="00193C5B" w:rsidP="0019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p w14:paraId="775080EC" w14:textId="74FF3B9C" w:rsidR="00193C5B" w:rsidRDefault="00193C5B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7E9EBB7D" w14:textId="2A8BB94D" w:rsidR="00F713E7" w:rsidRPr="00836034" w:rsidRDefault="00F713E7" w:rsidP="00F7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990"/>
        <w:gridCol w:w="1609"/>
        <w:gridCol w:w="180"/>
        <w:gridCol w:w="1440"/>
      </w:tblGrid>
      <w:tr w:rsidR="00F713E7" w:rsidRPr="003A390E" w14:paraId="7E31B967" w14:textId="77777777" w:rsidTr="00E10DC4">
        <w:trPr>
          <w:cantSplit/>
          <w:trHeight w:val="317"/>
          <w:tblHeader/>
        </w:trPr>
        <w:tc>
          <w:tcPr>
            <w:tcW w:w="4871" w:type="dxa"/>
          </w:tcPr>
          <w:p w14:paraId="52B0B755" w14:textId="77777777" w:rsidR="00F713E7" w:rsidRPr="003A390E" w:rsidRDefault="00F713E7" w:rsidP="00F713E7">
            <w:pPr>
              <w:spacing w:line="240" w:lineRule="auto"/>
              <w:ind w:left="196" w:hanging="1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760F9E" w14:textId="77777777" w:rsidR="00F713E7" w:rsidRPr="003A390E" w:rsidRDefault="00F713E7" w:rsidP="00F713E7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3229" w:type="dxa"/>
            <w:gridSpan w:val="3"/>
            <w:vAlign w:val="center"/>
          </w:tcPr>
          <w:p w14:paraId="2C421523" w14:textId="46D4569B" w:rsidR="00F713E7" w:rsidRPr="00D868FC" w:rsidRDefault="00F713E7" w:rsidP="00F713E7">
            <w:pPr>
              <w:pStyle w:val="BodyText"/>
              <w:tabs>
                <w:tab w:val="left" w:pos="5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cs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3E7" w:rsidRPr="003A390E" w14:paraId="5A9ADA95" w14:textId="77777777" w:rsidTr="00E10DC4">
        <w:trPr>
          <w:cantSplit/>
          <w:tblHeader/>
        </w:trPr>
        <w:tc>
          <w:tcPr>
            <w:tcW w:w="4871" w:type="dxa"/>
          </w:tcPr>
          <w:p w14:paraId="54A28E84" w14:textId="77777777" w:rsidR="00F713E7" w:rsidRPr="003A390E" w:rsidRDefault="00F713E7" w:rsidP="00F713E7">
            <w:pPr>
              <w:pStyle w:val="acctfourfigures"/>
              <w:spacing w:line="240" w:lineRule="auto"/>
              <w:ind w:left="196" w:hanging="196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423F95" w14:textId="58116B89" w:rsidR="00F713E7" w:rsidRPr="00E10DC4" w:rsidRDefault="008E040B" w:rsidP="00F713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i/>
                <w:iCs/>
                <w:sz w:val="30"/>
                <w:szCs w:val="30"/>
                <w:lang w:bidi="th-TH"/>
              </w:rPr>
            </w:pPr>
            <w:r w:rsidRPr="00E10DC4">
              <w:rPr>
                <w:rFonts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609" w:type="dxa"/>
            <w:shd w:val="clear" w:color="auto" w:fill="auto"/>
          </w:tcPr>
          <w:p w14:paraId="378E2AF8" w14:textId="5F67E486" w:rsidR="00F713E7" w:rsidRPr="00F713E7" w:rsidRDefault="00F713E7" w:rsidP="00F713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th-TH" w:bidi="th-TH"/>
              </w:rPr>
            </w:pPr>
            <w:r w:rsidRPr="00F713E7"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  <w:t>256</w:t>
            </w:r>
            <w:r w:rsidR="00FB72C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th-TH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4133F0A" w14:textId="77777777" w:rsidR="00F713E7" w:rsidRPr="00F713E7" w:rsidRDefault="00F713E7" w:rsidP="00F713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663F65" w14:textId="1223108D" w:rsidR="00F713E7" w:rsidRPr="00F713E7" w:rsidRDefault="00F713E7" w:rsidP="00F713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th-TH" w:bidi="th-TH"/>
              </w:rPr>
            </w:pPr>
            <w:r w:rsidRPr="00F713E7"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  <w:t>256</w:t>
            </w:r>
            <w:r w:rsidR="00FB72C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th-TH" w:bidi="th-TH"/>
              </w:rPr>
              <w:t>4</w:t>
            </w:r>
          </w:p>
        </w:tc>
      </w:tr>
      <w:tr w:rsidR="00F713E7" w:rsidRPr="00F713E7" w14:paraId="283D1561" w14:textId="77777777" w:rsidTr="00E10DC4">
        <w:trPr>
          <w:cantSplit/>
        </w:trPr>
        <w:tc>
          <w:tcPr>
            <w:tcW w:w="4871" w:type="dxa"/>
          </w:tcPr>
          <w:p w14:paraId="01C07E9E" w14:textId="77777777" w:rsidR="00F713E7" w:rsidRPr="003A390E" w:rsidRDefault="00F713E7" w:rsidP="00F713E7">
            <w:pPr>
              <w:spacing w:line="240" w:lineRule="auto"/>
              <w:ind w:left="196" w:hanging="1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C629DF" w14:textId="77777777" w:rsidR="00F713E7" w:rsidRPr="003A390E" w:rsidRDefault="00F713E7" w:rsidP="00F713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3229" w:type="dxa"/>
            <w:gridSpan w:val="3"/>
          </w:tcPr>
          <w:p w14:paraId="5D412BE0" w14:textId="340D65EE" w:rsidR="00F713E7" w:rsidRPr="00F713E7" w:rsidRDefault="00F713E7" w:rsidP="00F713E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</w:pPr>
            <w:r w:rsidRPr="00F713E7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(</w:t>
            </w:r>
            <w:r w:rsidRPr="00F713E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 w:bidi="th-TH"/>
              </w:rPr>
              <w:t>พันบาท</w:t>
            </w:r>
            <w:r w:rsidRPr="00F713E7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)</w:t>
            </w:r>
          </w:p>
        </w:tc>
      </w:tr>
      <w:tr w:rsidR="00FB72C4" w:rsidRPr="003A390E" w14:paraId="10BD8DCA" w14:textId="77777777" w:rsidTr="00E10DC4">
        <w:trPr>
          <w:cantSplit/>
        </w:trPr>
        <w:tc>
          <w:tcPr>
            <w:tcW w:w="4871" w:type="dxa"/>
          </w:tcPr>
          <w:p w14:paraId="547AFDFA" w14:textId="21D48A20" w:rsidR="00FB72C4" w:rsidRPr="00F713E7" w:rsidRDefault="00FB72C4" w:rsidP="00FB72C4">
            <w:pPr>
              <w:spacing w:line="240" w:lineRule="auto"/>
              <w:ind w:left="196" w:right="-79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  <w:vAlign w:val="bottom"/>
          </w:tcPr>
          <w:p w14:paraId="0D6E419B" w14:textId="24DD3E4B" w:rsidR="00FB72C4" w:rsidRPr="007720BA" w:rsidRDefault="00165828" w:rsidP="00FB72C4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609" w:type="dxa"/>
          </w:tcPr>
          <w:p w14:paraId="59D78C5B" w14:textId="17E6C4C2" w:rsidR="00FB72C4" w:rsidRPr="00F713E7" w:rsidRDefault="00E576B7" w:rsidP="00016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377,798</w:t>
            </w:r>
          </w:p>
        </w:tc>
        <w:tc>
          <w:tcPr>
            <w:tcW w:w="180" w:type="dxa"/>
          </w:tcPr>
          <w:p w14:paraId="3D306FFA" w14:textId="77777777" w:rsidR="00FB72C4" w:rsidRPr="00F713E7" w:rsidRDefault="00FB72C4" w:rsidP="00FB72C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06449966" w14:textId="42BA7852" w:rsidR="00FB72C4" w:rsidRPr="00F713E7" w:rsidRDefault="00FB72C4" w:rsidP="00016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(67,982)</w:t>
            </w:r>
          </w:p>
        </w:tc>
      </w:tr>
      <w:tr w:rsidR="00FB72C4" w:rsidRPr="003A390E" w14:paraId="45E9B5E3" w14:textId="77777777" w:rsidTr="00E10DC4">
        <w:trPr>
          <w:cantSplit/>
        </w:trPr>
        <w:tc>
          <w:tcPr>
            <w:tcW w:w="4871" w:type="dxa"/>
          </w:tcPr>
          <w:p w14:paraId="0F86A2BB" w14:textId="07FF08DA" w:rsidR="00FB72C4" w:rsidRPr="00F713E7" w:rsidRDefault="00FB72C4" w:rsidP="00FB72C4">
            <w:pPr>
              <w:spacing w:line="240" w:lineRule="auto"/>
              <w:ind w:left="196" w:right="-79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  <w:vAlign w:val="bottom"/>
          </w:tcPr>
          <w:p w14:paraId="3B1D9655" w14:textId="77777777" w:rsidR="00FB72C4" w:rsidRPr="007720BA" w:rsidRDefault="00FB72C4" w:rsidP="00FB72C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791D0FC5" w14:textId="32145351" w:rsidR="00FB72C4" w:rsidRPr="007720BA" w:rsidRDefault="00165828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6,499,007</w:t>
            </w:r>
          </w:p>
        </w:tc>
        <w:tc>
          <w:tcPr>
            <w:tcW w:w="180" w:type="dxa"/>
          </w:tcPr>
          <w:p w14:paraId="6AF2F10C" w14:textId="77777777" w:rsidR="00FB72C4" w:rsidRPr="00F713E7" w:rsidRDefault="00FB72C4" w:rsidP="00FB72C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05165C90" w14:textId="42BE6096" w:rsidR="00FB72C4" w:rsidRPr="00F713E7" w:rsidRDefault="00FB72C4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7720BA">
              <w:rPr>
                <w:rFonts w:ascii="Angsana New" w:hAnsi="Angsana New"/>
                <w:sz w:val="30"/>
                <w:szCs w:val="30"/>
                <w:lang w:val="th-TH" w:bidi="th-TH"/>
              </w:rPr>
              <w:t>3,597,767</w:t>
            </w:r>
          </w:p>
        </w:tc>
      </w:tr>
      <w:tr w:rsidR="00FB72C4" w:rsidRPr="003A390E" w14:paraId="1AF589A3" w14:textId="77777777" w:rsidTr="00E10DC4">
        <w:trPr>
          <w:cantSplit/>
        </w:trPr>
        <w:tc>
          <w:tcPr>
            <w:tcW w:w="4871" w:type="dxa"/>
          </w:tcPr>
          <w:p w14:paraId="1DCF8E32" w14:textId="699A742B" w:rsidR="00FB72C4" w:rsidRPr="00F713E7" w:rsidRDefault="00FB72C4" w:rsidP="00FB72C4">
            <w:pPr>
              <w:spacing w:line="240" w:lineRule="auto"/>
              <w:ind w:left="196" w:hanging="19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720B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ค่าพลังงานและไอน้ำใช้ไป</w:t>
            </w:r>
          </w:p>
        </w:tc>
        <w:tc>
          <w:tcPr>
            <w:tcW w:w="990" w:type="dxa"/>
            <w:vAlign w:val="bottom"/>
          </w:tcPr>
          <w:p w14:paraId="3E8EDB59" w14:textId="77777777" w:rsidR="00FB72C4" w:rsidRPr="007720BA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9" w:type="dxa"/>
          </w:tcPr>
          <w:p w14:paraId="0981AE3E" w14:textId="63C72A95" w:rsidR="00FB72C4" w:rsidRDefault="00165828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1,058,226</w:t>
            </w:r>
          </w:p>
        </w:tc>
        <w:tc>
          <w:tcPr>
            <w:tcW w:w="180" w:type="dxa"/>
          </w:tcPr>
          <w:p w14:paraId="4F0629E2" w14:textId="77777777" w:rsidR="00FB72C4" w:rsidRPr="00F713E7" w:rsidRDefault="00FB72C4" w:rsidP="00FB72C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3A81A722" w14:textId="4A478C79" w:rsidR="00FB72C4" w:rsidRPr="00F713E7" w:rsidRDefault="00FB72C4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839,730</w:t>
            </w:r>
          </w:p>
        </w:tc>
      </w:tr>
      <w:tr w:rsidR="00FB72C4" w:rsidRPr="003A390E" w14:paraId="5688DE00" w14:textId="77777777" w:rsidTr="00E10DC4">
        <w:trPr>
          <w:cantSplit/>
        </w:trPr>
        <w:tc>
          <w:tcPr>
            <w:tcW w:w="4871" w:type="dxa"/>
          </w:tcPr>
          <w:p w14:paraId="294E2CD3" w14:textId="5C73726B" w:rsidR="00FB72C4" w:rsidRPr="00F713E7" w:rsidRDefault="00FB72C4" w:rsidP="00FB72C4">
            <w:pPr>
              <w:spacing w:line="240" w:lineRule="auto"/>
              <w:ind w:left="196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vAlign w:val="bottom"/>
          </w:tcPr>
          <w:p w14:paraId="371A68CE" w14:textId="0BE472CA" w:rsidR="00FB72C4" w:rsidRPr="007720BA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9" w:type="dxa"/>
          </w:tcPr>
          <w:p w14:paraId="0B336BA0" w14:textId="7628383C" w:rsidR="00FB72C4" w:rsidRPr="007720BA" w:rsidRDefault="00165828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360,257</w:t>
            </w:r>
          </w:p>
        </w:tc>
        <w:tc>
          <w:tcPr>
            <w:tcW w:w="180" w:type="dxa"/>
          </w:tcPr>
          <w:p w14:paraId="4EB482DC" w14:textId="77777777" w:rsidR="00FB72C4" w:rsidRPr="00F713E7" w:rsidRDefault="00FB72C4" w:rsidP="00FB72C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7E0D126D" w14:textId="26DE62CB" w:rsidR="00FB72C4" w:rsidRPr="00F713E7" w:rsidRDefault="00FB72C4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7720BA">
              <w:rPr>
                <w:rFonts w:ascii="Angsana New" w:hAnsi="Angsana New"/>
                <w:sz w:val="30"/>
                <w:szCs w:val="30"/>
                <w:lang w:val="th-TH" w:bidi="th-TH"/>
              </w:rPr>
              <w:t>354,86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</w:t>
            </w:r>
          </w:p>
        </w:tc>
      </w:tr>
      <w:tr w:rsidR="00FB72C4" w:rsidRPr="00F713E7" w14:paraId="1AD18E03" w14:textId="77777777" w:rsidTr="00E10DC4">
        <w:trPr>
          <w:cantSplit/>
        </w:trPr>
        <w:tc>
          <w:tcPr>
            <w:tcW w:w="4871" w:type="dxa"/>
          </w:tcPr>
          <w:p w14:paraId="117887DB" w14:textId="77777777" w:rsidR="00FB72C4" w:rsidRPr="00F713E7" w:rsidRDefault="00FB72C4" w:rsidP="00FB72C4">
            <w:pPr>
              <w:spacing w:line="240" w:lineRule="auto"/>
              <w:ind w:left="196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vAlign w:val="bottom"/>
          </w:tcPr>
          <w:p w14:paraId="5800A011" w14:textId="3C88D7B9" w:rsidR="00FB72C4" w:rsidRPr="007720BA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720B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1658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609" w:type="dxa"/>
          </w:tcPr>
          <w:p w14:paraId="2B099F44" w14:textId="31C75494" w:rsidR="00FB72C4" w:rsidRPr="00BE74A2" w:rsidRDefault="00165828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510,549</w:t>
            </w:r>
          </w:p>
        </w:tc>
        <w:tc>
          <w:tcPr>
            <w:tcW w:w="180" w:type="dxa"/>
          </w:tcPr>
          <w:p w14:paraId="2B2FCD8B" w14:textId="77777777" w:rsidR="00FB72C4" w:rsidRPr="00F713E7" w:rsidRDefault="00FB72C4" w:rsidP="00FB72C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63ED1F2B" w14:textId="33231C4D" w:rsidR="00FB72C4" w:rsidRPr="00F713E7" w:rsidRDefault="00FB72C4" w:rsidP="00FB72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492,604</w:t>
            </w:r>
          </w:p>
        </w:tc>
      </w:tr>
    </w:tbl>
    <w:p w14:paraId="5324C717" w14:textId="77777777" w:rsidR="008534C5" w:rsidRPr="00EC6E48" w:rsidRDefault="00853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en-GB"/>
        </w:rPr>
      </w:pPr>
    </w:p>
    <w:p w14:paraId="5EFCB99E" w14:textId="55B2B585" w:rsidR="002D4AAA" w:rsidRPr="00313D7C" w:rsidRDefault="002D4AAA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13D7C">
        <w:rPr>
          <w:rFonts w:ascii="Angsana New" w:hAnsi="Angsana New"/>
          <w:b/>
          <w:bCs/>
          <w:sz w:val="30"/>
          <w:szCs w:val="30"/>
          <w:cs/>
          <w:lang w:val="en-GB"/>
        </w:rPr>
        <w:t>ภาษี</w:t>
      </w:r>
      <w:r w:rsidRPr="00313D7C">
        <w:rPr>
          <w:rFonts w:ascii="Angsana New" w:hAnsi="Angsana New"/>
          <w:b/>
          <w:bCs/>
          <w:sz w:val="30"/>
          <w:szCs w:val="30"/>
          <w:cs/>
        </w:rPr>
        <w:t>เงินได้</w:t>
      </w:r>
    </w:p>
    <w:p w14:paraId="7C54E2BF" w14:textId="77777777" w:rsidR="008B50E5" w:rsidRPr="006924E2" w:rsidRDefault="008B50E5" w:rsidP="002D4AA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tbl>
      <w:tblPr>
        <w:tblW w:w="90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6"/>
        <w:gridCol w:w="944"/>
        <w:gridCol w:w="1064"/>
        <w:gridCol w:w="249"/>
        <w:gridCol w:w="1066"/>
        <w:gridCol w:w="248"/>
        <w:gridCol w:w="1064"/>
        <w:gridCol w:w="248"/>
        <w:gridCol w:w="1069"/>
      </w:tblGrid>
      <w:tr w:rsidR="00F713E7" w:rsidRPr="00FF0CB5" w14:paraId="6F7E074E" w14:textId="77777777" w:rsidTr="00E10DC4">
        <w:trPr>
          <w:tblHeader/>
        </w:trPr>
        <w:tc>
          <w:tcPr>
            <w:tcW w:w="4070" w:type="dxa"/>
            <w:gridSpan w:val="2"/>
            <w:vAlign w:val="bottom"/>
          </w:tcPr>
          <w:p w14:paraId="72F56AAD" w14:textId="77777777" w:rsidR="00F713E7" w:rsidRPr="00EC6E48" w:rsidRDefault="00F713E7" w:rsidP="0038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EC6E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  <w:vAlign w:val="bottom"/>
          </w:tcPr>
          <w:p w14:paraId="4C0A689B" w14:textId="5C0F4FF7" w:rsidR="00F713E7" w:rsidRPr="00FF0CB5" w:rsidRDefault="0099122C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8" w:type="dxa"/>
            <w:vAlign w:val="bottom"/>
          </w:tcPr>
          <w:p w14:paraId="465BE297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81" w:type="dxa"/>
            <w:gridSpan w:val="3"/>
            <w:vAlign w:val="bottom"/>
          </w:tcPr>
          <w:p w14:paraId="4E10A45B" w14:textId="484DECC2" w:rsidR="00F713E7" w:rsidRPr="0099122C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99122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  <w:r w:rsidRPr="0099122C"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  <w:t xml:space="preserve"> </w:t>
            </w:r>
          </w:p>
        </w:tc>
      </w:tr>
      <w:tr w:rsidR="00F713E7" w:rsidRPr="00FF0CB5" w14:paraId="4AFFD5FB" w14:textId="77777777" w:rsidTr="00E10DC4">
        <w:trPr>
          <w:tblHeader/>
        </w:trPr>
        <w:tc>
          <w:tcPr>
            <w:tcW w:w="3126" w:type="dxa"/>
          </w:tcPr>
          <w:p w14:paraId="50EB29C8" w14:textId="77777777" w:rsidR="00F713E7" w:rsidRPr="00FF0CB5" w:rsidRDefault="00F713E7" w:rsidP="0038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44" w:type="dxa"/>
          </w:tcPr>
          <w:p w14:paraId="68AEAD9A" w14:textId="1BFC9239" w:rsidR="00F713E7" w:rsidRPr="00FF0CB5" w:rsidRDefault="00F713E7" w:rsidP="0038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046E5E2" w14:textId="560F5FD5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EC6FC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AEDC906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5F45AE50" w14:textId="47374BD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EC6FC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0F3D29AD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87499EE" w14:textId="0E44F974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EC6FC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C420F42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D5041FA" w14:textId="5D607FC4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EC6FC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4</w:t>
            </w:r>
          </w:p>
        </w:tc>
      </w:tr>
      <w:tr w:rsidR="00F713E7" w:rsidRPr="00FF0CB5" w14:paraId="06FA7C12" w14:textId="77777777" w:rsidTr="00E10DC4">
        <w:trPr>
          <w:tblHeader/>
        </w:trPr>
        <w:tc>
          <w:tcPr>
            <w:tcW w:w="3126" w:type="dxa"/>
          </w:tcPr>
          <w:p w14:paraId="53C0E6EF" w14:textId="77777777" w:rsidR="00F713E7" w:rsidRPr="00FF0CB5" w:rsidRDefault="00F713E7" w:rsidP="0038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44" w:type="dxa"/>
          </w:tcPr>
          <w:p w14:paraId="2A68361E" w14:textId="77777777" w:rsidR="00F713E7" w:rsidRPr="00FF0CB5" w:rsidRDefault="00F713E7" w:rsidP="0038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008" w:type="dxa"/>
            <w:gridSpan w:val="7"/>
          </w:tcPr>
          <w:p w14:paraId="7AF0E7D3" w14:textId="51617EE6" w:rsidR="00F713E7" w:rsidRPr="00EC6E48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EC6E4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8C423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EC6E4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713E7" w:rsidRPr="00FF0CB5" w14:paraId="3E589AEF" w14:textId="77777777" w:rsidTr="00E10DC4">
        <w:tc>
          <w:tcPr>
            <w:tcW w:w="4070" w:type="dxa"/>
            <w:gridSpan w:val="2"/>
          </w:tcPr>
          <w:p w14:paraId="5276801A" w14:textId="4C6FBC63" w:rsidR="00F713E7" w:rsidRPr="0099122C" w:rsidRDefault="00F713E7" w:rsidP="0038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99122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ภาษีเงินได้ของงวดปัจจุบัน</w:t>
            </w:r>
            <w:r w:rsidRPr="0099122C"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271D3CD0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49" w:type="dxa"/>
          </w:tcPr>
          <w:p w14:paraId="27B2C976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10E77BCD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48" w:type="dxa"/>
          </w:tcPr>
          <w:p w14:paraId="1B852956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vAlign w:val="bottom"/>
          </w:tcPr>
          <w:p w14:paraId="5E8F951E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48" w:type="dxa"/>
          </w:tcPr>
          <w:p w14:paraId="455887AD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9" w:type="dxa"/>
            <w:vAlign w:val="bottom"/>
          </w:tcPr>
          <w:p w14:paraId="7059C146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</w:tr>
      <w:tr w:rsidR="00165828" w:rsidRPr="00FF0CB5" w14:paraId="63B06DEF" w14:textId="77777777" w:rsidTr="00E10DC4">
        <w:tc>
          <w:tcPr>
            <w:tcW w:w="3126" w:type="dxa"/>
          </w:tcPr>
          <w:p w14:paraId="683C8A14" w14:textId="77777777" w:rsidR="00165828" w:rsidRPr="00FF0CB5" w:rsidRDefault="00165828" w:rsidP="0016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สำหรับงวดปัจจุบัน</w:t>
            </w:r>
            <w:r w:rsidRPr="00FF0CB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944" w:type="dxa"/>
          </w:tcPr>
          <w:p w14:paraId="758A1780" w14:textId="77777777" w:rsidR="00165828" w:rsidRPr="00FF0CB5" w:rsidRDefault="00165828" w:rsidP="00165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vAlign w:val="bottom"/>
          </w:tcPr>
          <w:p w14:paraId="4DB47B77" w14:textId="198078F5" w:rsidR="00165828" w:rsidRPr="0099122C" w:rsidRDefault="00165828" w:rsidP="0016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109,306</w:t>
            </w:r>
          </w:p>
        </w:tc>
        <w:tc>
          <w:tcPr>
            <w:tcW w:w="249" w:type="dxa"/>
          </w:tcPr>
          <w:p w14:paraId="1FF168B6" w14:textId="77777777" w:rsidR="00165828" w:rsidRPr="00FF0CB5" w:rsidRDefault="00165828" w:rsidP="0016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0B4AD7DA" w14:textId="0265E9F1" w:rsidR="00165828" w:rsidRPr="00FF0CB5" w:rsidRDefault="00165828" w:rsidP="00165828">
            <w:pPr>
              <w:pStyle w:val="acctfourfigures"/>
              <w:tabs>
                <w:tab w:val="clear" w:pos="765"/>
              </w:tabs>
              <w:spacing w:line="240" w:lineRule="auto"/>
              <w:ind w:left="-600" w:right="285" w:firstLine="90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99122C">
              <w:rPr>
                <w:rFonts w:ascii="Angsana New" w:hAnsi="Angsana New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248" w:type="dxa"/>
          </w:tcPr>
          <w:p w14:paraId="51476F7B" w14:textId="77777777" w:rsidR="00165828" w:rsidRPr="00FF0CB5" w:rsidRDefault="00165828" w:rsidP="0016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0" w:right="285" w:firstLine="90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vAlign w:val="bottom"/>
          </w:tcPr>
          <w:p w14:paraId="3C8C9EBF" w14:textId="691B12F5" w:rsidR="00165828" w:rsidRPr="00FF0CB5" w:rsidRDefault="00165828" w:rsidP="0016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109,306</w:t>
            </w:r>
          </w:p>
        </w:tc>
        <w:tc>
          <w:tcPr>
            <w:tcW w:w="248" w:type="dxa"/>
          </w:tcPr>
          <w:p w14:paraId="79B2CFCA" w14:textId="77777777" w:rsidR="00165828" w:rsidRPr="00FF0CB5" w:rsidRDefault="00165828" w:rsidP="0016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0" w:right="285" w:firstLine="90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9" w:type="dxa"/>
            <w:vAlign w:val="bottom"/>
          </w:tcPr>
          <w:p w14:paraId="5BDA6062" w14:textId="59247540" w:rsidR="00165828" w:rsidRPr="00FF0CB5" w:rsidRDefault="00165828" w:rsidP="00165828">
            <w:pPr>
              <w:pStyle w:val="acctfourfigures"/>
              <w:tabs>
                <w:tab w:val="clear" w:pos="765"/>
              </w:tabs>
              <w:spacing w:line="240" w:lineRule="auto"/>
              <w:ind w:left="-600" w:right="285" w:firstLine="90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-</w:t>
            </w:r>
          </w:p>
        </w:tc>
      </w:tr>
      <w:tr w:rsidR="00165828" w:rsidRPr="00FF0CB5" w14:paraId="2CFDA42E" w14:textId="77777777" w:rsidTr="00E10DC4">
        <w:tc>
          <w:tcPr>
            <w:tcW w:w="3126" w:type="dxa"/>
          </w:tcPr>
          <w:p w14:paraId="6018190B" w14:textId="77777777" w:rsidR="00165828" w:rsidRPr="00FF0CB5" w:rsidRDefault="00165828" w:rsidP="0016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44" w:type="dxa"/>
          </w:tcPr>
          <w:p w14:paraId="1785B1FC" w14:textId="77777777" w:rsidR="00165828" w:rsidRPr="00FF0CB5" w:rsidRDefault="00165828" w:rsidP="00165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9D51A" w14:textId="562DF1F6" w:rsidR="00165828" w:rsidRPr="00165828" w:rsidRDefault="00165828" w:rsidP="0016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1658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109,306</w:t>
            </w:r>
          </w:p>
        </w:tc>
        <w:tc>
          <w:tcPr>
            <w:tcW w:w="249" w:type="dxa"/>
          </w:tcPr>
          <w:p w14:paraId="37414E5E" w14:textId="77777777" w:rsidR="00165828" w:rsidRPr="007720BA" w:rsidRDefault="00165828" w:rsidP="0016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0" w:right="285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832CE" w14:textId="2F602D29" w:rsidR="00165828" w:rsidRPr="007720BA" w:rsidRDefault="00165828" w:rsidP="00165828">
            <w:pPr>
              <w:pStyle w:val="acctfourfigures"/>
              <w:tabs>
                <w:tab w:val="clear" w:pos="765"/>
              </w:tabs>
              <w:spacing w:line="240" w:lineRule="auto"/>
              <w:ind w:left="-600" w:right="285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7720BA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248" w:type="dxa"/>
          </w:tcPr>
          <w:p w14:paraId="3B71EDB1" w14:textId="77777777" w:rsidR="00165828" w:rsidRPr="007720BA" w:rsidRDefault="00165828" w:rsidP="0016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0" w:right="285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86583" w14:textId="4EB3421B" w:rsidR="00165828" w:rsidRPr="007720BA" w:rsidRDefault="00165828" w:rsidP="0016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1658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109,306</w:t>
            </w:r>
          </w:p>
        </w:tc>
        <w:tc>
          <w:tcPr>
            <w:tcW w:w="248" w:type="dxa"/>
          </w:tcPr>
          <w:p w14:paraId="691B0DA2" w14:textId="77777777" w:rsidR="00165828" w:rsidRPr="007720BA" w:rsidRDefault="00165828" w:rsidP="0016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0" w:right="285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DEC9" w14:textId="7D3FC885" w:rsidR="00165828" w:rsidRPr="007720BA" w:rsidRDefault="00165828" w:rsidP="00165828">
            <w:pPr>
              <w:pStyle w:val="acctfourfigures"/>
              <w:tabs>
                <w:tab w:val="clear" w:pos="765"/>
              </w:tabs>
              <w:spacing w:line="240" w:lineRule="auto"/>
              <w:ind w:left="-600" w:right="285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7720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-</w:t>
            </w:r>
          </w:p>
        </w:tc>
      </w:tr>
      <w:tr w:rsidR="00FB72C4" w:rsidRPr="00FF0CB5" w14:paraId="22B13BDB" w14:textId="77777777" w:rsidTr="00E10DC4">
        <w:tc>
          <w:tcPr>
            <w:tcW w:w="4070" w:type="dxa"/>
            <w:gridSpan w:val="2"/>
            <w:shd w:val="clear" w:color="auto" w:fill="auto"/>
          </w:tcPr>
          <w:p w14:paraId="1990466A" w14:textId="3A1A2256" w:rsidR="00FB72C4" w:rsidRPr="0099122C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9122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ภาษีเงินได้รอการตัดบัญชี</w:t>
            </w:r>
            <w:r w:rsidRPr="0099122C"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A11D8" w14:textId="77777777" w:rsidR="00FB72C4" w:rsidRPr="00FF0CB5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04BB744C" w14:textId="77777777" w:rsidR="00FB72C4" w:rsidRPr="00FF0CB5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93F82" w14:textId="77777777" w:rsidR="00FB72C4" w:rsidRPr="00FF0CB5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EB62509" w14:textId="77777777" w:rsidR="00FB72C4" w:rsidRPr="00FF0CB5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796B3" w14:textId="77777777" w:rsidR="00FB72C4" w:rsidRPr="00FF0CB5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A1D0EFE" w14:textId="77777777" w:rsidR="00FB72C4" w:rsidRPr="00FF0CB5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5086E" w14:textId="77777777" w:rsidR="00FB72C4" w:rsidRPr="00FF0CB5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</w:tr>
      <w:tr w:rsidR="00FB72C4" w:rsidRPr="00FF0CB5" w14:paraId="16803C43" w14:textId="77777777" w:rsidTr="00E10DC4">
        <w:tc>
          <w:tcPr>
            <w:tcW w:w="3126" w:type="dxa"/>
            <w:shd w:val="clear" w:color="auto" w:fill="auto"/>
          </w:tcPr>
          <w:p w14:paraId="0451F683" w14:textId="77777777" w:rsidR="00FB72C4" w:rsidRPr="00FF0CB5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การเปลี่ยนแปลงของผลต่างชั่วคราว</w:t>
            </w:r>
            <w:r w:rsidRPr="00FF0CB5">
              <w:rPr>
                <w:rFonts w:ascii="Angsana New" w:hAnsi="Angsana New"/>
                <w:sz w:val="30"/>
                <w:szCs w:val="30"/>
                <w:lang w:val="th-TH"/>
              </w:rPr>
              <w:t xml:space="preserve">   </w:t>
            </w:r>
          </w:p>
        </w:tc>
        <w:tc>
          <w:tcPr>
            <w:tcW w:w="944" w:type="dxa"/>
            <w:shd w:val="clear" w:color="auto" w:fill="auto"/>
          </w:tcPr>
          <w:p w14:paraId="576AAAAC" w14:textId="77777777" w:rsidR="00FB72C4" w:rsidRPr="00FF0CB5" w:rsidRDefault="00FB72C4" w:rsidP="00FB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2227355" w14:textId="028F7BE3" w:rsidR="00FB72C4" w:rsidRPr="00FF0CB5" w:rsidRDefault="00165828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17,334</w:t>
            </w:r>
          </w:p>
        </w:tc>
        <w:tc>
          <w:tcPr>
            <w:tcW w:w="249" w:type="dxa"/>
            <w:shd w:val="clear" w:color="auto" w:fill="auto"/>
          </w:tcPr>
          <w:p w14:paraId="6EAF5E77" w14:textId="77777777" w:rsidR="00FB72C4" w:rsidRPr="00FF0CB5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8C7EC39" w14:textId="078B6F7A" w:rsidR="00FB72C4" w:rsidRPr="00FF0CB5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(8,861)</w:t>
            </w:r>
          </w:p>
        </w:tc>
        <w:tc>
          <w:tcPr>
            <w:tcW w:w="248" w:type="dxa"/>
            <w:shd w:val="clear" w:color="auto" w:fill="auto"/>
          </w:tcPr>
          <w:p w14:paraId="08BE1D41" w14:textId="77777777" w:rsidR="00FB72C4" w:rsidRPr="00FF0CB5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074F23A" w14:textId="32C5B66E" w:rsidR="00FB72C4" w:rsidRPr="00FF0CB5" w:rsidRDefault="00165828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17,334</w:t>
            </w:r>
          </w:p>
        </w:tc>
        <w:tc>
          <w:tcPr>
            <w:tcW w:w="248" w:type="dxa"/>
            <w:shd w:val="clear" w:color="auto" w:fill="auto"/>
          </w:tcPr>
          <w:p w14:paraId="217D439C" w14:textId="77777777" w:rsidR="00FB72C4" w:rsidRPr="00FF0CB5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D97756A" w14:textId="7E35C8EC" w:rsidR="00FB72C4" w:rsidRPr="00FF0CB5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(8,861)</w:t>
            </w:r>
          </w:p>
        </w:tc>
      </w:tr>
      <w:tr w:rsidR="00FB72C4" w:rsidRPr="0099122C" w14:paraId="6AA351A2" w14:textId="77777777" w:rsidTr="00E10DC4">
        <w:tc>
          <w:tcPr>
            <w:tcW w:w="3126" w:type="dxa"/>
            <w:shd w:val="clear" w:color="auto" w:fill="auto"/>
          </w:tcPr>
          <w:p w14:paraId="0205307C" w14:textId="77777777" w:rsidR="00FB72C4" w:rsidRPr="00FF0CB5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44" w:type="dxa"/>
            <w:shd w:val="clear" w:color="auto" w:fill="auto"/>
          </w:tcPr>
          <w:p w14:paraId="1C21B348" w14:textId="77777777" w:rsidR="00FB72C4" w:rsidRPr="00FF0CB5" w:rsidRDefault="00FB72C4" w:rsidP="00FB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78768" w14:textId="37C240B7" w:rsidR="00FB72C4" w:rsidRPr="0099122C" w:rsidRDefault="00165828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17,334</w:t>
            </w:r>
          </w:p>
        </w:tc>
        <w:tc>
          <w:tcPr>
            <w:tcW w:w="249" w:type="dxa"/>
            <w:shd w:val="clear" w:color="auto" w:fill="auto"/>
          </w:tcPr>
          <w:p w14:paraId="74427EBD" w14:textId="77777777" w:rsidR="00FB72C4" w:rsidRPr="0099122C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51052" w14:textId="3B444EFE" w:rsidR="00FB72C4" w:rsidRPr="0099122C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9912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(8,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861</w:t>
            </w:r>
            <w:r w:rsidRPr="009912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B4FF6C6" w14:textId="77777777" w:rsidR="00FB72C4" w:rsidRPr="0099122C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AF3BA" w14:textId="17A838C2" w:rsidR="00FB72C4" w:rsidRPr="0099122C" w:rsidRDefault="00165828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17,334</w:t>
            </w:r>
          </w:p>
        </w:tc>
        <w:tc>
          <w:tcPr>
            <w:tcW w:w="248" w:type="dxa"/>
            <w:shd w:val="clear" w:color="auto" w:fill="auto"/>
          </w:tcPr>
          <w:p w14:paraId="302512B1" w14:textId="77777777" w:rsidR="00FB72C4" w:rsidRPr="0099122C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AEE43" w14:textId="2F8F2D35" w:rsidR="00FB72C4" w:rsidRPr="0099122C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9912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(8,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861</w:t>
            </w:r>
            <w:r w:rsidRPr="009912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)</w:t>
            </w:r>
          </w:p>
        </w:tc>
      </w:tr>
      <w:tr w:rsidR="00FB72C4" w:rsidRPr="00D97091" w14:paraId="32A6D4C4" w14:textId="77777777" w:rsidTr="00E10DC4">
        <w:tc>
          <w:tcPr>
            <w:tcW w:w="3126" w:type="dxa"/>
            <w:shd w:val="clear" w:color="auto" w:fill="auto"/>
          </w:tcPr>
          <w:p w14:paraId="3A382528" w14:textId="77777777" w:rsidR="00FB72C4" w:rsidRPr="00D97091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44" w:type="dxa"/>
            <w:shd w:val="clear" w:color="auto" w:fill="auto"/>
          </w:tcPr>
          <w:p w14:paraId="16F65343" w14:textId="77777777" w:rsidR="00FB72C4" w:rsidRPr="00D97091" w:rsidRDefault="00FB72C4" w:rsidP="00FB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5021E" w14:textId="77777777" w:rsidR="00FB72C4" w:rsidRPr="00D97091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0"/>
                <w:cs/>
                <w:lang w:val="th-TH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268EE508" w14:textId="77777777" w:rsidR="00FB72C4" w:rsidRPr="00D97091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3D39" w14:textId="77777777" w:rsidR="00FB72C4" w:rsidRPr="00D97091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0"/>
                <w:cs/>
                <w:lang w:val="th-TH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253A91F8" w14:textId="77777777" w:rsidR="00FB72C4" w:rsidRPr="00D97091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E9DE6" w14:textId="77777777" w:rsidR="00FB72C4" w:rsidRPr="00D97091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0"/>
                <w:cs/>
                <w:lang w:val="th-TH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CFC7359" w14:textId="77777777" w:rsidR="00FB72C4" w:rsidRPr="00D97091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DB4C" w14:textId="77777777" w:rsidR="00FB72C4" w:rsidRPr="00D97091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0"/>
                <w:cs/>
                <w:lang w:val="th-TH" w:bidi="th-TH"/>
              </w:rPr>
            </w:pPr>
          </w:p>
        </w:tc>
      </w:tr>
      <w:tr w:rsidR="00FB72C4" w:rsidRPr="00FF0CB5" w14:paraId="24216B4A" w14:textId="77777777" w:rsidTr="00E10DC4">
        <w:tc>
          <w:tcPr>
            <w:tcW w:w="3126" w:type="dxa"/>
            <w:shd w:val="clear" w:color="auto" w:fill="auto"/>
          </w:tcPr>
          <w:p w14:paraId="167FB721" w14:textId="4F73C06E" w:rsidR="00FB72C4" w:rsidRPr="0099122C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9122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รวมภาษีเงินได้</w:t>
            </w:r>
          </w:p>
        </w:tc>
        <w:tc>
          <w:tcPr>
            <w:tcW w:w="944" w:type="dxa"/>
            <w:shd w:val="clear" w:color="auto" w:fill="auto"/>
          </w:tcPr>
          <w:p w14:paraId="3CA12975" w14:textId="77777777" w:rsidR="00FB72C4" w:rsidRPr="00FF0CB5" w:rsidRDefault="00FB72C4" w:rsidP="00FB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03763" w14:textId="60B2FE29" w:rsidR="00FB72C4" w:rsidRPr="00791584" w:rsidRDefault="00165828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126,640</w:t>
            </w:r>
          </w:p>
        </w:tc>
        <w:tc>
          <w:tcPr>
            <w:tcW w:w="249" w:type="dxa"/>
            <w:shd w:val="clear" w:color="auto" w:fill="auto"/>
          </w:tcPr>
          <w:p w14:paraId="22198830" w14:textId="77777777" w:rsidR="00FB72C4" w:rsidRPr="00791584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8A6E42" w14:textId="313EC455" w:rsidR="00FB72C4" w:rsidRPr="00791584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(8,861)</w:t>
            </w:r>
          </w:p>
        </w:tc>
        <w:tc>
          <w:tcPr>
            <w:tcW w:w="248" w:type="dxa"/>
            <w:shd w:val="clear" w:color="auto" w:fill="auto"/>
          </w:tcPr>
          <w:p w14:paraId="01B4A522" w14:textId="77777777" w:rsidR="00FB72C4" w:rsidRPr="00791584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2FC3F3" w14:textId="1289F819" w:rsidR="00FB72C4" w:rsidRPr="00791584" w:rsidRDefault="0079158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126,640</w:t>
            </w:r>
          </w:p>
        </w:tc>
        <w:tc>
          <w:tcPr>
            <w:tcW w:w="248" w:type="dxa"/>
            <w:shd w:val="clear" w:color="auto" w:fill="auto"/>
          </w:tcPr>
          <w:p w14:paraId="657CF667" w14:textId="77777777" w:rsidR="00FB72C4" w:rsidRPr="00791584" w:rsidRDefault="00FB72C4" w:rsidP="00FB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05B5F0" w14:textId="24C59104" w:rsidR="00FB72C4" w:rsidRPr="00791584" w:rsidRDefault="00FB72C4" w:rsidP="00FB72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(8,861)</w:t>
            </w:r>
          </w:p>
        </w:tc>
      </w:tr>
    </w:tbl>
    <w:p w14:paraId="68F47ED7" w14:textId="77777777" w:rsidR="00F713E7" w:rsidRPr="006924E2" w:rsidRDefault="00F713E7" w:rsidP="00F713E7">
      <w:pPr>
        <w:rPr>
          <w:rFonts w:ascii="Angsana New" w:hAnsi="Angsana New"/>
          <w:sz w:val="20"/>
          <w:szCs w:val="20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F713E7" w:rsidRPr="00FF0CB5" w14:paraId="7E73FBA4" w14:textId="77777777" w:rsidTr="003817AD">
        <w:trPr>
          <w:trHeight w:val="20"/>
          <w:tblHeader/>
        </w:trPr>
        <w:tc>
          <w:tcPr>
            <w:tcW w:w="3042" w:type="dxa"/>
          </w:tcPr>
          <w:p w14:paraId="06B2F386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212" w:type="dxa"/>
            <w:gridSpan w:val="11"/>
          </w:tcPr>
          <w:p w14:paraId="1A3500FF" w14:textId="6A724EED" w:rsidR="00F713E7" w:rsidRPr="00FF0CB5" w:rsidRDefault="0099122C" w:rsidP="003817A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713E7" w:rsidRPr="00FF0CB5" w14:paraId="38C825F6" w14:textId="77777777" w:rsidTr="003817AD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4289CDF2" w14:textId="3E4AD1AF" w:rsidR="00F713E7" w:rsidRPr="00EC6E48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EC6E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3BAE910F" w14:textId="0A5D12C1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B62E3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5</w:t>
            </w:r>
          </w:p>
        </w:tc>
        <w:tc>
          <w:tcPr>
            <w:tcW w:w="180" w:type="dxa"/>
          </w:tcPr>
          <w:p w14:paraId="32FFC59D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975" w:type="dxa"/>
            <w:gridSpan w:val="5"/>
          </w:tcPr>
          <w:p w14:paraId="194CF7B9" w14:textId="6C003122" w:rsidR="00F713E7" w:rsidRPr="00FF0CB5" w:rsidRDefault="00F713E7" w:rsidP="003817A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B62E3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4</w:t>
            </w:r>
          </w:p>
        </w:tc>
      </w:tr>
      <w:tr w:rsidR="00F713E7" w:rsidRPr="00FF0CB5" w14:paraId="0A36C6D9" w14:textId="77777777" w:rsidTr="003817AD">
        <w:trPr>
          <w:trHeight w:val="20"/>
          <w:tblHeader/>
        </w:trPr>
        <w:tc>
          <w:tcPr>
            <w:tcW w:w="3042" w:type="dxa"/>
            <w:vMerge/>
          </w:tcPr>
          <w:p w14:paraId="71651938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1" w:type="dxa"/>
            <w:vAlign w:val="bottom"/>
          </w:tcPr>
          <w:p w14:paraId="4E8564CA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ก่อน</w:t>
            </w:r>
          </w:p>
          <w:p w14:paraId="6E788580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A683D3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57" w:type="dxa"/>
            <w:vAlign w:val="bottom"/>
          </w:tcPr>
          <w:p w14:paraId="2F1C071A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14934EE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69" w:type="dxa"/>
            <w:vAlign w:val="bottom"/>
          </w:tcPr>
          <w:p w14:paraId="5080690C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สุทธิจาก</w:t>
            </w:r>
          </w:p>
          <w:p w14:paraId="694AE259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DA6D3C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6E9D8F21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ก่อน</w:t>
            </w:r>
          </w:p>
          <w:p w14:paraId="2D88DA67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62F6D2B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147BFCF7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3A44A66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69" w:type="dxa"/>
            <w:vAlign w:val="bottom"/>
          </w:tcPr>
          <w:p w14:paraId="00C70D84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สุทธิจาก</w:t>
            </w:r>
          </w:p>
          <w:p w14:paraId="6F5E2823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</w:tr>
      <w:tr w:rsidR="00F713E7" w:rsidRPr="00FF0CB5" w14:paraId="1F67194D" w14:textId="77777777" w:rsidTr="003817AD">
        <w:trPr>
          <w:trHeight w:val="20"/>
          <w:tblHeader/>
        </w:trPr>
        <w:tc>
          <w:tcPr>
            <w:tcW w:w="3042" w:type="dxa"/>
          </w:tcPr>
          <w:p w14:paraId="727722B5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212" w:type="dxa"/>
            <w:gridSpan w:val="11"/>
          </w:tcPr>
          <w:p w14:paraId="5F7B7C94" w14:textId="77777777" w:rsidR="00F713E7" w:rsidRPr="00EC6E48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</w:pPr>
            <w:r w:rsidRPr="00EC6E48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(</w:t>
            </w:r>
            <w:r w:rsidRPr="00EC6E48">
              <w:rPr>
                <w:rFonts w:ascii="Angsana New" w:hAnsi="Angsana New"/>
                <w:i/>
                <w:iCs/>
                <w:sz w:val="30"/>
                <w:szCs w:val="30"/>
                <w:cs/>
                <w:lang w:val="th-TH" w:bidi="th-TH"/>
              </w:rPr>
              <w:t>ล้านบาท</w:t>
            </w:r>
            <w:r w:rsidRPr="00EC6E48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)</w:t>
            </w:r>
          </w:p>
        </w:tc>
      </w:tr>
      <w:tr w:rsidR="00F713E7" w:rsidRPr="00FF0CB5" w14:paraId="67EB99D2" w14:textId="77777777" w:rsidTr="003817AD">
        <w:trPr>
          <w:cantSplit/>
          <w:trHeight w:val="20"/>
        </w:trPr>
        <w:tc>
          <w:tcPr>
            <w:tcW w:w="3042" w:type="dxa"/>
          </w:tcPr>
          <w:p w14:paraId="51426927" w14:textId="77777777" w:rsidR="00F713E7" w:rsidRPr="00EC6E48" w:rsidRDefault="00F713E7" w:rsidP="003817A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6E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BC8D043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61EA8509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57" w:type="dxa"/>
            <w:vAlign w:val="bottom"/>
          </w:tcPr>
          <w:p w14:paraId="7CFE9D48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4EE4CC64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69" w:type="dxa"/>
            <w:vAlign w:val="bottom"/>
          </w:tcPr>
          <w:p w14:paraId="3A81EE46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259EB405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546CED52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71D943E5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370E919E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44F523C1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69" w:type="dxa"/>
            <w:vAlign w:val="bottom"/>
          </w:tcPr>
          <w:p w14:paraId="0B69764A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</w:tr>
      <w:tr w:rsidR="00B62E32" w:rsidRPr="00FF0CB5" w14:paraId="638DB157" w14:textId="77777777" w:rsidTr="009D02AD">
        <w:trPr>
          <w:cantSplit/>
          <w:trHeight w:val="20"/>
        </w:trPr>
        <w:tc>
          <w:tcPr>
            <w:tcW w:w="3042" w:type="dxa"/>
          </w:tcPr>
          <w:p w14:paraId="2E88FC2A" w14:textId="77777777" w:rsidR="00B62E32" w:rsidRPr="00FF0CB5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สินทรัพย์ทางการเงิน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583EA841" w14:textId="20A144C9" w:rsidR="00B62E32" w:rsidRPr="007720BA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515</w:t>
            </w:r>
          </w:p>
        </w:tc>
        <w:tc>
          <w:tcPr>
            <w:tcW w:w="180" w:type="dxa"/>
            <w:vAlign w:val="bottom"/>
          </w:tcPr>
          <w:p w14:paraId="76C9AD03" w14:textId="77777777" w:rsidR="00B62E32" w:rsidRPr="007720BA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vAlign w:val="bottom"/>
          </w:tcPr>
          <w:p w14:paraId="31FF3F68" w14:textId="2A16D5A5" w:rsidR="00B62E32" w:rsidRPr="007720BA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(103)</w:t>
            </w:r>
          </w:p>
        </w:tc>
        <w:tc>
          <w:tcPr>
            <w:tcW w:w="180" w:type="dxa"/>
            <w:vAlign w:val="bottom"/>
          </w:tcPr>
          <w:p w14:paraId="2830413D" w14:textId="77777777" w:rsidR="00B62E32" w:rsidRPr="007720BA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69" w:type="dxa"/>
            <w:vAlign w:val="bottom"/>
          </w:tcPr>
          <w:p w14:paraId="5E438D70" w14:textId="50A06BC2" w:rsidR="00B62E32" w:rsidRPr="007720BA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412</w:t>
            </w:r>
          </w:p>
        </w:tc>
        <w:tc>
          <w:tcPr>
            <w:tcW w:w="180" w:type="dxa"/>
            <w:vAlign w:val="bottom"/>
          </w:tcPr>
          <w:p w14:paraId="6095D814" w14:textId="77777777" w:rsidR="00B62E32" w:rsidRPr="007720BA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vAlign w:val="bottom"/>
          </w:tcPr>
          <w:p w14:paraId="6F8F61A9" w14:textId="0CAEE463" w:rsidR="00B62E32" w:rsidRPr="007720BA" w:rsidRDefault="008C6076" w:rsidP="00B62E32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   </w:t>
            </w:r>
            <w:r w:rsidR="00B62E3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2,019</w:t>
            </w:r>
          </w:p>
        </w:tc>
        <w:tc>
          <w:tcPr>
            <w:tcW w:w="180" w:type="dxa"/>
            <w:vAlign w:val="bottom"/>
          </w:tcPr>
          <w:p w14:paraId="6AA28DE6" w14:textId="77777777" w:rsidR="00B62E32" w:rsidRPr="007720BA" w:rsidRDefault="00B62E32" w:rsidP="00B62E32">
            <w:pPr>
              <w:pStyle w:val="acctfourfigures"/>
              <w:tabs>
                <w:tab w:val="clear" w:pos="765"/>
                <w:tab w:val="decimal" w:pos="31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792A93FB" w14:textId="74AA22E5" w:rsidR="00B62E32" w:rsidRPr="007720BA" w:rsidRDefault="00B62E32" w:rsidP="00E576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(404)</w:t>
            </w:r>
          </w:p>
        </w:tc>
        <w:tc>
          <w:tcPr>
            <w:tcW w:w="180" w:type="dxa"/>
            <w:vAlign w:val="bottom"/>
          </w:tcPr>
          <w:p w14:paraId="717C05CF" w14:textId="77777777" w:rsidR="00B62E32" w:rsidRPr="007720BA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69" w:type="dxa"/>
            <w:vAlign w:val="bottom"/>
          </w:tcPr>
          <w:p w14:paraId="3DF7B954" w14:textId="154BA4A5" w:rsidR="00B62E32" w:rsidRPr="007720BA" w:rsidRDefault="00B62E32" w:rsidP="00E576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1,615</w:t>
            </w:r>
          </w:p>
        </w:tc>
      </w:tr>
      <w:tr w:rsidR="00791584" w:rsidRPr="00FF0CB5" w14:paraId="23A3077B" w14:textId="77777777" w:rsidTr="00791584">
        <w:trPr>
          <w:cantSplit/>
          <w:trHeight w:val="20"/>
        </w:trPr>
        <w:tc>
          <w:tcPr>
            <w:tcW w:w="3042" w:type="dxa"/>
          </w:tcPr>
          <w:p w14:paraId="4DD9510A" w14:textId="19170518" w:rsidR="00791584" w:rsidRPr="00FF0CB5" w:rsidDel="00F1104C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506BED5" w14:textId="27F0CB2E" w:rsidR="00791584" w:rsidRPr="00EC6E48" w:rsidRDefault="000163C0" w:rsidP="000163C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  </w:t>
            </w:r>
            <w:r w:rsidR="007915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D3AED3" w14:textId="77777777" w:rsidR="00791584" w:rsidRPr="007720BA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9E68607" w14:textId="2A1E8020" w:rsidR="00791584" w:rsidRPr="007720BA" w:rsidRDefault="00791584" w:rsidP="00B62E32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-</w:t>
            </w:r>
          </w:p>
        </w:tc>
        <w:tc>
          <w:tcPr>
            <w:tcW w:w="180" w:type="dxa"/>
          </w:tcPr>
          <w:p w14:paraId="4BB0AF48" w14:textId="77777777" w:rsidR="00791584" w:rsidRPr="007720BA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44136D8" w14:textId="6F262037" w:rsidR="00791584" w:rsidRPr="007720BA" w:rsidRDefault="00791584" w:rsidP="00B62E32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-</w:t>
            </w:r>
          </w:p>
        </w:tc>
        <w:tc>
          <w:tcPr>
            <w:tcW w:w="180" w:type="dxa"/>
          </w:tcPr>
          <w:p w14:paraId="64E1E691" w14:textId="77777777" w:rsidR="00791584" w:rsidRPr="007720BA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9572A4F" w14:textId="65454180" w:rsidR="00791584" w:rsidRPr="007720BA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7720BA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2FFEE62D" w14:textId="1C4C79BF" w:rsidR="00791584" w:rsidRPr="007720BA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0D11F24" w14:textId="5D85A708" w:rsidR="00791584" w:rsidRPr="007720BA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7720BA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(3)</w:t>
            </w:r>
          </w:p>
        </w:tc>
        <w:tc>
          <w:tcPr>
            <w:tcW w:w="180" w:type="dxa"/>
          </w:tcPr>
          <w:p w14:paraId="51A49D44" w14:textId="3CE747F0" w:rsidR="00791584" w:rsidRPr="007720BA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33216D7" w14:textId="3891A8B2" w:rsidR="00791584" w:rsidRPr="007720BA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7720BA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11</w:t>
            </w:r>
          </w:p>
        </w:tc>
      </w:tr>
      <w:tr w:rsidR="00791584" w:rsidRPr="00FF0CB5" w14:paraId="30A9C48A" w14:textId="77777777" w:rsidTr="00791584">
        <w:trPr>
          <w:cantSplit/>
          <w:trHeight w:val="20"/>
        </w:trPr>
        <w:tc>
          <w:tcPr>
            <w:tcW w:w="3042" w:type="dxa"/>
          </w:tcPr>
          <w:p w14:paraId="4062B733" w14:textId="22E42F9B" w:rsidR="00791584" w:rsidRPr="00791584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9158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AFE3D" w14:textId="5D6800BB" w:rsidR="00791584" w:rsidRPr="00791584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515</w:t>
            </w:r>
          </w:p>
        </w:tc>
        <w:tc>
          <w:tcPr>
            <w:tcW w:w="180" w:type="dxa"/>
            <w:vAlign w:val="bottom"/>
          </w:tcPr>
          <w:p w14:paraId="74983469" w14:textId="77777777" w:rsidR="00791584" w:rsidRPr="00791584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FA093" w14:textId="4A9CE66A" w:rsidR="00791584" w:rsidRPr="00791584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(103)</w:t>
            </w:r>
          </w:p>
        </w:tc>
        <w:tc>
          <w:tcPr>
            <w:tcW w:w="180" w:type="dxa"/>
            <w:vAlign w:val="bottom"/>
          </w:tcPr>
          <w:p w14:paraId="6E5FE7C3" w14:textId="77777777" w:rsidR="00791584" w:rsidRPr="00791584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B252A" w14:textId="18095EA4" w:rsidR="00791584" w:rsidRPr="00791584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412</w:t>
            </w:r>
          </w:p>
        </w:tc>
        <w:tc>
          <w:tcPr>
            <w:tcW w:w="180" w:type="dxa"/>
            <w:vAlign w:val="bottom"/>
          </w:tcPr>
          <w:p w14:paraId="0DDDA9E2" w14:textId="77777777" w:rsidR="00791584" w:rsidRPr="00791584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AECB1" w14:textId="3AAC2066" w:rsidR="00791584" w:rsidRPr="00791584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2,033</w:t>
            </w:r>
          </w:p>
        </w:tc>
        <w:tc>
          <w:tcPr>
            <w:tcW w:w="180" w:type="dxa"/>
            <w:vAlign w:val="bottom"/>
          </w:tcPr>
          <w:p w14:paraId="02E6EE83" w14:textId="77777777" w:rsidR="00791584" w:rsidRPr="00791584" w:rsidRDefault="00791584" w:rsidP="00B62E3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8D182" w14:textId="2313C114" w:rsidR="00791584" w:rsidRPr="00791584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(407)</w:t>
            </w:r>
          </w:p>
        </w:tc>
        <w:tc>
          <w:tcPr>
            <w:tcW w:w="180" w:type="dxa"/>
            <w:vAlign w:val="bottom"/>
          </w:tcPr>
          <w:p w14:paraId="1A6A51BB" w14:textId="77777777" w:rsidR="00791584" w:rsidRPr="00791584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E33E5" w14:textId="63AFF90A" w:rsidR="00791584" w:rsidRPr="00791584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1,626</w:t>
            </w:r>
          </w:p>
        </w:tc>
      </w:tr>
      <w:tr w:rsidR="00791584" w:rsidRPr="007720BA" w14:paraId="623BC364" w14:textId="77777777" w:rsidTr="00791584">
        <w:trPr>
          <w:cantSplit/>
          <w:trHeight w:val="20"/>
        </w:trPr>
        <w:tc>
          <w:tcPr>
            <w:tcW w:w="3042" w:type="dxa"/>
          </w:tcPr>
          <w:p w14:paraId="7BE5AEC8" w14:textId="20CA1EFB" w:rsidR="00791584" w:rsidRPr="00DD10E2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356F27E4" w14:textId="13E28C85" w:rsidR="00791584" w:rsidRPr="007720BA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045A2BC6" w14:textId="77777777" w:rsidR="00791584" w:rsidRPr="007720BA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124E0B85" w14:textId="10FEA3E7" w:rsidR="00791584" w:rsidRPr="007720BA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571CB6D2" w14:textId="77777777" w:rsidR="00791584" w:rsidRPr="007720BA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14:paraId="039E7766" w14:textId="16E2AC74" w:rsidR="00791584" w:rsidRPr="007720BA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7157471D" w14:textId="77777777" w:rsidR="00791584" w:rsidRPr="007720BA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3C50132E" w14:textId="0EDBC967" w:rsidR="00791584" w:rsidRPr="007720BA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66FC9810" w14:textId="77777777" w:rsidR="00791584" w:rsidRPr="007720BA" w:rsidRDefault="00791584" w:rsidP="00B62E3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03627B2D" w14:textId="03E54D86" w:rsidR="00791584" w:rsidRPr="007720BA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741C2D42" w14:textId="77777777" w:rsidR="00791584" w:rsidRPr="007720BA" w:rsidRDefault="00791584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14:paraId="78013ADA" w14:textId="5DD307F6" w:rsidR="00791584" w:rsidRPr="007720BA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9C87D72" w14:textId="77777777" w:rsidR="00F713E7" w:rsidRPr="006924E2" w:rsidRDefault="00F713E7" w:rsidP="00F7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  <w:lang w:val="th-TH"/>
        </w:rPr>
      </w:pP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0"/>
        <w:gridCol w:w="180"/>
        <w:gridCol w:w="901"/>
        <w:gridCol w:w="180"/>
        <w:gridCol w:w="900"/>
        <w:gridCol w:w="180"/>
        <w:gridCol w:w="899"/>
        <w:gridCol w:w="180"/>
        <w:gridCol w:w="900"/>
      </w:tblGrid>
      <w:tr w:rsidR="00F713E7" w:rsidRPr="00FF0CB5" w14:paraId="48EBD07C" w14:textId="77777777" w:rsidTr="00855DCA">
        <w:trPr>
          <w:tblHeader/>
        </w:trPr>
        <w:tc>
          <w:tcPr>
            <w:tcW w:w="3060" w:type="dxa"/>
          </w:tcPr>
          <w:p w14:paraId="6B813FF9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300" w:type="dxa"/>
            <w:gridSpan w:val="11"/>
          </w:tcPr>
          <w:p w14:paraId="5880312F" w14:textId="0294FD69" w:rsidR="00F713E7" w:rsidRPr="004E1FC9" w:rsidRDefault="00F713E7" w:rsidP="003817A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4E1FC9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  <w:r w:rsidRPr="004E1FC9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 xml:space="preserve"> </w:t>
            </w:r>
          </w:p>
        </w:tc>
      </w:tr>
      <w:tr w:rsidR="00F713E7" w:rsidRPr="00FF0CB5" w14:paraId="2128943B" w14:textId="77777777" w:rsidTr="00855DCA">
        <w:trPr>
          <w:tblHeader/>
        </w:trPr>
        <w:tc>
          <w:tcPr>
            <w:tcW w:w="3060" w:type="dxa"/>
            <w:vMerge w:val="restart"/>
            <w:vAlign w:val="bottom"/>
          </w:tcPr>
          <w:p w14:paraId="19A9FAEB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14:paraId="290BC2FE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14:paraId="434457E6" w14:textId="10165BC4" w:rsidR="00F713E7" w:rsidRPr="00ED35B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D35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ภาษีเงินได้ </w:t>
            </w:r>
          </w:p>
        </w:tc>
        <w:tc>
          <w:tcPr>
            <w:tcW w:w="3061" w:type="dxa"/>
            <w:gridSpan w:val="5"/>
          </w:tcPr>
          <w:p w14:paraId="2FECF34A" w14:textId="5A2F7C3B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EC6FC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5</w:t>
            </w:r>
          </w:p>
        </w:tc>
        <w:tc>
          <w:tcPr>
            <w:tcW w:w="180" w:type="dxa"/>
          </w:tcPr>
          <w:p w14:paraId="303E2477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3059" w:type="dxa"/>
            <w:gridSpan w:val="5"/>
          </w:tcPr>
          <w:p w14:paraId="5B09C71D" w14:textId="6DFBE4CB" w:rsidR="00F713E7" w:rsidRPr="00FF0CB5" w:rsidRDefault="00F713E7" w:rsidP="003817A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EC6FC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4</w:t>
            </w:r>
          </w:p>
        </w:tc>
      </w:tr>
      <w:tr w:rsidR="00F713E7" w:rsidRPr="00FF0CB5" w14:paraId="35E93BF4" w14:textId="77777777" w:rsidTr="00855DCA">
        <w:trPr>
          <w:tblHeader/>
        </w:trPr>
        <w:tc>
          <w:tcPr>
            <w:tcW w:w="3060" w:type="dxa"/>
            <w:vMerge/>
          </w:tcPr>
          <w:p w14:paraId="2CCB561B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0FB305E8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ก่อน</w:t>
            </w:r>
          </w:p>
          <w:p w14:paraId="61F63C51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74E19E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25003D59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53E35BC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vAlign w:val="bottom"/>
          </w:tcPr>
          <w:p w14:paraId="0EA01BD5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สุทธิจาก</w:t>
            </w:r>
          </w:p>
          <w:p w14:paraId="2F586623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D53298C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2A6DE216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ก่อน</w:t>
            </w:r>
          </w:p>
          <w:p w14:paraId="54873424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1E83439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vAlign w:val="bottom"/>
          </w:tcPr>
          <w:p w14:paraId="2428652C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CBE0321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608AE107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สุทธิจาก</w:t>
            </w:r>
          </w:p>
          <w:p w14:paraId="4AE7B3CA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</w:tr>
      <w:tr w:rsidR="00F713E7" w:rsidRPr="00FF0CB5" w14:paraId="73055D83" w14:textId="77777777" w:rsidTr="00855DCA">
        <w:trPr>
          <w:tblHeader/>
        </w:trPr>
        <w:tc>
          <w:tcPr>
            <w:tcW w:w="3060" w:type="dxa"/>
          </w:tcPr>
          <w:p w14:paraId="4FADC4E0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300" w:type="dxa"/>
            <w:gridSpan w:val="11"/>
          </w:tcPr>
          <w:p w14:paraId="586698EB" w14:textId="77777777" w:rsidR="00F713E7" w:rsidRPr="006924E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</w:pPr>
            <w:r w:rsidRPr="006924E2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(</w:t>
            </w:r>
            <w:r w:rsidRPr="006924E2">
              <w:rPr>
                <w:rFonts w:ascii="Angsana New" w:hAnsi="Angsana New"/>
                <w:i/>
                <w:iCs/>
                <w:sz w:val="30"/>
                <w:szCs w:val="30"/>
                <w:cs/>
                <w:lang w:val="th-TH" w:bidi="th-TH"/>
              </w:rPr>
              <w:t>ล้านบาท</w:t>
            </w:r>
            <w:r w:rsidRPr="006924E2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)</w:t>
            </w:r>
          </w:p>
        </w:tc>
      </w:tr>
      <w:tr w:rsidR="00F84DC5" w:rsidRPr="00FF0CB5" w14:paraId="19718EF8" w14:textId="77777777" w:rsidTr="00855DCA">
        <w:trPr>
          <w:cantSplit/>
        </w:trPr>
        <w:tc>
          <w:tcPr>
            <w:tcW w:w="3060" w:type="dxa"/>
          </w:tcPr>
          <w:p w14:paraId="2FE16B3E" w14:textId="27EC2AF1" w:rsidR="00F84DC5" w:rsidRPr="00F84DC5" w:rsidRDefault="00F84DC5" w:rsidP="00F84D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84DC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75DBFEB7" w14:textId="2A382C94" w:rsidR="00F84DC5" w:rsidRPr="00FF0CB5" w:rsidRDefault="00F84DC5" w:rsidP="00F84D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13C7A07A" w14:textId="77777777" w:rsidR="00F84DC5" w:rsidRPr="00FF0CB5" w:rsidRDefault="00F84DC5" w:rsidP="00F84D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6C6434AB" w14:textId="4812F91D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5B4587D8" w14:textId="77777777" w:rsidR="00F84DC5" w:rsidRPr="00FF0CB5" w:rsidRDefault="00F84DC5" w:rsidP="00F84D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vAlign w:val="bottom"/>
          </w:tcPr>
          <w:p w14:paraId="15794FE6" w14:textId="1AEBB517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69FAE9A4" w14:textId="77777777" w:rsidR="00F84DC5" w:rsidRPr="00FF0CB5" w:rsidRDefault="00F84DC5" w:rsidP="00F84D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59E23688" w14:textId="5F8EE7E1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5652E635" w14:textId="77777777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vAlign w:val="bottom"/>
          </w:tcPr>
          <w:p w14:paraId="4556612F" w14:textId="0862893E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1DDB316D" w14:textId="77777777" w:rsidR="00F84DC5" w:rsidRPr="00FF0CB5" w:rsidRDefault="00F84DC5" w:rsidP="00F84D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7D03E4E8" w14:textId="4737D595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</w:tr>
      <w:tr w:rsidR="00B62E32" w:rsidRPr="00FF0CB5" w14:paraId="7266D7D8" w14:textId="77777777" w:rsidTr="009D02AD">
        <w:trPr>
          <w:cantSplit/>
        </w:trPr>
        <w:tc>
          <w:tcPr>
            <w:tcW w:w="3060" w:type="dxa"/>
          </w:tcPr>
          <w:p w14:paraId="3CCDF73A" w14:textId="3EB620BF" w:rsidR="00B62E32" w:rsidRPr="00FF0CB5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สินทรัพย์ทางการเงิน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ที่วัดมูลค่าด้วย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มูลค่ายุติธรรมผ่านกำไรขาดทุน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44923460" w14:textId="1933B39E" w:rsidR="00B62E32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515</w:t>
            </w:r>
          </w:p>
        </w:tc>
        <w:tc>
          <w:tcPr>
            <w:tcW w:w="180" w:type="dxa"/>
            <w:vAlign w:val="bottom"/>
          </w:tcPr>
          <w:p w14:paraId="37F02B94" w14:textId="77777777" w:rsidR="00B62E32" w:rsidRPr="00FF0CB5" w:rsidRDefault="00B62E32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13C4AB67" w14:textId="2BCADF80" w:rsidR="00B62E32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(103)</w:t>
            </w:r>
          </w:p>
        </w:tc>
        <w:tc>
          <w:tcPr>
            <w:tcW w:w="180" w:type="dxa"/>
            <w:vAlign w:val="bottom"/>
          </w:tcPr>
          <w:p w14:paraId="7AF051B3" w14:textId="77777777" w:rsidR="00B62E32" w:rsidRPr="00FF0CB5" w:rsidRDefault="00B62E32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vAlign w:val="bottom"/>
          </w:tcPr>
          <w:p w14:paraId="707B4493" w14:textId="58B12270" w:rsidR="00B62E32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412</w:t>
            </w:r>
          </w:p>
        </w:tc>
        <w:tc>
          <w:tcPr>
            <w:tcW w:w="180" w:type="dxa"/>
            <w:vAlign w:val="bottom"/>
          </w:tcPr>
          <w:p w14:paraId="4402A1AE" w14:textId="77777777" w:rsidR="00B62E32" w:rsidRPr="00FF0CB5" w:rsidRDefault="00B62E32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340167CE" w14:textId="07AD37EA" w:rsidR="00B62E32" w:rsidRDefault="00791584" w:rsidP="00B62E32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   </w:t>
            </w:r>
            <w:r w:rsidR="00B62E3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2,019</w:t>
            </w:r>
          </w:p>
        </w:tc>
        <w:tc>
          <w:tcPr>
            <w:tcW w:w="180" w:type="dxa"/>
            <w:vAlign w:val="bottom"/>
          </w:tcPr>
          <w:p w14:paraId="34F80A46" w14:textId="77777777" w:rsidR="00B62E32" w:rsidRPr="00FF0CB5" w:rsidRDefault="00B62E32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vAlign w:val="bottom"/>
          </w:tcPr>
          <w:p w14:paraId="2AAF015D" w14:textId="2616D541" w:rsidR="00B62E32" w:rsidRDefault="00791584" w:rsidP="00B62E32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   </w:t>
            </w:r>
            <w:r w:rsidR="00B62E3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(404)</w:t>
            </w:r>
          </w:p>
        </w:tc>
        <w:tc>
          <w:tcPr>
            <w:tcW w:w="180" w:type="dxa"/>
            <w:vAlign w:val="bottom"/>
          </w:tcPr>
          <w:p w14:paraId="16D40FC6" w14:textId="77777777" w:rsidR="00B62E32" w:rsidRPr="00FF0CB5" w:rsidRDefault="00B62E32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606DE13D" w14:textId="3296F5E7" w:rsidR="00B62E32" w:rsidRDefault="00791584" w:rsidP="00B62E32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   </w:t>
            </w:r>
            <w:r w:rsidR="00B62E32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1,615</w:t>
            </w:r>
          </w:p>
        </w:tc>
      </w:tr>
      <w:tr w:rsidR="00791584" w:rsidRPr="00FF0CB5" w14:paraId="6810C781" w14:textId="77777777" w:rsidTr="00791584">
        <w:trPr>
          <w:cantSplit/>
        </w:trPr>
        <w:tc>
          <w:tcPr>
            <w:tcW w:w="3060" w:type="dxa"/>
          </w:tcPr>
          <w:p w14:paraId="306E480E" w14:textId="57B37752" w:rsidR="00791584" w:rsidRPr="00FF0CB5" w:rsidRDefault="00791584" w:rsidP="00A03053">
            <w:pPr>
              <w:pStyle w:val="acctfourfigures"/>
              <w:tabs>
                <w:tab w:val="clear" w:pos="765"/>
              </w:tabs>
              <w:spacing w:line="240" w:lineRule="auto"/>
              <w:ind w:left="186" w:right="11" w:hanging="18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กำไรจากการประมาณตามหลัก</w:t>
            </w:r>
            <w:r w:rsidR="00A03053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CF2113" w14:textId="64C0A7FE" w:rsidR="00791584" w:rsidRDefault="00791584" w:rsidP="00B62E32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34942B" w14:textId="77777777" w:rsidR="00791584" w:rsidRPr="00FF0CB5" w:rsidRDefault="00791584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250D4A" w14:textId="5FE9F0ED" w:rsidR="00791584" w:rsidRDefault="00791584" w:rsidP="00B62E32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-</w:t>
            </w:r>
          </w:p>
        </w:tc>
        <w:tc>
          <w:tcPr>
            <w:tcW w:w="180" w:type="dxa"/>
          </w:tcPr>
          <w:p w14:paraId="167B974B" w14:textId="77777777" w:rsidR="00791584" w:rsidRPr="00FF0CB5" w:rsidRDefault="00791584" w:rsidP="00B62E32">
            <w:pPr>
              <w:pStyle w:val="acctfourfigures"/>
              <w:tabs>
                <w:tab w:val="decimal" w:pos="31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E67CFB2" w14:textId="2A6AA9EB" w:rsidR="00791584" w:rsidRDefault="000163C0" w:rsidP="000163C0">
            <w:pPr>
              <w:pStyle w:val="acctfourfigures"/>
              <w:tabs>
                <w:tab w:val="clear" w:pos="765"/>
                <w:tab w:val="decimal" w:pos="64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    </w:t>
            </w:r>
            <w:r w:rsidR="00791584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-</w:t>
            </w:r>
          </w:p>
        </w:tc>
        <w:tc>
          <w:tcPr>
            <w:tcW w:w="180" w:type="dxa"/>
          </w:tcPr>
          <w:p w14:paraId="0F97A307" w14:textId="77777777" w:rsidR="00791584" w:rsidRPr="00FF0CB5" w:rsidRDefault="00791584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560255" w14:textId="39E8CE60" w:rsidR="00791584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49A458F6" w14:textId="77777777" w:rsidR="00791584" w:rsidRPr="00FF0CB5" w:rsidRDefault="00791584" w:rsidP="00B62E32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0F5A64A" w14:textId="3634E3E0" w:rsidR="00791584" w:rsidRDefault="00791584" w:rsidP="00B62E3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(3)</w:t>
            </w:r>
          </w:p>
        </w:tc>
        <w:tc>
          <w:tcPr>
            <w:tcW w:w="180" w:type="dxa"/>
          </w:tcPr>
          <w:p w14:paraId="2AF94551" w14:textId="77777777" w:rsidR="00791584" w:rsidRPr="00FF0CB5" w:rsidRDefault="00791584" w:rsidP="00B62E32">
            <w:pPr>
              <w:pStyle w:val="acctfourfigures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E50580" w14:textId="2D5CACB7" w:rsidR="00791584" w:rsidRDefault="00791584" w:rsidP="00E10D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11</w:t>
            </w:r>
          </w:p>
        </w:tc>
      </w:tr>
      <w:tr w:rsidR="00791584" w:rsidRPr="00FF0CB5" w14:paraId="215DBC2C" w14:textId="77777777" w:rsidTr="00791584">
        <w:trPr>
          <w:cantSplit/>
        </w:trPr>
        <w:tc>
          <w:tcPr>
            <w:tcW w:w="3060" w:type="dxa"/>
          </w:tcPr>
          <w:p w14:paraId="6023D2CB" w14:textId="4DE3AC39" w:rsidR="00791584" w:rsidRPr="00FF0CB5" w:rsidRDefault="00791584" w:rsidP="00B62E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D10E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A99ED" w14:textId="73ECD666" w:rsidR="00791584" w:rsidRPr="00791584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515</w:t>
            </w:r>
          </w:p>
        </w:tc>
        <w:tc>
          <w:tcPr>
            <w:tcW w:w="180" w:type="dxa"/>
            <w:vAlign w:val="bottom"/>
          </w:tcPr>
          <w:p w14:paraId="03CFED52" w14:textId="77777777" w:rsidR="00791584" w:rsidRPr="00791584" w:rsidRDefault="00791584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01C8F" w14:textId="4589F007" w:rsidR="00791584" w:rsidRPr="00791584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(103)</w:t>
            </w:r>
          </w:p>
        </w:tc>
        <w:tc>
          <w:tcPr>
            <w:tcW w:w="180" w:type="dxa"/>
            <w:vAlign w:val="bottom"/>
          </w:tcPr>
          <w:p w14:paraId="7CE47582" w14:textId="77777777" w:rsidR="00791584" w:rsidRPr="00791584" w:rsidRDefault="00791584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CFB14" w14:textId="5CF3D9A7" w:rsidR="00791584" w:rsidRPr="00791584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7915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412</w:t>
            </w:r>
          </w:p>
        </w:tc>
        <w:tc>
          <w:tcPr>
            <w:tcW w:w="180" w:type="dxa"/>
            <w:vAlign w:val="bottom"/>
          </w:tcPr>
          <w:p w14:paraId="4CB91C09" w14:textId="77777777" w:rsidR="00791584" w:rsidRPr="00FF0CB5" w:rsidRDefault="00791584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56314" w14:textId="2FE1F384" w:rsidR="00791584" w:rsidRPr="00BE3694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DD10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2,033</w:t>
            </w:r>
          </w:p>
        </w:tc>
        <w:tc>
          <w:tcPr>
            <w:tcW w:w="180" w:type="dxa"/>
            <w:vAlign w:val="bottom"/>
          </w:tcPr>
          <w:p w14:paraId="5666DFFD" w14:textId="77777777" w:rsidR="00791584" w:rsidRPr="00FF0CB5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BD223" w14:textId="02841364" w:rsidR="00791584" w:rsidRPr="00BE3694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DD10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(407)</w:t>
            </w:r>
          </w:p>
        </w:tc>
        <w:tc>
          <w:tcPr>
            <w:tcW w:w="180" w:type="dxa"/>
            <w:vAlign w:val="bottom"/>
          </w:tcPr>
          <w:p w14:paraId="31A971C4" w14:textId="77777777" w:rsidR="00791584" w:rsidRPr="00FF0CB5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E3901" w14:textId="2DD53DA9" w:rsidR="00791584" w:rsidRPr="00BE3694" w:rsidRDefault="00E10DC4" w:rsidP="00E10DC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350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 xml:space="preserve">     </w:t>
            </w:r>
            <w:r w:rsidR="00791584" w:rsidRPr="00DD10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1,626</w:t>
            </w:r>
          </w:p>
        </w:tc>
      </w:tr>
      <w:tr w:rsidR="00791584" w:rsidRPr="00FF0CB5" w14:paraId="54BC3258" w14:textId="77777777" w:rsidTr="00791584">
        <w:trPr>
          <w:cantSplit/>
        </w:trPr>
        <w:tc>
          <w:tcPr>
            <w:tcW w:w="3060" w:type="dxa"/>
          </w:tcPr>
          <w:p w14:paraId="4AC93CAF" w14:textId="6CF33619" w:rsidR="00791584" w:rsidRPr="00FF0CB5" w:rsidRDefault="00791584" w:rsidP="00B62E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529D97F" w14:textId="29A350C0" w:rsidR="00791584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5189A165" w14:textId="77777777" w:rsidR="00791584" w:rsidRPr="00FF0CB5" w:rsidRDefault="00791584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8018BBD" w14:textId="0742D2F2" w:rsidR="00791584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5E5AA8A6" w14:textId="77777777" w:rsidR="00791584" w:rsidRPr="00FF0CB5" w:rsidRDefault="00791584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5704E416" w14:textId="26FE5D02" w:rsidR="00791584" w:rsidRDefault="00791584" w:rsidP="00B62E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71AEFC87" w14:textId="77777777" w:rsidR="00791584" w:rsidRPr="00FF0CB5" w:rsidRDefault="00791584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11AAD65" w14:textId="02400457" w:rsidR="00791584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577ADA53" w14:textId="77777777" w:rsidR="00791584" w:rsidRPr="00FF0CB5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1F168BCE" w14:textId="231BF2D8" w:rsidR="00791584" w:rsidRPr="00FF0CB5" w:rsidRDefault="00791584" w:rsidP="00B62E32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3EFE15A8" w14:textId="77777777" w:rsidR="00791584" w:rsidRPr="00FF0CB5" w:rsidRDefault="00791584" w:rsidP="00B62E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491B43C" w14:textId="133CEB4F" w:rsidR="00791584" w:rsidRDefault="00791584" w:rsidP="00B62E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</w:tr>
    </w:tbl>
    <w:p w14:paraId="36E9F994" w14:textId="48DA314A" w:rsidR="006924E2" w:rsidRDefault="006924E2" w:rsidP="00F713E7">
      <w:pPr>
        <w:rPr>
          <w:rFonts w:ascii="Angsana New" w:hAnsi="Angsana New"/>
          <w:sz w:val="30"/>
          <w:szCs w:val="30"/>
          <w:cs/>
          <w:lang w:val="th-TH"/>
        </w:rPr>
      </w:pPr>
    </w:p>
    <w:p w14:paraId="75A1AD29" w14:textId="77777777" w:rsidR="006924E2" w:rsidRDefault="0069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10620" w:type="dxa"/>
        <w:tblInd w:w="-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20"/>
        <w:gridCol w:w="270"/>
        <w:gridCol w:w="900"/>
        <w:gridCol w:w="270"/>
        <w:gridCol w:w="720"/>
        <w:gridCol w:w="270"/>
        <w:gridCol w:w="810"/>
        <w:gridCol w:w="270"/>
        <w:gridCol w:w="720"/>
        <w:gridCol w:w="270"/>
        <w:gridCol w:w="810"/>
        <w:gridCol w:w="270"/>
        <w:gridCol w:w="720"/>
        <w:gridCol w:w="270"/>
        <w:gridCol w:w="810"/>
      </w:tblGrid>
      <w:tr w:rsidR="00F713E7" w:rsidRPr="005558AF" w14:paraId="5709AE4A" w14:textId="77777777" w:rsidTr="00E10DC4">
        <w:trPr>
          <w:tblHeader/>
        </w:trPr>
        <w:tc>
          <w:tcPr>
            <w:tcW w:w="2520" w:type="dxa"/>
            <w:shd w:val="clear" w:color="auto" w:fill="auto"/>
          </w:tcPr>
          <w:p w14:paraId="491867B3" w14:textId="77777777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5558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การกระทบยอดเพื่อหา</w:t>
            </w:r>
          </w:p>
        </w:tc>
        <w:tc>
          <w:tcPr>
            <w:tcW w:w="3960" w:type="dxa"/>
            <w:gridSpan w:val="7"/>
            <w:shd w:val="clear" w:color="auto" w:fill="auto"/>
          </w:tcPr>
          <w:p w14:paraId="484F1C10" w14:textId="30DAA747" w:rsidR="00F713E7" w:rsidRPr="005558AF" w:rsidRDefault="00A9347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5558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1DF46A15" w14:textId="77777777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870" w:type="dxa"/>
            <w:gridSpan w:val="7"/>
          </w:tcPr>
          <w:p w14:paraId="44965A0E" w14:textId="6820C4DD" w:rsidR="00F713E7" w:rsidRPr="005558AF" w:rsidRDefault="00A9347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558A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96304" w:rsidRPr="005558AF" w14:paraId="77026BD2" w14:textId="77777777" w:rsidTr="00E10DC4">
        <w:trPr>
          <w:tblHeader/>
        </w:trPr>
        <w:tc>
          <w:tcPr>
            <w:tcW w:w="2520" w:type="dxa"/>
            <w:shd w:val="clear" w:color="auto" w:fill="auto"/>
          </w:tcPr>
          <w:p w14:paraId="2970399B" w14:textId="77777777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5558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อัตราภาษีที่แท้จริง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515EB84A" w14:textId="7E86529D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558AF">
              <w:rPr>
                <w:rFonts w:ascii="Angsana New" w:hAnsi="Angsana New"/>
                <w:sz w:val="30"/>
                <w:szCs w:val="30"/>
                <w:lang w:val="th-TH"/>
              </w:rPr>
              <w:t>256</w:t>
            </w:r>
            <w:r w:rsidR="00B62E3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D0C593" w14:textId="77777777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19387850" w14:textId="65486967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558AF">
              <w:rPr>
                <w:rFonts w:ascii="Angsana New" w:hAnsi="Angsana New"/>
                <w:sz w:val="30"/>
                <w:szCs w:val="30"/>
                <w:lang w:val="th-TH"/>
              </w:rPr>
              <w:t>256</w:t>
            </w:r>
            <w:r w:rsidR="00B62E3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0" w:type="dxa"/>
          </w:tcPr>
          <w:p w14:paraId="266C5BB9" w14:textId="77777777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800" w:type="dxa"/>
            <w:gridSpan w:val="3"/>
          </w:tcPr>
          <w:p w14:paraId="260786B3" w14:textId="3B8B0714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558AF">
              <w:rPr>
                <w:rFonts w:ascii="Angsana New" w:hAnsi="Angsana New"/>
                <w:sz w:val="30"/>
                <w:szCs w:val="30"/>
                <w:lang w:val="th-TH"/>
              </w:rPr>
              <w:t>256</w:t>
            </w:r>
            <w:r w:rsidR="00B62E3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</w:t>
            </w:r>
          </w:p>
        </w:tc>
        <w:tc>
          <w:tcPr>
            <w:tcW w:w="270" w:type="dxa"/>
          </w:tcPr>
          <w:p w14:paraId="09C7473D" w14:textId="77777777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800" w:type="dxa"/>
            <w:gridSpan w:val="3"/>
          </w:tcPr>
          <w:p w14:paraId="3D04AA34" w14:textId="7F313CDA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558AF">
              <w:rPr>
                <w:rFonts w:ascii="Angsana New" w:hAnsi="Angsana New"/>
                <w:sz w:val="30"/>
                <w:szCs w:val="30"/>
                <w:lang w:val="th-TH"/>
              </w:rPr>
              <w:t>256</w:t>
            </w:r>
            <w:r w:rsidR="00B62E3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</w:tr>
      <w:tr w:rsidR="00B96304" w:rsidRPr="005558AF" w14:paraId="2414F7F0" w14:textId="77777777" w:rsidTr="00E10DC4">
        <w:trPr>
          <w:tblHeader/>
        </w:trPr>
        <w:tc>
          <w:tcPr>
            <w:tcW w:w="2520" w:type="dxa"/>
            <w:shd w:val="clear" w:color="auto" w:fill="auto"/>
          </w:tcPr>
          <w:p w14:paraId="32EF5CD0" w14:textId="77777777" w:rsidR="00F713E7" w:rsidRPr="005558AF" w:rsidRDefault="00F713E7" w:rsidP="003817A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C8656A" w14:textId="77777777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  <w:r w:rsidRPr="005558AF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อัตราภาษี</w:t>
            </w:r>
          </w:p>
          <w:p w14:paraId="59E762C8" w14:textId="77777777" w:rsidR="00F713E7" w:rsidRPr="008C423C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th-TH" w:bidi="th-TH"/>
              </w:rPr>
            </w:pP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5733E" w14:textId="77777777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DE2CA2B" w14:textId="77777777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  <w:p w14:paraId="6072B9BF" w14:textId="3F395E0E" w:rsidR="00F713E7" w:rsidRPr="008C423C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th-TH" w:bidi="th-TH"/>
              </w:rPr>
            </w:pP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</w:t>
            </w:r>
            <w:r w:rsidR="00ED35BF" w:rsidRPr="008C423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พัน</w:t>
            </w: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CC455" w14:textId="77777777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14B298" w14:textId="77777777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  <w:r w:rsidRPr="005558AF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อัตราภาษี</w:t>
            </w:r>
          </w:p>
          <w:p w14:paraId="6D143028" w14:textId="77777777" w:rsidR="00F713E7" w:rsidRPr="008C423C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th-TH" w:bidi="th-TH"/>
              </w:rPr>
            </w:pP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885E8D" w14:textId="77777777" w:rsidR="00F713E7" w:rsidRPr="005558A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1CA00FFB" w14:textId="77777777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  <w:p w14:paraId="4391D1F9" w14:textId="56136BE5" w:rsidR="00F713E7" w:rsidRPr="008C423C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th-TH" w:bidi="th-TH"/>
              </w:rPr>
            </w:pP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</w:t>
            </w:r>
            <w:r w:rsidR="00ED35BF" w:rsidRPr="008C423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พัน</w:t>
            </w: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31035D" w14:textId="77777777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F5AF2AF" w14:textId="183701EB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  <w:r w:rsidRPr="005558AF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อัตรา</w:t>
            </w:r>
            <w:r w:rsidR="00ED35BF" w:rsidRPr="005558AF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br/>
            </w:r>
            <w:r w:rsidRPr="005558AF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ภาษี</w:t>
            </w:r>
          </w:p>
          <w:p w14:paraId="2F1CECA1" w14:textId="77777777" w:rsidR="00F713E7" w:rsidRPr="008C423C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th-TH" w:bidi="th-TH"/>
              </w:rPr>
            </w:pP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AEBA27" w14:textId="77777777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1281F97" w14:textId="77777777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  <w:p w14:paraId="5B50D140" w14:textId="6681AF82" w:rsidR="00F713E7" w:rsidRPr="008C423C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th-TH" w:bidi="th-TH"/>
              </w:rPr>
            </w:pP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</w:t>
            </w:r>
            <w:r w:rsidR="00ED35BF" w:rsidRPr="008C423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พัน</w:t>
            </w: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786595" w14:textId="77777777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3DDDD19" w14:textId="77777777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  <w:r w:rsidRPr="005558AF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อัตราภาษี</w:t>
            </w:r>
          </w:p>
          <w:p w14:paraId="4177C500" w14:textId="77777777" w:rsidR="00F713E7" w:rsidRPr="008C423C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th-TH" w:bidi="th-TH"/>
              </w:rPr>
            </w:pP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CD5E54" w14:textId="77777777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3A88160" w14:textId="77777777" w:rsidR="00F713E7" w:rsidRPr="005558AF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  <w:p w14:paraId="127816F2" w14:textId="34FAD07A" w:rsidR="00F713E7" w:rsidRPr="008C423C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th-TH" w:bidi="th-TH"/>
              </w:rPr>
            </w:pP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</w:t>
            </w:r>
            <w:r w:rsidR="00ED35BF" w:rsidRPr="008C423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พัน</w:t>
            </w:r>
            <w:r w:rsidRPr="008C423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บาท)</w:t>
            </w:r>
          </w:p>
        </w:tc>
      </w:tr>
      <w:tr w:rsidR="00B96304" w:rsidRPr="005558AF" w14:paraId="1D686341" w14:textId="77777777" w:rsidTr="00E10DC4">
        <w:tc>
          <w:tcPr>
            <w:tcW w:w="2520" w:type="dxa"/>
            <w:shd w:val="clear" w:color="auto" w:fill="auto"/>
          </w:tcPr>
          <w:p w14:paraId="53788A9A" w14:textId="1AAC6A7D" w:rsidR="00B62E32" w:rsidRPr="001F3EAB" w:rsidRDefault="00B62E32" w:rsidP="00B62E32">
            <w:pPr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EA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 (ขาดทุน) ก่อน</w:t>
            </w:r>
            <w:r w:rsidRPr="001F3EAB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>ภาษีเงินได้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6A1CAC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DACD72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087BE3" w14:textId="7ADDA090" w:rsidR="00B62E32" w:rsidRPr="000163C0" w:rsidRDefault="00615EB6" w:rsidP="00016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63C0">
              <w:rPr>
                <w:rFonts w:ascii="Angsana New" w:hAnsi="Angsana New"/>
                <w:sz w:val="28"/>
                <w:szCs w:val="28"/>
                <w:lang w:val="en-US" w:bidi="th-TH"/>
              </w:rPr>
              <w:t>3,503,719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57566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F5C443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772211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62DD4F" w14:textId="01FFABF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5558AF">
              <w:rPr>
                <w:rFonts w:ascii="Angsana New" w:hAnsi="Angsana New"/>
                <w:sz w:val="28"/>
                <w:szCs w:val="28"/>
                <w:lang w:val="en-US" w:bidi="th-TH"/>
              </w:rPr>
              <w:t>80,624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D118B5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5ADBF14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884E9D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93CA9AF" w14:textId="61603241" w:rsidR="00B62E32" w:rsidRPr="005558AF" w:rsidRDefault="00791584" w:rsidP="000163C0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681,255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4697CF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A3AB624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6A6A08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2727E6A" w14:textId="744F6414" w:rsidR="00B62E32" w:rsidRPr="005558AF" w:rsidRDefault="00B62E32" w:rsidP="00B62E32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right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5558AF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(2,268)</w:t>
            </w:r>
          </w:p>
        </w:tc>
      </w:tr>
      <w:tr w:rsidR="00B96304" w:rsidRPr="005558AF" w14:paraId="7CA4F304" w14:textId="77777777" w:rsidTr="00E10DC4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48B477AD" w14:textId="043DF1DD" w:rsidR="00B62E32" w:rsidRPr="001F3EAB" w:rsidRDefault="00B62E32" w:rsidP="00B62E32">
            <w:pPr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F3EAB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จำนวนภาษีตามอัตรา</w:t>
            </w:r>
            <w:r w:rsidRPr="001F3EAB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>ภาษีเงินได้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E5FF121" w14:textId="15B29B6D" w:rsidR="00B62E32" w:rsidRPr="005558AF" w:rsidRDefault="00791584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1B24B31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FFB663A" w14:textId="7A1D20AC" w:rsidR="00B62E32" w:rsidRPr="000163C0" w:rsidRDefault="00615EB6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0163C0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700,744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A8D873A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28992D7" w14:textId="46C30FFC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5558AF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2D3029E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18504D" w14:textId="44FD557F" w:rsidR="00B62E32" w:rsidRPr="00615EB6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15EB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16,125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CD58D7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7D5F2CB" w14:textId="5228F9B5" w:rsidR="00B62E32" w:rsidRPr="005558AF" w:rsidRDefault="00791584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D0228D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bottom"/>
          </w:tcPr>
          <w:p w14:paraId="1CCA35AB" w14:textId="2DC7EAE0" w:rsidR="00B62E32" w:rsidRPr="005558AF" w:rsidRDefault="00791584" w:rsidP="000163C0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136,251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479AEAD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B2ED640" w14:textId="5B6D8EDA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5558AF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DE1FF3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bottom"/>
          </w:tcPr>
          <w:p w14:paraId="5A7CB126" w14:textId="5D65E971" w:rsidR="00B62E32" w:rsidRPr="005558AF" w:rsidRDefault="00B62E32" w:rsidP="00B62E32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right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5558AF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(454)</w:t>
            </w:r>
          </w:p>
        </w:tc>
      </w:tr>
      <w:tr w:rsidR="00B96304" w:rsidRPr="005558AF" w14:paraId="32E54998" w14:textId="77777777" w:rsidTr="00E10DC4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F0BD617" w14:textId="36997028" w:rsidR="00B62E32" w:rsidRPr="005558AF" w:rsidRDefault="00B62E32" w:rsidP="00B62E32">
            <w:pPr>
              <w:spacing w:line="240" w:lineRule="auto"/>
              <w:ind w:left="159" w:hanging="15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58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ขาดทุนจาก</w:t>
            </w:r>
            <w:r w:rsidRPr="005558A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สิทธิประโยชน์จากการส่งเสริมการลงทุน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4211116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9965F0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0EE88613" w14:textId="4306753D" w:rsidR="00B62E32" w:rsidRPr="000163C0" w:rsidRDefault="00791584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63C0">
              <w:rPr>
                <w:rFonts w:ascii="Angsana New" w:hAnsi="Angsana New"/>
                <w:sz w:val="30"/>
                <w:szCs w:val="30"/>
                <w:lang w:val="en-US" w:bidi="th-TH"/>
              </w:rPr>
              <w:t>4,577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96C513C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B752578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2B28AF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2AC4B557" w14:textId="4CB39B10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558AF">
              <w:rPr>
                <w:rFonts w:ascii="Angsana New" w:hAnsi="Angsana New"/>
                <w:sz w:val="28"/>
                <w:szCs w:val="28"/>
                <w:lang w:val="en-US" w:bidi="th-TH"/>
              </w:rPr>
              <w:t>24,300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76D9682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233D325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37E4B8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04E3C1D" w14:textId="1B33C55F" w:rsidR="00B62E32" w:rsidRPr="005558AF" w:rsidRDefault="00791584" w:rsidP="00B62E3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4,577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64F323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FD04DF1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4B1AA7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D4A3522" w14:textId="60BDE22C" w:rsidR="00B62E32" w:rsidRPr="005558AF" w:rsidRDefault="001E3286" w:rsidP="001E3286">
            <w:pPr>
              <w:pStyle w:val="acctfourfigures"/>
              <w:tabs>
                <w:tab w:val="clear" w:pos="765"/>
              </w:tabs>
              <w:spacing w:line="240" w:lineRule="auto"/>
              <w:ind w:left="-210"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 xml:space="preserve">     </w:t>
            </w:r>
            <w:r w:rsidR="00B62E32" w:rsidRPr="005558AF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24,</w:t>
            </w:r>
            <w:r w:rsidR="00B62E32" w:rsidRPr="005558AF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</w:tr>
      <w:tr w:rsidR="00B96304" w:rsidRPr="005558AF" w14:paraId="43D145FD" w14:textId="77777777" w:rsidTr="00E10DC4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214529CE" w14:textId="415DE713" w:rsidR="00B62E32" w:rsidRPr="005558AF" w:rsidRDefault="00B62E32" w:rsidP="00B62E32">
            <w:pPr>
              <w:spacing w:line="240" w:lineRule="auto"/>
              <w:ind w:left="159" w:hanging="15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58A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756198A7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2A302F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9875C1B" w14:textId="5F319AED" w:rsidR="00B62E32" w:rsidRPr="000163C0" w:rsidRDefault="007F1788" w:rsidP="007F1788">
            <w:pPr>
              <w:pStyle w:val="acctfourfigures"/>
              <w:tabs>
                <w:tab w:val="clear" w:pos="765"/>
                <w:tab w:val="left" w:pos="19"/>
              </w:tabs>
              <w:spacing w:line="240" w:lineRule="auto"/>
              <w:ind w:left="-431" w:right="-9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          </w:t>
            </w:r>
            <w:r w:rsidR="00791584" w:rsidRPr="000163C0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(4,205)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E55A44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31C4B01B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A4C7A2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98B8B2A" w14:textId="7225C3EF" w:rsidR="00B62E32" w:rsidRPr="00E576B7" w:rsidRDefault="001E3286" w:rsidP="001E3286">
            <w:pPr>
              <w:pStyle w:val="acctfourfigures"/>
              <w:tabs>
                <w:tab w:val="clear" w:pos="765"/>
                <w:tab w:val="left" w:pos="19"/>
              </w:tabs>
              <w:spacing w:line="240" w:lineRule="auto"/>
              <w:ind w:left="-431" w:right="-91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 xml:space="preserve">              </w:t>
            </w:r>
            <w:r w:rsidR="00B62E32" w:rsidRPr="00E576B7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(162)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6680A8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C6281EC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F3338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FCC82E" w14:textId="17335667" w:rsidR="00B62E32" w:rsidRPr="005558AF" w:rsidRDefault="00791584" w:rsidP="00B62E32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right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(17,086)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86894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EF09D67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D355A0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88E54A" w14:textId="6E2F9A40" w:rsidR="00B62E32" w:rsidRPr="005558AF" w:rsidRDefault="00B62E32" w:rsidP="00B62E32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  <w:r w:rsidRPr="005558AF">
              <w:rPr>
                <w:rFonts w:ascii="Angsana New" w:hAnsi="Angsana New"/>
                <w:sz w:val="28"/>
                <w:szCs w:val="28"/>
                <w:lang w:val="th-TH" w:bidi="th-TH"/>
              </w:rPr>
              <w:t>(</w:t>
            </w:r>
            <w:r w:rsidRPr="005558AF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24,134</w:t>
            </w:r>
            <w:r w:rsidRPr="005558AF">
              <w:rPr>
                <w:rFonts w:ascii="Angsana New" w:hAnsi="Angsana New"/>
                <w:sz w:val="28"/>
                <w:szCs w:val="28"/>
                <w:lang w:val="th-TH" w:bidi="th-TH"/>
              </w:rPr>
              <w:t>)</w:t>
            </w:r>
          </w:p>
        </w:tc>
      </w:tr>
      <w:tr w:rsidR="00B96304" w:rsidRPr="005558AF" w14:paraId="1910A0BC" w14:textId="77777777" w:rsidTr="00E10DC4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18539CF2" w14:textId="07280D59" w:rsidR="00B62E32" w:rsidRPr="005558AF" w:rsidRDefault="00B62E32" w:rsidP="00B62E3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5558AF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ส่วนแบ่งกำไรในเงินลงทุนในบริษัทร่วม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8AC61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9F57A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B4D44" w14:textId="79447E2B" w:rsidR="00B62E32" w:rsidRPr="000163C0" w:rsidRDefault="007F1788" w:rsidP="007F1788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="00615EB6" w:rsidRPr="000163C0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(577,374)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024F6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B6C391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94F1E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D09A4" w14:textId="4EA5FCFD" w:rsidR="00B62E32" w:rsidRPr="00615EB6" w:rsidRDefault="001E3286" w:rsidP="001E3286">
            <w:pPr>
              <w:pStyle w:val="acctfourfigures"/>
              <w:tabs>
                <w:tab w:val="clear" w:pos="765"/>
                <w:tab w:val="left" w:pos="19"/>
              </w:tabs>
              <w:spacing w:line="240" w:lineRule="auto"/>
              <w:ind w:left="-431" w:right="-9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</w:t>
            </w:r>
            <w:r w:rsidR="00B62E32" w:rsidRPr="00615EB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(39,660)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C7A6F4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A5CB854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18589E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4E54D9A" w14:textId="569BAB93" w:rsidR="00B62E32" w:rsidRPr="005558AF" w:rsidRDefault="00AF121B" w:rsidP="00B62E32">
            <w:pPr>
              <w:pStyle w:val="acctfourfigures"/>
              <w:tabs>
                <w:tab w:val="clear" w:pos="765"/>
              </w:tabs>
              <w:spacing w:line="240" w:lineRule="auto"/>
              <w:ind w:left="-613" w:right="172" w:hanging="90"/>
              <w:jc w:val="right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DED076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DEFE53A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39E245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57E95A41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613" w:right="172" w:hanging="90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</w:p>
          <w:p w14:paraId="5E91C3C7" w14:textId="2E384508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613" w:right="172" w:hanging="90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  <w:r w:rsidRPr="005558AF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-</w:t>
            </w:r>
          </w:p>
        </w:tc>
      </w:tr>
      <w:tr w:rsidR="00B96304" w:rsidRPr="005558AF" w14:paraId="5365C1F0" w14:textId="77777777" w:rsidTr="00E10DC4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2DF304F2" w14:textId="63EE24B7" w:rsidR="00B62E32" w:rsidRPr="005558AF" w:rsidRDefault="00B62E32" w:rsidP="00B9630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558A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การกลับรายการของภาษีเงินได้รอตัดบัญชีสำหรับปี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5F1177AD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2917CB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0F828876" w14:textId="39F65501" w:rsidR="00B62E32" w:rsidRPr="000163C0" w:rsidRDefault="00615EB6" w:rsidP="00615E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63C0">
              <w:rPr>
                <w:rFonts w:ascii="Angsana New" w:hAnsi="Angsana New"/>
                <w:sz w:val="30"/>
                <w:szCs w:val="30"/>
                <w:lang w:val="en-US" w:bidi="th-TH"/>
              </w:rPr>
              <w:t>17,</w:t>
            </w:r>
            <w:r w:rsidRPr="000163C0">
              <w:rPr>
                <w:rFonts w:ascii="Angsana New" w:hAnsi="Angsana New"/>
                <w:sz w:val="30"/>
                <w:szCs w:val="30"/>
                <w:lang w:val="th-TH" w:bidi="th-TH"/>
              </w:rPr>
              <w:t>334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DB9D5CF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D4C2FDA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D4AD3D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7006DE7D" w14:textId="035CC53E" w:rsidR="00B62E32" w:rsidRPr="00615EB6" w:rsidRDefault="001E3286" w:rsidP="001E3286">
            <w:pPr>
              <w:pStyle w:val="acctfourfigures"/>
              <w:tabs>
                <w:tab w:val="clear" w:pos="765"/>
                <w:tab w:val="left" w:pos="19"/>
              </w:tabs>
              <w:spacing w:line="240" w:lineRule="auto"/>
              <w:ind w:left="-431" w:right="-9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  </w:t>
            </w:r>
            <w:r w:rsidR="00B62E32" w:rsidRPr="005558AF">
              <w:rPr>
                <w:rFonts w:ascii="Angsana New" w:hAnsi="Angsana New"/>
                <w:sz w:val="28"/>
                <w:szCs w:val="28"/>
                <w:lang w:val="en-US" w:bidi="th-TH"/>
              </w:rPr>
              <w:t>(4,</w:t>
            </w:r>
            <w:r w:rsidR="00B62E32" w:rsidRPr="00615EB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966</w:t>
            </w:r>
            <w:r w:rsidR="00B62E32" w:rsidRPr="005558A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925FD0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47298E3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B600CA3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ED1B0B1" w14:textId="12212C17" w:rsidR="00B62E32" w:rsidRPr="005558AF" w:rsidRDefault="00791584" w:rsidP="000163C0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17,334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D744A39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15030F8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735FC7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12E2C49" w14:textId="55927567" w:rsidR="00B62E32" w:rsidRPr="005558AF" w:rsidRDefault="00B62E32" w:rsidP="000163C0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  <w:r w:rsidRPr="005558AF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(4,</w:t>
            </w:r>
            <w:r w:rsidRPr="000163C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075</w:t>
            </w:r>
            <w:r w:rsidRPr="005558AF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)</w:t>
            </w:r>
          </w:p>
        </w:tc>
      </w:tr>
      <w:tr w:rsidR="00B96304" w:rsidRPr="005558AF" w14:paraId="6F30DA5B" w14:textId="77777777" w:rsidTr="00E10DC4"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01CDF0BA" w14:textId="77777777" w:rsidR="00B62E32" w:rsidRPr="005558AF" w:rsidRDefault="00B62E32" w:rsidP="00B62E3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558A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ค่าใช้จ่ายต้องห้ามทางภาษี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5498CF8F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55F7F71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3BA8B80A" w14:textId="20C6597C" w:rsidR="00B62E32" w:rsidRPr="000163C0" w:rsidRDefault="00791584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0163C0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117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2A934FE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4062DA8D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B672ABE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2FDF747F" w14:textId="42D5A075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5558AF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142</w:t>
            </w:r>
          </w:p>
        </w:tc>
        <w:tc>
          <w:tcPr>
            <w:tcW w:w="270" w:type="dxa"/>
            <w:tcBorders>
              <w:top w:val="nil"/>
            </w:tcBorders>
          </w:tcPr>
          <w:p w14:paraId="2A84EBD4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4857E6A0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F377452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D7652B8" w14:textId="3E4F8500" w:rsidR="00B62E32" w:rsidRPr="000163C0" w:rsidRDefault="00791584" w:rsidP="00B62E3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  <w:r w:rsidRPr="000163C0">
              <w:rPr>
                <w:rFonts w:ascii="Angsana New" w:hAnsi="Angsana New"/>
                <w:sz w:val="28"/>
                <w:szCs w:val="28"/>
                <w:lang w:val="th-TH" w:bidi="th-TH"/>
              </w:rPr>
              <w:t>117</w:t>
            </w:r>
          </w:p>
        </w:tc>
        <w:tc>
          <w:tcPr>
            <w:tcW w:w="270" w:type="dxa"/>
            <w:tcBorders>
              <w:top w:val="nil"/>
            </w:tcBorders>
          </w:tcPr>
          <w:p w14:paraId="7F502A17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416BBEF9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D8A31CB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19A522B3" w14:textId="43444FA1" w:rsidR="00B62E32" w:rsidRPr="005558AF" w:rsidRDefault="00B62E32" w:rsidP="001E3286">
            <w:pPr>
              <w:pStyle w:val="acctfourfigures"/>
              <w:tabs>
                <w:tab w:val="clear" w:pos="765"/>
              </w:tabs>
              <w:spacing w:line="240" w:lineRule="auto"/>
              <w:ind w:left="-210" w:right="-18"/>
              <w:jc w:val="right"/>
              <w:rPr>
                <w:rFonts w:ascii="Angsana New" w:hAnsi="Angsana New"/>
                <w:sz w:val="28"/>
                <w:szCs w:val="28"/>
                <w:lang w:val="th-TH" w:bidi="th-TH"/>
              </w:rPr>
            </w:pPr>
            <w:r w:rsidRPr="005558AF">
              <w:rPr>
                <w:rFonts w:ascii="Angsana New" w:hAnsi="Angsana New"/>
                <w:sz w:val="28"/>
                <w:szCs w:val="28"/>
                <w:lang w:val="en-US" w:bidi="th-TH"/>
              </w:rPr>
              <w:t>142</w:t>
            </w:r>
          </w:p>
        </w:tc>
      </w:tr>
      <w:tr w:rsidR="00B96304" w:rsidRPr="005558AF" w14:paraId="567370D7" w14:textId="77777777" w:rsidTr="00E10DC4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4A3A47A3" w14:textId="63042391" w:rsidR="00B62E32" w:rsidRPr="005558AF" w:rsidRDefault="00B62E32" w:rsidP="00B9630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558A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ค่าใช้จ่ายทางภาษีที่มีสิทธิ</w:t>
            </w:r>
            <w:r w:rsidR="00E10DC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5558A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="00E10DC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ได้</w:t>
            </w:r>
            <w:r w:rsidRPr="005558A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DB0312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1A5A0" w14:textId="77777777" w:rsidR="00B62E32" w:rsidRPr="005558AF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0BCE08" w14:textId="36D705A9" w:rsidR="00B62E32" w:rsidRPr="000163C0" w:rsidRDefault="007F1788" w:rsidP="007F1788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="00791584" w:rsidRPr="000163C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91584" w:rsidRPr="000163C0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14</w:t>
            </w:r>
            <w:r w:rsidR="00791584" w:rsidRPr="000163C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,553)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EBD9C1" w14:textId="77777777" w:rsidR="00B62E32" w:rsidRPr="00615EB6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0D9A95" w14:textId="77777777" w:rsidR="00B62E32" w:rsidRPr="00615EB6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EFF4F6" w14:textId="77777777" w:rsidR="00B62E32" w:rsidRPr="00615EB6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9548FF" w14:textId="39D72A04" w:rsidR="00B62E32" w:rsidRPr="005558AF" w:rsidRDefault="001E3286" w:rsidP="001E3286">
            <w:pPr>
              <w:pStyle w:val="acctfourfigures"/>
              <w:tabs>
                <w:tab w:val="clear" w:pos="765"/>
                <w:tab w:val="left" w:pos="19"/>
              </w:tabs>
              <w:spacing w:line="240" w:lineRule="auto"/>
              <w:ind w:left="-431" w:right="-9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  </w:t>
            </w:r>
            <w:r w:rsidR="00B62E32" w:rsidRPr="00615EB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(4,640)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1E515A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7B23C721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9B2A3C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29B01358" w14:textId="5995126E" w:rsidR="00B62E32" w:rsidRPr="005558AF" w:rsidRDefault="00791584" w:rsidP="00B62E32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(14,553)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E2DEC0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3488460A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F3C2C0" w14:textId="77777777" w:rsidR="00B62E32" w:rsidRPr="005558AF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248326C7" w14:textId="267C2B76" w:rsidR="00B62E32" w:rsidRPr="005558AF" w:rsidRDefault="00B62E32" w:rsidP="00B62E32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558AF">
              <w:rPr>
                <w:rFonts w:ascii="Angsana New" w:hAnsi="Angsana New"/>
                <w:sz w:val="28"/>
                <w:szCs w:val="28"/>
                <w:lang w:val="en-US" w:bidi="th-TH"/>
              </w:rPr>
              <w:t>(4,640)</w:t>
            </w:r>
          </w:p>
        </w:tc>
      </w:tr>
      <w:tr w:rsidR="00B96304" w:rsidRPr="005558AF" w14:paraId="2349F745" w14:textId="77777777" w:rsidTr="00E10DC4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25BCCC10" w14:textId="77777777" w:rsidR="00B62E32" w:rsidRPr="005558AF" w:rsidRDefault="00B62E32" w:rsidP="00B62E3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558A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D4120" w14:textId="3FC22B49" w:rsidR="00B62E32" w:rsidRPr="000163C0" w:rsidRDefault="00615EB6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6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E8551E" w14:textId="77777777" w:rsidR="00B62E32" w:rsidRPr="000163C0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660B2" w14:textId="4A9333B9" w:rsidR="00B62E32" w:rsidRPr="000163C0" w:rsidRDefault="00615EB6" w:rsidP="000163C0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126,640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889615" w14:textId="77777777" w:rsidR="00B62E32" w:rsidRPr="000163C0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28290" w14:textId="04CFA21B" w:rsidR="00B62E32" w:rsidRPr="000163C0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87AD79" w14:textId="77777777" w:rsidR="00B62E32" w:rsidRPr="000163C0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6C8A8" w14:textId="518F80C0" w:rsidR="00B62E32" w:rsidRPr="000163C0" w:rsidRDefault="001E3286" w:rsidP="001E3286">
            <w:pPr>
              <w:pStyle w:val="acctfourfigures"/>
              <w:tabs>
                <w:tab w:val="clear" w:pos="765"/>
              </w:tabs>
              <w:spacing w:line="240" w:lineRule="auto"/>
              <w:ind w:left="-210" w:right="-11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      </w:t>
            </w:r>
            <w:r w:rsidR="00B62E32" w:rsidRPr="00016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(8,861)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1CBCBC" w14:textId="77777777" w:rsidR="00B62E32" w:rsidRPr="000163C0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1813AC2" w14:textId="1A786708" w:rsidR="00B62E32" w:rsidRPr="000163C0" w:rsidRDefault="00791584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B802BC" w14:textId="77777777" w:rsidR="00B62E32" w:rsidRPr="000163C0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4DD377" w14:textId="0AAE66B4" w:rsidR="00B62E32" w:rsidRPr="000163C0" w:rsidRDefault="00791584" w:rsidP="000163C0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3C0">
              <w:rPr>
                <w:rFonts w:ascii="Angsana New" w:hAnsi="Angsana New"/>
                <w:b/>
                <w:bCs/>
                <w:sz w:val="28"/>
                <w:szCs w:val="28"/>
                <w:lang w:val="th-TH" w:bidi="th-TH"/>
              </w:rPr>
              <w:t>126</w:t>
            </w:r>
            <w:r w:rsidRPr="00016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,640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B66F05" w14:textId="77777777" w:rsidR="00B62E32" w:rsidRPr="000163C0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CDF725" w14:textId="7555E04D" w:rsidR="00B62E32" w:rsidRPr="000163C0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3C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Pr="00016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8F2899" w14:textId="77777777" w:rsidR="00B62E32" w:rsidRPr="000163C0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3154D79" w14:textId="3F7D0421" w:rsidR="00B62E32" w:rsidRPr="000163C0" w:rsidRDefault="00B62E32" w:rsidP="00B62E32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63C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(8,</w:t>
            </w:r>
            <w:r w:rsidRPr="00016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861</w:t>
            </w:r>
            <w:r w:rsidRPr="000163C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679FE383" w14:textId="77777777" w:rsidR="00F713E7" w:rsidRPr="00FF0CB5" w:rsidRDefault="00F713E7" w:rsidP="00F713E7">
      <w:pPr>
        <w:rPr>
          <w:rFonts w:ascii="Angsana New" w:hAnsi="Angsana New"/>
          <w:sz w:val="30"/>
          <w:szCs w:val="30"/>
          <w:lang w:val="th-TH"/>
        </w:rPr>
      </w:pPr>
    </w:p>
    <w:tbl>
      <w:tblPr>
        <w:tblW w:w="9990" w:type="dxa"/>
        <w:tblInd w:w="-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1076"/>
        <w:gridCol w:w="240"/>
        <w:gridCol w:w="1114"/>
        <w:gridCol w:w="270"/>
        <w:gridCol w:w="1080"/>
        <w:gridCol w:w="236"/>
        <w:gridCol w:w="1024"/>
      </w:tblGrid>
      <w:tr w:rsidR="00233BE3" w:rsidRPr="00A82E29" w14:paraId="3EE0DF28" w14:textId="77777777" w:rsidTr="00E10DC4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7BE8036F" w14:textId="686699AA" w:rsidR="00233BE3" w:rsidRPr="00CE7D02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ED8BA47" w14:textId="34E64D4F" w:rsidR="00233BE3" w:rsidRPr="00A82E29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  <w:vAlign w:val="bottom"/>
          </w:tcPr>
          <w:p w14:paraId="2B6F0080" w14:textId="77777777" w:rsidR="00233BE3" w:rsidRPr="00A82E29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C72E5A5" w14:textId="16D4BDDB" w:rsidR="00233BE3" w:rsidRPr="00A82E29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33BE3" w:rsidRPr="00A82E29" w14:paraId="3DF9ECD1" w14:textId="77777777" w:rsidTr="00E10DC4">
        <w:trPr>
          <w:tblHeader/>
        </w:trPr>
        <w:tc>
          <w:tcPr>
            <w:tcW w:w="4950" w:type="dxa"/>
            <w:shd w:val="clear" w:color="auto" w:fill="auto"/>
          </w:tcPr>
          <w:p w14:paraId="36F8467F" w14:textId="777125ED" w:rsidR="00233BE3" w:rsidRPr="00A82E29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ณ วันที่ 31</w:t>
            </w: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t xml:space="preserve"> </w:t>
            </w: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076" w:type="dxa"/>
            <w:shd w:val="clear" w:color="auto" w:fill="auto"/>
          </w:tcPr>
          <w:p w14:paraId="54FCA875" w14:textId="06FAA3CD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256</w:t>
            </w:r>
            <w:r w:rsidR="00B62E32"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BD77B33" w14:textId="77777777" w:rsidR="00233BE3" w:rsidRPr="00A82E29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49E468C" w14:textId="0BD22EC9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256</w:t>
            </w:r>
            <w:r w:rsidR="00B62E32"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17051572" w14:textId="77777777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19A4D4F" w14:textId="189D1B6B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256</w:t>
            </w:r>
            <w:r w:rsidR="00B62E32"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17947E4F" w14:textId="77777777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36BE4F6E" w14:textId="2F3715EF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256</w:t>
            </w:r>
            <w:r w:rsidR="00B62E32"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4</w:t>
            </w:r>
          </w:p>
        </w:tc>
      </w:tr>
      <w:tr w:rsidR="00233BE3" w:rsidRPr="00A82E29" w14:paraId="78EC56EC" w14:textId="77777777" w:rsidTr="00E10DC4">
        <w:trPr>
          <w:tblHeader/>
        </w:trPr>
        <w:tc>
          <w:tcPr>
            <w:tcW w:w="4950" w:type="dxa"/>
            <w:tcBorders>
              <w:bottom w:val="nil"/>
            </w:tcBorders>
            <w:shd w:val="clear" w:color="auto" w:fill="auto"/>
          </w:tcPr>
          <w:p w14:paraId="37FED269" w14:textId="77777777" w:rsidR="00233BE3" w:rsidRPr="00A82E29" w:rsidRDefault="00233BE3" w:rsidP="00233B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shd w:val="clear" w:color="auto" w:fill="auto"/>
          </w:tcPr>
          <w:p w14:paraId="45DAE0BC" w14:textId="5624BF2C" w:rsidR="00233BE3" w:rsidRPr="00233BE3" w:rsidRDefault="00233BE3" w:rsidP="00233BE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 w:bidi="th-TH"/>
              </w:rPr>
            </w:pPr>
            <w:r w:rsidRPr="00233B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 w:bidi="th-TH"/>
              </w:rPr>
              <w:t>(</w:t>
            </w:r>
            <w:r w:rsidR="00BA50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 w:bidi="th-TH"/>
              </w:rPr>
              <w:t>พัน</w:t>
            </w:r>
            <w:r w:rsidRPr="00233B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 w:bidi="th-TH"/>
              </w:rPr>
              <w:t>บาท)</w:t>
            </w:r>
          </w:p>
        </w:tc>
      </w:tr>
      <w:tr w:rsidR="00B62E32" w:rsidRPr="00A82E29" w14:paraId="32D1C3BF" w14:textId="77777777" w:rsidTr="00E10DC4"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6A696F75" w14:textId="7A336735" w:rsidR="00B62E32" w:rsidRPr="00A82E29" w:rsidRDefault="00B62E32" w:rsidP="00B62E3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79A1297C" w14:textId="66373ED1" w:rsidR="00B62E32" w:rsidRPr="00A82E29" w:rsidRDefault="008C6076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</w:t>
            </w:r>
            <w:r w:rsidR="00393E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43,565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36C182DE" w14:textId="77777777" w:rsidR="00B62E32" w:rsidRPr="00A82E29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8C64C33" w14:textId="6634387C" w:rsidR="00B62E32" w:rsidRPr="00A82E29" w:rsidRDefault="008C6076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</w:t>
            </w:r>
            <w:r w:rsidR="00B62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74,127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661A4B" w14:textId="77777777" w:rsidR="00B62E32" w:rsidRPr="00A82E29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ABD2320" w14:textId="307830CB" w:rsidR="00B62E32" w:rsidRPr="00A82E29" w:rsidRDefault="008C6076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</w:t>
            </w:r>
            <w:r w:rsidR="00393E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F93B45" w14:textId="77777777" w:rsidR="00B62E32" w:rsidRPr="00A82E29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4863AC32" w14:textId="7171B80E" w:rsidR="00B62E32" w:rsidRPr="00A82E29" w:rsidRDefault="008C6076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B62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74,127</w:t>
            </w:r>
          </w:p>
        </w:tc>
      </w:tr>
      <w:tr w:rsidR="00B62E32" w:rsidRPr="00A82E29" w14:paraId="05D6DD1C" w14:textId="77777777" w:rsidTr="00E10DC4"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7FA2700A" w14:textId="56AFA174" w:rsidR="00B62E32" w:rsidRPr="00A82E29" w:rsidRDefault="00B62E32" w:rsidP="00B62E3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</w:t>
            </w: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84592D" w14:textId="6649C209" w:rsidR="00B62E32" w:rsidRPr="00A82E29" w:rsidRDefault="00393EDB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(613,009)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E5E0EC1" w14:textId="77777777" w:rsidR="00B62E32" w:rsidRPr="00A82E29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5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68EDCA" w14:textId="128D9E4D" w:rsidR="00B62E32" w:rsidRPr="00A82E29" w:rsidRDefault="00B62E32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(523,217)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71289" w14:textId="77777777" w:rsidR="00B62E32" w:rsidRPr="00A82E29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CD567D5" w14:textId="57CDB133" w:rsidR="00B62E32" w:rsidRPr="00A82E29" w:rsidRDefault="00393EDB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(613,009)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FD5395" w14:textId="77777777" w:rsidR="00B62E32" w:rsidRPr="00A82E29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7E7C690C" w14:textId="14EA69A6" w:rsidR="00B62E32" w:rsidRPr="00A82E29" w:rsidRDefault="00B62E32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(523,217)</w:t>
            </w:r>
          </w:p>
        </w:tc>
      </w:tr>
      <w:tr w:rsidR="00B62E32" w:rsidRPr="00A82E29" w14:paraId="15E83C41" w14:textId="77777777" w:rsidTr="00E10DC4">
        <w:trPr>
          <w:trHeight w:val="442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1EED3671" w14:textId="5F9C6748" w:rsidR="00B62E32" w:rsidRPr="00A82E29" w:rsidRDefault="00B62E32" w:rsidP="00B62E32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765BE" w14:textId="0E060F67" w:rsidR="00B62E32" w:rsidRPr="00A82E29" w:rsidRDefault="00393EDB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(569,444)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0ED70703" w14:textId="1C0E8FD5" w:rsidR="00B62E32" w:rsidRPr="00A82E29" w:rsidRDefault="00B62E32" w:rsidP="00B6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11DCE" w14:textId="0EB70E99" w:rsidR="00B62E32" w:rsidRPr="00A82E29" w:rsidRDefault="00B62E32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449</w:t>
            </w: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090</w:t>
            </w: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111F6F" w14:textId="75B0A33C" w:rsidR="00B62E32" w:rsidRPr="00A82E29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9DD09F" w14:textId="5654A9E9" w:rsidR="00B62E32" w:rsidRPr="00A82E29" w:rsidRDefault="00B51718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(569,444)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5918E2" w14:textId="0D429BAA" w:rsidR="00B62E32" w:rsidRPr="00A82E29" w:rsidRDefault="00B62E32" w:rsidP="00B62E32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B7FEE5E" w14:textId="5E31C275" w:rsidR="00B62E32" w:rsidRPr="00A82E29" w:rsidRDefault="00B62E32" w:rsidP="008C60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449</w:t>
            </w: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090</w:t>
            </w: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95C549F" w14:textId="18190611" w:rsidR="00A212B0" w:rsidRDefault="00A212B0" w:rsidP="00F713E7">
      <w:pPr>
        <w:rPr>
          <w:rFonts w:ascii="Angsana New" w:hAnsi="Angsana New"/>
          <w:sz w:val="30"/>
          <w:szCs w:val="30"/>
          <w:cs/>
          <w:lang w:val="th-TH"/>
        </w:rPr>
      </w:pPr>
    </w:p>
    <w:p w14:paraId="130A86C1" w14:textId="77777777" w:rsidR="00A212B0" w:rsidRDefault="00A21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98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11"/>
        <w:gridCol w:w="1080"/>
        <w:gridCol w:w="180"/>
        <w:gridCol w:w="1173"/>
        <w:gridCol w:w="180"/>
        <w:gridCol w:w="1260"/>
        <w:gridCol w:w="181"/>
        <w:gridCol w:w="989"/>
        <w:gridCol w:w="180"/>
        <w:gridCol w:w="990"/>
      </w:tblGrid>
      <w:tr w:rsidR="00325AD0" w:rsidRPr="00A82E29" w14:paraId="45AC7993" w14:textId="77777777" w:rsidTr="00310274">
        <w:trPr>
          <w:cantSplit/>
          <w:trHeight w:val="92"/>
          <w:tblHeader/>
        </w:trPr>
        <w:tc>
          <w:tcPr>
            <w:tcW w:w="2700" w:type="dxa"/>
            <w:shd w:val="clear" w:color="auto" w:fill="auto"/>
            <w:vAlign w:val="bottom"/>
          </w:tcPr>
          <w:p w14:paraId="2F203143" w14:textId="77777777" w:rsidR="00325AD0" w:rsidRPr="009B43B2" w:rsidRDefault="00325AD0" w:rsidP="00325AD0">
            <w:pPr>
              <w:tabs>
                <w:tab w:val="left" w:pos="191"/>
              </w:tabs>
              <w:spacing w:line="240" w:lineRule="auto"/>
              <w:ind w:right="-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911" w:type="dxa"/>
            <w:vAlign w:val="bottom"/>
          </w:tcPr>
          <w:p w14:paraId="010EB6F4" w14:textId="77777777" w:rsidR="00325AD0" w:rsidRPr="009B43B2" w:rsidRDefault="00325AD0" w:rsidP="00325AD0">
            <w:pPr>
              <w:pStyle w:val="acctcolumnheading"/>
              <w:spacing w:after="0" w:line="240" w:lineRule="auto"/>
              <w:ind w:left="-84" w:right="-72" w:hanging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3" w:type="dxa"/>
            <w:gridSpan w:val="9"/>
          </w:tcPr>
          <w:p w14:paraId="2C8D596D" w14:textId="66FE0EB8" w:rsidR="00325AD0" w:rsidRPr="009B43B2" w:rsidRDefault="00325AD0" w:rsidP="00325AD0">
            <w:pPr>
              <w:pStyle w:val="BodyText"/>
              <w:tabs>
                <w:tab w:val="left" w:pos="55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B43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25AD0" w:rsidRPr="00CF6CAE" w14:paraId="10F091C4" w14:textId="77777777" w:rsidTr="00310274">
        <w:trPr>
          <w:cantSplit/>
          <w:trHeight w:val="362"/>
          <w:tblHeader/>
        </w:trPr>
        <w:tc>
          <w:tcPr>
            <w:tcW w:w="2700" w:type="dxa"/>
            <w:shd w:val="clear" w:color="auto" w:fill="auto"/>
            <w:vAlign w:val="bottom"/>
          </w:tcPr>
          <w:p w14:paraId="04C0CC9E" w14:textId="77777777" w:rsidR="00325AD0" w:rsidRPr="00CF6CAE" w:rsidRDefault="00325AD0" w:rsidP="00FF3B30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911" w:type="dxa"/>
            <w:vAlign w:val="bottom"/>
          </w:tcPr>
          <w:p w14:paraId="73767AD9" w14:textId="77777777" w:rsidR="00325AD0" w:rsidRPr="00CF6CAE" w:rsidRDefault="00325AD0" w:rsidP="00FF3B30">
            <w:pPr>
              <w:pStyle w:val="acctcolumnheading"/>
              <w:spacing w:after="0" w:line="220" w:lineRule="exact"/>
              <w:ind w:left="-84" w:right="-72" w:hanging="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353D28A" w14:textId="77777777" w:rsidR="00325AD0" w:rsidRPr="00CF6CAE" w:rsidRDefault="00325AD0" w:rsidP="00FF3B30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C0CDC6" w14:textId="77777777" w:rsidR="00325AD0" w:rsidRPr="00CF6CAE" w:rsidRDefault="00325AD0" w:rsidP="00FF3B30">
            <w:pPr>
              <w:pStyle w:val="acctcolumnheading"/>
              <w:spacing w:after="0"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3CA3165F" w14:textId="3B9E96AB" w:rsidR="00325AD0" w:rsidRPr="00CF6CAE" w:rsidRDefault="00362CAC" w:rsidP="00CF6CA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บันทึกเป็น</w:t>
            </w:r>
            <w:r w:rsidR="006C07CD"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(รายจ่าย) </w:t>
            </w:r>
            <w:r w:rsidRPr="00CF6CAE">
              <w:rPr>
                <w:rFonts w:asciiTheme="majorBidi" w:hAnsiTheme="majorBidi" w:cstheme="majorBidi"/>
                <w:sz w:val="30"/>
                <w:szCs w:val="30"/>
                <w:lang w:val="th-TH"/>
              </w:rPr>
              <w:t>/</w:t>
            </w: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รายได้ใน</w:t>
            </w:r>
          </w:p>
        </w:tc>
        <w:tc>
          <w:tcPr>
            <w:tcW w:w="1170" w:type="dxa"/>
            <w:gridSpan w:val="2"/>
            <w:vAlign w:val="bottom"/>
          </w:tcPr>
          <w:p w14:paraId="579E1480" w14:textId="77777777" w:rsidR="00325AD0" w:rsidRPr="00CF6CAE" w:rsidRDefault="00325AD0" w:rsidP="00FF3B30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85521B" w14:textId="77777777" w:rsidR="00325AD0" w:rsidRPr="00CF6CAE" w:rsidRDefault="00325AD0" w:rsidP="00FF3B30">
            <w:pPr>
              <w:pStyle w:val="acctcolumnheading"/>
              <w:spacing w:after="0"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ABCD52" w14:textId="77777777" w:rsidR="00325AD0" w:rsidRPr="00CF6CAE" w:rsidRDefault="00325AD0" w:rsidP="00FF3B30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CAC" w:rsidRPr="00A82E29" w14:paraId="2842D9DA" w14:textId="77777777" w:rsidTr="00310274">
        <w:trPr>
          <w:cantSplit/>
          <w:trHeight w:val="425"/>
          <w:tblHeader/>
        </w:trPr>
        <w:tc>
          <w:tcPr>
            <w:tcW w:w="2700" w:type="dxa"/>
            <w:shd w:val="clear" w:color="auto" w:fill="auto"/>
            <w:vAlign w:val="bottom"/>
          </w:tcPr>
          <w:p w14:paraId="7814D0E9" w14:textId="23996ED2" w:rsidR="00362CAC" w:rsidRPr="00CE7D02" w:rsidRDefault="00362CAC" w:rsidP="0001119D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11" w:type="dxa"/>
            <w:vAlign w:val="bottom"/>
          </w:tcPr>
          <w:p w14:paraId="519F6A23" w14:textId="09FB6B75" w:rsidR="00362CAC" w:rsidRPr="009B43B2" w:rsidRDefault="00362CAC" w:rsidP="00F62C59">
            <w:pPr>
              <w:tabs>
                <w:tab w:val="clear" w:pos="454"/>
                <w:tab w:val="left" w:pos="375"/>
                <w:tab w:val="left" w:pos="465"/>
              </w:tabs>
              <w:spacing w:line="240" w:lineRule="auto"/>
              <w:ind w:left="-75" w:right="-68" w:hanging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  <w:r w:rsidRPr="00F62C5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หมาย</w:t>
            </w:r>
            <w:r w:rsidRPr="009B43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เหตุ</w:t>
            </w:r>
          </w:p>
        </w:tc>
        <w:tc>
          <w:tcPr>
            <w:tcW w:w="1080" w:type="dxa"/>
            <w:vAlign w:val="bottom"/>
          </w:tcPr>
          <w:p w14:paraId="18D05D3D" w14:textId="49C9BA89" w:rsidR="00362CAC" w:rsidRPr="008C423C" w:rsidRDefault="00362CAC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</w:t>
            </w:r>
            <w:r w:rsidR="008C42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ที่</w:t>
            </w:r>
          </w:p>
          <w:p w14:paraId="6BB7A557" w14:textId="7C9DCF37" w:rsidR="00362CAC" w:rsidRPr="00BA50A4" w:rsidRDefault="00BA50A4" w:rsidP="00CF6CAE">
            <w:pPr>
              <w:tabs>
                <w:tab w:val="clear" w:pos="227"/>
                <w:tab w:val="clear" w:pos="454"/>
                <w:tab w:val="left" w:pos="0"/>
                <w:tab w:val="left" w:pos="465"/>
              </w:tabs>
              <w:spacing w:line="240" w:lineRule="auto"/>
              <w:ind w:right="-68" w:firstLine="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C42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เมษายน</w:t>
            </w:r>
          </w:p>
        </w:tc>
        <w:tc>
          <w:tcPr>
            <w:tcW w:w="180" w:type="dxa"/>
            <w:vAlign w:val="bottom"/>
          </w:tcPr>
          <w:p w14:paraId="7F4EF8A2" w14:textId="77777777" w:rsidR="00362CAC" w:rsidRPr="009B43B2" w:rsidRDefault="00362CAC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3A54CC6" w14:textId="38947D1B" w:rsidR="00362CAC" w:rsidRPr="009B43B2" w:rsidRDefault="00362CAC" w:rsidP="00CF6CAE">
            <w:pPr>
              <w:tabs>
                <w:tab w:val="left" w:pos="375"/>
              </w:tabs>
              <w:spacing w:line="240" w:lineRule="auto"/>
              <w:ind w:left="15" w:right="-68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77F0D63" w14:textId="77777777" w:rsidR="00362CAC" w:rsidRPr="009B43B2" w:rsidRDefault="00362CAC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31776A" w14:textId="3A78B154" w:rsidR="00362CAC" w:rsidRPr="009B43B2" w:rsidRDefault="00362CAC" w:rsidP="00CF6CAE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34BEFF4A" w14:textId="77777777" w:rsidR="00362CAC" w:rsidRPr="009B43B2" w:rsidRDefault="00362CAC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1E54955F" w14:textId="357F8C19" w:rsidR="00362CAC" w:rsidRPr="009B43B2" w:rsidRDefault="00A212B0" w:rsidP="00A212B0">
            <w:pPr>
              <w:tabs>
                <w:tab w:val="clear" w:pos="227"/>
                <w:tab w:val="left" w:pos="546"/>
                <w:tab w:val="left" w:pos="636"/>
              </w:tabs>
              <w:spacing w:line="240" w:lineRule="auto"/>
              <w:ind w:left="6" w:right="-68" w:hanging="6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DF32F09" w14:textId="77777777" w:rsidR="00362CAC" w:rsidRPr="009B43B2" w:rsidRDefault="00362CAC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37468AAD" w14:textId="73C03098" w:rsidR="00362CAC" w:rsidRPr="008C423C" w:rsidRDefault="00362CAC" w:rsidP="00CF6CAE">
            <w:pPr>
              <w:tabs>
                <w:tab w:val="clear" w:pos="454"/>
                <w:tab w:val="clear" w:pos="680"/>
                <w:tab w:val="clear" w:pos="907"/>
                <w:tab w:val="left" w:pos="-90"/>
              </w:tabs>
              <w:spacing w:line="240" w:lineRule="auto"/>
              <w:ind w:left="-90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</w:t>
            </w:r>
            <w:r w:rsidR="008C42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ที่</w:t>
            </w:r>
            <w:r w:rsidR="00CA03BC" w:rsidRPr="008C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/>
            </w:r>
            <w:r w:rsidR="00BA50A4" w:rsidRPr="008C4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BA50A4" w:rsidRPr="008C42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362CAC" w:rsidRPr="00A82E29" w14:paraId="382C8353" w14:textId="77777777" w:rsidTr="00310274">
        <w:trPr>
          <w:cantSplit/>
          <w:trHeight w:val="317"/>
          <w:tblHeader/>
        </w:trPr>
        <w:tc>
          <w:tcPr>
            <w:tcW w:w="2700" w:type="dxa"/>
            <w:shd w:val="clear" w:color="auto" w:fill="auto"/>
            <w:vAlign w:val="bottom"/>
          </w:tcPr>
          <w:p w14:paraId="27AC5338" w14:textId="77777777" w:rsidR="00362CAC" w:rsidRPr="00A82E29" w:rsidRDefault="00362CAC" w:rsidP="00362CAC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190148B6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6213" w:type="dxa"/>
            <w:gridSpan w:val="9"/>
            <w:vAlign w:val="bottom"/>
          </w:tcPr>
          <w:p w14:paraId="614F3EE3" w14:textId="106E6D1D" w:rsidR="00362CAC" w:rsidRPr="00CF6CAE" w:rsidRDefault="00362CAC" w:rsidP="00CA03BC">
            <w:pPr>
              <w:tabs>
                <w:tab w:val="left" w:pos="191"/>
              </w:tabs>
              <w:spacing w:line="220" w:lineRule="exact"/>
              <w:ind w:left="191" w:right="-68" w:hanging="1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  <w:r w:rsidRPr="00CF6CAE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(</w:t>
            </w:r>
            <w:r w:rsidR="00CA03BC" w:rsidRPr="00CF6C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CF6CAE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)</w:t>
            </w:r>
          </w:p>
        </w:tc>
      </w:tr>
      <w:tr w:rsidR="00362CAC" w:rsidRPr="00A82E29" w14:paraId="2F1958D8" w14:textId="77777777" w:rsidTr="00310274">
        <w:trPr>
          <w:cantSplit/>
        </w:trPr>
        <w:tc>
          <w:tcPr>
            <w:tcW w:w="2700" w:type="dxa"/>
            <w:vAlign w:val="bottom"/>
          </w:tcPr>
          <w:p w14:paraId="1EB6E078" w14:textId="08420347" w:rsidR="00362CAC" w:rsidRPr="00CE7D02" w:rsidRDefault="00362CAC" w:rsidP="0001119D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t>256</w:t>
            </w:r>
            <w:r w:rsidR="008324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5</w:t>
            </w:r>
          </w:p>
        </w:tc>
        <w:tc>
          <w:tcPr>
            <w:tcW w:w="911" w:type="dxa"/>
            <w:vAlign w:val="bottom"/>
          </w:tcPr>
          <w:p w14:paraId="68CE22D9" w14:textId="77777777" w:rsidR="00362CAC" w:rsidRPr="00A82E29" w:rsidRDefault="00362CAC" w:rsidP="00A82E29">
            <w:pPr>
              <w:tabs>
                <w:tab w:val="left" w:pos="191"/>
              </w:tabs>
              <w:spacing w:line="220" w:lineRule="exact"/>
              <w:ind w:left="191" w:right="-68" w:hanging="1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71BD512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11C9DF25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08824C7C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09BCF3D0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0E21FF8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6DF149C7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5CA84B95" w14:textId="77777777" w:rsidR="00362CAC" w:rsidRPr="00364A4F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68695F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39F3DFA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362CAC" w:rsidRPr="00A82E29" w14:paraId="73774FEC" w14:textId="77777777" w:rsidTr="00310274">
        <w:trPr>
          <w:cantSplit/>
        </w:trPr>
        <w:tc>
          <w:tcPr>
            <w:tcW w:w="2700" w:type="dxa"/>
            <w:vAlign w:val="bottom"/>
          </w:tcPr>
          <w:p w14:paraId="7A7212B5" w14:textId="2AFE7BF4" w:rsidR="00362CAC" w:rsidRPr="00CE7D02" w:rsidRDefault="00362CAC" w:rsidP="0001119D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</w:t>
            </w:r>
            <w:r w:rsidR="00267F42"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="00267F42" w:rsidRPr="00CE7D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รอการตัดบัญชี</w:t>
            </w:r>
          </w:p>
        </w:tc>
        <w:tc>
          <w:tcPr>
            <w:tcW w:w="911" w:type="dxa"/>
            <w:vAlign w:val="bottom"/>
          </w:tcPr>
          <w:p w14:paraId="0544AB75" w14:textId="77777777" w:rsidR="00362CAC" w:rsidRPr="00A82E29" w:rsidRDefault="00362CAC" w:rsidP="00A82E29">
            <w:pPr>
              <w:tabs>
                <w:tab w:val="left" w:pos="191"/>
              </w:tabs>
              <w:spacing w:line="220" w:lineRule="exact"/>
              <w:ind w:left="191" w:right="-68" w:hanging="1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6726B2A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5E8604EB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5677A355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6C1C64D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2E14A52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67ECF72A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08D2FC20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11F0063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3D5EA89C" w14:textId="77777777" w:rsidR="00362CAC" w:rsidRPr="00A82E29" w:rsidRDefault="00362CAC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B51718" w:rsidRPr="00A82E29" w14:paraId="76DA7A5E" w14:textId="77777777" w:rsidTr="00310274">
        <w:trPr>
          <w:cantSplit/>
        </w:trPr>
        <w:tc>
          <w:tcPr>
            <w:tcW w:w="2700" w:type="dxa"/>
            <w:vAlign w:val="bottom"/>
          </w:tcPr>
          <w:p w14:paraId="4341F61D" w14:textId="7EA6EC7C" w:rsidR="00B51718" w:rsidRPr="00A82E29" w:rsidDel="00BF341F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911" w:type="dxa"/>
            <w:vAlign w:val="bottom"/>
          </w:tcPr>
          <w:p w14:paraId="548B873B" w14:textId="3725340E" w:rsidR="00B51718" w:rsidRPr="00A82E29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2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1080" w:type="dxa"/>
            <w:vAlign w:val="bottom"/>
          </w:tcPr>
          <w:p w14:paraId="07CFD454" w14:textId="2818B60E" w:rsidR="00B51718" w:rsidRPr="00A82E29" w:rsidRDefault="00B51718" w:rsidP="008C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77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3,826</w:t>
            </w:r>
          </w:p>
        </w:tc>
        <w:tc>
          <w:tcPr>
            <w:tcW w:w="180" w:type="dxa"/>
            <w:vAlign w:val="bottom"/>
          </w:tcPr>
          <w:p w14:paraId="4B115196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7273D4BC" w14:textId="7FFD7A8D" w:rsidR="00B51718" w:rsidRPr="00A82E29" w:rsidRDefault="00B51718" w:rsidP="003D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24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(4,898)</w:t>
            </w:r>
          </w:p>
        </w:tc>
        <w:tc>
          <w:tcPr>
            <w:tcW w:w="180" w:type="dxa"/>
            <w:vAlign w:val="bottom"/>
          </w:tcPr>
          <w:p w14:paraId="60B52A0E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11B3B5F" w14:textId="662F2959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2CC16EA6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13BEA68E" w14:textId="7324FBAD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14085DAC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FFE38EC" w14:textId="5BF7CBB8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19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(1,072)</w:t>
            </w:r>
          </w:p>
        </w:tc>
      </w:tr>
      <w:tr w:rsidR="00B51718" w:rsidRPr="00A82E29" w14:paraId="5EA39C1B" w14:textId="77777777" w:rsidTr="00310274">
        <w:trPr>
          <w:cantSplit/>
        </w:trPr>
        <w:tc>
          <w:tcPr>
            <w:tcW w:w="2700" w:type="dxa"/>
            <w:vAlign w:val="bottom"/>
          </w:tcPr>
          <w:p w14:paraId="369550AD" w14:textId="67278A29" w:rsidR="00B51718" w:rsidRPr="00A82E29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สินค้าคงเหลือ  </w:t>
            </w:r>
          </w:p>
        </w:tc>
        <w:tc>
          <w:tcPr>
            <w:tcW w:w="911" w:type="dxa"/>
            <w:vAlign w:val="bottom"/>
          </w:tcPr>
          <w:p w14:paraId="1944BF50" w14:textId="38B3A1CB" w:rsidR="00B51718" w:rsidRPr="00A82E29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8</w:t>
            </w:r>
          </w:p>
        </w:tc>
        <w:tc>
          <w:tcPr>
            <w:tcW w:w="1080" w:type="dxa"/>
            <w:vAlign w:val="bottom"/>
          </w:tcPr>
          <w:p w14:paraId="7D6C17F5" w14:textId="570D0D41" w:rsidR="00B51718" w:rsidRPr="00A82E29" w:rsidRDefault="00B51718" w:rsidP="003D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36DFFF2D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4A4D2DD9" w14:textId="1C70A7F1" w:rsidR="00B51718" w:rsidRPr="00A82E29" w:rsidRDefault="00B51718" w:rsidP="00C34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430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9,332</w:t>
            </w:r>
          </w:p>
        </w:tc>
        <w:tc>
          <w:tcPr>
            <w:tcW w:w="180" w:type="dxa"/>
            <w:vAlign w:val="bottom"/>
          </w:tcPr>
          <w:p w14:paraId="0DE4C922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D04D507" w14:textId="3A5217A5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5D6D1F72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3E5C3134" w14:textId="6CD81454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71D87B18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8F73471" w14:textId="5B088AF0" w:rsidR="00B51718" w:rsidRPr="00A82E29" w:rsidRDefault="00B51718" w:rsidP="00D7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34"/>
              </w:tabs>
              <w:spacing w:line="220" w:lineRule="exact"/>
              <w:ind w:left="15" w:right="-248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9,332</w:t>
            </w:r>
          </w:p>
        </w:tc>
      </w:tr>
      <w:tr w:rsidR="00B51718" w:rsidRPr="00A82E29" w14:paraId="20090FC0" w14:textId="77777777" w:rsidTr="00310274">
        <w:trPr>
          <w:cantSplit/>
        </w:trPr>
        <w:tc>
          <w:tcPr>
            <w:tcW w:w="2700" w:type="dxa"/>
            <w:vAlign w:val="bottom"/>
          </w:tcPr>
          <w:p w14:paraId="54217E8F" w14:textId="37DFA1C8" w:rsidR="00B51718" w:rsidRPr="00375B72" w:rsidRDefault="00375B72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75B7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11" w:type="dxa"/>
            <w:vAlign w:val="bottom"/>
          </w:tcPr>
          <w:p w14:paraId="2401228C" w14:textId="16ADF0B9" w:rsidR="00B51718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9</w:t>
            </w:r>
          </w:p>
        </w:tc>
        <w:tc>
          <w:tcPr>
            <w:tcW w:w="1080" w:type="dxa"/>
            <w:vAlign w:val="bottom"/>
          </w:tcPr>
          <w:p w14:paraId="5A970C3B" w14:textId="2AC24C1C" w:rsidR="00B51718" w:rsidRPr="00A82E29" w:rsidRDefault="00B51718" w:rsidP="003D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6FBD1630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440918B6" w14:textId="138AB7A9" w:rsidR="00B51718" w:rsidRPr="00A82E29" w:rsidRDefault="00B51718" w:rsidP="003D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24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(698)</w:t>
            </w:r>
          </w:p>
        </w:tc>
        <w:tc>
          <w:tcPr>
            <w:tcW w:w="180" w:type="dxa"/>
            <w:vAlign w:val="bottom"/>
          </w:tcPr>
          <w:p w14:paraId="2C05DFE6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786B55F7" w14:textId="7A61E663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48CDD5A6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1B8A10F5" w14:textId="3890DDB7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1AB93DB4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F80ECCB" w14:textId="512F0443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19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(698)</w:t>
            </w:r>
          </w:p>
        </w:tc>
      </w:tr>
      <w:tr w:rsidR="00B51718" w:rsidRPr="00A82E29" w14:paraId="50A9994E" w14:textId="77777777" w:rsidTr="00310274">
        <w:trPr>
          <w:cantSplit/>
        </w:trPr>
        <w:tc>
          <w:tcPr>
            <w:tcW w:w="2700" w:type="dxa"/>
            <w:vAlign w:val="bottom"/>
          </w:tcPr>
          <w:p w14:paraId="45A89578" w14:textId="60635C31" w:rsidR="00B51718" w:rsidRPr="00A82E29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911" w:type="dxa"/>
            <w:vAlign w:val="bottom"/>
          </w:tcPr>
          <w:p w14:paraId="6F7AF861" w14:textId="2853226A" w:rsidR="00B51718" w:rsidRPr="00A82E29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1080" w:type="dxa"/>
            <w:vAlign w:val="bottom"/>
          </w:tcPr>
          <w:p w14:paraId="5B978EA2" w14:textId="170DAA90" w:rsidR="00B51718" w:rsidRPr="00A82E29" w:rsidRDefault="00B51718" w:rsidP="008C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77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32,249</w:t>
            </w:r>
          </w:p>
        </w:tc>
        <w:tc>
          <w:tcPr>
            <w:tcW w:w="180" w:type="dxa"/>
            <w:vAlign w:val="bottom"/>
          </w:tcPr>
          <w:p w14:paraId="6047BE2F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3B57E90A" w14:textId="2E4FAF45" w:rsidR="00B51718" w:rsidRPr="00A82E29" w:rsidRDefault="00D71126" w:rsidP="00C34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430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</w:t>
            </w:r>
            <w:r w:rsidR="00B51718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214</w:t>
            </w:r>
          </w:p>
        </w:tc>
        <w:tc>
          <w:tcPr>
            <w:tcW w:w="180" w:type="dxa"/>
            <w:vAlign w:val="bottom"/>
          </w:tcPr>
          <w:p w14:paraId="369407EA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8006955" w14:textId="18D04ED1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72D5CD19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0F2A3584" w14:textId="2896916B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6153BF20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64D814FA" w14:textId="79800D82" w:rsidR="00B51718" w:rsidRPr="00A82E29" w:rsidRDefault="00B51718" w:rsidP="00D7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34"/>
              </w:tabs>
              <w:spacing w:line="220" w:lineRule="exact"/>
              <w:ind w:left="15" w:right="-158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32,463</w:t>
            </w:r>
          </w:p>
        </w:tc>
      </w:tr>
      <w:tr w:rsidR="00B51718" w:rsidRPr="00A82E29" w14:paraId="0643ECBC" w14:textId="77777777" w:rsidTr="00310274">
        <w:trPr>
          <w:cantSplit/>
        </w:trPr>
        <w:tc>
          <w:tcPr>
            <w:tcW w:w="2700" w:type="dxa"/>
            <w:vAlign w:val="bottom"/>
          </w:tcPr>
          <w:p w14:paraId="156B210D" w14:textId="6EAAB02A" w:rsidR="00B51718" w:rsidRPr="00267F42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ประมาณการหนี้สินที่อาจเกิดขึ้น</w:t>
            </w:r>
            <w:r w:rsidRPr="00267F4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67F42">
              <w:rPr>
                <w:rFonts w:ascii="Angsana New" w:hAnsi="Angsana New"/>
                <w:sz w:val="30"/>
                <w:szCs w:val="30"/>
                <w:cs/>
              </w:rPr>
              <w:t>จากคดีความ</w:t>
            </w:r>
          </w:p>
        </w:tc>
        <w:tc>
          <w:tcPr>
            <w:tcW w:w="911" w:type="dxa"/>
            <w:vAlign w:val="bottom"/>
          </w:tcPr>
          <w:p w14:paraId="49DFAFC9" w14:textId="1F174E6A" w:rsidR="00B51718" w:rsidRPr="00A82E29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2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1</w:t>
            </w:r>
          </w:p>
        </w:tc>
        <w:tc>
          <w:tcPr>
            <w:tcW w:w="1080" w:type="dxa"/>
            <w:vAlign w:val="bottom"/>
          </w:tcPr>
          <w:p w14:paraId="25679779" w14:textId="6CEE39E9" w:rsidR="00B51718" w:rsidRPr="00A82E29" w:rsidRDefault="00B51718" w:rsidP="008C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77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3,540</w:t>
            </w:r>
          </w:p>
        </w:tc>
        <w:tc>
          <w:tcPr>
            <w:tcW w:w="180" w:type="dxa"/>
            <w:vAlign w:val="bottom"/>
          </w:tcPr>
          <w:p w14:paraId="122AD48D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1028E5AA" w14:textId="10C99FDA" w:rsidR="00B51718" w:rsidRPr="00A82E29" w:rsidRDefault="00B51718" w:rsidP="00C34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0BFF6654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0056780" w14:textId="0A6C5C4E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4A60822D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736EC8AB" w14:textId="33558AD7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7C153D88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5E67C85" w14:textId="2435F278" w:rsidR="00B51718" w:rsidRPr="00B51718" w:rsidRDefault="00B51718" w:rsidP="00D7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248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3,540</w:t>
            </w:r>
          </w:p>
        </w:tc>
      </w:tr>
      <w:tr w:rsidR="00B51718" w:rsidRPr="00A82E29" w14:paraId="73B69BC5" w14:textId="77777777" w:rsidTr="00310274">
        <w:trPr>
          <w:cantSplit/>
        </w:trPr>
        <w:tc>
          <w:tcPr>
            <w:tcW w:w="2700" w:type="dxa"/>
            <w:vAlign w:val="bottom"/>
          </w:tcPr>
          <w:p w14:paraId="76DDA9C8" w14:textId="78A1F954" w:rsidR="00B51718" w:rsidRPr="00267F42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911" w:type="dxa"/>
            <w:vAlign w:val="bottom"/>
          </w:tcPr>
          <w:p w14:paraId="30C7546B" w14:textId="77777777" w:rsidR="00B51718" w:rsidRPr="00A82E29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FE62F6" w14:textId="30A4C9F0" w:rsidR="00B51718" w:rsidRPr="00A82E29" w:rsidRDefault="00B51718" w:rsidP="008C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77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34,512</w:t>
            </w:r>
          </w:p>
        </w:tc>
        <w:tc>
          <w:tcPr>
            <w:tcW w:w="180" w:type="dxa"/>
            <w:vAlign w:val="bottom"/>
          </w:tcPr>
          <w:p w14:paraId="5F276C41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0670E13E" w14:textId="45D52883" w:rsidR="00B51718" w:rsidRPr="00A82E29" w:rsidRDefault="00B51718" w:rsidP="003D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24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(34,512)</w:t>
            </w:r>
          </w:p>
        </w:tc>
        <w:tc>
          <w:tcPr>
            <w:tcW w:w="180" w:type="dxa"/>
            <w:vAlign w:val="bottom"/>
          </w:tcPr>
          <w:p w14:paraId="337DC305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AF52D5" w14:textId="7A1DCE89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3309A22D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39F684D" w14:textId="73BC3331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6570FE2E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D40AFF" w14:textId="44A3AE0D" w:rsidR="00B51718" w:rsidRPr="00A82E29" w:rsidRDefault="00B51718" w:rsidP="00D7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</w:tr>
      <w:tr w:rsidR="00B51718" w:rsidRPr="00A82E29" w14:paraId="6092E36C" w14:textId="77777777" w:rsidTr="00310274">
        <w:trPr>
          <w:cantSplit/>
        </w:trPr>
        <w:tc>
          <w:tcPr>
            <w:tcW w:w="2700" w:type="dxa"/>
            <w:vAlign w:val="bottom"/>
          </w:tcPr>
          <w:p w14:paraId="3F82CB2E" w14:textId="598FFACE" w:rsidR="00B51718" w:rsidRPr="00A82E29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1" w:type="dxa"/>
            <w:vAlign w:val="bottom"/>
          </w:tcPr>
          <w:p w14:paraId="17B96BDF" w14:textId="77777777" w:rsidR="00B51718" w:rsidRPr="00A82E29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BFA6A" w14:textId="43706460" w:rsidR="00B51718" w:rsidRPr="00364A4F" w:rsidRDefault="00B51718" w:rsidP="008C6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77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74,127</w:t>
            </w:r>
          </w:p>
        </w:tc>
        <w:tc>
          <w:tcPr>
            <w:tcW w:w="180" w:type="dxa"/>
            <w:vAlign w:val="bottom"/>
          </w:tcPr>
          <w:p w14:paraId="2C729B63" w14:textId="77777777" w:rsidR="00B51718" w:rsidRPr="00364A4F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FE780" w14:textId="0EFEF5FA" w:rsidR="00B51718" w:rsidRPr="00364A4F" w:rsidRDefault="00B51718" w:rsidP="003D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24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(30,562)</w:t>
            </w:r>
          </w:p>
        </w:tc>
        <w:tc>
          <w:tcPr>
            <w:tcW w:w="180" w:type="dxa"/>
            <w:vAlign w:val="bottom"/>
          </w:tcPr>
          <w:p w14:paraId="3420FEBB" w14:textId="77777777" w:rsidR="00B51718" w:rsidRPr="00364A4F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90E9E" w14:textId="6489526E" w:rsidR="00B51718" w:rsidRPr="00B51718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517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5212B690" w14:textId="77777777" w:rsidR="00B51718" w:rsidRPr="00364A4F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29332" w14:textId="1604DDE2" w:rsidR="00B51718" w:rsidRPr="00364A4F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517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1F05B9AF" w14:textId="77777777" w:rsidR="00B51718" w:rsidRPr="00364A4F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14438" w14:textId="4937C640" w:rsidR="00B51718" w:rsidRPr="00D71126" w:rsidRDefault="00B51718" w:rsidP="00D7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158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711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43,565</w:t>
            </w:r>
          </w:p>
        </w:tc>
      </w:tr>
      <w:tr w:rsidR="00B51718" w:rsidRPr="00267F42" w14:paraId="1DD411E1" w14:textId="77777777" w:rsidTr="00310274">
        <w:trPr>
          <w:cantSplit/>
        </w:trPr>
        <w:tc>
          <w:tcPr>
            <w:tcW w:w="2700" w:type="dxa"/>
            <w:vAlign w:val="bottom"/>
          </w:tcPr>
          <w:p w14:paraId="7E2B8038" w14:textId="77777777" w:rsidR="00B51718" w:rsidRPr="00267F42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65E2EA50" w14:textId="77777777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43F693" w14:textId="77777777" w:rsidR="00B51718" w:rsidRPr="00267F42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3573460" w14:textId="77777777" w:rsidR="00B51718" w:rsidRPr="00267F42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038131F4" w14:textId="77777777" w:rsidR="00B51718" w:rsidRPr="00267F42" w:rsidRDefault="00B51718" w:rsidP="008C6076">
            <w:pPr>
              <w:tabs>
                <w:tab w:val="left" w:pos="191"/>
              </w:tabs>
              <w:spacing w:line="220" w:lineRule="exact"/>
              <w:ind w:left="191" w:right="114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0E660069" w14:textId="77777777" w:rsidR="00B51718" w:rsidRPr="00267F42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A2A7A68" w14:textId="77777777" w:rsidR="00B51718" w:rsidRPr="00267F42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4AA6E5CF" w14:textId="77777777" w:rsidR="00B51718" w:rsidRPr="00267F42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FCB241E" w14:textId="77777777" w:rsidR="00B51718" w:rsidRPr="00267F42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F357EA6" w14:textId="77777777" w:rsidR="00B51718" w:rsidRPr="00267F42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486193" w14:textId="77777777" w:rsidR="00B51718" w:rsidRPr="00267F42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B51718" w:rsidRPr="00A82E29" w14:paraId="24B3C95E" w14:textId="77777777" w:rsidTr="00310274">
        <w:trPr>
          <w:cantSplit/>
        </w:trPr>
        <w:tc>
          <w:tcPr>
            <w:tcW w:w="2700" w:type="dxa"/>
            <w:vAlign w:val="bottom"/>
          </w:tcPr>
          <w:p w14:paraId="6BBEB788" w14:textId="35FFDA95" w:rsidR="00B51718" w:rsidRPr="00CE7D02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911" w:type="dxa"/>
            <w:vAlign w:val="bottom"/>
          </w:tcPr>
          <w:p w14:paraId="0E93D199" w14:textId="77777777" w:rsidR="00B51718" w:rsidRPr="00A82E29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7DC915A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3C1216E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632C5CD7" w14:textId="77777777" w:rsidR="00B51718" w:rsidRPr="00A82E29" w:rsidRDefault="00B51718" w:rsidP="008C6076">
            <w:pPr>
              <w:tabs>
                <w:tab w:val="left" w:pos="191"/>
              </w:tabs>
              <w:spacing w:line="220" w:lineRule="exact"/>
              <w:ind w:left="191" w:right="114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7F282D1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D91562D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7BA3FCC5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5D251EA8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7415EE11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085AF69E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B51718" w:rsidRPr="00A82E29" w14:paraId="7723669F" w14:textId="77777777" w:rsidTr="00310274">
        <w:trPr>
          <w:cantSplit/>
        </w:trPr>
        <w:tc>
          <w:tcPr>
            <w:tcW w:w="2700" w:type="dxa"/>
            <w:vAlign w:val="bottom"/>
          </w:tcPr>
          <w:p w14:paraId="2040D6F2" w14:textId="07F48672" w:rsidR="00B51718" w:rsidRPr="00CE7D02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สินทรัพย์ทางการเงินที่วัดมูลค่า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ด้วยมูลค่ายุติธรรมผ่านกำไร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911" w:type="dxa"/>
            <w:vAlign w:val="bottom"/>
          </w:tcPr>
          <w:p w14:paraId="7282B370" w14:textId="0F802925" w:rsidR="00B51718" w:rsidRPr="00A82E29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24, 9</w:t>
            </w:r>
          </w:p>
        </w:tc>
        <w:tc>
          <w:tcPr>
            <w:tcW w:w="1080" w:type="dxa"/>
            <w:vAlign w:val="bottom"/>
          </w:tcPr>
          <w:p w14:paraId="1B2AD25D" w14:textId="4340C389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(466,408)</w:t>
            </w:r>
          </w:p>
        </w:tc>
        <w:tc>
          <w:tcPr>
            <w:tcW w:w="180" w:type="dxa"/>
            <w:vAlign w:val="bottom"/>
          </w:tcPr>
          <w:p w14:paraId="54D50B3B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0C1CC149" w14:textId="4AE70DF4" w:rsidR="00B51718" w:rsidRPr="006B4955" w:rsidRDefault="006B4955" w:rsidP="00D7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430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2FC1BF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1288704" w14:textId="6100965F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(103,020)</w:t>
            </w:r>
          </w:p>
        </w:tc>
        <w:tc>
          <w:tcPr>
            <w:tcW w:w="181" w:type="dxa"/>
            <w:vAlign w:val="bottom"/>
          </w:tcPr>
          <w:p w14:paraId="7AD07AFE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2B0B5A9C" w14:textId="48A00CE3" w:rsidR="00B51718" w:rsidRPr="00B51718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B517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6D9FE1B8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9A341E3" w14:textId="5B096243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(56</w:t>
            </w:r>
            <w:r w:rsidR="006B495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,</w:t>
            </w:r>
            <w:r w:rsidR="006B495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428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)</w:t>
            </w:r>
          </w:p>
        </w:tc>
      </w:tr>
      <w:tr w:rsidR="00B51718" w:rsidRPr="00A82E29" w14:paraId="486B79C7" w14:textId="77777777" w:rsidTr="00310274">
        <w:trPr>
          <w:cantSplit/>
        </w:trPr>
        <w:tc>
          <w:tcPr>
            <w:tcW w:w="2700" w:type="dxa"/>
            <w:vAlign w:val="bottom"/>
          </w:tcPr>
          <w:p w14:paraId="2424D4B4" w14:textId="1B0F60EE" w:rsidR="00B51718" w:rsidRPr="00267F42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11" w:type="dxa"/>
            <w:vAlign w:val="bottom"/>
          </w:tcPr>
          <w:p w14:paraId="3400C972" w14:textId="5E009EB1" w:rsidR="00B51718" w:rsidRPr="00A82E29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D3CDBE7" w14:textId="70BE028E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(56,552)</w:t>
            </w:r>
          </w:p>
        </w:tc>
        <w:tc>
          <w:tcPr>
            <w:tcW w:w="180" w:type="dxa"/>
            <w:vAlign w:val="bottom"/>
          </w:tcPr>
          <w:p w14:paraId="42CCFD51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4D1EE271" w14:textId="5AA495E7" w:rsidR="00B51718" w:rsidRPr="00A82E29" w:rsidRDefault="00B51718" w:rsidP="00D7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340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</w:t>
            </w:r>
            <w:r w:rsidR="006B495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,4</w:t>
            </w:r>
            <w:r w:rsidR="006B495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02</w:t>
            </w:r>
          </w:p>
        </w:tc>
        <w:tc>
          <w:tcPr>
            <w:tcW w:w="180" w:type="dxa"/>
            <w:vAlign w:val="bottom"/>
          </w:tcPr>
          <w:p w14:paraId="34E1F6F9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BCC73D7" w14:textId="6E95995E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4D84E096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7DA8C064" w14:textId="3F1B4DDC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4DE9BDBB" w14:textId="77777777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B207D16" w14:textId="0EB892E4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(4</w:t>
            </w:r>
            <w:r w:rsidR="006B495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,</w:t>
            </w:r>
            <w:r w:rsidR="006B495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)</w:t>
            </w:r>
          </w:p>
        </w:tc>
      </w:tr>
      <w:tr w:rsidR="00B51718" w:rsidRPr="00A82E29" w14:paraId="06E1782E" w14:textId="77777777" w:rsidTr="00310274">
        <w:trPr>
          <w:cantSplit/>
        </w:trPr>
        <w:tc>
          <w:tcPr>
            <w:tcW w:w="2700" w:type="dxa"/>
            <w:vAlign w:val="bottom"/>
          </w:tcPr>
          <w:p w14:paraId="5E2B9764" w14:textId="5057280E" w:rsidR="00B51718" w:rsidRPr="00267F42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เงินชดเชยการส่งออกค้างรับ</w:t>
            </w:r>
          </w:p>
        </w:tc>
        <w:tc>
          <w:tcPr>
            <w:tcW w:w="911" w:type="dxa"/>
            <w:vAlign w:val="bottom"/>
          </w:tcPr>
          <w:p w14:paraId="495BB7D6" w14:textId="77777777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A864C8" w14:textId="102D56E7" w:rsidR="00B51718" w:rsidRPr="00D64B93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(257)</w:t>
            </w:r>
          </w:p>
        </w:tc>
        <w:tc>
          <w:tcPr>
            <w:tcW w:w="180" w:type="dxa"/>
            <w:vAlign w:val="bottom"/>
          </w:tcPr>
          <w:p w14:paraId="7D2F36E7" w14:textId="77777777" w:rsidR="00B51718" w:rsidRPr="00D64B93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75A2B7D" w14:textId="65B79571" w:rsidR="00B51718" w:rsidRPr="00B51718" w:rsidRDefault="00B51718" w:rsidP="00D7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4"/>
              </w:tabs>
              <w:spacing w:line="220" w:lineRule="exact"/>
              <w:ind w:left="15" w:right="20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B517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(174)</w:t>
            </w:r>
          </w:p>
        </w:tc>
        <w:tc>
          <w:tcPr>
            <w:tcW w:w="180" w:type="dxa"/>
            <w:vAlign w:val="bottom"/>
          </w:tcPr>
          <w:p w14:paraId="79431FB7" w14:textId="77777777" w:rsidR="00B51718" w:rsidRPr="00D64B93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24B05C" w14:textId="7C29A9B3" w:rsidR="00B51718" w:rsidRPr="00D64B93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5D8E7D15" w14:textId="77777777" w:rsidR="00B51718" w:rsidRPr="00D64B93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E61694B" w14:textId="1586D242" w:rsidR="00B51718" w:rsidRPr="00D64B93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3A1133D8" w14:textId="77777777" w:rsidR="00B51718" w:rsidRPr="00D64B93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FEB7E4" w14:textId="2A0CBC16" w:rsidR="00B51718" w:rsidRPr="00D64B93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(431)</w:t>
            </w:r>
          </w:p>
        </w:tc>
      </w:tr>
      <w:tr w:rsidR="00B51718" w:rsidRPr="00A82E29" w14:paraId="39E3CC0E" w14:textId="77777777" w:rsidTr="00310274">
        <w:trPr>
          <w:cantSplit/>
        </w:trPr>
        <w:tc>
          <w:tcPr>
            <w:tcW w:w="2700" w:type="dxa"/>
            <w:vAlign w:val="bottom"/>
          </w:tcPr>
          <w:p w14:paraId="12CC21BB" w14:textId="3D80CE47" w:rsidR="00B51718" w:rsidRPr="00A82E29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1" w:type="dxa"/>
            <w:vAlign w:val="bottom"/>
          </w:tcPr>
          <w:p w14:paraId="3C36AC12" w14:textId="77777777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73FDAB" w14:textId="49F781D5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(523,217)</w:t>
            </w:r>
          </w:p>
        </w:tc>
        <w:tc>
          <w:tcPr>
            <w:tcW w:w="180" w:type="dxa"/>
            <w:vAlign w:val="bottom"/>
          </w:tcPr>
          <w:p w14:paraId="34D73568" w14:textId="77777777" w:rsidR="00B51718" w:rsidRPr="00A82E29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897AB" w14:textId="3B3FF498" w:rsidR="00B51718" w:rsidRPr="00A82E29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hanging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</w:t>
            </w:r>
            <w:r w:rsidR="00B517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13,228</w:t>
            </w:r>
          </w:p>
        </w:tc>
        <w:tc>
          <w:tcPr>
            <w:tcW w:w="180" w:type="dxa"/>
            <w:vAlign w:val="bottom"/>
          </w:tcPr>
          <w:p w14:paraId="134F6081" w14:textId="77777777" w:rsidR="00B51718" w:rsidRPr="00A82E29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5DF1F" w14:textId="451B6FE2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(103,020)</w:t>
            </w:r>
          </w:p>
        </w:tc>
        <w:tc>
          <w:tcPr>
            <w:tcW w:w="181" w:type="dxa"/>
            <w:vAlign w:val="bottom"/>
          </w:tcPr>
          <w:p w14:paraId="18BD9330" w14:textId="77777777" w:rsidR="00B51718" w:rsidRPr="00A82E29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453A2" w14:textId="1CBFDDC3" w:rsidR="00B51718" w:rsidRPr="00B51718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51718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75C9345B" w14:textId="77777777" w:rsidR="00B51718" w:rsidRPr="00A82E29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EA8457" w14:textId="71206A7F" w:rsidR="00B51718" w:rsidRPr="00A82E29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D5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D5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51718" w:rsidRPr="00A82E29" w14:paraId="3E0E69B3" w14:textId="77777777" w:rsidTr="00310274">
        <w:trPr>
          <w:cantSplit/>
        </w:trPr>
        <w:tc>
          <w:tcPr>
            <w:tcW w:w="2700" w:type="dxa"/>
            <w:vAlign w:val="bottom"/>
          </w:tcPr>
          <w:p w14:paraId="3A102881" w14:textId="77777777" w:rsidR="00B51718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  <w:p w14:paraId="731815BE" w14:textId="7CFECF0D" w:rsidR="002D5B7D" w:rsidRPr="00A82E29" w:rsidRDefault="002D5B7D" w:rsidP="002D5B7D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7E06FFFF" w14:textId="77777777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97E214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C910A0" w14:textId="77777777" w:rsidR="00B51718" w:rsidRPr="00A82E29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1A8FB19B" w14:textId="77777777" w:rsidR="00B51718" w:rsidRPr="00A82E29" w:rsidRDefault="00B51718" w:rsidP="008C607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9D34F1" w14:textId="77777777" w:rsidR="00B51718" w:rsidRPr="00A82E29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B04CCC7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0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1230D639" w14:textId="77777777" w:rsidR="00B51718" w:rsidRPr="00A82E29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696F9B5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F68D04" w14:textId="77777777" w:rsidR="00B51718" w:rsidRPr="00A82E29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8C9A76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580"/>
              </w:tabs>
              <w:spacing w:line="220" w:lineRule="exact"/>
              <w:ind w:left="-50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18" w:rsidRPr="00A82E29" w14:paraId="204CD88C" w14:textId="77777777" w:rsidTr="00310274">
        <w:trPr>
          <w:cantSplit/>
        </w:trPr>
        <w:tc>
          <w:tcPr>
            <w:tcW w:w="2700" w:type="dxa"/>
            <w:vAlign w:val="bottom"/>
          </w:tcPr>
          <w:p w14:paraId="36E469CE" w14:textId="77777777" w:rsidR="00B51718" w:rsidRPr="00A82E29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11" w:type="dxa"/>
            <w:vAlign w:val="bottom"/>
          </w:tcPr>
          <w:p w14:paraId="73BBE6D0" w14:textId="77777777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92B7BF" w14:textId="5A0E7291" w:rsidR="00B51718" w:rsidRPr="00D64B93" w:rsidRDefault="00822C2D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D5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449,090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399FC95E" w14:textId="77777777" w:rsidR="00B51718" w:rsidRPr="002D5B7D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41FCF0B7" w14:textId="5FC55ADF" w:rsidR="00B51718" w:rsidRPr="002D5B7D" w:rsidRDefault="00822C2D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D5B7D" w:rsidRPr="002D5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FAB86F5" w14:textId="77777777" w:rsidR="00B51718" w:rsidRPr="002D5B7D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651CC1" w14:textId="45453431" w:rsidR="00B51718" w:rsidRPr="00D64B93" w:rsidRDefault="002D5B7D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(103,020)</w:t>
            </w:r>
          </w:p>
        </w:tc>
        <w:tc>
          <w:tcPr>
            <w:tcW w:w="181" w:type="dxa"/>
            <w:vAlign w:val="bottom"/>
          </w:tcPr>
          <w:p w14:paraId="4C0CD0FC" w14:textId="77777777" w:rsidR="00B51718" w:rsidRPr="002D5B7D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22BA2838" w14:textId="347AB046" w:rsidR="00B51718" w:rsidRPr="0096490E" w:rsidRDefault="002D5B7D" w:rsidP="00964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96490E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5AA5A98F" w14:textId="77777777" w:rsidR="00B51718" w:rsidRPr="002D5B7D" w:rsidRDefault="00B51718" w:rsidP="00B51718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66BC27" w14:textId="7001B5C2" w:rsidR="00B51718" w:rsidRPr="00D64B93" w:rsidRDefault="002D5B7D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(569,444)</w:t>
            </w:r>
          </w:p>
        </w:tc>
      </w:tr>
      <w:tr w:rsidR="00B51718" w:rsidRPr="00A82E29" w14:paraId="7F703F03" w14:textId="77777777" w:rsidTr="00310274">
        <w:trPr>
          <w:cantSplit/>
        </w:trPr>
        <w:tc>
          <w:tcPr>
            <w:tcW w:w="2700" w:type="dxa"/>
            <w:vAlign w:val="bottom"/>
          </w:tcPr>
          <w:p w14:paraId="09CE61CB" w14:textId="567CF075" w:rsidR="00B51718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1AE39A0D" w14:textId="5B794653" w:rsidR="00B51718" w:rsidRDefault="00B51718" w:rsidP="002D5B7D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568BD463" w14:textId="4D5FCBEE" w:rsidR="002D5B7D" w:rsidRDefault="002D5B7D" w:rsidP="002D5B7D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6F1F4DDD" w14:textId="1EFB0069" w:rsidR="002D5B7D" w:rsidRDefault="002D5B7D" w:rsidP="002D5B7D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1E4B8FFE" w14:textId="53DFC090" w:rsidR="002D5B7D" w:rsidRDefault="002D5B7D" w:rsidP="002D5B7D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49EB447B" w14:textId="77777777" w:rsidR="002D5B7D" w:rsidRDefault="002D5B7D" w:rsidP="002D5B7D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  <w:p w14:paraId="5F7DE84E" w14:textId="436F2B79" w:rsidR="00B51718" w:rsidRPr="00A82E29" w:rsidRDefault="00B51718" w:rsidP="00B51718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7C45CF66" w14:textId="77777777" w:rsidR="00B51718" w:rsidRPr="00A82E29" w:rsidRDefault="00B51718" w:rsidP="00B51718">
            <w:pPr>
              <w:tabs>
                <w:tab w:val="left" w:pos="375"/>
              </w:tabs>
              <w:spacing w:line="240" w:lineRule="auto"/>
              <w:ind w:left="-75" w:right="-68" w:hanging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D327ECF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377D54" w14:textId="77777777" w:rsidR="00B51718" w:rsidRPr="00A82E29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2CCFC6D9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0C49AD" w14:textId="77777777" w:rsidR="00B51718" w:rsidRPr="00A82E29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4733955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36B304B" w14:textId="77777777" w:rsidR="00B51718" w:rsidRPr="00A82E29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522892D9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96745B" w14:textId="77777777" w:rsidR="00B51718" w:rsidRPr="00A82E29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FACBFC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580"/>
              </w:tabs>
              <w:spacing w:line="220" w:lineRule="exact"/>
              <w:ind w:left="-5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18" w:rsidRPr="00CE7D02" w14:paraId="15C93989" w14:textId="77777777" w:rsidTr="00310274">
        <w:trPr>
          <w:cantSplit/>
        </w:trPr>
        <w:tc>
          <w:tcPr>
            <w:tcW w:w="2700" w:type="dxa"/>
            <w:vAlign w:val="bottom"/>
          </w:tcPr>
          <w:p w14:paraId="102E4656" w14:textId="5E1423E9" w:rsidR="00B51718" w:rsidRPr="00CE7D02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lastRenderedPageBreak/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911" w:type="dxa"/>
            <w:vAlign w:val="bottom"/>
          </w:tcPr>
          <w:p w14:paraId="5A4D089D" w14:textId="77777777" w:rsidR="00B51718" w:rsidRPr="00CE7D02" w:rsidRDefault="00B51718" w:rsidP="00B51718">
            <w:pPr>
              <w:tabs>
                <w:tab w:val="clear" w:pos="227"/>
                <w:tab w:val="left" w:pos="55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85051CA" w14:textId="77777777" w:rsidR="00B51718" w:rsidRPr="00CE7D02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1C5E9BA9" w14:textId="77777777" w:rsidR="00B51718" w:rsidRPr="00CE7D02" w:rsidRDefault="00B51718" w:rsidP="00B51718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74865DBC" w14:textId="77777777" w:rsidR="00B51718" w:rsidRPr="00CE7D02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61C6F01A" w14:textId="77777777" w:rsidR="00B51718" w:rsidRPr="00CE7D02" w:rsidRDefault="00B51718" w:rsidP="00B51718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27F60A8F" w14:textId="77777777" w:rsidR="00B51718" w:rsidRPr="00CE7D02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1" w:type="dxa"/>
            <w:vAlign w:val="bottom"/>
          </w:tcPr>
          <w:p w14:paraId="24FFE61E" w14:textId="77777777" w:rsidR="00B51718" w:rsidRPr="00CE7D02" w:rsidRDefault="00B51718" w:rsidP="00B51718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082BE265" w14:textId="77777777" w:rsidR="00B51718" w:rsidRPr="00CE7D02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1698F9D6" w14:textId="77777777" w:rsidR="00B51718" w:rsidRPr="00CE7D02" w:rsidRDefault="00B51718" w:rsidP="00B51718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990" w:type="dxa"/>
            <w:vAlign w:val="bottom"/>
          </w:tcPr>
          <w:p w14:paraId="05B5429D" w14:textId="77777777" w:rsidR="00B51718" w:rsidRPr="00CE7D02" w:rsidRDefault="00B51718" w:rsidP="00B51718">
            <w:pPr>
              <w:pStyle w:val="acctfourfigures"/>
              <w:tabs>
                <w:tab w:val="clear" w:pos="76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</w:tr>
      <w:tr w:rsidR="00B51718" w:rsidRPr="00A82E29" w14:paraId="25A1CC7A" w14:textId="77777777" w:rsidTr="00310274">
        <w:trPr>
          <w:cantSplit/>
        </w:trPr>
        <w:tc>
          <w:tcPr>
            <w:tcW w:w="2700" w:type="dxa"/>
            <w:vAlign w:val="bottom"/>
          </w:tcPr>
          <w:p w14:paraId="63B0EE98" w14:textId="4C27A4DD" w:rsidR="00B51718" w:rsidRPr="00CE7D02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รอการตัดบัญชี</w:t>
            </w:r>
          </w:p>
        </w:tc>
        <w:tc>
          <w:tcPr>
            <w:tcW w:w="911" w:type="dxa"/>
            <w:vAlign w:val="bottom"/>
          </w:tcPr>
          <w:p w14:paraId="15BE3568" w14:textId="77777777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D1397BF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B1405F" w14:textId="77777777" w:rsidR="00B51718" w:rsidRPr="00A82E29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1FF4904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A0E364" w14:textId="77777777" w:rsidR="00B51718" w:rsidRPr="00A82E29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402B01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4BE7743" w14:textId="77777777" w:rsidR="00B51718" w:rsidRPr="00A82E29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9F2447D" w14:textId="77777777" w:rsidR="00B51718" w:rsidRPr="00A82E29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3A78FA" w14:textId="77777777" w:rsidR="00B51718" w:rsidRPr="00A82E29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3FFB8C" w14:textId="77777777" w:rsidR="00B51718" w:rsidRPr="00A82E29" w:rsidRDefault="00B51718" w:rsidP="00B51718">
            <w:pPr>
              <w:pStyle w:val="acctfourfigures"/>
              <w:tabs>
                <w:tab w:val="clear" w:pos="765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718" w:rsidRPr="00A82E29" w14:paraId="3A0C72F4" w14:textId="77777777" w:rsidTr="00310274">
        <w:trPr>
          <w:cantSplit/>
        </w:trPr>
        <w:tc>
          <w:tcPr>
            <w:tcW w:w="2700" w:type="dxa"/>
            <w:vAlign w:val="bottom"/>
          </w:tcPr>
          <w:p w14:paraId="4B2E3B03" w14:textId="19A448AB" w:rsidR="00B51718" w:rsidRPr="00A82E29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911" w:type="dxa"/>
            <w:vAlign w:val="bottom"/>
          </w:tcPr>
          <w:p w14:paraId="479AC1FF" w14:textId="6B65048A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F6CAE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2</w:t>
            </w:r>
            <w:r w:rsidR="00A139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1080" w:type="dxa"/>
            <w:vAlign w:val="bottom"/>
          </w:tcPr>
          <w:p w14:paraId="171140A9" w14:textId="7D617360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4,699</w:t>
            </w:r>
          </w:p>
        </w:tc>
        <w:tc>
          <w:tcPr>
            <w:tcW w:w="180" w:type="dxa"/>
            <w:vAlign w:val="bottom"/>
          </w:tcPr>
          <w:p w14:paraId="0BEA51E3" w14:textId="77777777" w:rsidR="00B51718" w:rsidRPr="00832412" w:rsidRDefault="00B51718" w:rsidP="00B51718">
            <w:pPr>
              <w:pStyle w:val="acctfourfigures"/>
              <w:spacing w:line="220" w:lineRule="exact"/>
              <w:ind w:left="15" w:right="5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375437AC" w14:textId="32B50EBE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(873)</w:t>
            </w:r>
          </w:p>
        </w:tc>
        <w:tc>
          <w:tcPr>
            <w:tcW w:w="180" w:type="dxa"/>
            <w:vAlign w:val="bottom"/>
          </w:tcPr>
          <w:p w14:paraId="34E8A2E4" w14:textId="77777777" w:rsidR="00B51718" w:rsidRPr="00832412" w:rsidRDefault="00B51718" w:rsidP="00B51718">
            <w:pPr>
              <w:pStyle w:val="acctfourfigures"/>
              <w:spacing w:line="220" w:lineRule="exact"/>
              <w:ind w:left="15" w:right="5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5BBDE3C3" w14:textId="09565266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1ED78F00" w14:textId="77777777" w:rsidR="00B51718" w:rsidRPr="00832412" w:rsidRDefault="00B51718" w:rsidP="00B51718">
            <w:pPr>
              <w:pStyle w:val="acctfourfigures"/>
              <w:spacing w:line="220" w:lineRule="exact"/>
              <w:ind w:left="15" w:right="5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4E95C0B3" w14:textId="5B2368A2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620E7ABA" w14:textId="77777777" w:rsidR="00B51718" w:rsidRPr="00832412" w:rsidRDefault="00B51718" w:rsidP="00B51718">
            <w:pPr>
              <w:pStyle w:val="acctfourfigures"/>
              <w:spacing w:line="220" w:lineRule="exact"/>
              <w:ind w:left="15" w:right="5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90" w:type="dxa"/>
            <w:vAlign w:val="bottom"/>
          </w:tcPr>
          <w:p w14:paraId="60871A65" w14:textId="48E99294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3,826</w:t>
            </w:r>
          </w:p>
        </w:tc>
      </w:tr>
      <w:tr w:rsidR="00B51718" w:rsidRPr="00A82E29" w14:paraId="11968F6F" w14:textId="77777777" w:rsidTr="00310274">
        <w:trPr>
          <w:cantSplit/>
        </w:trPr>
        <w:tc>
          <w:tcPr>
            <w:tcW w:w="2700" w:type="dxa"/>
            <w:vAlign w:val="bottom"/>
          </w:tcPr>
          <w:p w14:paraId="0AA2C174" w14:textId="4AFC7476" w:rsidR="00B51718" w:rsidRPr="00A82E29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สินค้าคงเหลือ  </w:t>
            </w:r>
          </w:p>
        </w:tc>
        <w:tc>
          <w:tcPr>
            <w:tcW w:w="911" w:type="dxa"/>
            <w:vAlign w:val="bottom"/>
          </w:tcPr>
          <w:p w14:paraId="20E42535" w14:textId="554C12FF" w:rsidR="00B51718" w:rsidRPr="00CF6CAE" w:rsidRDefault="00A1395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8</w:t>
            </w:r>
          </w:p>
        </w:tc>
        <w:tc>
          <w:tcPr>
            <w:tcW w:w="1080" w:type="dxa"/>
            <w:vAlign w:val="bottom"/>
          </w:tcPr>
          <w:p w14:paraId="6B742038" w14:textId="49B8E619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6,498</w:t>
            </w:r>
          </w:p>
        </w:tc>
        <w:tc>
          <w:tcPr>
            <w:tcW w:w="180" w:type="dxa"/>
            <w:vAlign w:val="bottom"/>
          </w:tcPr>
          <w:p w14:paraId="6104E680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140B948B" w14:textId="6682693B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(6,498)</w:t>
            </w:r>
          </w:p>
        </w:tc>
        <w:tc>
          <w:tcPr>
            <w:tcW w:w="180" w:type="dxa"/>
            <w:vAlign w:val="bottom"/>
          </w:tcPr>
          <w:p w14:paraId="1B4E5C62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283AE4CF" w14:textId="467B3DD7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76689E6E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2692DBDF" w14:textId="02AE12E6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6B09C1DE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90" w:type="dxa"/>
            <w:vAlign w:val="bottom"/>
          </w:tcPr>
          <w:p w14:paraId="705F42E7" w14:textId="06639E46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</w:tr>
      <w:tr w:rsidR="00B51718" w:rsidRPr="00A82E29" w14:paraId="66C06A9C" w14:textId="77777777" w:rsidTr="00310274">
        <w:trPr>
          <w:cantSplit/>
        </w:trPr>
        <w:tc>
          <w:tcPr>
            <w:tcW w:w="2700" w:type="dxa"/>
            <w:vAlign w:val="bottom"/>
          </w:tcPr>
          <w:p w14:paraId="58093E02" w14:textId="6968149E" w:rsidR="00B51718" w:rsidRPr="00A82E29" w:rsidRDefault="00B51718" w:rsidP="00B517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911" w:type="dxa"/>
            <w:vAlign w:val="bottom"/>
          </w:tcPr>
          <w:p w14:paraId="759CC4C4" w14:textId="20D3AEB6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F6CAE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1</w:t>
            </w:r>
            <w:r w:rsidR="00A139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1080" w:type="dxa"/>
            <w:vAlign w:val="bottom"/>
          </w:tcPr>
          <w:p w14:paraId="1A357E94" w14:textId="540C65CD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37,183</w:t>
            </w:r>
          </w:p>
        </w:tc>
        <w:tc>
          <w:tcPr>
            <w:tcW w:w="180" w:type="dxa"/>
            <w:vAlign w:val="bottom"/>
          </w:tcPr>
          <w:p w14:paraId="1145B27C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39DCF3CC" w14:textId="6FD13226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(2,043)</w:t>
            </w:r>
          </w:p>
        </w:tc>
        <w:tc>
          <w:tcPr>
            <w:tcW w:w="180" w:type="dxa"/>
            <w:vAlign w:val="bottom"/>
          </w:tcPr>
          <w:p w14:paraId="6C81AE27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4602EE3A" w14:textId="15FB29B6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(2,891)</w:t>
            </w:r>
          </w:p>
        </w:tc>
        <w:tc>
          <w:tcPr>
            <w:tcW w:w="181" w:type="dxa"/>
            <w:vAlign w:val="bottom"/>
          </w:tcPr>
          <w:p w14:paraId="7979FBD0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57BE451C" w14:textId="5550F958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396E2867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90" w:type="dxa"/>
            <w:vAlign w:val="bottom"/>
          </w:tcPr>
          <w:p w14:paraId="5210BA1A" w14:textId="5E39E788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32,249</w:t>
            </w:r>
          </w:p>
        </w:tc>
      </w:tr>
      <w:tr w:rsidR="00B51718" w:rsidRPr="00F771D3" w14:paraId="4BD93244" w14:textId="77777777" w:rsidTr="00310274">
        <w:trPr>
          <w:cantSplit/>
        </w:trPr>
        <w:tc>
          <w:tcPr>
            <w:tcW w:w="2700" w:type="dxa"/>
            <w:vAlign w:val="bottom"/>
          </w:tcPr>
          <w:p w14:paraId="7EC6C37A" w14:textId="7577AFAC" w:rsidR="00B51718" w:rsidRPr="0001119D" w:rsidRDefault="00B51718" w:rsidP="00B517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ประมาณการหนี้สินที่อาจเกิดขึ้น</w:t>
            </w:r>
            <w:r w:rsidRPr="00267F4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67F42">
              <w:rPr>
                <w:rFonts w:ascii="Angsana New" w:hAnsi="Angsana New"/>
                <w:sz w:val="30"/>
                <w:szCs w:val="30"/>
                <w:cs/>
              </w:rPr>
              <w:t>จากคดีความ</w:t>
            </w:r>
          </w:p>
        </w:tc>
        <w:tc>
          <w:tcPr>
            <w:tcW w:w="911" w:type="dxa"/>
            <w:vAlign w:val="bottom"/>
          </w:tcPr>
          <w:p w14:paraId="2A46133C" w14:textId="48AFFBBA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F6CAE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2</w:t>
            </w:r>
            <w:r w:rsidR="00A139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1</w:t>
            </w:r>
          </w:p>
        </w:tc>
        <w:tc>
          <w:tcPr>
            <w:tcW w:w="1080" w:type="dxa"/>
            <w:vAlign w:val="bottom"/>
          </w:tcPr>
          <w:p w14:paraId="5D5CBEA2" w14:textId="7A701F19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3,540</w:t>
            </w:r>
          </w:p>
        </w:tc>
        <w:tc>
          <w:tcPr>
            <w:tcW w:w="180" w:type="dxa"/>
            <w:vAlign w:val="bottom"/>
          </w:tcPr>
          <w:p w14:paraId="4A0A44E3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070191DC" w14:textId="73815E26" w:rsidR="00B51718" w:rsidRPr="00CF6CAE" w:rsidRDefault="00B51718" w:rsidP="00B51718">
            <w:pPr>
              <w:pStyle w:val="acctfourfigures"/>
              <w:tabs>
                <w:tab w:val="clear" w:pos="765"/>
                <w:tab w:val="decimal" w:pos="462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454CC8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179F86C6" w14:textId="084BA3CC" w:rsidR="00B51718" w:rsidRPr="00832412" w:rsidRDefault="00B51718" w:rsidP="00B51718">
            <w:pPr>
              <w:pStyle w:val="acctfourfigures"/>
              <w:tabs>
                <w:tab w:val="clear" w:pos="765"/>
                <w:tab w:val="decimal" w:pos="462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E0225E8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1375162B" w14:textId="5C100C78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0DE01DC8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90" w:type="dxa"/>
            <w:vAlign w:val="bottom"/>
          </w:tcPr>
          <w:p w14:paraId="69E330EF" w14:textId="1D8CAAB3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3,540</w:t>
            </w:r>
          </w:p>
        </w:tc>
      </w:tr>
      <w:tr w:rsidR="00B51718" w:rsidRPr="00F771D3" w14:paraId="45F288EC" w14:textId="77777777" w:rsidTr="00310274">
        <w:trPr>
          <w:cantSplit/>
        </w:trPr>
        <w:tc>
          <w:tcPr>
            <w:tcW w:w="2700" w:type="dxa"/>
            <w:vAlign w:val="bottom"/>
          </w:tcPr>
          <w:p w14:paraId="666A34B1" w14:textId="3EB9063F" w:rsidR="00B51718" w:rsidRPr="0001119D" w:rsidRDefault="00B51718" w:rsidP="00B517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911" w:type="dxa"/>
            <w:vAlign w:val="bottom"/>
          </w:tcPr>
          <w:p w14:paraId="137449EA" w14:textId="77777777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4440CA" w14:textId="39984B6F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26,305</w:t>
            </w:r>
          </w:p>
        </w:tc>
        <w:tc>
          <w:tcPr>
            <w:tcW w:w="180" w:type="dxa"/>
            <w:vAlign w:val="bottom"/>
          </w:tcPr>
          <w:p w14:paraId="28767AB9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44ED010" w14:textId="16531A08" w:rsidR="00B51718" w:rsidRPr="00CF6CAE" w:rsidRDefault="006B4955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989"/>
              </w:tabs>
              <w:spacing w:line="220" w:lineRule="exact"/>
              <w:ind w:left="15" w:right="20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</w:t>
            </w:r>
            <w:r w:rsidR="00B51718"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8,207</w:t>
            </w:r>
          </w:p>
        </w:tc>
        <w:tc>
          <w:tcPr>
            <w:tcW w:w="180" w:type="dxa"/>
            <w:vAlign w:val="bottom"/>
          </w:tcPr>
          <w:p w14:paraId="3E90F33E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D06DE9" w14:textId="7CDB1642" w:rsidR="00B51718" w:rsidRPr="00832412" w:rsidRDefault="00B51718" w:rsidP="00B51718">
            <w:pPr>
              <w:pStyle w:val="acctfourfigures"/>
              <w:tabs>
                <w:tab w:val="clear" w:pos="765"/>
                <w:tab w:val="decimal" w:pos="462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C155C10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A79922D" w14:textId="06D58F30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9A350" w14:textId="77777777" w:rsidR="00B51718" w:rsidRPr="00832412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2AFB2C" w14:textId="1D6E0A19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34,512</w:t>
            </w:r>
          </w:p>
        </w:tc>
      </w:tr>
      <w:tr w:rsidR="00B51718" w:rsidRPr="00F771D3" w14:paraId="642A3301" w14:textId="77777777" w:rsidTr="00310274">
        <w:trPr>
          <w:cantSplit/>
          <w:trHeight w:val="334"/>
        </w:trPr>
        <w:tc>
          <w:tcPr>
            <w:tcW w:w="2700" w:type="dxa"/>
            <w:vAlign w:val="bottom"/>
          </w:tcPr>
          <w:p w14:paraId="047B9996" w14:textId="4F15AA87" w:rsidR="00B51718" w:rsidRPr="0001119D" w:rsidRDefault="00B51718" w:rsidP="00B51718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0111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1" w:type="dxa"/>
            <w:vAlign w:val="bottom"/>
          </w:tcPr>
          <w:p w14:paraId="14BFBD6D" w14:textId="77777777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40" w:lineRule="auto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2BF57" w14:textId="318A2FB5" w:rsidR="00B51718" w:rsidRPr="005566CA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5566CA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78,225</w:t>
            </w:r>
          </w:p>
        </w:tc>
        <w:tc>
          <w:tcPr>
            <w:tcW w:w="180" w:type="dxa"/>
            <w:vAlign w:val="bottom"/>
          </w:tcPr>
          <w:p w14:paraId="22031DB0" w14:textId="77777777" w:rsidR="00B51718" w:rsidRPr="005566CA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69B70" w14:textId="5FA0999E" w:rsidR="00B51718" w:rsidRPr="005566CA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5566CA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(1,207)</w:t>
            </w:r>
          </w:p>
        </w:tc>
        <w:tc>
          <w:tcPr>
            <w:tcW w:w="180" w:type="dxa"/>
            <w:vAlign w:val="bottom"/>
          </w:tcPr>
          <w:p w14:paraId="68D601DC" w14:textId="77777777" w:rsidR="00B51718" w:rsidRPr="005566CA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23D98" w14:textId="334C40FC" w:rsidR="00B51718" w:rsidRPr="005566CA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5566CA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(2,891)</w:t>
            </w:r>
          </w:p>
        </w:tc>
        <w:tc>
          <w:tcPr>
            <w:tcW w:w="181" w:type="dxa"/>
            <w:vAlign w:val="bottom"/>
          </w:tcPr>
          <w:p w14:paraId="57D1E6E7" w14:textId="77777777" w:rsidR="00B51718" w:rsidRPr="005566CA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42155" w14:textId="5036044B" w:rsidR="00B51718" w:rsidRPr="005566CA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5566CA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0FCF858F" w14:textId="77777777" w:rsidR="00B51718" w:rsidRPr="005566CA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383F6" w14:textId="5F6947B6" w:rsidR="00B51718" w:rsidRPr="005566CA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5566CA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74,127</w:t>
            </w:r>
          </w:p>
        </w:tc>
      </w:tr>
      <w:tr w:rsidR="00B51718" w:rsidRPr="00CF6CAE" w14:paraId="45C67832" w14:textId="77777777" w:rsidTr="00310274">
        <w:trPr>
          <w:cantSplit/>
        </w:trPr>
        <w:tc>
          <w:tcPr>
            <w:tcW w:w="2700" w:type="dxa"/>
            <w:vAlign w:val="bottom"/>
          </w:tcPr>
          <w:p w14:paraId="41F3A7DF" w14:textId="77777777" w:rsidR="00B51718" w:rsidRPr="00310274" w:rsidRDefault="00B51718" w:rsidP="00B517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3B7BEF2D" w14:textId="77777777" w:rsidR="00B51718" w:rsidRPr="00310274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937109" w14:textId="77777777" w:rsidR="00B51718" w:rsidRPr="00310274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F641805" w14:textId="77777777" w:rsidR="00B51718" w:rsidRPr="00310274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1DFA6909" w14:textId="77777777" w:rsidR="00B51718" w:rsidRPr="00310274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A9C435B" w14:textId="77777777" w:rsidR="00B51718" w:rsidRPr="00310274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7D0BFAB" w14:textId="77777777" w:rsidR="00B51718" w:rsidRPr="00310274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  <w:vAlign w:val="bottom"/>
          </w:tcPr>
          <w:p w14:paraId="2E55D325" w14:textId="77777777" w:rsidR="00B51718" w:rsidRPr="00310274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2D920BFB" w14:textId="77777777" w:rsidR="00B51718" w:rsidRPr="00310274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E27858" w14:textId="77777777" w:rsidR="00B51718" w:rsidRPr="00310274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2FB1D8" w14:textId="77777777" w:rsidR="00B51718" w:rsidRPr="00310274" w:rsidRDefault="00B51718" w:rsidP="00B51718">
            <w:pPr>
              <w:pStyle w:val="acctfourfigures"/>
              <w:tabs>
                <w:tab w:val="clear" w:pos="765"/>
              </w:tabs>
              <w:spacing w:line="2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1718" w:rsidRPr="00F771D3" w14:paraId="227D0C4F" w14:textId="77777777" w:rsidTr="00310274">
        <w:trPr>
          <w:cantSplit/>
        </w:trPr>
        <w:tc>
          <w:tcPr>
            <w:tcW w:w="2700" w:type="dxa"/>
            <w:vAlign w:val="bottom"/>
          </w:tcPr>
          <w:p w14:paraId="69FDF000" w14:textId="4B43F3D5" w:rsidR="00B51718" w:rsidRPr="00CE7D02" w:rsidRDefault="00B51718" w:rsidP="00B51718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หนี้สินภาษีเงินได้รอตัดบัญชี</w:t>
            </w:r>
          </w:p>
        </w:tc>
        <w:tc>
          <w:tcPr>
            <w:tcW w:w="911" w:type="dxa"/>
            <w:vAlign w:val="bottom"/>
          </w:tcPr>
          <w:p w14:paraId="4DED2809" w14:textId="77777777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E25BAA9" w14:textId="77777777" w:rsidR="00B51718" w:rsidRPr="00CF6CAE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876B39F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173" w:type="dxa"/>
            <w:vAlign w:val="bottom"/>
          </w:tcPr>
          <w:p w14:paraId="6CD5A683" w14:textId="77777777" w:rsidR="00B51718" w:rsidRPr="00CF6CAE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B61E1EE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525487E" w14:textId="77777777" w:rsidR="00B51718" w:rsidRPr="00CF6CAE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81" w:type="dxa"/>
            <w:vAlign w:val="bottom"/>
          </w:tcPr>
          <w:p w14:paraId="125AEC3B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452560D6" w14:textId="77777777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00BD92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5755CFD" w14:textId="77777777" w:rsidR="00B51718" w:rsidRPr="00CF6CAE" w:rsidRDefault="00B51718" w:rsidP="00B51718">
            <w:pPr>
              <w:pStyle w:val="acctfourfigures"/>
              <w:tabs>
                <w:tab w:val="clear" w:pos="765"/>
              </w:tabs>
              <w:spacing w:line="2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B51718" w:rsidRPr="00267F42" w14:paraId="3550F3F5" w14:textId="77777777" w:rsidTr="00310274">
        <w:trPr>
          <w:cantSplit/>
        </w:trPr>
        <w:tc>
          <w:tcPr>
            <w:tcW w:w="2700" w:type="dxa"/>
            <w:vAlign w:val="bottom"/>
          </w:tcPr>
          <w:p w14:paraId="04D0FD15" w14:textId="6B4C2A2E" w:rsidR="00B51718" w:rsidRPr="0001119D" w:rsidRDefault="00B51718" w:rsidP="00B517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สินทรัพย์ทางการเงินที่วัดมูลค่า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ด้วยมูลค่ายุติธรรมผ่านกำไร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911" w:type="dxa"/>
            <w:vAlign w:val="bottom"/>
          </w:tcPr>
          <w:p w14:paraId="6089B49E" w14:textId="3B3BAF2B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2</w:t>
            </w:r>
            <w:r w:rsidR="00A139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4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,</w:t>
            </w:r>
            <w:r w:rsidR="00A139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9</w:t>
            </w:r>
          </w:p>
        </w:tc>
        <w:tc>
          <w:tcPr>
            <w:tcW w:w="1080" w:type="dxa"/>
            <w:vAlign w:val="bottom"/>
          </w:tcPr>
          <w:p w14:paraId="1DE2EEC3" w14:textId="3B0F045F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(194,840)</w:t>
            </w:r>
          </w:p>
        </w:tc>
        <w:tc>
          <w:tcPr>
            <w:tcW w:w="180" w:type="dxa"/>
            <w:vAlign w:val="bottom"/>
          </w:tcPr>
          <w:p w14:paraId="25EE6EC1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71BB9A1" w14:textId="7ED11CC3" w:rsidR="00B51718" w:rsidRPr="002D5B7D" w:rsidRDefault="00B51718" w:rsidP="002D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(1,928)</w:t>
            </w:r>
          </w:p>
        </w:tc>
        <w:tc>
          <w:tcPr>
            <w:tcW w:w="180" w:type="dxa"/>
            <w:vAlign w:val="bottom"/>
          </w:tcPr>
          <w:p w14:paraId="0DAD3553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E370D7" w14:textId="126BEEB7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(403,756)</w:t>
            </w:r>
          </w:p>
        </w:tc>
        <w:tc>
          <w:tcPr>
            <w:tcW w:w="181" w:type="dxa"/>
            <w:vAlign w:val="bottom"/>
          </w:tcPr>
          <w:p w14:paraId="586CD114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19DD876" w14:textId="23D2D530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134,116</w:t>
            </w:r>
          </w:p>
        </w:tc>
        <w:tc>
          <w:tcPr>
            <w:tcW w:w="180" w:type="dxa"/>
            <w:vAlign w:val="bottom"/>
          </w:tcPr>
          <w:p w14:paraId="7F860BCB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7F5E49" w14:textId="1B33AF57" w:rsidR="00B51718" w:rsidRPr="00FB77A8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466</w:t>
            </w: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408</w:t>
            </w: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</w:tr>
      <w:tr w:rsidR="00B51718" w:rsidRPr="00267F42" w14:paraId="348C9425" w14:textId="77777777" w:rsidTr="00310274">
        <w:trPr>
          <w:cantSplit/>
        </w:trPr>
        <w:tc>
          <w:tcPr>
            <w:tcW w:w="2700" w:type="dxa"/>
            <w:vAlign w:val="bottom"/>
          </w:tcPr>
          <w:p w14:paraId="7DABC4E2" w14:textId="40BD0736" w:rsidR="00B51718" w:rsidRPr="0001119D" w:rsidRDefault="00B51718" w:rsidP="00B517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11" w:type="dxa"/>
            <w:vAlign w:val="bottom"/>
          </w:tcPr>
          <w:p w14:paraId="41AD0BDC" w14:textId="75D4D5E8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6ACD735" w14:textId="5EDC7225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(68,626)</w:t>
            </w:r>
          </w:p>
        </w:tc>
        <w:tc>
          <w:tcPr>
            <w:tcW w:w="180" w:type="dxa"/>
            <w:vAlign w:val="bottom"/>
          </w:tcPr>
          <w:p w14:paraId="4FC8CF64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5C8FF93" w14:textId="3E1BAD0E" w:rsidR="00B51718" w:rsidRPr="002D5B7D" w:rsidRDefault="006B4955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</w:t>
            </w:r>
            <w:r w:rsidR="00B51718"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</w:t>
            </w:r>
            <w:r w:rsidR="00B51718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</w:t>
            </w:r>
            <w:r w:rsidR="00B51718"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,</w:t>
            </w:r>
            <w:r w:rsidR="00B51718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074</w:t>
            </w:r>
          </w:p>
        </w:tc>
        <w:tc>
          <w:tcPr>
            <w:tcW w:w="180" w:type="dxa"/>
            <w:vAlign w:val="bottom"/>
          </w:tcPr>
          <w:p w14:paraId="6B0198D8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18CA2" w14:textId="01BAEF26" w:rsidR="00B51718" w:rsidRPr="00CF6CAE" w:rsidRDefault="00B51718" w:rsidP="00B51718">
            <w:pPr>
              <w:pStyle w:val="acctfourfigures"/>
              <w:tabs>
                <w:tab w:val="clear" w:pos="765"/>
                <w:tab w:val="decimal" w:pos="462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4E8CE78F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E9C4872" w14:textId="58C98D2D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1C93FBAF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2B19E0" w14:textId="13CF856F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(56,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552</w:t>
            </w: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</w:tr>
      <w:tr w:rsidR="00B51718" w:rsidRPr="00267F42" w14:paraId="22D549E4" w14:textId="77777777" w:rsidTr="00310274">
        <w:trPr>
          <w:cantSplit/>
        </w:trPr>
        <w:tc>
          <w:tcPr>
            <w:tcW w:w="2700" w:type="dxa"/>
            <w:vAlign w:val="bottom"/>
          </w:tcPr>
          <w:p w14:paraId="101C2D54" w14:textId="60DB13B2" w:rsidR="00B51718" w:rsidRPr="0001119D" w:rsidRDefault="00B51718" w:rsidP="00B517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highlight w:val="yellow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เงินชดเชยการส่งออกค้างรับ</w:t>
            </w:r>
          </w:p>
        </w:tc>
        <w:tc>
          <w:tcPr>
            <w:tcW w:w="911" w:type="dxa"/>
            <w:vAlign w:val="bottom"/>
          </w:tcPr>
          <w:p w14:paraId="2403B9D9" w14:textId="77777777" w:rsidR="00B51718" w:rsidRPr="00CF6CAE" w:rsidRDefault="00B51718" w:rsidP="00B517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FD7480" w14:textId="50AB3473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B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64B9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178</w:t>
            </w:r>
            <w:r w:rsidRPr="00D64B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F6B34F5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0EDB6868" w14:textId="75F41D91" w:rsidR="00B51718" w:rsidRPr="002D5B7D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D5B7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</w:t>
            </w:r>
            <w:r w:rsidRPr="00D64B9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79</w:t>
            </w:r>
            <w:r w:rsidRPr="002D5B7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  <w:tc>
          <w:tcPr>
            <w:tcW w:w="180" w:type="dxa"/>
            <w:vAlign w:val="bottom"/>
          </w:tcPr>
          <w:p w14:paraId="1241299D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E6189E" w14:textId="13710F0C" w:rsidR="00B51718" w:rsidRPr="00CF6CAE" w:rsidRDefault="00B51718" w:rsidP="00B51718">
            <w:pPr>
              <w:pStyle w:val="acctfourfigures"/>
              <w:tabs>
                <w:tab w:val="clear" w:pos="765"/>
                <w:tab w:val="decimal" w:pos="462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B9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5E4B4228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835F3CB" w14:textId="0239F7E5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D64B9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18D65E82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F457B2" w14:textId="47EAA93B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B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64B9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257</w:t>
            </w:r>
            <w:r w:rsidRPr="00D64B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51718" w:rsidRPr="00267F42" w14:paraId="642F1A68" w14:textId="77777777" w:rsidTr="00310274">
        <w:trPr>
          <w:cantSplit/>
          <w:trHeight w:val="280"/>
        </w:trPr>
        <w:tc>
          <w:tcPr>
            <w:tcW w:w="2700" w:type="dxa"/>
            <w:vAlign w:val="bottom"/>
          </w:tcPr>
          <w:p w14:paraId="6B807DFA" w14:textId="64122C1D" w:rsidR="00B51718" w:rsidRPr="0001119D" w:rsidRDefault="00B51718" w:rsidP="00B51718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11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1" w:type="dxa"/>
            <w:vAlign w:val="bottom"/>
          </w:tcPr>
          <w:p w14:paraId="3B6DCAF8" w14:textId="77777777" w:rsidR="00B51718" w:rsidRPr="00A82E29" w:rsidRDefault="00B51718" w:rsidP="00B51718">
            <w:pPr>
              <w:pStyle w:val="acctfourfigures"/>
              <w:tabs>
                <w:tab w:val="clear" w:pos="765"/>
              </w:tabs>
              <w:spacing w:line="220" w:lineRule="exact"/>
              <w:ind w:left="-84" w:right="-72" w:hanging="9"/>
              <w:jc w:val="center"/>
              <w:rPr>
                <w:rFonts w:cs="Times New Roman"/>
                <w:i/>
                <w:i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05C57" w14:textId="74BB2E2F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(263,644)</w:t>
            </w:r>
          </w:p>
        </w:tc>
        <w:tc>
          <w:tcPr>
            <w:tcW w:w="180" w:type="dxa"/>
            <w:vAlign w:val="bottom"/>
          </w:tcPr>
          <w:p w14:paraId="54B3640D" w14:textId="77777777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216AD" w14:textId="515FD8A4" w:rsidR="00B51718" w:rsidRPr="00CF6CAE" w:rsidRDefault="006B4955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="00B517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B51718" w:rsidRPr="00A82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517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067</w:t>
            </w:r>
          </w:p>
        </w:tc>
        <w:tc>
          <w:tcPr>
            <w:tcW w:w="180" w:type="dxa"/>
            <w:vAlign w:val="bottom"/>
          </w:tcPr>
          <w:p w14:paraId="2DFC970F" w14:textId="77777777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BD45F" w14:textId="310514BC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(403,756)</w:t>
            </w:r>
          </w:p>
        </w:tc>
        <w:tc>
          <w:tcPr>
            <w:tcW w:w="181" w:type="dxa"/>
            <w:vAlign w:val="bottom"/>
          </w:tcPr>
          <w:p w14:paraId="684F0F26" w14:textId="77777777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503AA" w14:textId="374AC1A6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134,116</w:t>
            </w:r>
          </w:p>
        </w:tc>
        <w:tc>
          <w:tcPr>
            <w:tcW w:w="180" w:type="dxa"/>
            <w:vAlign w:val="bottom"/>
          </w:tcPr>
          <w:p w14:paraId="276A68F3" w14:textId="77777777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9041A" w14:textId="28A30E5C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51718" w:rsidRPr="00CF6CAE" w14:paraId="6F554E2B" w14:textId="77777777" w:rsidTr="00310274">
        <w:trPr>
          <w:cantSplit/>
        </w:trPr>
        <w:tc>
          <w:tcPr>
            <w:tcW w:w="2700" w:type="dxa"/>
            <w:vAlign w:val="bottom"/>
          </w:tcPr>
          <w:p w14:paraId="7E14F420" w14:textId="77777777" w:rsidR="00B51718" w:rsidRPr="00CF6CAE" w:rsidRDefault="00B51718" w:rsidP="00B51718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12"/>
                <w:szCs w:val="12"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04E6627E" w14:textId="77777777" w:rsidR="00B51718" w:rsidRPr="00CF6CAE" w:rsidRDefault="00B51718" w:rsidP="00B51718">
            <w:pPr>
              <w:pStyle w:val="acctfourfigures"/>
              <w:tabs>
                <w:tab w:val="clear" w:pos="765"/>
              </w:tabs>
              <w:spacing w:line="220" w:lineRule="exact"/>
              <w:ind w:left="-84" w:right="-72" w:hanging="9"/>
              <w:jc w:val="center"/>
              <w:rPr>
                <w:rFonts w:cs="Times New Roman"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55D40C9" w14:textId="77777777" w:rsidR="00B51718" w:rsidRPr="00CF6CAE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58B1DA9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34FDB08A" w14:textId="77777777" w:rsidR="00B51718" w:rsidRPr="00CF6CAE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36A774D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6F7E4B" w14:textId="77777777" w:rsidR="00B51718" w:rsidRPr="00CF6CAE" w:rsidRDefault="00B51718" w:rsidP="00B517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81" w:type="dxa"/>
            <w:vAlign w:val="bottom"/>
          </w:tcPr>
          <w:p w14:paraId="1E4CDB5D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058849A4" w14:textId="77777777" w:rsidR="00B51718" w:rsidRPr="00832412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587DDDA9" w14:textId="77777777" w:rsidR="00B51718" w:rsidRPr="00CF6CAE" w:rsidRDefault="00B51718" w:rsidP="00B517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FAD885D" w14:textId="77777777" w:rsidR="00B51718" w:rsidRPr="00CF6CAE" w:rsidRDefault="00B51718" w:rsidP="00B51718">
            <w:pPr>
              <w:pStyle w:val="acctfourfigures"/>
              <w:tabs>
                <w:tab w:val="clear" w:pos="765"/>
              </w:tabs>
              <w:spacing w:line="2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B51718" w:rsidRPr="00267F42" w14:paraId="0A164196" w14:textId="77777777" w:rsidTr="00310274">
        <w:trPr>
          <w:cantSplit/>
          <w:trHeight w:val="307"/>
        </w:trPr>
        <w:tc>
          <w:tcPr>
            <w:tcW w:w="2700" w:type="dxa"/>
            <w:vAlign w:val="bottom"/>
          </w:tcPr>
          <w:p w14:paraId="36A4C786" w14:textId="6F177086" w:rsidR="00B51718" w:rsidRPr="0001119D" w:rsidRDefault="00B51718" w:rsidP="00B51718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0111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11" w:type="dxa"/>
            <w:vAlign w:val="bottom"/>
          </w:tcPr>
          <w:p w14:paraId="6A873BEA" w14:textId="77777777" w:rsidR="00B51718" w:rsidRPr="00A82E29" w:rsidRDefault="00B51718" w:rsidP="00B51718">
            <w:pPr>
              <w:pStyle w:val="acctfourfigures"/>
              <w:tabs>
                <w:tab w:val="clear" w:pos="765"/>
              </w:tabs>
              <w:spacing w:line="240" w:lineRule="auto"/>
              <w:ind w:left="-84" w:right="-72" w:hanging="9"/>
              <w:jc w:val="center"/>
              <w:rPr>
                <w:rFonts w:cs="Times New Roman"/>
                <w:i/>
                <w:i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1270D9" w14:textId="203E7473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(185,419)</w:t>
            </w:r>
          </w:p>
        </w:tc>
        <w:tc>
          <w:tcPr>
            <w:tcW w:w="180" w:type="dxa"/>
            <w:vAlign w:val="bottom"/>
          </w:tcPr>
          <w:p w14:paraId="1B8023CE" w14:textId="77777777" w:rsidR="00B51718" w:rsidRPr="00CF6CAE" w:rsidRDefault="00B51718" w:rsidP="00B517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1DEA49B0" w14:textId="25F03306" w:rsidR="00B51718" w:rsidRPr="00CF6CAE" w:rsidRDefault="006B4955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24"/>
              </w:tabs>
              <w:spacing w:line="240" w:lineRule="auto"/>
              <w:ind w:left="15" w:right="20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</w:t>
            </w:r>
            <w:r w:rsidR="00B51718" w:rsidRPr="00D64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B517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180" w:type="dxa"/>
            <w:vAlign w:val="bottom"/>
          </w:tcPr>
          <w:p w14:paraId="4019B317" w14:textId="77777777" w:rsidR="00B51718" w:rsidRPr="00CF6CAE" w:rsidRDefault="00B51718" w:rsidP="00B517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4F83E24" w14:textId="3B4D0FAB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(406,647)</w:t>
            </w:r>
          </w:p>
        </w:tc>
        <w:tc>
          <w:tcPr>
            <w:tcW w:w="181" w:type="dxa"/>
            <w:vAlign w:val="bottom"/>
          </w:tcPr>
          <w:p w14:paraId="3274BB2D" w14:textId="77777777" w:rsidR="00B51718" w:rsidRPr="00CF6CAE" w:rsidRDefault="00B51718" w:rsidP="00B517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33D8DDB" w14:textId="5195F7F9" w:rsidR="00B51718" w:rsidRPr="00832412" w:rsidRDefault="00B51718" w:rsidP="0055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5566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,116</w:t>
            </w:r>
          </w:p>
        </w:tc>
        <w:tc>
          <w:tcPr>
            <w:tcW w:w="180" w:type="dxa"/>
            <w:vAlign w:val="bottom"/>
          </w:tcPr>
          <w:p w14:paraId="2B77E29A" w14:textId="77777777" w:rsidR="00B51718" w:rsidRPr="00CF6CAE" w:rsidRDefault="00B51718" w:rsidP="00B517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13CF1D5" w14:textId="1C2C6216" w:rsidR="00B51718" w:rsidRPr="00CF6CAE" w:rsidRDefault="00B51718" w:rsidP="00B51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030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64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090</w:t>
            </w:r>
            <w:r w:rsidRPr="00D64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DD652E9" w14:textId="3A47138F" w:rsidR="00325AD0" w:rsidRDefault="00325AD0" w:rsidP="00F713E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2"/>
          <w:szCs w:val="12"/>
        </w:rPr>
      </w:pPr>
    </w:p>
    <w:p w14:paraId="38794AF7" w14:textId="77777777" w:rsidR="006924E2" w:rsidRPr="00CF6CAE" w:rsidRDefault="006924E2" w:rsidP="00F713E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2"/>
          <w:szCs w:val="12"/>
        </w:rPr>
      </w:pPr>
    </w:p>
    <w:p w14:paraId="613580CA" w14:textId="0D268E76" w:rsidR="00FB77A8" w:rsidRDefault="00FB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11"/>
        <w:gridCol w:w="1080"/>
        <w:gridCol w:w="180"/>
        <w:gridCol w:w="1173"/>
        <w:gridCol w:w="180"/>
        <w:gridCol w:w="1260"/>
        <w:gridCol w:w="181"/>
        <w:gridCol w:w="989"/>
        <w:gridCol w:w="180"/>
        <w:gridCol w:w="1066"/>
      </w:tblGrid>
      <w:tr w:rsidR="00BA50A4" w:rsidRPr="00A82E29" w14:paraId="0608E2B5" w14:textId="77777777" w:rsidTr="00822C2D">
        <w:trPr>
          <w:cantSplit/>
          <w:trHeight w:val="92"/>
          <w:tblHeader/>
        </w:trPr>
        <w:tc>
          <w:tcPr>
            <w:tcW w:w="2700" w:type="dxa"/>
            <w:shd w:val="clear" w:color="auto" w:fill="auto"/>
            <w:vAlign w:val="bottom"/>
          </w:tcPr>
          <w:p w14:paraId="2C59FCE0" w14:textId="77777777" w:rsidR="00BA50A4" w:rsidRPr="009B43B2" w:rsidRDefault="00BA50A4" w:rsidP="00E53D8E">
            <w:pPr>
              <w:tabs>
                <w:tab w:val="left" w:pos="191"/>
              </w:tabs>
              <w:spacing w:line="240" w:lineRule="auto"/>
              <w:ind w:right="-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911" w:type="dxa"/>
            <w:vAlign w:val="bottom"/>
          </w:tcPr>
          <w:p w14:paraId="1346E396" w14:textId="77777777" w:rsidR="00BA50A4" w:rsidRPr="009B43B2" w:rsidRDefault="00BA50A4" w:rsidP="00E53D8E">
            <w:pPr>
              <w:pStyle w:val="acctcolumnheading"/>
              <w:spacing w:after="0" w:line="240" w:lineRule="auto"/>
              <w:ind w:left="-84" w:right="-72" w:hanging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2195AC8A" w14:textId="0FC2D8F2" w:rsidR="00BA50A4" w:rsidRPr="009B43B2" w:rsidRDefault="00BA50A4" w:rsidP="00E53D8E">
            <w:pPr>
              <w:pStyle w:val="BodyText"/>
              <w:tabs>
                <w:tab w:val="left" w:pos="55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0A4" w:rsidRPr="00CF6CAE" w14:paraId="1F8E769D" w14:textId="77777777" w:rsidTr="00822C2D">
        <w:trPr>
          <w:cantSplit/>
          <w:trHeight w:val="362"/>
          <w:tblHeader/>
        </w:trPr>
        <w:tc>
          <w:tcPr>
            <w:tcW w:w="2700" w:type="dxa"/>
            <w:shd w:val="clear" w:color="auto" w:fill="auto"/>
            <w:vAlign w:val="bottom"/>
          </w:tcPr>
          <w:p w14:paraId="1DEDF28D" w14:textId="77777777" w:rsidR="00BA50A4" w:rsidRPr="00CF6CAE" w:rsidRDefault="00BA50A4" w:rsidP="00E53D8E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911" w:type="dxa"/>
            <w:vAlign w:val="bottom"/>
          </w:tcPr>
          <w:p w14:paraId="4C7ED8EC" w14:textId="77777777" w:rsidR="00BA50A4" w:rsidRPr="00CF6CAE" w:rsidRDefault="00BA50A4" w:rsidP="00E53D8E">
            <w:pPr>
              <w:pStyle w:val="acctcolumnheading"/>
              <w:spacing w:after="0" w:line="220" w:lineRule="exact"/>
              <w:ind w:left="-84" w:right="-72" w:hanging="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54BD70" w14:textId="77777777" w:rsidR="00BA50A4" w:rsidRPr="00CF6CAE" w:rsidRDefault="00BA50A4" w:rsidP="00E53D8E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F43427" w14:textId="77777777" w:rsidR="00BA50A4" w:rsidRPr="00CF6CAE" w:rsidRDefault="00BA50A4" w:rsidP="00E53D8E">
            <w:pPr>
              <w:pStyle w:val="acctcolumnheading"/>
              <w:spacing w:after="0"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6D817410" w14:textId="160AE923" w:rsidR="00BA50A4" w:rsidRPr="00CF6CAE" w:rsidRDefault="00BA50A4" w:rsidP="00E53D8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บันทึกเป็น</w:t>
            </w:r>
            <w:r w:rsidR="006C07CD"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(รายจ่าย) </w:t>
            </w:r>
            <w:r w:rsidRPr="00CF6CAE">
              <w:rPr>
                <w:rFonts w:asciiTheme="majorBidi" w:hAnsiTheme="majorBidi" w:cstheme="majorBidi"/>
                <w:sz w:val="30"/>
                <w:szCs w:val="30"/>
                <w:lang w:val="th-TH"/>
              </w:rPr>
              <w:t>/</w:t>
            </w: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รายได้ใน</w:t>
            </w:r>
          </w:p>
        </w:tc>
        <w:tc>
          <w:tcPr>
            <w:tcW w:w="1170" w:type="dxa"/>
            <w:gridSpan w:val="2"/>
            <w:vAlign w:val="bottom"/>
          </w:tcPr>
          <w:p w14:paraId="1A4E76FD" w14:textId="77777777" w:rsidR="00BA50A4" w:rsidRPr="00CF6CAE" w:rsidRDefault="00BA50A4" w:rsidP="00E53D8E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3784FA" w14:textId="77777777" w:rsidR="00BA50A4" w:rsidRPr="00CF6CAE" w:rsidRDefault="00BA50A4" w:rsidP="00E53D8E">
            <w:pPr>
              <w:pStyle w:val="acctcolumnheading"/>
              <w:spacing w:after="0"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FF54616" w14:textId="77777777" w:rsidR="00BA50A4" w:rsidRPr="00CF6CAE" w:rsidRDefault="00BA50A4" w:rsidP="00E53D8E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0A4" w:rsidRPr="00A82E29" w14:paraId="020E4913" w14:textId="77777777" w:rsidTr="00822C2D">
        <w:trPr>
          <w:cantSplit/>
          <w:trHeight w:val="425"/>
          <w:tblHeader/>
        </w:trPr>
        <w:tc>
          <w:tcPr>
            <w:tcW w:w="2700" w:type="dxa"/>
            <w:shd w:val="clear" w:color="auto" w:fill="auto"/>
            <w:vAlign w:val="bottom"/>
          </w:tcPr>
          <w:p w14:paraId="3769167D" w14:textId="77777777" w:rsidR="00BA50A4" w:rsidRPr="00CE7D02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11" w:type="dxa"/>
            <w:vAlign w:val="bottom"/>
          </w:tcPr>
          <w:p w14:paraId="55908EC1" w14:textId="77777777" w:rsidR="00BA50A4" w:rsidRPr="009B43B2" w:rsidRDefault="00BA50A4" w:rsidP="006C07CD">
            <w:pPr>
              <w:tabs>
                <w:tab w:val="clear" w:pos="454"/>
                <w:tab w:val="left" w:pos="375"/>
                <w:tab w:val="left" w:pos="465"/>
              </w:tabs>
              <w:spacing w:line="240" w:lineRule="auto"/>
              <w:ind w:left="-75" w:right="-68" w:hanging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5C157AF" w14:textId="553DADCD" w:rsidR="00BA50A4" w:rsidRPr="00567B10" w:rsidRDefault="00BA50A4" w:rsidP="00E53D8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67B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</w:t>
            </w:r>
            <w:r w:rsidR="00567B10" w:rsidRPr="00567B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ที่</w:t>
            </w:r>
          </w:p>
          <w:p w14:paraId="054D98B0" w14:textId="77777777" w:rsidR="00BA50A4" w:rsidRPr="00BA50A4" w:rsidRDefault="00BA50A4" w:rsidP="00E53D8E">
            <w:pPr>
              <w:tabs>
                <w:tab w:val="clear" w:pos="227"/>
                <w:tab w:val="clear" w:pos="454"/>
                <w:tab w:val="left" w:pos="0"/>
                <w:tab w:val="left" w:pos="465"/>
              </w:tabs>
              <w:spacing w:line="240" w:lineRule="auto"/>
              <w:ind w:right="-68" w:firstLine="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7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67B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เมษายน</w:t>
            </w:r>
          </w:p>
        </w:tc>
        <w:tc>
          <w:tcPr>
            <w:tcW w:w="180" w:type="dxa"/>
            <w:vAlign w:val="bottom"/>
          </w:tcPr>
          <w:p w14:paraId="0CE74FB0" w14:textId="77777777" w:rsidR="00BA50A4" w:rsidRPr="009B43B2" w:rsidRDefault="00BA50A4" w:rsidP="00E53D8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0E8CBCF" w14:textId="77777777" w:rsidR="00BA50A4" w:rsidRPr="009B43B2" w:rsidRDefault="00BA50A4" w:rsidP="00E53D8E">
            <w:pPr>
              <w:tabs>
                <w:tab w:val="left" w:pos="375"/>
              </w:tabs>
              <w:spacing w:line="240" w:lineRule="auto"/>
              <w:ind w:left="15" w:right="-68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DDF98DF" w14:textId="77777777" w:rsidR="00BA50A4" w:rsidRPr="009B43B2" w:rsidRDefault="00BA50A4" w:rsidP="00E53D8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F8603B" w14:textId="77777777" w:rsidR="00BA50A4" w:rsidRPr="009B43B2" w:rsidRDefault="00BA50A4" w:rsidP="00E53D8E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44907A45" w14:textId="77777777" w:rsidR="00BA50A4" w:rsidRPr="009B43B2" w:rsidRDefault="00BA50A4" w:rsidP="00E53D8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2EAC93DF" w14:textId="601D17DF" w:rsidR="00BA50A4" w:rsidRPr="009B43B2" w:rsidRDefault="00A212B0" w:rsidP="00A212B0">
            <w:pPr>
              <w:tabs>
                <w:tab w:val="clear" w:pos="227"/>
                <w:tab w:val="left" w:pos="546"/>
                <w:tab w:val="left" w:pos="636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DB18C4F" w14:textId="77777777" w:rsidR="00BA50A4" w:rsidRPr="009B43B2" w:rsidRDefault="00BA50A4" w:rsidP="00E53D8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0F607251" w14:textId="0DDA6A17" w:rsidR="00BA50A4" w:rsidRPr="00567B10" w:rsidRDefault="00BA50A4" w:rsidP="00E53D8E">
            <w:pPr>
              <w:tabs>
                <w:tab w:val="clear" w:pos="454"/>
                <w:tab w:val="clear" w:pos="680"/>
                <w:tab w:val="clear" w:pos="907"/>
                <w:tab w:val="left" w:pos="-90"/>
              </w:tabs>
              <w:spacing w:line="240" w:lineRule="auto"/>
              <w:ind w:left="-90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7B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</w:t>
            </w:r>
            <w:r w:rsidR="00567B10" w:rsidRPr="00567B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ที่</w:t>
            </w:r>
            <w:r w:rsidRPr="00567B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/>
            </w:r>
            <w:r w:rsidRPr="00567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67B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BA50A4" w:rsidRPr="00A82E29" w14:paraId="186547AE" w14:textId="77777777" w:rsidTr="00822C2D">
        <w:trPr>
          <w:cantSplit/>
          <w:trHeight w:val="317"/>
          <w:tblHeader/>
        </w:trPr>
        <w:tc>
          <w:tcPr>
            <w:tcW w:w="2700" w:type="dxa"/>
            <w:shd w:val="clear" w:color="auto" w:fill="auto"/>
            <w:vAlign w:val="bottom"/>
          </w:tcPr>
          <w:p w14:paraId="7916017D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5C442354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6289" w:type="dxa"/>
            <w:gridSpan w:val="9"/>
            <w:vAlign w:val="bottom"/>
          </w:tcPr>
          <w:p w14:paraId="3D0C354B" w14:textId="77777777" w:rsidR="00BA50A4" w:rsidRPr="00CF6CAE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  <w:r w:rsidRPr="00CF6CAE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(</w:t>
            </w:r>
            <w:r w:rsidRPr="00CF6C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CF6CAE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)</w:t>
            </w:r>
          </w:p>
        </w:tc>
      </w:tr>
      <w:tr w:rsidR="00BA50A4" w:rsidRPr="00A82E29" w14:paraId="0BA0E4A9" w14:textId="77777777" w:rsidTr="00822C2D">
        <w:trPr>
          <w:cantSplit/>
        </w:trPr>
        <w:tc>
          <w:tcPr>
            <w:tcW w:w="2700" w:type="dxa"/>
            <w:vAlign w:val="bottom"/>
          </w:tcPr>
          <w:p w14:paraId="007B91FE" w14:textId="1178BD5E" w:rsidR="00BA50A4" w:rsidRPr="00CE7D02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t>256</w:t>
            </w:r>
            <w:r w:rsidR="008324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5</w:t>
            </w:r>
          </w:p>
        </w:tc>
        <w:tc>
          <w:tcPr>
            <w:tcW w:w="911" w:type="dxa"/>
            <w:vAlign w:val="bottom"/>
          </w:tcPr>
          <w:p w14:paraId="1F9C5E18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CD287A0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3A9E05A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6710A8F8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052F2EDA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7E25253A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72121F93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3C522DD5" w14:textId="77777777" w:rsidR="00BA50A4" w:rsidRPr="00364A4F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B51FB8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3A8E996E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BA50A4" w:rsidRPr="00A82E29" w14:paraId="531088DE" w14:textId="77777777" w:rsidTr="00822C2D">
        <w:trPr>
          <w:cantSplit/>
        </w:trPr>
        <w:tc>
          <w:tcPr>
            <w:tcW w:w="2700" w:type="dxa"/>
            <w:vAlign w:val="bottom"/>
          </w:tcPr>
          <w:p w14:paraId="3670D6C0" w14:textId="77777777" w:rsidR="00BA50A4" w:rsidRPr="00CE7D02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รอการตัดบัญชี</w:t>
            </w:r>
          </w:p>
        </w:tc>
        <w:tc>
          <w:tcPr>
            <w:tcW w:w="911" w:type="dxa"/>
            <w:vAlign w:val="bottom"/>
          </w:tcPr>
          <w:p w14:paraId="21EB55CC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C4748FA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5C77ECE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41587276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792BF999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7134F88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2ADECC14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4047F388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3568133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48A73E5E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BA50A4" w:rsidRPr="00A82E29" w14:paraId="452CA479" w14:textId="77777777" w:rsidTr="00822C2D">
        <w:trPr>
          <w:cantSplit/>
        </w:trPr>
        <w:tc>
          <w:tcPr>
            <w:tcW w:w="2700" w:type="dxa"/>
            <w:vAlign w:val="bottom"/>
          </w:tcPr>
          <w:p w14:paraId="3C5F9BFE" w14:textId="77777777" w:rsidR="00BA50A4" w:rsidRPr="00A82E29" w:rsidDel="00BF341F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911" w:type="dxa"/>
            <w:vAlign w:val="bottom"/>
          </w:tcPr>
          <w:p w14:paraId="3AF035F7" w14:textId="5081617F" w:rsidR="00BA50A4" w:rsidRPr="00A82E29" w:rsidRDefault="00BA50A4" w:rsidP="00E53D8E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2</w:t>
            </w:r>
            <w:r w:rsidR="002D5B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1080" w:type="dxa"/>
            <w:vAlign w:val="bottom"/>
          </w:tcPr>
          <w:p w14:paraId="2C5324A4" w14:textId="6F240B63" w:rsidR="00BA50A4" w:rsidRPr="00A82E29" w:rsidRDefault="002D5B7D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3,826</w:t>
            </w:r>
          </w:p>
        </w:tc>
        <w:tc>
          <w:tcPr>
            <w:tcW w:w="180" w:type="dxa"/>
            <w:vAlign w:val="bottom"/>
          </w:tcPr>
          <w:p w14:paraId="0CB16E3D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0DDED8A7" w14:textId="6550390B" w:rsidR="00BA50A4" w:rsidRPr="00A82E29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67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</w:t>
            </w:r>
            <w:r w:rsidR="00D5410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(4,898)</w:t>
            </w:r>
          </w:p>
        </w:tc>
        <w:tc>
          <w:tcPr>
            <w:tcW w:w="180" w:type="dxa"/>
            <w:vAlign w:val="bottom"/>
          </w:tcPr>
          <w:p w14:paraId="392A44E0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5A126C9" w14:textId="75E97A04" w:rsidR="00BA50A4" w:rsidRPr="00D54107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259A597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34327104" w14:textId="2F222D95" w:rsidR="00BA50A4" w:rsidRPr="00A82E29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0E267428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7442E3DE" w14:textId="4FA7AFEF" w:rsidR="00BA50A4" w:rsidRPr="00A82E29" w:rsidRDefault="00D54107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9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(1,072)</w:t>
            </w:r>
          </w:p>
        </w:tc>
      </w:tr>
      <w:tr w:rsidR="00BA50A4" w:rsidRPr="00A82E29" w14:paraId="667178E9" w14:textId="77777777" w:rsidTr="00822C2D">
        <w:trPr>
          <w:cantSplit/>
        </w:trPr>
        <w:tc>
          <w:tcPr>
            <w:tcW w:w="2700" w:type="dxa"/>
            <w:vAlign w:val="bottom"/>
          </w:tcPr>
          <w:p w14:paraId="5CAE944A" w14:textId="77777777" w:rsidR="00BA50A4" w:rsidRPr="00A82E29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สินค้าคงเหลือ  </w:t>
            </w:r>
          </w:p>
        </w:tc>
        <w:tc>
          <w:tcPr>
            <w:tcW w:w="911" w:type="dxa"/>
            <w:vAlign w:val="bottom"/>
          </w:tcPr>
          <w:p w14:paraId="307BCF06" w14:textId="0AB25BF3" w:rsidR="00BA50A4" w:rsidRPr="00A82E29" w:rsidRDefault="002D5B7D" w:rsidP="00E53D8E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8</w:t>
            </w:r>
          </w:p>
        </w:tc>
        <w:tc>
          <w:tcPr>
            <w:tcW w:w="1080" w:type="dxa"/>
            <w:vAlign w:val="bottom"/>
          </w:tcPr>
          <w:p w14:paraId="18C1E17D" w14:textId="54D5D9A9" w:rsidR="00BA50A4" w:rsidRPr="00A82E29" w:rsidRDefault="002D5B7D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13"/>
              </w:tabs>
              <w:spacing w:line="220" w:lineRule="exact"/>
              <w:ind w:left="15" w:right="-340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60F436C0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13E54263" w14:textId="3EFAE5E8" w:rsidR="00BA50A4" w:rsidRPr="00A82E29" w:rsidRDefault="00D54107" w:rsidP="0056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17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9,332</w:t>
            </w:r>
          </w:p>
        </w:tc>
        <w:tc>
          <w:tcPr>
            <w:tcW w:w="180" w:type="dxa"/>
            <w:vAlign w:val="bottom"/>
          </w:tcPr>
          <w:p w14:paraId="5D309340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B8DDC70" w14:textId="18FADBA0" w:rsidR="00BA50A4" w:rsidRPr="00A82E29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7C4E7486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68D92F97" w14:textId="4D3B6CAB" w:rsidR="00BA50A4" w:rsidRPr="00A82E29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6F0397E2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77E6A5BF" w14:textId="1F5A95FC" w:rsidR="00BA50A4" w:rsidRPr="00A82E29" w:rsidRDefault="001E3286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32"/>
              </w:tabs>
              <w:spacing w:line="220" w:lineRule="exact"/>
              <w:ind w:left="15" w:right="-246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</w:t>
            </w:r>
            <w:r w:rsidR="00D5410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9,332</w:t>
            </w:r>
          </w:p>
        </w:tc>
      </w:tr>
      <w:tr w:rsidR="002D5B7D" w:rsidRPr="00A82E29" w14:paraId="23F519C1" w14:textId="77777777" w:rsidTr="00822C2D">
        <w:trPr>
          <w:cantSplit/>
        </w:trPr>
        <w:tc>
          <w:tcPr>
            <w:tcW w:w="2700" w:type="dxa"/>
            <w:vAlign w:val="bottom"/>
          </w:tcPr>
          <w:p w14:paraId="6954A4CD" w14:textId="32F90207" w:rsidR="002D5B7D" w:rsidRPr="0050511F" w:rsidRDefault="0050511F" w:rsidP="00E53D8E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11" w:type="dxa"/>
            <w:vAlign w:val="bottom"/>
          </w:tcPr>
          <w:p w14:paraId="6F432F73" w14:textId="5DC2FD5F" w:rsidR="002D5B7D" w:rsidRDefault="002D5B7D" w:rsidP="00E53D8E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9</w:t>
            </w:r>
          </w:p>
        </w:tc>
        <w:tc>
          <w:tcPr>
            <w:tcW w:w="1080" w:type="dxa"/>
            <w:vAlign w:val="bottom"/>
          </w:tcPr>
          <w:p w14:paraId="7F804CF4" w14:textId="1C7F093F" w:rsidR="002D5B7D" w:rsidRDefault="002D5B7D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340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78152858" w14:textId="77777777" w:rsidR="002D5B7D" w:rsidRPr="00A82E29" w:rsidRDefault="002D5B7D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5EB9B3F9" w14:textId="56BE3908" w:rsidR="002D5B7D" w:rsidRPr="00A82E29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67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</w:t>
            </w:r>
            <w:r w:rsidR="00D5410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(698)</w:t>
            </w:r>
          </w:p>
        </w:tc>
        <w:tc>
          <w:tcPr>
            <w:tcW w:w="180" w:type="dxa"/>
            <w:vAlign w:val="bottom"/>
          </w:tcPr>
          <w:p w14:paraId="153A48FA" w14:textId="77777777" w:rsidR="002D5B7D" w:rsidRPr="00A82E29" w:rsidRDefault="002D5B7D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780E5969" w14:textId="6AC83974" w:rsidR="002D5B7D" w:rsidRPr="00A82E29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598912FE" w14:textId="77777777" w:rsidR="002D5B7D" w:rsidRPr="00A82E29" w:rsidRDefault="002D5B7D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7AAA923B" w14:textId="7BC4B728" w:rsidR="002D5B7D" w:rsidRPr="00A82E29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7CB8DA37" w14:textId="77777777" w:rsidR="002D5B7D" w:rsidRPr="00A82E29" w:rsidRDefault="002D5B7D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5A9868B0" w14:textId="7DE26245" w:rsidR="002D5B7D" w:rsidRPr="00A82E29" w:rsidRDefault="00D54107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9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(698)</w:t>
            </w:r>
          </w:p>
        </w:tc>
      </w:tr>
      <w:tr w:rsidR="00BA50A4" w:rsidRPr="00A82E29" w14:paraId="744D969D" w14:textId="77777777" w:rsidTr="00822C2D">
        <w:trPr>
          <w:cantSplit/>
        </w:trPr>
        <w:tc>
          <w:tcPr>
            <w:tcW w:w="2700" w:type="dxa"/>
            <w:vAlign w:val="bottom"/>
          </w:tcPr>
          <w:p w14:paraId="2A386B79" w14:textId="77777777" w:rsidR="00BA50A4" w:rsidRPr="00A82E29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911" w:type="dxa"/>
            <w:vAlign w:val="bottom"/>
          </w:tcPr>
          <w:p w14:paraId="517FB8DA" w14:textId="06F6A88D" w:rsidR="00BA50A4" w:rsidRPr="00A82E29" w:rsidRDefault="00BA50A4" w:rsidP="00E53D8E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1</w:t>
            </w:r>
            <w:r w:rsidR="002D5B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1080" w:type="dxa"/>
            <w:vAlign w:val="bottom"/>
          </w:tcPr>
          <w:p w14:paraId="2BE3705E" w14:textId="4ECA68B3" w:rsidR="00BA50A4" w:rsidRPr="00A82E29" w:rsidRDefault="002D5B7D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32,249</w:t>
            </w:r>
          </w:p>
        </w:tc>
        <w:tc>
          <w:tcPr>
            <w:tcW w:w="180" w:type="dxa"/>
            <w:vAlign w:val="bottom"/>
          </w:tcPr>
          <w:p w14:paraId="4F5A9293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60B5F5BB" w14:textId="50DFF309" w:rsidR="00BA50A4" w:rsidRPr="00A82E29" w:rsidRDefault="00D54107" w:rsidP="0056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17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214</w:t>
            </w:r>
          </w:p>
        </w:tc>
        <w:tc>
          <w:tcPr>
            <w:tcW w:w="180" w:type="dxa"/>
            <w:vAlign w:val="bottom"/>
          </w:tcPr>
          <w:p w14:paraId="3FA0E917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B1AEF40" w14:textId="1E50F70D" w:rsidR="00BA50A4" w:rsidRPr="00A82E29" w:rsidRDefault="00D54107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73592032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3D3515FA" w14:textId="44B36DF8" w:rsidR="00BA50A4" w:rsidRPr="00A82E29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3898DC61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5B4B56CB" w14:textId="3EBDC040" w:rsidR="00BA50A4" w:rsidRPr="00A82E29" w:rsidRDefault="001E3286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32"/>
              </w:tabs>
              <w:spacing w:line="220" w:lineRule="exact"/>
              <w:ind w:left="15" w:right="-156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="00D5410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32,463</w:t>
            </w:r>
          </w:p>
        </w:tc>
      </w:tr>
      <w:tr w:rsidR="00BA50A4" w:rsidRPr="00A82E29" w14:paraId="303BD5B8" w14:textId="77777777" w:rsidTr="00822C2D">
        <w:trPr>
          <w:cantSplit/>
        </w:trPr>
        <w:tc>
          <w:tcPr>
            <w:tcW w:w="2700" w:type="dxa"/>
            <w:vAlign w:val="bottom"/>
          </w:tcPr>
          <w:p w14:paraId="5F980250" w14:textId="77777777" w:rsidR="00BA50A4" w:rsidRPr="00267F42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ประมาณการหนี้สินที่อาจเกิดขึ้น</w:t>
            </w:r>
            <w:r w:rsidRPr="00267F4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67F42">
              <w:rPr>
                <w:rFonts w:ascii="Angsana New" w:hAnsi="Angsana New"/>
                <w:sz w:val="30"/>
                <w:szCs w:val="30"/>
                <w:cs/>
              </w:rPr>
              <w:t>จากคดีความ</w:t>
            </w:r>
          </w:p>
        </w:tc>
        <w:tc>
          <w:tcPr>
            <w:tcW w:w="911" w:type="dxa"/>
            <w:vAlign w:val="bottom"/>
          </w:tcPr>
          <w:p w14:paraId="659DABE0" w14:textId="64903CB9" w:rsidR="00BA50A4" w:rsidRPr="00A82E29" w:rsidRDefault="00BA50A4" w:rsidP="00E53D8E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2</w:t>
            </w:r>
            <w:r w:rsidR="002D5B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1</w:t>
            </w:r>
          </w:p>
        </w:tc>
        <w:tc>
          <w:tcPr>
            <w:tcW w:w="1080" w:type="dxa"/>
            <w:vAlign w:val="bottom"/>
          </w:tcPr>
          <w:p w14:paraId="6CD79108" w14:textId="1635E6EF" w:rsidR="00BA50A4" w:rsidRPr="00A82E29" w:rsidRDefault="002D5B7D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3,540</w:t>
            </w:r>
          </w:p>
        </w:tc>
        <w:tc>
          <w:tcPr>
            <w:tcW w:w="180" w:type="dxa"/>
            <w:vAlign w:val="bottom"/>
          </w:tcPr>
          <w:p w14:paraId="24E3C5E3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512B512F" w14:textId="3A7B9010" w:rsidR="00BA50A4" w:rsidRPr="00A82E29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05D64900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08BB3F13" w14:textId="23227462" w:rsidR="00BA50A4" w:rsidRPr="00A82E29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126F669D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56C05D0A" w14:textId="328EA76D" w:rsidR="00BA50A4" w:rsidRPr="00A82E29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2CBE37D4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187088C6" w14:textId="4C56712B" w:rsidR="00BA50A4" w:rsidRPr="00A82E29" w:rsidRDefault="001E3286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246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="00D5410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3,540</w:t>
            </w:r>
          </w:p>
        </w:tc>
      </w:tr>
      <w:tr w:rsidR="00BA50A4" w:rsidRPr="00A82E29" w14:paraId="68E9DEEB" w14:textId="77777777" w:rsidTr="00822C2D">
        <w:trPr>
          <w:cantSplit/>
        </w:trPr>
        <w:tc>
          <w:tcPr>
            <w:tcW w:w="2700" w:type="dxa"/>
            <w:vAlign w:val="bottom"/>
          </w:tcPr>
          <w:p w14:paraId="0282B9C2" w14:textId="4CF960FF" w:rsidR="00BA50A4" w:rsidRPr="00267F42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  <w:r w:rsidR="006C07CD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="006C07C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C07C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911" w:type="dxa"/>
            <w:vAlign w:val="bottom"/>
          </w:tcPr>
          <w:p w14:paraId="6C1CE6A5" w14:textId="77777777" w:rsidR="00BA50A4" w:rsidRPr="00A82E29" w:rsidRDefault="00BA50A4" w:rsidP="00E53D8E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C9375D" w14:textId="41F46811" w:rsidR="00BA50A4" w:rsidRPr="00A82E29" w:rsidRDefault="002D5B7D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34,512</w:t>
            </w:r>
          </w:p>
        </w:tc>
        <w:tc>
          <w:tcPr>
            <w:tcW w:w="180" w:type="dxa"/>
            <w:vAlign w:val="bottom"/>
          </w:tcPr>
          <w:p w14:paraId="615DB915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39253B6" w14:textId="7330B75B" w:rsidR="00BA50A4" w:rsidRPr="00A82E29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2"/>
              </w:tabs>
              <w:spacing w:line="220" w:lineRule="exact"/>
              <w:ind w:left="15" w:right="-67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</w:t>
            </w:r>
            <w:r w:rsidR="00D5410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(34,512)</w:t>
            </w:r>
          </w:p>
        </w:tc>
        <w:tc>
          <w:tcPr>
            <w:tcW w:w="180" w:type="dxa"/>
            <w:vAlign w:val="bottom"/>
          </w:tcPr>
          <w:p w14:paraId="7FA25B55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96D381" w14:textId="7BD79217" w:rsidR="00BA50A4" w:rsidRPr="00A82E29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3F3CA6A6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4D1FD48" w14:textId="25B9BC64" w:rsidR="00BA50A4" w:rsidRPr="00A82E29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56EE77DD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57948C8" w14:textId="68435BA8" w:rsidR="00BA50A4" w:rsidRPr="00A82E29" w:rsidRDefault="00D54107" w:rsidP="0034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</w:tr>
      <w:tr w:rsidR="00BA50A4" w:rsidRPr="00A82E29" w14:paraId="2369C03E" w14:textId="77777777" w:rsidTr="00822C2D">
        <w:trPr>
          <w:cantSplit/>
        </w:trPr>
        <w:tc>
          <w:tcPr>
            <w:tcW w:w="2700" w:type="dxa"/>
            <w:vAlign w:val="bottom"/>
          </w:tcPr>
          <w:p w14:paraId="6F19DB66" w14:textId="77777777" w:rsidR="00BA50A4" w:rsidRPr="00A82E29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1" w:type="dxa"/>
            <w:vAlign w:val="bottom"/>
          </w:tcPr>
          <w:p w14:paraId="4E02C5D3" w14:textId="77777777" w:rsidR="00BA50A4" w:rsidRPr="00A82E29" w:rsidRDefault="00BA50A4" w:rsidP="00E53D8E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C0D89" w14:textId="571FF86D" w:rsidR="00BA50A4" w:rsidRPr="00364A4F" w:rsidRDefault="002D5B7D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74,127</w:t>
            </w:r>
          </w:p>
        </w:tc>
        <w:tc>
          <w:tcPr>
            <w:tcW w:w="180" w:type="dxa"/>
            <w:vAlign w:val="bottom"/>
          </w:tcPr>
          <w:p w14:paraId="5B503176" w14:textId="77777777" w:rsidR="00BA50A4" w:rsidRPr="00364A4F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65CE7" w14:textId="48F5BE43" w:rsidR="00BA50A4" w:rsidRPr="00364A4F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67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      </w:t>
            </w:r>
            <w:r w:rsidR="00D54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(30,562)</w:t>
            </w:r>
          </w:p>
        </w:tc>
        <w:tc>
          <w:tcPr>
            <w:tcW w:w="180" w:type="dxa"/>
            <w:vAlign w:val="bottom"/>
          </w:tcPr>
          <w:p w14:paraId="73A6C602" w14:textId="77777777" w:rsidR="00BA50A4" w:rsidRPr="00364A4F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2E7D" w14:textId="180C68EE" w:rsidR="00BA50A4" w:rsidRPr="00344BDC" w:rsidRDefault="00D54107" w:rsidP="0034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44B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0E8F63AE" w14:textId="77777777" w:rsidR="00BA50A4" w:rsidRPr="00364A4F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FBDC3" w14:textId="617D2038" w:rsidR="00BA50A4" w:rsidRPr="00364A4F" w:rsidRDefault="00D54107" w:rsidP="00E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FBA7A" w14:textId="77777777" w:rsidR="00BA50A4" w:rsidRPr="00364A4F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1D5F4" w14:textId="60CD5EAC" w:rsidR="00BA50A4" w:rsidRPr="00364A4F" w:rsidRDefault="001E3286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156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 </w:t>
            </w:r>
            <w:r w:rsidR="00D541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43,565</w:t>
            </w:r>
          </w:p>
        </w:tc>
      </w:tr>
      <w:tr w:rsidR="00BA50A4" w:rsidRPr="00267F42" w14:paraId="18F4C925" w14:textId="77777777" w:rsidTr="00822C2D">
        <w:trPr>
          <w:cantSplit/>
        </w:trPr>
        <w:tc>
          <w:tcPr>
            <w:tcW w:w="2700" w:type="dxa"/>
            <w:vAlign w:val="bottom"/>
          </w:tcPr>
          <w:p w14:paraId="2B00D2C2" w14:textId="77777777" w:rsidR="00BA50A4" w:rsidRPr="00267F42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59A213D9" w14:textId="77777777" w:rsidR="00BA50A4" w:rsidRPr="00CF6CAE" w:rsidRDefault="00BA50A4" w:rsidP="00E53D8E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9E04E97" w14:textId="77777777" w:rsidR="00BA50A4" w:rsidRPr="00267F42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6D33B9C4" w14:textId="77777777" w:rsidR="00BA50A4" w:rsidRPr="00267F42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746A75E8" w14:textId="77777777" w:rsidR="00BA50A4" w:rsidRPr="00267F42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33A4017" w14:textId="77777777" w:rsidR="00BA50A4" w:rsidRPr="00267F42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CB9811B" w14:textId="77777777" w:rsidR="00BA50A4" w:rsidRPr="00267F42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539ABEFA" w14:textId="77777777" w:rsidR="00BA50A4" w:rsidRPr="00267F42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29D5250" w14:textId="77777777" w:rsidR="00BA50A4" w:rsidRPr="00267F42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186BAA92" w14:textId="77777777" w:rsidR="00BA50A4" w:rsidRPr="00267F42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757B5EE7" w14:textId="77777777" w:rsidR="00BA50A4" w:rsidRPr="00267F42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BA50A4" w:rsidRPr="00A82E29" w14:paraId="712472AF" w14:textId="77777777" w:rsidTr="00822C2D">
        <w:trPr>
          <w:cantSplit/>
        </w:trPr>
        <w:tc>
          <w:tcPr>
            <w:tcW w:w="2700" w:type="dxa"/>
            <w:vAlign w:val="bottom"/>
          </w:tcPr>
          <w:p w14:paraId="01D5426C" w14:textId="77777777" w:rsidR="00BA50A4" w:rsidRPr="00CE7D02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911" w:type="dxa"/>
            <w:vAlign w:val="bottom"/>
          </w:tcPr>
          <w:p w14:paraId="6D61E2A1" w14:textId="77777777" w:rsidR="00BA50A4" w:rsidRPr="00A82E29" w:rsidRDefault="00BA50A4" w:rsidP="00E53D8E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F401993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921FA23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6785F378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18DA2BDF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04D1C55C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7E8D0880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038C0B8B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EA37C7C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50EB623C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EA6E3F" w:rsidRPr="00A82E29" w14:paraId="2F255839" w14:textId="77777777" w:rsidTr="00822C2D">
        <w:trPr>
          <w:cantSplit/>
        </w:trPr>
        <w:tc>
          <w:tcPr>
            <w:tcW w:w="2700" w:type="dxa"/>
            <w:vAlign w:val="bottom"/>
          </w:tcPr>
          <w:p w14:paraId="1E508A14" w14:textId="77777777" w:rsidR="00EA6E3F" w:rsidRPr="00CE7D02" w:rsidRDefault="00EA6E3F" w:rsidP="00EA6E3F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สินทรัพย์ทางการเงินที่วัดมูลค่า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ด้วยมูลค่ายุติธรรมผ่านกำไร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911" w:type="dxa"/>
            <w:vAlign w:val="bottom"/>
          </w:tcPr>
          <w:p w14:paraId="12CDE754" w14:textId="37262FAE" w:rsidR="00EA6E3F" w:rsidRPr="00A82E29" w:rsidRDefault="00EA6E3F" w:rsidP="00EA6E3F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2</w:t>
            </w:r>
            <w:r w:rsidR="00D54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4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, </w:t>
            </w:r>
            <w:r w:rsidR="00D54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9</w:t>
            </w:r>
          </w:p>
        </w:tc>
        <w:tc>
          <w:tcPr>
            <w:tcW w:w="1080" w:type="dxa"/>
            <w:vAlign w:val="bottom"/>
          </w:tcPr>
          <w:p w14:paraId="00302EA0" w14:textId="720DF10C" w:rsidR="00EA6E3F" w:rsidRPr="00A13958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70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13958">
              <w:rPr>
                <w:rFonts w:asciiTheme="majorBidi" w:hAnsiTheme="majorBidi" w:cstheme="majorBidi"/>
                <w:sz w:val="30"/>
                <w:szCs w:val="30"/>
              </w:rPr>
              <w:t>(466,408)</w:t>
            </w:r>
          </w:p>
        </w:tc>
        <w:tc>
          <w:tcPr>
            <w:tcW w:w="180" w:type="dxa"/>
            <w:vAlign w:val="bottom"/>
          </w:tcPr>
          <w:p w14:paraId="537970F0" w14:textId="77777777" w:rsidR="00EA6E3F" w:rsidRPr="00A82E29" w:rsidRDefault="00EA6E3F" w:rsidP="00EA6E3F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74EE8599" w14:textId="18441445" w:rsidR="00EA6E3F" w:rsidRPr="00A13958" w:rsidRDefault="006B4955" w:rsidP="006B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vAlign w:val="bottom"/>
          </w:tcPr>
          <w:p w14:paraId="7D8821B5" w14:textId="77777777" w:rsidR="00EA6E3F" w:rsidRPr="00A82E29" w:rsidRDefault="00EA6E3F" w:rsidP="00EA6E3F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A8228F1" w14:textId="67A2FD04" w:rsidR="00EA6E3F" w:rsidRPr="00A82E29" w:rsidRDefault="00A13958" w:rsidP="00E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(103,020)</w:t>
            </w:r>
          </w:p>
        </w:tc>
        <w:tc>
          <w:tcPr>
            <w:tcW w:w="181" w:type="dxa"/>
            <w:vAlign w:val="bottom"/>
          </w:tcPr>
          <w:p w14:paraId="1E69A010" w14:textId="77777777" w:rsidR="00EA6E3F" w:rsidRPr="00A82E29" w:rsidRDefault="00EA6E3F" w:rsidP="00EA6E3F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552E389D" w14:textId="798BE002" w:rsidR="00EA6E3F" w:rsidRPr="00A82E29" w:rsidRDefault="00A13958" w:rsidP="00A1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693EBEB7" w14:textId="77777777" w:rsidR="00EA6E3F" w:rsidRPr="00A82E29" w:rsidRDefault="00EA6E3F" w:rsidP="00EA6E3F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272770F6" w14:textId="5302F9BA" w:rsidR="00EA6E3F" w:rsidRPr="00A82E29" w:rsidRDefault="00A13958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9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(56</w:t>
            </w:r>
            <w:r w:rsidR="00822C2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,</w:t>
            </w:r>
            <w:r w:rsidR="00822C2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428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)</w:t>
            </w:r>
          </w:p>
        </w:tc>
      </w:tr>
      <w:tr w:rsidR="00EA6E3F" w:rsidRPr="00A82E29" w14:paraId="46AA07C7" w14:textId="77777777" w:rsidTr="00822C2D">
        <w:trPr>
          <w:cantSplit/>
        </w:trPr>
        <w:tc>
          <w:tcPr>
            <w:tcW w:w="2700" w:type="dxa"/>
            <w:vAlign w:val="bottom"/>
          </w:tcPr>
          <w:p w14:paraId="46B647CA" w14:textId="64D1FE8F" w:rsidR="00EA6E3F" w:rsidRPr="00267F42" w:rsidRDefault="00EA6E3F" w:rsidP="00EA6E3F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11" w:type="dxa"/>
            <w:vAlign w:val="bottom"/>
          </w:tcPr>
          <w:p w14:paraId="59ECFC5A" w14:textId="77777777" w:rsidR="00EA6E3F" w:rsidRPr="00A82E29" w:rsidRDefault="00EA6E3F" w:rsidP="00EA6E3F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399FF14" w14:textId="1B7205B8" w:rsidR="00EA6E3F" w:rsidRPr="00A82E29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70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</w:t>
            </w:r>
            <w:r w:rsidR="00A13958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(56,552)</w:t>
            </w:r>
          </w:p>
        </w:tc>
        <w:tc>
          <w:tcPr>
            <w:tcW w:w="180" w:type="dxa"/>
            <w:vAlign w:val="bottom"/>
          </w:tcPr>
          <w:p w14:paraId="75DBA22A" w14:textId="77777777" w:rsidR="00EA6E3F" w:rsidRPr="00A82E29" w:rsidRDefault="00EA6E3F" w:rsidP="00EA6E3F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05E927DD" w14:textId="01039CD1" w:rsidR="00EA6E3F" w:rsidRPr="00A13958" w:rsidRDefault="00A13958" w:rsidP="00A1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3958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6B495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13958">
              <w:rPr>
                <w:rFonts w:asciiTheme="majorBidi" w:hAnsiTheme="majorBidi" w:cstheme="majorBidi" w:hint="cs"/>
                <w:sz w:val="30"/>
                <w:szCs w:val="30"/>
                <w:cs/>
              </w:rPr>
              <w:t>,4</w:t>
            </w:r>
            <w:r w:rsidR="006B4955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80" w:type="dxa"/>
            <w:vAlign w:val="bottom"/>
          </w:tcPr>
          <w:p w14:paraId="5CAAED79" w14:textId="77777777" w:rsidR="00EA6E3F" w:rsidRPr="00A82E29" w:rsidRDefault="00EA6E3F" w:rsidP="00EA6E3F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46530E5" w14:textId="72D1788A" w:rsidR="00EA6E3F" w:rsidRPr="00A82E29" w:rsidRDefault="00A13958" w:rsidP="00E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59119748" w14:textId="77777777" w:rsidR="00EA6E3F" w:rsidRPr="00A82E29" w:rsidRDefault="00EA6E3F" w:rsidP="00EA6E3F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12E59A0C" w14:textId="061D9D6C" w:rsidR="00EA6E3F" w:rsidRPr="00A82E29" w:rsidRDefault="00A13958" w:rsidP="00E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0D537FA0" w14:textId="77777777" w:rsidR="00EA6E3F" w:rsidRPr="00A82E29" w:rsidRDefault="00EA6E3F" w:rsidP="00EA6E3F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5753D89E" w14:textId="270A8CDF" w:rsidR="00EA6E3F" w:rsidRPr="00A82E29" w:rsidRDefault="00A13958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9" w:hanging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(4</w:t>
            </w:r>
            <w:r w:rsidR="00822C2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,</w:t>
            </w:r>
            <w:r w:rsidR="00822C2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)</w:t>
            </w:r>
          </w:p>
        </w:tc>
      </w:tr>
      <w:tr w:rsidR="00EA6E3F" w:rsidRPr="00A82E29" w14:paraId="2A0E1EBD" w14:textId="77777777" w:rsidTr="00822C2D">
        <w:trPr>
          <w:cantSplit/>
        </w:trPr>
        <w:tc>
          <w:tcPr>
            <w:tcW w:w="2700" w:type="dxa"/>
            <w:vAlign w:val="bottom"/>
          </w:tcPr>
          <w:p w14:paraId="03F94A18" w14:textId="77777777" w:rsidR="00EA6E3F" w:rsidRPr="00267F42" w:rsidRDefault="00EA6E3F" w:rsidP="00EA6E3F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เงินชดเชยการส่งออกค้างรับ</w:t>
            </w:r>
          </w:p>
        </w:tc>
        <w:tc>
          <w:tcPr>
            <w:tcW w:w="911" w:type="dxa"/>
            <w:vAlign w:val="bottom"/>
          </w:tcPr>
          <w:p w14:paraId="0D9C244F" w14:textId="77777777" w:rsidR="00EA6E3F" w:rsidRPr="00CF6CAE" w:rsidRDefault="00EA6E3F" w:rsidP="00EA6E3F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2996E8" w14:textId="41A9BCCA" w:rsidR="00EA6E3F" w:rsidRPr="00D64B93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70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A13958">
              <w:rPr>
                <w:rFonts w:asciiTheme="majorBidi" w:hAnsiTheme="majorBidi" w:cstheme="majorBidi"/>
                <w:sz w:val="30"/>
                <w:szCs w:val="30"/>
              </w:rPr>
              <w:t>(257)</w:t>
            </w:r>
          </w:p>
        </w:tc>
        <w:tc>
          <w:tcPr>
            <w:tcW w:w="180" w:type="dxa"/>
            <w:vAlign w:val="bottom"/>
          </w:tcPr>
          <w:p w14:paraId="688F2290" w14:textId="77777777" w:rsidR="00EA6E3F" w:rsidRPr="00D64B93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62DD7CF" w14:textId="54E618C5" w:rsidR="00EA6E3F" w:rsidRPr="00D64B93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67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A13958"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  <w:tc>
          <w:tcPr>
            <w:tcW w:w="180" w:type="dxa"/>
            <w:vAlign w:val="bottom"/>
          </w:tcPr>
          <w:p w14:paraId="37BD16D0" w14:textId="77777777" w:rsidR="00EA6E3F" w:rsidRPr="00D64B93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20F1A4" w14:textId="690A2A29" w:rsidR="00EA6E3F" w:rsidRPr="00D64B93" w:rsidRDefault="00A13958" w:rsidP="00E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1" w:type="dxa"/>
            <w:vAlign w:val="bottom"/>
          </w:tcPr>
          <w:p w14:paraId="46E316BD" w14:textId="77777777" w:rsidR="00EA6E3F" w:rsidRPr="00D64B93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0EC3BBC" w14:textId="392CF2E7" w:rsidR="00EA6E3F" w:rsidRPr="00D64B93" w:rsidRDefault="00A13958" w:rsidP="00E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51BC646D" w14:textId="77777777" w:rsidR="00EA6E3F" w:rsidRPr="00D64B93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3658E3A" w14:textId="2E9A5036" w:rsidR="00EA6E3F" w:rsidRPr="00822C2D" w:rsidRDefault="00A13958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9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2C2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(431)</w:t>
            </w:r>
          </w:p>
        </w:tc>
      </w:tr>
      <w:tr w:rsidR="00EA6E3F" w:rsidRPr="00EA6E3F" w14:paraId="725A110F" w14:textId="77777777" w:rsidTr="00822C2D">
        <w:trPr>
          <w:cantSplit/>
        </w:trPr>
        <w:tc>
          <w:tcPr>
            <w:tcW w:w="2700" w:type="dxa"/>
            <w:vAlign w:val="bottom"/>
          </w:tcPr>
          <w:p w14:paraId="7ABE0010" w14:textId="77777777" w:rsidR="00EA6E3F" w:rsidRPr="00EA6E3F" w:rsidRDefault="00EA6E3F" w:rsidP="00EA6E3F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EA6E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1" w:type="dxa"/>
            <w:vAlign w:val="bottom"/>
          </w:tcPr>
          <w:p w14:paraId="661569FC" w14:textId="77777777" w:rsidR="00EA6E3F" w:rsidRPr="00EA6E3F" w:rsidRDefault="00EA6E3F" w:rsidP="00EA6E3F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8FD245" w14:textId="2F161159" w:rsidR="00EA6E3F" w:rsidRPr="00EA6E3F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70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A13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(523,217)</w:t>
            </w:r>
          </w:p>
        </w:tc>
        <w:tc>
          <w:tcPr>
            <w:tcW w:w="180" w:type="dxa"/>
            <w:vAlign w:val="bottom"/>
          </w:tcPr>
          <w:p w14:paraId="4E828638" w14:textId="77777777" w:rsidR="00EA6E3F" w:rsidRPr="00EA6E3F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3F46E" w14:textId="3C3BF718" w:rsidR="00EA6E3F" w:rsidRPr="00EA6E3F" w:rsidRDefault="00A13958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23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13,228</w:t>
            </w:r>
          </w:p>
        </w:tc>
        <w:tc>
          <w:tcPr>
            <w:tcW w:w="180" w:type="dxa"/>
            <w:vAlign w:val="bottom"/>
          </w:tcPr>
          <w:p w14:paraId="15A4CA86" w14:textId="77777777" w:rsidR="00EA6E3F" w:rsidRPr="00EA6E3F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A30C0" w14:textId="5282A8A0" w:rsidR="00EA6E3F" w:rsidRPr="00EA6E3F" w:rsidRDefault="00A13958" w:rsidP="00E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(103,020)</w:t>
            </w:r>
          </w:p>
        </w:tc>
        <w:tc>
          <w:tcPr>
            <w:tcW w:w="181" w:type="dxa"/>
            <w:vAlign w:val="bottom"/>
          </w:tcPr>
          <w:p w14:paraId="322D1531" w14:textId="77777777" w:rsidR="00EA6E3F" w:rsidRPr="00EA6E3F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2C3F5" w14:textId="0C6F6A61" w:rsidR="00EA6E3F" w:rsidRPr="00A13958" w:rsidRDefault="00A13958" w:rsidP="00A1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13958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47744899" w14:textId="77777777" w:rsidR="00EA6E3F" w:rsidRPr="00EA6E3F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311F112" w14:textId="5F44C0D0" w:rsidR="00EA6E3F" w:rsidRPr="00822C2D" w:rsidRDefault="00A13958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9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(613,009)</w:t>
            </w:r>
          </w:p>
        </w:tc>
      </w:tr>
      <w:tr w:rsidR="00EA6E3F" w:rsidRPr="00A82E29" w14:paraId="6FBE3168" w14:textId="77777777" w:rsidTr="00822C2D">
        <w:trPr>
          <w:cantSplit/>
        </w:trPr>
        <w:tc>
          <w:tcPr>
            <w:tcW w:w="2700" w:type="dxa"/>
            <w:vAlign w:val="bottom"/>
          </w:tcPr>
          <w:p w14:paraId="044D5E45" w14:textId="77777777" w:rsidR="00EA6E3F" w:rsidRPr="00A82E29" w:rsidRDefault="00EA6E3F" w:rsidP="00EA6E3F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27262D3F" w14:textId="77777777" w:rsidR="00EA6E3F" w:rsidRPr="00CF6CAE" w:rsidRDefault="00EA6E3F" w:rsidP="00EA6E3F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A29BDB" w14:textId="77777777" w:rsidR="00EA6E3F" w:rsidRPr="00A82E29" w:rsidRDefault="00EA6E3F" w:rsidP="00EA6E3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4215D2" w14:textId="77777777" w:rsidR="00EA6E3F" w:rsidRPr="00A82E29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654BFD77" w14:textId="77777777" w:rsidR="00EA6E3F" w:rsidRPr="00A82E29" w:rsidRDefault="00EA6E3F" w:rsidP="00EA6E3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47B8D1" w14:textId="77777777" w:rsidR="00EA6E3F" w:rsidRPr="00A82E29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D89E3B1" w14:textId="77777777" w:rsidR="00EA6E3F" w:rsidRPr="00A82E29" w:rsidRDefault="00EA6E3F" w:rsidP="00EA6E3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0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DF0FF3A" w14:textId="77777777" w:rsidR="00EA6E3F" w:rsidRPr="00A82E29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017C2CB7" w14:textId="77777777" w:rsidR="00EA6E3F" w:rsidRPr="00A82E29" w:rsidRDefault="00EA6E3F" w:rsidP="00EA6E3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CC1763" w14:textId="77777777" w:rsidR="00EA6E3F" w:rsidRPr="00A82E29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17A9FF92" w14:textId="77777777" w:rsidR="00EA6E3F" w:rsidRPr="00822C2D" w:rsidRDefault="00EA6E3F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9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EA6E3F" w:rsidRPr="00A82E29" w14:paraId="4BA953B2" w14:textId="77777777" w:rsidTr="00822C2D">
        <w:trPr>
          <w:cantSplit/>
        </w:trPr>
        <w:tc>
          <w:tcPr>
            <w:tcW w:w="2700" w:type="dxa"/>
            <w:vAlign w:val="bottom"/>
          </w:tcPr>
          <w:p w14:paraId="6E7A4F2A" w14:textId="77777777" w:rsidR="00EA6E3F" w:rsidRPr="00A82E29" w:rsidRDefault="00EA6E3F" w:rsidP="00EA6E3F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11" w:type="dxa"/>
            <w:vAlign w:val="bottom"/>
          </w:tcPr>
          <w:p w14:paraId="653BE189" w14:textId="77777777" w:rsidR="00EA6E3F" w:rsidRPr="00CF6CAE" w:rsidRDefault="00EA6E3F" w:rsidP="00EA6E3F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5483889" w14:textId="7A3628E8" w:rsidR="00EA6E3F" w:rsidRPr="00D64B93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03"/>
              </w:tabs>
              <w:spacing w:line="220" w:lineRule="exact"/>
              <w:ind w:left="15" w:right="-70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A13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(449,090)</w:t>
            </w:r>
          </w:p>
        </w:tc>
        <w:tc>
          <w:tcPr>
            <w:tcW w:w="180" w:type="dxa"/>
            <w:vAlign w:val="bottom"/>
          </w:tcPr>
          <w:p w14:paraId="7EADAB98" w14:textId="77777777" w:rsidR="00EA6E3F" w:rsidRPr="00D64B93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79CDF87" w14:textId="4A640560" w:rsidR="00EA6E3F" w:rsidRPr="00D64B93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2"/>
              </w:tabs>
              <w:spacing w:line="220" w:lineRule="exact"/>
              <w:ind w:left="15" w:right="-67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="00A13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(17,334)</w:t>
            </w:r>
          </w:p>
        </w:tc>
        <w:tc>
          <w:tcPr>
            <w:tcW w:w="180" w:type="dxa"/>
            <w:vAlign w:val="bottom"/>
          </w:tcPr>
          <w:p w14:paraId="08381AE2" w14:textId="77777777" w:rsidR="00EA6E3F" w:rsidRPr="00D64B93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6C0599" w14:textId="6F2363D2" w:rsidR="00EA6E3F" w:rsidRPr="00D64B93" w:rsidRDefault="00A13958" w:rsidP="00E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(103,020)</w:t>
            </w:r>
          </w:p>
        </w:tc>
        <w:tc>
          <w:tcPr>
            <w:tcW w:w="181" w:type="dxa"/>
            <w:vAlign w:val="bottom"/>
          </w:tcPr>
          <w:p w14:paraId="2A1FB2F3" w14:textId="77777777" w:rsidR="00EA6E3F" w:rsidRPr="00D64B93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D20CB34" w14:textId="3BB94F6C" w:rsidR="00EA6E3F" w:rsidRPr="00A13958" w:rsidRDefault="00A13958" w:rsidP="00A1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right="2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13958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  <w:vAlign w:val="bottom"/>
          </w:tcPr>
          <w:p w14:paraId="0E2042D7" w14:textId="77777777" w:rsidR="00EA6E3F" w:rsidRPr="00D64B93" w:rsidRDefault="00EA6E3F" w:rsidP="00EA6E3F">
            <w:pPr>
              <w:pStyle w:val="acctfourfigures"/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6B0E762" w14:textId="7C4A9822" w:rsidR="00EA6E3F" w:rsidRPr="00822C2D" w:rsidRDefault="00A13958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-9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(569,444)</w:t>
            </w:r>
          </w:p>
        </w:tc>
      </w:tr>
      <w:tr w:rsidR="00BA50A4" w:rsidRPr="00A82E29" w14:paraId="6AD052CB" w14:textId="77777777" w:rsidTr="00822C2D">
        <w:trPr>
          <w:cantSplit/>
        </w:trPr>
        <w:tc>
          <w:tcPr>
            <w:tcW w:w="2700" w:type="dxa"/>
            <w:vAlign w:val="bottom"/>
          </w:tcPr>
          <w:p w14:paraId="39FCBD3D" w14:textId="77777777" w:rsidR="00BA50A4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2FF4A461" w14:textId="77777777" w:rsidR="00BA50A4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5752E132" w14:textId="77777777" w:rsidR="00BA50A4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19FD8782" w14:textId="77777777" w:rsidR="00BA50A4" w:rsidRPr="00A13958" w:rsidRDefault="00BA50A4" w:rsidP="00A13958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2E4433C9" w14:textId="77777777" w:rsidR="00BA50A4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09836A48" w14:textId="77777777" w:rsidR="00BA50A4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119111D8" w14:textId="77777777" w:rsidR="00BA50A4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05663C1A" w14:textId="77777777" w:rsidR="00BA50A4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3E1C6080" w14:textId="77777777" w:rsidR="00BA50A4" w:rsidRPr="00A82E29" w:rsidRDefault="00BA50A4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61AEEB09" w14:textId="77777777" w:rsidR="00BA50A4" w:rsidRPr="00A82E29" w:rsidRDefault="00BA50A4" w:rsidP="00E53D8E">
            <w:pPr>
              <w:pStyle w:val="acctfourfigures"/>
              <w:tabs>
                <w:tab w:val="clear" w:pos="765"/>
              </w:tabs>
              <w:spacing w:line="220" w:lineRule="exact"/>
              <w:ind w:left="-84" w:right="-72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E7B9EA0" w14:textId="77777777" w:rsidR="00BA50A4" w:rsidRPr="00A82E29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81183F" w14:textId="77777777" w:rsidR="00BA50A4" w:rsidRPr="00A82E29" w:rsidRDefault="00BA50A4" w:rsidP="00E53D8E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6E8C0499" w14:textId="77777777" w:rsidR="00BA50A4" w:rsidRPr="00A75743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C994803" w14:textId="77777777" w:rsidR="00BA50A4" w:rsidRPr="00A82E29" w:rsidRDefault="00BA50A4" w:rsidP="00E53D8E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F6C5A40" w14:textId="77777777" w:rsidR="00BA50A4" w:rsidRPr="00A82E29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ACF4E2D" w14:textId="77777777" w:rsidR="00BA50A4" w:rsidRPr="00A82E29" w:rsidRDefault="00BA50A4" w:rsidP="00E53D8E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6DF6D0D0" w14:textId="77777777" w:rsidR="00BA50A4" w:rsidRPr="00A82E29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B5ABCE" w14:textId="77777777" w:rsidR="00BA50A4" w:rsidRPr="00A82E29" w:rsidRDefault="00BA50A4" w:rsidP="00E53D8E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448CDB92" w14:textId="77777777" w:rsidR="00BA50A4" w:rsidRPr="00A82E29" w:rsidRDefault="00BA50A4" w:rsidP="00E53D8E">
            <w:pPr>
              <w:pStyle w:val="acctfourfigures"/>
              <w:tabs>
                <w:tab w:val="clear" w:pos="765"/>
                <w:tab w:val="decimal" w:pos="580"/>
              </w:tabs>
              <w:spacing w:line="220" w:lineRule="exact"/>
              <w:ind w:left="-5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0A4" w:rsidRPr="00CE7D02" w14:paraId="542F1E65" w14:textId="77777777" w:rsidTr="00822C2D">
        <w:trPr>
          <w:cantSplit/>
        </w:trPr>
        <w:tc>
          <w:tcPr>
            <w:tcW w:w="2700" w:type="dxa"/>
            <w:vAlign w:val="bottom"/>
          </w:tcPr>
          <w:p w14:paraId="55051F05" w14:textId="4CDA2C7C" w:rsidR="00BA50A4" w:rsidRPr="00CE7D02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lastRenderedPageBreak/>
              <w:t>256</w:t>
            </w:r>
            <w:r w:rsidR="008324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911" w:type="dxa"/>
            <w:vAlign w:val="bottom"/>
          </w:tcPr>
          <w:p w14:paraId="4083E499" w14:textId="77777777" w:rsidR="00BA50A4" w:rsidRPr="00CE7D02" w:rsidRDefault="00BA50A4" w:rsidP="00E53D8E">
            <w:pPr>
              <w:tabs>
                <w:tab w:val="clear" w:pos="227"/>
                <w:tab w:val="left" w:pos="55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EE59CFF" w14:textId="77777777" w:rsidR="00BA50A4" w:rsidRPr="00CE7D02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69C4AD30" w14:textId="77777777" w:rsidR="00BA50A4" w:rsidRPr="00CE7D02" w:rsidRDefault="00BA50A4" w:rsidP="00E53D8E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39350060" w14:textId="77777777" w:rsidR="00BA50A4" w:rsidRPr="00CE7D02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415C38F8" w14:textId="77777777" w:rsidR="00BA50A4" w:rsidRPr="00CE7D02" w:rsidRDefault="00BA50A4" w:rsidP="00E53D8E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0A02509F" w14:textId="77777777" w:rsidR="00BA50A4" w:rsidRPr="00CE7D02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1" w:type="dxa"/>
            <w:vAlign w:val="bottom"/>
          </w:tcPr>
          <w:p w14:paraId="15DBA507" w14:textId="77777777" w:rsidR="00BA50A4" w:rsidRPr="00CE7D02" w:rsidRDefault="00BA50A4" w:rsidP="00E53D8E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2656B90A" w14:textId="77777777" w:rsidR="00BA50A4" w:rsidRPr="00CE7D02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680570A6" w14:textId="77777777" w:rsidR="00BA50A4" w:rsidRPr="00CE7D02" w:rsidRDefault="00BA50A4" w:rsidP="00E53D8E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vAlign w:val="bottom"/>
          </w:tcPr>
          <w:p w14:paraId="33BF7D1A" w14:textId="77777777" w:rsidR="00BA50A4" w:rsidRPr="00CE7D02" w:rsidRDefault="00BA50A4" w:rsidP="00E53D8E">
            <w:pPr>
              <w:pStyle w:val="acctfourfigures"/>
              <w:tabs>
                <w:tab w:val="clear" w:pos="76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</w:tr>
      <w:tr w:rsidR="00BA50A4" w:rsidRPr="00A82E29" w14:paraId="4455E9BE" w14:textId="77777777" w:rsidTr="00822C2D">
        <w:trPr>
          <w:cantSplit/>
        </w:trPr>
        <w:tc>
          <w:tcPr>
            <w:tcW w:w="2700" w:type="dxa"/>
            <w:vAlign w:val="bottom"/>
          </w:tcPr>
          <w:p w14:paraId="2EADDB44" w14:textId="77777777" w:rsidR="00BA50A4" w:rsidRPr="00CE7D02" w:rsidRDefault="00BA50A4" w:rsidP="00E53D8E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รอการตัดบัญชี</w:t>
            </w:r>
          </w:p>
        </w:tc>
        <w:tc>
          <w:tcPr>
            <w:tcW w:w="911" w:type="dxa"/>
            <w:vAlign w:val="bottom"/>
          </w:tcPr>
          <w:p w14:paraId="5EC1799F" w14:textId="77777777" w:rsidR="00BA50A4" w:rsidRPr="00CF6CAE" w:rsidRDefault="00BA50A4" w:rsidP="00E53D8E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F63B243" w14:textId="77777777" w:rsidR="00BA50A4" w:rsidRPr="00A82E29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BA8496" w14:textId="77777777" w:rsidR="00BA50A4" w:rsidRPr="00A82E29" w:rsidRDefault="00BA50A4" w:rsidP="00E53D8E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47D5CF1" w14:textId="77777777" w:rsidR="00BA50A4" w:rsidRPr="00A82E29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633323" w14:textId="77777777" w:rsidR="00BA50A4" w:rsidRPr="00A82E29" w:rsidRDefault="00BA50A4" w:rsidP="00E53D8E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AD9848" w14:textId="77777777" w:rsidR="00BA50A4" w:rsidRPr="00A82E29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EB808CD" w14:textId="77777777" w:rsidR="00BA50A4" w:rsidRPr="00A82E29" w:rsidRDefault="00BA50A4" w:rsidP="00E53D8E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5368A0D" w14:textId="77777777" w:rsidR="00BA50A4" w:rsidRPr="00A82E29" w:rsidRDefault="00BA50A4" w:rsidP="00E53D8E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5AC594" w14:textId="77777777" w:rsidR="00BA50A4" w:rsidRPr="00A82E29" w:rsidRDefault="00BA50A4" w:rsidP="00E53D8E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D5A82B9" w14:textId="77777777" w:rsidR="00BA50A4" w:rsidRPr="00A82E29" w:rsidRDefault="00BA50A4" w:rsidP="00E53D8E">
            <w:pPr>
              <w:pStyle w:val="acctfourfigures"/>
              <w:tabs>
                <w:tab w:val="clear" w:pos="765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2412" w:rsidRPr="00A82E29" w14:paraId="5D81357B" w14:textId="77777777" w:rsidTr="00822C2D">
        <w:trPr>
          <w:cantSplit/>
        </w:trPr>
        <w:tc>
          <w:tcPr>
            <w:tcW w:w="2700" w:type="dxa"/>
            <w:vAlign w:val="bottom"/>
          </w:tcPr>
          <w:p w14:paraId="2EF505A7" w14:textId="77777777" w:rsidR="00832412" w:rsidRPr="00A82E29" w:rsidRDefault="00832412" w:rsidP="0083241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911" w:type="dxa"/>
            <w:vAlign w:val="bottom"/>
          </w:tcPr>
          <w:p w14:paraId="08E6932A" w14:textId="5010BD8B" w:rsidR="00832412" w:rsidRPr="00CF6CAE" w:rsidRDefault="00832412" w:rsidP="0083241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F6CAE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2</w:t>
            </w:r>
            <w:r w:rsidR="00A139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1080" w:type="dxa"/>
            <w:vAlign w:val="bottom"/>
          </w:tcPr>
          <w:p w14:paraId="10A86E47" w14:textId="347C334A" w:rsidR="00832412" w:rsidRPr="00832412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78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4,699</w:t>
            </w:r>
          </w:p>
        </w:tc>
        <w:tc>
          <w:tcPr>
            <w:tcW w:w="180" w:type="dxa"/>
            <w:vAlign w:val="bottom"/>
          </w:tcPr>
          <w:p w14:paraId="289B603A" w14:textId="77777777" w:rsidR="00832412" w:rsidRPr="00832412" w:rsidRDefault="00832412" w:rsidP="00832412">
            <w:pPr>
              <w:pStyle w:val="acctfourfigures"/>
              <w:spacing w:line="220" w:lineRule="exact"/>
              <w:ind w:left="15" w:right="5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6BC76104" w14:textId="7238E1CF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(873)</w:t>
            </w:r>
          </w:p>
        </w:tc>
        <w:tc>
          <w:tcPr>
            <w:tcW w:w="180" w:type="dxa"/>
            <w:vAlign w:val="bottom"/>
          </w:tcPr>
          <w:p w14:paraId="5AE1CF63" w14:textId="77777777" w:rsidR="00832412" w:rsidRPr="00832412" w:rsidRDefault="00832412" w:rsidP="00832412">
            <w:pPr>
              <w:pStyle w:val="acctfourfigures"/>
              <w:spacing w:line="220" w:lineRule="exact"/>
              <w:ind w:left="15" w:right="5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23DDE966" w14:textId="0FB76E7E" w:rsidR="00832412" w:rsidRPr="00832412" w:rsidRDefault="00832412" w:rsidP="00822C2D">
            <w:pPr>
              <w:pStyle w:val="acctfourfigures"/>
              <w:tabs>
                <w:tab w:val="clear" w:pos="765"/>
                <w:tab w:val="decimal" w:pos="35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34FBF21" w14:textId="77777777" w:rsidR="00832412" w:rsidRPr="00832412" w:rsidRDefault="00832412" w:rsidP="00832412">
            <w:pPr>
              <w:pStyle w:val="acctfourfigures"/>
              <w:spacing w:line="220" w:lineRule="exact"/>
              <w:ind w:left="15" w:right="5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75641CFE" w14:textId="7E9A9D5F" w:rsidR="00832412" w:rsidRPr="00832412" w:rsidRDefault="00832412" w:rsidP="0062301D">
            <w:pPr>
              <w:pStyle w:val="acctfourfigures"/>
              <w:tabs>
                <w:tab w:val="clear" w:pos="765"/>
                <w:tab w:val="decimal" w:pos="26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B92B78" w14:textId="77777777" w:rsidR="00832412" w:rsidRPr="00832412" w:rsidRDefault="00832412" w:rsidP="00832412">
            <w:pPr>
              <w:pStyle w:val="acctfourfigures"/>
              <w:spacing w:line="220" w:lineRule="exact"/>
              <w:ind w:left="15" w:right="5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vAlign w:val="bottom"/>
          </w:tcPr>
          <w:p w14:paraId="06C5635A" w14:textId="2D3B06B6" w:rsidR="00832412" w:rsidRPr="00822C2D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32"/>
              </w:tabs>
              <w:spacing w:line="220" w:lineRule="exact"/>
              <w:ind w:left="15" w:right="67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2C2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3,826</w:t>
            </w:r>
          </w:p>
        </w:tc>
      </w:tr>
      <w:tr w:rsidR="00832412" w:rsidRPr="00A82E29" w14:paraId="790B2FBD" w14:textId="77777777" w:rsidTr="00822C2D">
        <w:trPr>
          <w:cantSplit/>
        </w:trPr>
        <w:tc>
          <w:tcPr>
            <w:tcW w:w="2700" w:type="dxa"/>
            <w:vAlign w:val="bottom"/>
          </w:tcPr>
          <w:p w14:paraId="40ED9BF5" w14:textId="77777777" w:rsidR="00832412" w:rsidRPr="00A82E29" w:rsidRDefault="00832412" w:rsidP="0083241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สินค้าคงเหลือ  </w:t>
            </w:r>
          </w:p>
        </w:tc>
        <w:tc>
          <w:tcPr>
            <w:tcW w:w="911" w:type="dxa"/>
            <w:vAlign w:val="bottom"/>
          </w:tcPr>
          <w:p w14:paraId="7684CB89" w14:textId="334A1F3B" w:rsidR="00832412" w:rsidRPr="00CF6CAE" w:rsidRDefault="00A13958" w:rsidP="0083241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8</w:t>
            </w:r>
          </w:p>
        </w:tc>
        <w:tc>
          <w:tcPr>
            <w:tcW w:w="1080" w:type="dxa"/>
            <w:vAlign w:val="bottom"/>
          </w:tcPr>
          <w:p w14:paraId="5F813630" w14:textId="7CF6AF40" w:rsidR="00832412" w:rsidRPr="00832412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78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6,498</w:t>
            </w:r>
          </w:p>
        </w:tc>
        <w:tc>
          <w:tcPr>
            <w:tcW w:w="180" w:type="dxa"/>
            <w:vAlign w:val="bottom"/>
          </w:tcPr>
          <w:p w14:paraId="7B08AD2B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16E853BE" w14:textId="1C294419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(6,498)</w:t>
            </w:r>
          </w:p>
        </w:tc>
        <w:tc>
          <w:tcPr>
            <w:tcW w:w="180" w:type="dxa"/>
            <w:vAlign w:val="bottom"/>
          </w:tcPr>
          <w:p w14:paraId="69E16315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06A30C47" w14:textId="32319BA5" w:rsidR="00832412" w:rsidRPr="00832412" w:rsidRDefault="00832412" w:rsidP="00822C2D">
            <w:pPr>
              <w:pStyle w:val="acctfourfigures"/>
              <w:tabs>
                <w:tab w:val="clear" w:pos="765"/>
                <w:tab w:val="decimal" w:pos="35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81AA5A2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71510746" w14:textId="395B2073" w:rsidR="00832412" w:rsidRPr="00832412" w:rsidRDefault="00832412" w:rsidP="0062301D">
            <w:pPr>
              <w:pStyle w:val="acctfourfigures"/>
              <w:tabs>
                <w:tab w:val="clear" w:pos="765"/>
                <w:tab w:val="decimal" w:pos="26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90F6F3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vAlign w:val="bottom"/>
          </w:tcPr>
          <w:p w14:paraId="705E9F1E" w14:textId="32994C0C" w:rsidR="00832412" w:rsidRPr="00822C2D" w:rsidRDefault="00822C2D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32"/>
              </w:tabs>
              <w:spacing w:line="220" w:lineRule="exact"/>
              <w:ind w:left="15" w:right="67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</w:t>
            </w:r>
            <w:r w:rsidR="00832412" w:rsidRPr="00822C2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</w:tr>
      <w:tr w:rsidR="00832412" w:rsidRPr="00A82E29" w14:paraId="1275F7A6" w14:textId="77777777" w:rsidTr="00822C2D">
        <w:trPr>
          <w:cantSplit/>
        </w:trPr>
        <w:tc>
          <w:tcPr>
            <w:tcW w:w="2700" w:type="dxa"/>
            <w:vAlign w:val="bottom"/>
          </w:tcPr>
          <w:p w14:paraId="3D3370F4" w14:textId="77777777" w:rsidR="00832412" w:rsidRPr="00A82E29" w:rsidRDefault="00832412" w:rsidP="0083241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911" w:type="dxa"/>
            <w:vAlign w:val="bottom"/>
          </w:tcPr>
          <w:p w14:paraId="79810DE3" w14:textId="4A148A70" w:rsidR="00832412" w:rsidRPr="00CF6CAE" w:rsidRDefault="00832412" w:rsidP="0083241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F6CAE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1</w:t>
            </w:r>
            <w:r w:rsidR="00A139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1080" w:type="dxa"/>
            <w:vAlign w:val="bottom"/>
          </w:tcPr>
          <w:p w14:paraId="66FEC815" w14:textId="09665F19" w:rsidR="00832412" w:rsidRPr="00CF6CAE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78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37,183</w:t>
            </w:r>
          </w:p>
        </w:tc>
        <w:tc>
          <w:tcPr>
            <w:tcW w:w="180" w:type="dxa"/>
            <w:vAlign w:val="bottom"/>
          </w:tcPr>
          <w:p w14:paraId="574EA8F7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7FB4F5AD" w14:textId="3A0963E9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(2,043)</w:t>
            </w:r>
          </w:p>
        </w:tc>
        <w:tc>
          <w:tcPr>
            <w:tcW w:w="180" w:type="dxa"/>
            <w:vAlign w:val="bottom"/>
          </w:tcPr>
          <w:p w14:paraId="5C41E7E8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676A8512" w14:textId="3D401263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(2,891)</w:t>
            </w:r>
          </w:p>
        </w:tc>
        <w:tc>
          <w:tcPr>
            <w:tcW w:w="181" w:type="dxa"/>
            <w:vAlign w:val="bottom"/>
          </w:tcPr>
          <w:p w14:paraId="7C8002EA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55FCC31E" w14:textId="67C653B2" w:rsidR="00832412" w:rsidRPr="00832412" w:rsidRDefault="00832412" w:rsidP="0062301D">
            <w:pPr>
              <w:pStyle w:val="acctfourfigures"/>
              <w:tabs>
                <w:tab w:val="clear" w:pos="765"/>
                <w:tab w:val="decimal" w:pos="26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D63654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vAlign w:val="bottom"/>
          </w:tcPr>
          <w:p w14:paraId="20EF2BF4" w14:textId="2A8BD1F5" w:rsidR="00832412" w:rsidRPr="00822C2D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32"/>
              </w:tabs>
              <w:spacing w:line="220" w:lineRule="exact"/>
              <w:ind w:left="15" w:right="67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2C2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32,249</w:t>
            </w:r>
          </w:p>
        </w:tc>
      </w:tr>
      <w:tr w:rsidR="00832412" w:rsidRPr="00F771D3" w14:paraId="37BE45CF" w14:textId="77777777" w:rsidTr="00822C2D">
        <w:trPr>
          <w:cantSplit/>
        </w:trPr>
        <w:tc>
          <w:tcPr>
            <w:tcW w:w="2700" w:type="dxa"/>
            <w:vAlign w:val="bottom"/>
          </w:tcPr>
          <w:p w14:paraId="52AA6422" w14:textId="77777777" w:rsidR="00832412" w:rsidRPr="0001119D" w:rsidRDefault="00832412" w:rsidP="0083241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ประมาณการหนี้สินที่อาจเกิดขึ้น</w:t>
            </w:r>
            <w:r w:rsidRPr="00267F4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67F42">
              <w:rPr>
                <w:rFonts w:ascii="Angsana New" w:hAnsi="Angsana New"/>
                <w:sz w:val="30"/>
                <w:szCs w:val="30"/>
                <w:cs/>
              </w:rPr>
              <w:t>จากคดีความ</w:t>
            </w:r>
          </w:p>
        </w:tc>
        <w:tc>
          <w:tcPr>
            <w:tcW w:w="911" w:type="dxa"/>
            <w:vAlign w:val="bottom"/>
          </w:tcPr>
          <w:p w14:paraId="6DD05B78" w14:textId="23BFAE8E" w:rsidR="00832412" w:rsidRPr="00CF6CAE" w:rsidRDefault="00832412" w:rsidP="0083241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F6CAE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2</w:t>
            </w:r>
            <w:r w:rsidR="00A139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1</w:t>
            </w:r>
          </w:p>
        </w:tc>
        <w:tc>
          <w:tcPr>
            <w:tcW w:w="1080" w:type="dxa"/>
            <w:vAlign w:val="bottom"/>
          </w:tcPr>
          <w:p w14:paraId="6D51F2BE" w14:textId="65F64C68" w:rsidR="00832412" w:rsidRPr="00CF6CAE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78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3,540</w:t>
            </w:r>
          </w:p>
        </w:tc>
        <w:tc>
          <w:tcPr>
            <w:tcW w:w="180" w:type="dxa"/>
            <w:vAlign w:val="bottom"/>
          </w:tcPr>
          <w:p w14:paraId="7BDA4F71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01269BF7" w14:textId="3C8A7620" w:rsidR="00832412" w:rsidRPr="00CF6CAE" w:rsidRDefault="00832412" w:rsidP="00822C2D">
            <w:pPr>
              <w:pStyle w:val="acctfourfigures"/>
              <w:tabs>
                <w:tab w:val="clear" w:pos="765"/>
                <w:tab w:val="decimal" w:pos="722"/>
              </w:tabs>
              <w:spacing w:line="220" w:lineRule="exact"/>
              <w:ind w:left="-70" w:right="-247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39F439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675B0FF7" w14:textId="6E6024E9" w:rsidR="00832412" w:rsidRPr="00832412" w:rsidRDefault="00832412" w:rsidP="00822C2D">
            <w:pPr>
              <w:pStyle w:val="acctfourfigures"/>
              <w:tabs>
                <w:tab w:val="clear" w:pos="765"/>
                <w:tab w:val="decimal" w:pos="35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B805332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75045E2E" w14:textId="17DA8296" w:rsidR="00832412" w:rsidRPr="00832412" w:rsidRDefault="00832412" w:rsidP="0062301D">
            <w:pPr>
              <w:pStyle w:val="acctfourfigures"/>
              <w:tabs>
                <w:tab w:val="clear" w:pos="765"/>
                <w:tab w:val="decimal" w:pos="26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9E13AE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vAlign w:val="bottom"/>
          </w:tcPr>
          <w:p w14:paraId="2265D58D" w14:textId="3A6AE42E" w:rsidR="00832412" w:rsidRPr="00822C2D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32"/>
              </w:tabs>
              <w:spacing w:line="220" w:lineRule="exact"/>
              <w:ind w:left="15" w:right="67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2C2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3,540</w:t>
            </w:r>
          </w:p>
        </w:tc>
      </w:tr>
      <w:tr w:rsidR="00832412" w:rsidRPr="00F771D3" w14:paraId="0536305F" w14:textId="77777777" w:rsidTr="00822C2D">
        <w:trPr>
          <w:cantSplit/>
        </w:trPr>
        <w:tc>
          <w:tcPr>
            <w:tcW w:w="2700" w:type="dxa"/>
            <w:vAlign w:val="bottom"/>
          </w:tcPr>
          <w:p w14:paraId="1988E9E6" w14:textId="77777777" w:rsidR="00832412" w:rsidRPr="0001119D" w:rsidRDefault="00832412" w:rsidP="0083241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911" w:type="dxa"/>
            <w:vAlign w:val="bottom"/>
          </w:tcPr>
          <w:p w14:paraId="3481CBE9" w14:textId="77777777" w:rsidR="00832412" w:rsidRPr="00CF6CAE" w:rsidRDefault="00832412" w:rsidP="0083241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787BB0" w14:textId="42D74780" w:rsidR="00832412" w:rsidRPr="004F1529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78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4F15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26,305</w:t>
            </w:r>
          </w:p>
        </w:tc>
        <w:tc>
          <w:tcPr>
            <w:tcW w:w="180" w:type="dxa"/>
            <w:vAlign w:val="bottom"/>
          </w:tcPr>
          <w:p w14:paraId="132E0B2C" w14:textId="77777777" w:rsidR="00832412" w:rsidRPr="004F1529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86F50C0" w14:textId="152085F2" w:rsidR="00832412" w:rsidRPr="004F1529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</w:t>
            </w:r>
            <w:r w:rsidR="00832412" w:rsidRPr="004F15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8,207</w:t>
            </w:r>
          </w:p>
        </w:tc>
        <w:tc>
          <w:tcPr>
            <w:tcW w:w="180" w:type="dxa"/>
            <w:vAlign w:val="bottom"/>
          </w:tcPr>
          <w:p w14:paraId="1179D7AE" w14:textId="77777777" w:rsidR="00832412" w:rsidRPr="004F1529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53E057" w14:textId="1057BF37" w:rsidR="00832412" w:rsidRPr="004F1529" w:rsidRDefault="00832412" w:rsidP="00822C2D">
            <w:pPr>
              <w:pStyle w:val="acctfourfigures"/>
              <w:tabs>
                <w:tab w:val="clear" w:pos="765"/>
                <w:tab w:val="decimal" w:pos="35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4F15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ED230F0" w14:textId="77777777" w:rsidR="00832412" w:rsidRPr="004F1529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0AC3E07" w14:textId="2C705247" w:rsidR="00832412" w:rsidRPr="004F1529" w:rsidRDefault="00832412" w:rsidP="0062301D">
            <w:pPr>
              <w:pStyle w:val="acctfourfigures"/>
              <w:tabs>
                <w:tab w:val="clear" w:pos="765"/>
                <w:tab w:val="decimal" w:pos="26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4F15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D48064" w14:textId="77777777" w:rsidR="00832412" w:rsidRPr="004F1529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54E3AE4" w14:textId="6E911C8A" w:rsidR="00832412" w:rsidRPr="00822C2D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32"/>
              </w:tabs>
              <w:spacing w:line="220" w:lineRule="exact"/>
              <w:ind w:left="15" w:right="67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2C2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34,512</w:t>
            </w:r>
          </w:p>
        </w:tc>
      </w:tr>
      <w:tr w:rsidR="00832412" w:rsidRPr="00F771D3" w14:paraId="0E34C684" w14:textId="77777777" w:rsidTr="00822C2D">
        <w:trPr>
          <w:cantSplit/>
          <w:trHeight w:val="334"/>
        </w:trPr>
        <w:tc>
          <w:tcPr>
            <w:tcW w:w="2700" w:type="dxa"/>
            <w:vAlign w:val="bottom"/>
          </w:tcPr>
          <w:p w14:paraId="0AEA6370" w14:textId="77777777" w:rsidR="00832412" w:rsidRPr="0001119D" w:rsidRDefault="00832412" w:rsidP="00832412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0111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1" w:type="dxa"/>
            <w:vAlign w:val="bottom"/>
          </w:tcPr>
          <w:p w14:paraId="5CF578A2" w14:textId="77777777" w:rsidR="00832412" w:rsidRPr="00CF6CAE" w:rsidRDefault="00832412" w:rsidP="00832412">
            <w:pPr>
              <w:tabs>
                <w:tab w:val="clear" w:pos="227"/>
                <w:tab w:val="left" w:pos="555"/>
              </w:tabs>
              <w:spacing w:line="240" w:lineRule="auto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1BA7D" w14:textId="47191CCA" w:rsidR="00832412" w:rsidRPr="00832412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78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78,225</w:t>
            </w:r>
          </w:p>
        </w:tc>
        <w:tc>
          <w:tcPr>
            <w:tcW w:w="180" w:type="dxa"/>
            <w:vAlign w:val="bottom"/>
          </w:tcPr>
          <w:p w14:paraId="38FC2CDF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22A39" w14:textId="1FEAC4D2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(1,207)</w:t>
            </w:r>
          </w:p>
        </w:tc>
        <w:tc>
          <w:tcPr>
            <w:tcW w:w="180" w:type="dxa"/>
            <w:vAlign w:val="bottom"/>
          </w:tcPr>
          <w:p w14:paraId="142AA3ED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F7F0F" w14:textId="2B655CEA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(2,891)</w:t>
            </w:r>
          </w:p>
        </w:tc>
        <w:tc>
          <w:tcPr>
            <w:tcW w:w="181" w:type="dxa"/>
            <w:vAlign w:val="bottom"/>
          </w:tcPr>
          <w:p w14:paraId="131A32A0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4E53C" w14:textId="1FFE609B" w:rsidR="00832412" w:rsidRPr="004F1529" w:rsidRDefault="00832412" w:rsidP="0062301D">
            <w:pPr>
              <w:pStyle w:val="acctfourfigures"/>
              <w:tabs>
                <w:tab w:val="clear" w:pos="765"/>
                <w:tab w:val="decimal" w:pos="26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  <w:r w:rsidRPr="004F152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AB2915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3CEE4" w14:textId="5B8EA0B2" w:rsidR="00832412" w:rsidRPr="00832412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32"/>
              </w:tabs>
              <w:spacing w:line="220" w:lineRule="exact"/>
              <w:ind w:left="15" w:right="67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74,127</w:t>
            </w:r>
          </w:p>
        </w:tc>
      </w:tr>
      <w:tr w:rsidR="00832412" w:rsidRPr="00CF6CAE" w14:paraId="20CEC832" w14:textId="77777777" w:rsidTr="00822C2D">
        <w:trPr>
          <w:cantSplit/>
        </w:trPr>
        <w:tc>
          <w:tcPr>
            <w:tcW w:w="2700" w:type="dxa"/>
            <w:vAlign w:val="bottom"/>
          </w:tcPr>
          <w:p w14:paraId="19B06696" w14:textId="77777777" w:rsidR="00832412" w:rsidRPr="00CF6CAE" w:rsidRDefault="00832412" w:rsidP="00832412">
            <w:pPr>
              <w:spacing w:line="240" w:lineRule="auto"/>
              <w:ind w:right="-122"/>
              <w:rPr>
                <w:rFonts w:ascii="Angsana New" w:hAnsi="Angsana New"/>
                <w:sz w:val="12"/>
                <w:szCs w:val="12"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1F5C378D" w14:textId="77777777" w:rsidR="00832412" w:rsidRPr="00CF6CAE" w:rsidRDefault="00832412" w:rsidP="0083241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FCBD266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953530B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4CA5AB7B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0AB06966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CC82E1F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169E1A5B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4A65C649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D74C552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43C2BCB8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832412" w:rsidRPr="00F771D3" w14:paraId="3B3798F3" w14:textId="77777777" w:rsidTr="00822C2D">
        <w:trPr>
          <w:cantSplit/>
        </w:trPr>
        <w:tc>
          <w:tcPr>
            <w:tcW w:w="2700" w:type="dxa"/>
            <w:vAlign w:val="bottom"/>
          </w:tcPr>
          <w:p w14:paraId="37E2E87A" w14:textId="77777777" w:rsidR="00832412" w:rsidRPr="00CE7D02" w:rsidRDefault="00832412" w:rsidP="00832412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หนี้สินภาษีเงินได้รอตัดบัญชี</w:t>
            </w:r>
          </w:p>
        </w:tc>
        <w:tc>
          <w:tcPr>
            <w:tcW w:w="911" w:type="dxa"/>
            <w:vAlign w:val="bottom"/>
          </w:tcPr>
          <w:p w14:paraId="16FD60A5" w14:textId="77777777" w:rsidR="00832412" w:rsidRPr="00CF6CAE" w:rsidRDefault="00832412" w:rsidP="0083241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17168FE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6D5A3F3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vAlign w:val="bottom"/>
          </w:tcPr>
          <w:p w14:paraId="0CFF8CA7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2C3A14F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61027D7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14D562A3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vAlign w:val="bottom"/>
          </w:tcPr>
          <w:p w14:paraId="5935C089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7E281FE2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vAlign w:val="bottom"/>
          </w:tcPr>
          <w:p w14:paraId="645C1251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832412" w:rsidRPr="00267F42" w14:paraId="095CF9CD" w14:textId="77777777" w:rsidTr="00822C2D">
        <w:trPr>
          <w:cantSplit/>
        </w:trPr>
        <w:tc>
          <w:tcPr>
            <w:tcW w:w="2700" w:type="dxa"/>
            <w:vAlign w:val="bottom"/>
          </w:tcPr>
          <w:p w14:paraId="5F16C428" w14:textId="77777777" w:rsidR="00832412" w:rsidRPr="0001119D" w:rsidRDefault="00832412" w:rsidP="0083241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สินทรัพย์ทางการเงินที่วัดมูลค่า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ด้วยมูลค่ายุติธรรมผ่านกำไร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911" w:type="dxa"/>
            <w:vAlign w:val="bottom"/>
          </w:tcPr>
          <w:p w14:paraId="077008B4" w14:textId="323576BA" w:rsidR="00832412" w:rsidRPr="004F1529" w:rsidRDefault="0096490E" w:rsidP="0083241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24, </w:t>
            </w:r>
            <w:r w:rsidR="004F15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  <w:vAlign w:val="bottom"/>
          </w:tcPr>
          <w:p w14:paraId="700A9085" w14:textId="4A278D59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(194,840)</w:t>
            </w:r>
          </w:p>
        </w:tc>
        <w:tc>
          <w:tcPr>
            <w:tcW w:w="180" w:type="dxa"/>
            <w:vAlign w:val="bottom"/>
          </w:tcPr>
          <w:p w14:paraId="605721D2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09B95786" w14:textId="5FA13DA1" w:rsidR="00832412" w:rsidRPr="00832412" w:rsidRDefault="00832412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(1,928)</w:t>
            </w:r>
          </w:p>
        </w:tc>
        <w:tc>
          <w:tcPr>
            <w:tcW w:w="180" w:type="dxa"/>
            <w:vAlign w:val="bottom"/>
          </w:tcPr>
          <w:p w14:paraId="265F682D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352C5E8A" w14:textId="1A8D796D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(403,756)</w:t>
            </w:r>
          </w:p>
        </w:tc>
        <w:tc>
          <w:tcPr>
            <w:tcW w:w="181" w:type="dxa"/>
            <w:vAlign w:val="bottom"/>
          </w:tcPr>
          <w:p w14:paraId="0233A5F5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127268F8" w14:textId="59ED0773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134,116</w:t>
            </w:r>
          </w:p>
        </w:tc>
        <w:tc>
          <w:tcPr>
            <w:tcW w:w="180" w:type="dxa"/>
            <w:vAlign w:val="bottom"/>
          </w:tcPr>
          <w:p w14:paraId="4A31B814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vAlign w:val="bottom"/>
          </w:tcPr>
          <w:p w14:paraId="706FBAC5" w14:textId="3D78AA74" w:rsidR="00832412" w:rsidRPr="00832412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466</w:t>
            </w: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408</w:t>
            </w: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</w:tr>
      <w:tr w:rsidR="00832412" w:rsidRPr="00267F42" w14:paraId="1BD6EF58" w14:textId="77777777" w:rsidTr="00822C2D">
        <w:trPr>
          <w:cantSplit/>
        </w:trPr>
        <w:tc>
          <w:tcPr>
            <w:tcW w:w="2700" w:type="dxa"/>
            <w:vAlign w:val="bottom"/>
          </w:tcPr>
          <w:p w14:paraId="4EE7E60B" w14:textId="6A78E9AB" w:rsidR="00832412" w:rsidRPr="0001119D" w:rsidRDefault="00832412" w:rsidP="0083241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11" w:type="dxa"/>
            <w:vAlign w:val="bottom"/>
          </w:tcPr>
          <w:p w14:paraId="31711328" w14:textId="77777777" w:rsidR="00832412" w:rsidRPr="00CF6CAE" w:rsidRDefault="00832412" w:rsidP="0083241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9F8B33B" w14:textId="1DFEFC96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(68,626)</w:t>
            </w:r>
          </w:p>
        </w:tc>
        <w:tc>
          <w:tcPr>
            <w:tcW w:w="180" w:type="dxa"/>
            <w:vAlign w:val="bottom"/>
          </w:tcPr>
          <w:p w14:paraId="3500C623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vAlign w:val="bottom"/>
          </w:tcPr>
          <w:p w14:paraId="79BDEF2C" w14:textId="28779A10" w:rsidR="00832412" w:rsidRPr="00832412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23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</w:t>
            </w:r>
            <w:r w:rsidR="00832412"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</w:t>
            </w:r>
            <w:r w:rsidR="0083241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</w:t>
            </w:r>
            <w:r w:rsidR="00832412"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,</w:t>
            </w:r>
            <w:r w:rsidR="00832412" w:rsidRPr="0083241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074</w:t>
            </w:r>
          </w:p>
        </w:tc>
        <w:tc>
          <w:tcPr>
            <w:tcW w:w="180" w:type="dxa"/>
            <w:vAlign w:val="bottom"/>
          </w:tcPr>
          <w:p w14:paraId="068D6F9C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14:paraId="7AFF7AA0" w14:textId="377630F3" w:rsidR="00832412" w:rsidRPr="00832412" w:rsidRDefault="00832412" w:rsidP="00822C2D">
            <w:pPr>
              <w:pStyle w:val="acctfourfigures"/>
              <w:tabs>
                <w:tab w:val="clear" w:pos="765"/>
                <w:tab w:val="decimal" w:pos="35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6104CDA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vAlign w:val="bottom"/>
          </w:tcPr>
          <w:p w14:paraId="2A61236F" w14:textId="655CA1D5" w:rsidR="00832412" w:rsidRPr="00832412" w:rsidRDefault="00832412" w:rsidP="0062301D">
            <w:pPr>
              <w:pStyle w:val="acctfourfigures"/>
              <w:tabs>
                <w:tab w:val="clear" w:pos="765"/>
                <w:tab w:val="decimal" w:pos="26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9923CD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vAlign w:val="bottom"/>
          </w:tcPr>
          <w:p w14:paraId="6CFF5E70" w14:textId="3A8C8938" w:rsidR="00832412" w:rsidRPr="00832412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(56,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552</w:t>
            </w:r>
            <w:r w:rsidRPr="00A82E2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</w:tr>
      <w:tr w:rsidR="00832412" w:rsidRPr="00267F42" w14:paraId="5D3C2D86" w14:textId="77777777" w:rsidTr="00822C2D">
        <w:trPr>
          <w:cantSplit/>
        </w:trPr>
        <w:tc>
          <w:tcPr>
            <w:tcW w:w="2700" w:type="dxa"/>
            <w:vAlign w:val="bottom"/>
          </w:tcPr>
          <w:p w14:paraId="1FA8B1CD" w14:textId="77777777" w:rsidR="00832412" w:rsidRPr="0001119D" w:rsidRDefault="00832412" w:rsidP="0083241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highlight w:val="yellow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เงินชดเชยการส่งออกค้างรับ</w:t>
            </w:r>
          </w:p>
        </w:tc>
        <w:tc>
          <w:tcPr>
            <w:tcW w:w="911" w:type="dxa"/>
            <w:vAlign w:val="bottom"/>
          </w:tcPr>
          <w:p w14:paraId="25B9CD1B" w14:textId="77777777" w:rsidR="00832412" w:rsidRPr="00CF6CAE" w:rsidRDefault="00832412" w:rsidP="0083241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FE5129" w14:textId="081D438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</w:t>
            </w:r>
            <w:r w:rsidRPr="00D64B9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178</w:t>
            </w:r>
            <w:r w:rsidRPr="008324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  <w:tc>
          <w:tcPr>
            <w:tcW w:w="180" w:type="dxa"/>
            <w:vAlign w:val="bottom"/>
          </w:tcPr>
          <w:p w14:paraId="2E7C6F42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6C4F6E3" w14:textId="5065CAC8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</w:t>
            </w:r>
            <w:r w:rsidRPr="00D64B9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79</w:t>
            </w:r>
            <w:r w:rsidRPr="008324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  <w:tc>
          <w:tcPr>
            <w:tcW w:w="180" w:type="dxa"/>
            <w:vAlign w:val="bottom"/>
          </w:tcPr>
          <w:p w14:paraId="7D406057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BCEFCE" w14:textId="4FF088EE" w:rsidR="00832412" w:rsidRPr="00832412" w:rsidRDefault="00832412" w:rsidP="00822C2D">
            <w:pPr>
              <w:pStyle w:val="acctfourfigures"/>
              <w:tabs>
                <w:tab w:val="clear" w:pos="765"/>
                <w:tab w:val="decimal" w:pos="35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D64B93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0487199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63AEA87" w14:textId="00E088A6" w:rsidR="00832412" w:rsidRPr="00832412" w:rsidRDefault="00832412" w:rsidP="0062301D">
            <w:pPr>
              <w:pStyle w:val="acctfourfigures"/>
              <w:tabs>
                <w:tab w:val="clear" w:pos="765"/>
                <w:tab w:val="decimal" w:pos="269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D64B93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43FEC2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491176A" w14:textId="759E58A0" w:rsidR="00832412" w:rsidRPr="00832412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hanging="1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</w:t>
            </w:r>
            <w:r w:rsidRPr="00D64B9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257</w:t>
            </w:r>
            <w:r w:rsidRPr="008324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</w:tr>
      <w:tr w:rsidR="00832412" w:rsidRPr="00267F42" w14:paraId="528377A3" w14:textId="77777777" w:rsidTr="00822C2D">
        <w:trPr>
          <w:cantSplit/>
          <w:trHeight w:val="280"/>
        </w:trPr>
        <w:tc>
          <w:tcPr>
            <w:tcW w:w="2700" w:type="dxa"/>
            <w:vAlign w:val="bottom"/>
          </w:tcPr>
          <w:p w14:paraId="68AB5CB9" w14:textId="77777777" w:rsidR="00832412" w:rsidRPr="0001119D" w:rsidRDefault="00832412" w:rsidP="00832412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11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1" w:type="dxa"/>
            <w:vAlign w:val="bottom"/>
          </w:tcPr>
          <w:p w14:paraId="11110664" w14:textId="77777777" w:rsidR="00832412" w:rsidRPr="00A82E29" w:rsidRDefault="00832412" w:rsidP="00832412">
            <w:pPr>
              <w:pStyle w:val="acctfourfigures"/>
              <w:tabs>
                <w:tab w:val="clear" w:pos="765"/>
              </w:tabs>
              <w:spacing w:line="220" w:lineRule="exact"/>
              <w:ind w:left="-84" w:right="-72" w:hanging="9"/>
              <w:jc w:val="center"/>
              <w:rPr>
                <w:rFonts w:cs="Times New Roman"/>
                <w:i/>
                <w:i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EF45B" w14:textId="58D061A6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(263,644)</w:t>
            </w:r>
          </w:p>
        </w:tc>
        <w:tc>
          <w:tcPr>
            <w:tcW w:w="180" w:type="dxa"/>
            <w:vAlign w:val="bottom"/>
          </w:tcPr>
          <w:p w14:paraId="05613296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E4AB4" w14:textId="661D601A" w:rsidR="00832412" w:rsidRPr="001E3286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23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1E32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      </w:t>
            </w:r>
            <w:r w:rsidR="00832412" w:rsidRPr="001E328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10,067</w:t>
            </w:r>
          </w:p>
        </w:tc>
        <w:tc>
          <w:tcPr>
            <w:tcW w:w="180" w:type="dxa"/>
            <w:vAlign w:val="bottom"/>
          </w:tcPr>
          <w:p w14:paraId="76E4CDA7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28005" w14:textId="30E2121C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(403,756)</w:t>
            </w:r>
          </w:p>
        </w:tc>
        <w:tc>
          <w:tcPr>
            <w:tcW w:w="181" w:type="dxa"/>
            <w:vAlign w:val="bottom"/>
          </w:tcPr>
          <w:p w14:paraId="54E61F80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3499E" w14:textId="2A97F364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134,116</w:t>
            </w:r>
          </w:p>
        </w:tc>
        <w:tc>
          <w:tcPr>
            <w:tcW w:w="180" w:type="dxa"/>
            <w:vAlign w:val="bottom"/>
          </w:tcPr>
          <w:p w14:paraId="653BFD40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F6BB2" w14:textId="7F1C7528" w:rsidR="00832412" w:rsidRPr="00822C2D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(523,217)</w:t>
            </w:r>
          </w:p>
        </w:tc>
      </w:tr>
      <w:tr w:rsidR="00832412" w:rsidRPr="00CF6CAE" w14:paraId="0F0BBA25" w14:textId="77777777" w:rsidTr="00822C2D">
        <w:trPr>
          <w:cantSplit/>
        </w:trPr>
        <w:tc>
          <w:tcPr>
            <w:tcW w:w="2700" w:type="dxa"/>
            <w:vAlign w:val="bottom"/>
          </w:tcPr>
          <w:p w14:paraId="1891783E" w14:textId="77777777" w:rsidR="00832412" w:rsidRPr="00CF6CAE" w:rsidRDefault="00832412" w:rsidP="00832412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12"/>
                <w:szCs w:val="12"/>
                <w:lang w:val="th-TH"/>
              </w:rPr>
            </w:pPr>
          </w:p>
        </w:tc>
        <w:tc>
          <w:tcPr>
            <w:tcW w:w="911" w:type="dxa"/>
            <w:vAlign w:val="bottom"/>
          </w:tcPr>
          <w:p w14:paraId="1FBE95B4" w14:textId="77777777" w:rsidR="00832412" w:rsidRPr="00CF6CAE" w:rsidRDefault="00832412" w:rsidP="00832412">
            <w:pPr>
              <w:pStyle w:val="acctfourfigures"/>
              <w:tabs>
                <w:tab w:val="clear" w:pos="765"/>
              </w:tabs>
              <w:spacing w:line="220" w:lineRule="exact"/>
              <w:ind w:left="-84" w:right="-72" w:hanging="9"/>
              <w:jc w:val="center"/>
              <w:rPr>
                <w:rFonts w:cs="Times New Roman"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81D030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81CAB50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6EE4E8DD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5EC64717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7A23144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2448FDD5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1F3E9F3C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06F85E2" w14:textId="77777777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116FF4B7" w14:textId="77777777" w:rsidR="00832412" w:rsidRPr="00822C2D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832412" w:rsidRPr="00267F42" w14:paraId="51AB810C" w14:textId="77777777" w:rsidTr="00822C2D">
        <w:trPr>
          <w:cantSplit/>
          <w:trHeight w:val="307"/>
        </w:trPr>
        <w:tc>
          <w:tcPr>
            <w:tcW w:w="2700" w:type="dxa"/>
            <w:vAlign w:val="bottom"/>
          </w:tcPr>
          <w:p w14:paraId="4FF0D09E" w14:textId="77777777" w:rsidR="00832412" w:rsidRPr="0001119D" w:rsidRDefault="00832412" w:rsidP="00832412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0111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11" w:type="dxa"/>
            <w:vAlign w:val="bottom"/>
          </w:tcPr>
          <w:p w14:paraId="6480198F" w14:textId="77777777" w:rsidR="00832412" w:rsidRPr="00A82E29" w:rsidRDefault="00832412" w:rsidP="00832412">
            <w:pPr>
              <w:pStyle w:val="acctfourfigures"/>
              <w:tabs>
                <w:tab w:val="clear" w:pos="765"/>
              </w:tabs>
              <w:spacing w:line="240" w:lineRule="auto"/>
              <w:ind w:left="-84" w:right="-72" w:hanging="9"/>
              <w:jc w:val="center"/>
              <w:rPr>
                <w:rFonts w:cs="Times New Roman"/>
                <w:i/>
                <w:i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616CD3" w14:textId="5D1A6570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(185,419)</w:t>
            </w:r>
          </w:p>
        </w:tc>
        <w:tc>
          <w:tcPr>
            <w:tcW w:w="180" w:type="dxa"/>
            <w:vAlign w:val="bottom"/>
          </w:tcPr>
          <w:p w14:paraId="3198A761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485A0E14" w14:textId="41AF02D2" w:rsidR="00832412" w:rsidRPr="00832412" w:rsidRDefault="001E3286" w:rsidP="001E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23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       </w:t>
            </w:r>
            <w:r w:rsidR="00832412"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8,860</w:t>
            </w:r>
          </w:p>
        </w:tc>
        <w:tc>
          <w:tcPr>
            <w:tcW w:w="180" w:type="dxa"/>
            <w:vAlign w:val="bottom"/>
          </w:tcPr>
          <w:p w14:paraId="41DAE6F0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5DA5E95" w14:textId="3A203709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(406,647)</w:t>
            </w:r>
          </w:p>
        </w:tc>
        <w:tc>
          <w:tcPr>
            <w:tcW w:w="181" w:type="dxa"/>
            <w:vAlign w:val="bottom"/>
          </w:tcPr>
          <w:p w14:paraId="256B21FE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1A03D907" w14:textId="7F9ABAE0" w:rsidR="00832412" w:rsidRPr="00832412" w:rsidRDefault="00832412" w:rsidP="0083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324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134,116</w:t>
            </w:r>
          </w:p>
        </w:tc>
        <w:tc>
          <w:tcPr>
            <w:tcW w:w="180" w:type="dxa"/>
            <w:vAlign w:val="bottom"/>
          </w:tcPr>
          <w:p w14:paraId="20A9AD86" w14:textId="77777777" w:rsidR="00832412" w:rsidRPr="00832412" w:rsidRDefault="00832412" w:rsidP="0083241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2872A833" w14:textId="5D5ACD6A" w:rsidR="00832412" w:rsidRPr="00822C2D" w:rsidRDefault="00832412" w:rsidP="008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(4</w:t>
            </w:r>
            <w:r w:rsidR="000374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4</w:t>
            </w:r>
            <w:r w:rsidRPr="008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9,090)</w:t>
            </w:r>
          </w:p>
        </w:tc>
      </w:tr>
    </w:tbl>
    <w:p w14:paraId="7696EAAC" w14:textId="77777777" w:rsidR="00BA50A4" w:rsidRDefault="00BA50A4" w:rsidP="00BA5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7E94DC9" w14:textId="3B68521C" w:rsidR="00BA50A4" w:rsidRDefault="00BA50A4" w:rsidP="00BA5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C22C800" w14:textId="3BA93238" w:rsidR="00514B3A" w:rsidRDefault="00514B3A" w:rsidP="00BA5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4F853CD" w14:textId="731D82F9" w:rsidR="00567B10" w:rsidRDefault="00567B10" w:rsidP="00BA5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E3689E9" w14:textId="1D558870" w:rsidR="00CD6DD6" w:rsidRDefault="00CD6DD6" w:rsidP="00BA5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55FED87" w14:textId="77777777" w:rsidR="00CD6DD6" w:rsidRDefault="00CD6DD6" w:rsidP="00BA5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D098A83" w14:textId="77777777" w:rsidR="00567B10" w:rsidRPr="00514B3A" w:rsidRDefault="00567B10" w:rsidP="00BA5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61A76F8" w14:textId="16B5CF95" w:rsidR="00325AD0" w:rsidRDefault="00CF6CAE" w:rsidP="007A332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730BB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สิทธิประโยชน์จากการ</w:t>
      </w:r>
      <w:r w:rsidR="007A3320" w:rsidRPr="007A3320">
        <w:rPr>
          <w:rFonts w:ascii="Angsana New" w:hAnsi="Angsana New"/>
          <w:b/>
          <w:bCs/>
          <w:sz w:val="30"/>
          <w:szCs w:val="30"/>
          <w:cs/>
          <w:lang w:val="th-TH"/>
        </w:rPr>
        <w:t>ส่งเสริมการลงทุน</w:t>
      </w:r>
    </w:p>
    <w:p w14:paraId="4BF5DD76" w14:textId="15832D5E" w:rsidR="007A3320" w:rsidRPr="00310274" w:rsidRDefault="007A3320" w:rsidP="00310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3C4F0CE9" w14:textId="77777777" w:rsidR="00CF6CAE" w:rsidRPr="00CF6CAE" w:rsidRDefault="00CF6CAE" w:rsidP="009A3DBF">
      <w:pPr>
        <w:pStyle w:val="BodyText"/>
        <w:tabs>
          <w:tab w:val="clear" w:pos="454"/>
          <w:tab w:val="left" w:pos="81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  <w:r w:rsidRPr="00CF6CAE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CF6CAE">
        <w:rPr>
          <w:rFonts w:ascii="Angsana New" w:hAnsi="Angsana New"/>
          <w:sz w:val="30"/>
          <w:szCs w:val="30"/>
        </w:rPr>
        <w:t>2520</w:t>
      </w:r>
      <w:r w:rsidRPr="00CF6CA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F6CAE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14:paraId="3FAF1C83" w14:textId="521D76A0" w:rsidR="00CF6CAE" w:rsidRPr="00CF6CAE" w:rsidRDefault="00CF6CAE" w:rsidP="00CF6CAE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C79D96" w14:textId="70AF98EC" w:rsidR="00CF6CAE" w:rsidRPr="00CF6CAE" w:rsidRDefault="00CF6CAE" w:rsidP="009A3DBF">
      <w:pPr>
        <w:pStyle w:val="BodyText"/>
        <w:tabs>
          <w:tab w:val="clear" w:pos="454"/>
          <w:tab w:val="left" w:pos="81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  <w:r w:rsidRPr="00CF6C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F6CAE">
        <w:rPr>
          <w:rFonts w:ascii="Angsana New" w:hAnsi="Angsana New"/>
          <w:sz w:val="30"/>
          <w:szCs w:val="30"/>
        </w:rPr>
        <w:t xml:space="preserve">24 </w:t>
      </w:r>
      <w:r w:rsidRPr="00CF6CA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F6CAE">
        <w:rPr>
          <w:rFonts w:ascii="Angsana New" w:hAnsi="Angsana New"/>
          <w:sz w:val="30"/>
          <w:szCs w:val="30"/>
        </w:rPr>
        <w:t xml:space="preserve">2559 </w:t>
      </w:r>
      <w:r w:rsidRPr="00CF6CAE">
        <w:rPr>
          <w:rFonts w:ascii="Angsana New" w:hAnsi="Angsana New" w:hint="cs"/>
          <w:sz w:val="30"/>
          <w:szCs w:val="30"/>
          <w:cs/>
        </w:rPr>
        <w:t xml:space="preserve">บริษัทได้รับสิทธิประโยชน์ตามบัตรส่งเสริมการลงทุน </w:t>
      </w:r>
      <w:r w:rsidRPr="00CF6CAE">
        <w:rPr>
          <w:rFonts w:ascii="Angsana New" w:hAnsi="Angsana New"/>
          <w:sz w:val="30"/>
          <w:szCs w:val="30"/>
          <w:cs/>
        </w:rPr>
        <w:t xml:space="preserve">สำหรับกิจการผลิตเส้นใยประดิษฐ์เรยอนและเกลือโซเดียมซัลเฟต ตามบัตรส่งเสริมการลงทุนเลขที่ </w:t>
      </w:r>
      <w:r w:rsidRPr="00CF6CAE">
        <w:rPr>
          <w:rFonts w:ascii="Angsana New" w:hAnsi="Angsana New"/>
          <w:sz w:val="30"/>
          <w:szCs w:val="30"/>
        </w:rPr>
        <w:t xml:space="preserve">59-0424-0-04-1-0 </w:t>
      </w:r>
      <w:r w:rsidRPr="00CF6CAE">
        <w:rPr>
          <w:rFonts w:ascii="Angsana New" w:hAnsi="Angsana New"/>
          <w:sz w:val="30"/>
          <w:szCs w:val="30"/>
          <w:cs/>
        </w:rPr>
        <w:t>ภายใต้เงื่อนไขที่กำหนดบางประการ</w:t>
      </w:r>
      <w:r w:rsidRPr="00CF6CAE">
        <w:rPr>
          <w:rFonts w:ascii="Angsana New" w:hAnsi="Angsana New"/>
          <w:sz w:val="30"/>
          <w:szCs w:val="30"/>
        </w:rPr>
        <w:t xml:space="preserve"> </w:t>
      </w:r>
      <w:r w:rsidRPr="00CF6CAE">
        <w:rPr>
          <w:rFonts w:ascii="Angsana New" w:hAnsi="Angsana New"/>
          <w:sz w:val="30"/>
          <w:szCs w:val="30"/>
          <w:cs/>
        </w:rPr>
        <w:t xml:space="preserve">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CF6CAE">
        <w:rPr>
          <w:rFonts w:ascii="Angsana New" w:hAnsi="Angsana New"/>
          <w:sz w:val="30"/>
          <w:szCs w:val="30"/>
        </w:rPr>
        <w:t xml:space="preserve">8 </w:t>
      </w:r>
      <w:r w:rsidRPr="00CF6CAE">
        <w:rPr>
          <w:rFonts w:ascii="Angsana New" w:hAnsi="Angsana New"/>
          <w:sz w:val="30"/>
          <w:szCs w:val="30"/>
          <w:cs/>
        </w:rPr>
        <w:t>ปีนับแต่วันที่เริ่มมีรายได้จากการประกอบกิจการนั้น</w:t>
      </w:r>
      <w:r w:rsidRPr="00CF6CAE">
        <w:rPr>
          <w:rFonts w:ascii="Angsana New" w:hAnsi="Angsana New"/>
          <w:sz w:val="30"/>
          <w:szCs w:val="30"/>
        </w:rPr>
        <w:t xml:space="preserve"> (</w:t>
      </w:r>
      <w:r w:rsidRPr="00CF6CAE">
        <w:rPr>
          <w:rFonts w:ascii="Angsana New" w:hAnsi="Angsana New"/>
          <w:sz w:val="30"/>
          <w:szCs w:val="30"/>
          <w:cs/>
        </w:rPr>
        <w:t xml:space="preserve">วันที่ </w:t>
      </w:r>
      <w:r w:rsidRPr="00CF6CAE">
        <w:rPr>
          <w:rFonts w:ascii="Angsana New" w:hAnsi="Angsana New"/>
          <w:sz w:val="30"/>
          <w:szCs w:val="30"/>
        </w:rPr>
        <w:t xml:space="preserve">3 </w:t>
      </w:r>
      <w:r w:rsidRPr="00CF6CAE">
        <w:rPr>
          <w:rFonts w:ascii="Angsana New" w:hAnsi="Angsana New"/>
          <w:sz w:val="30"/>
          <w:szCs w:val="30"/>
          <w:cs/>
        </w:rPr>
        <w:t xml:space="preserve">เมษายน </w:t>
      </w:r>
      <w:r w:rsidRPr="00CF6CAE">
        <w:rPr>
          <w:rFonts w:ascii="Angsana New" w:hAnsi="Angsana New"/>
          <w:sz w:val="30"/>
          <w:szCs w:val="30"/>
        </w:rPr>
        <w:t>2559)</w:t>
      </w:r>
    </w:p>
    <w:p w14:paraId="7DDB8B24" w14:textId="77777777" w:rsidR="00CF6CAE" w:rsidRPr="00CF6CAE" w:rsidRDefault="00CF6CAE" w:rsidP="00CF6CA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5EDCB" w14:textId="77777777" w:rsidR="00CF6CAE" w:rsidRPr="00D479ED" w:rsidRDefault="00CF6CAE" w:rsidP="009A3DBF">
      <w:pPr>
        <w:pStyle w:val="BodyText"/>
        <w:tabs>
          <w:tab w:val="clear" w:pos="454"/>
          <w:tab w:val="left" w:pos="81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  <w:r w:rsidRPr="00CF6CAE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49307F8E" w14:textId="77777777" w:rsidR="00CF6CAE" w:rsidRPr="00D479ED" w:rsidRDefault="00CF6CAE" w:rsidP="00CF6CA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49A3942" w14:textId="77777777" w:rsidR="00CF6CAE" w:rsidRPr="00D479ED" w:rsidRDefault="00CF6CAE" w:rsidP="009A3DBF">
      <w:pPr>
        <w:pStyle w:val="BodyText"/>
        <w:tabs>
          <w:tab w:val="clear" w:pos="454"/>
          <w:tab w:val="left" w:pos="81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  <w:r w:rsidRPr="00D479ED">
        <w:rPr>
          <w:rFonts w:ascii="Angsana New" w:hAnsi="Angsana New"/>
          <w:sz w:val="30"/>
          <w:szCs w:val="30"/>
          <w:cs/>
        </w:rPr>
        <w:t>รายได้</w:t>
      </w:r>
      <w:r w:rsidRPr="00D479ED">
        <w:rPr>
          <w:rFonts w:ascii="Angsana New" w:hAnsi="Angsana New" w:hint="cs"/>
          <w:sz w:val="30"/>
          <w:szCs w:val="30"/>
          <w:cs/>
        </w:rPr>
        <w:t>จากการขายและให้บริการสำหรับกิจการ</w:t>
      </w:r>
      <w:r w:rsidRPr="00D479ED">
        <w:rPr>
          <w:rFonts w:ascii="Angsana New" w:hAnsi="Angsana New"/>
          <w:sz w:val="30"/>
          <w:szCs w:val="30"/>
          <w:cs/>
        </w:rPr>
        <w:t>ที่ได้รับการส่งเสริมการลงทุนและที่ไม่ได้รับการส่งเสริมการลงทุนสรุปได้ดังนี้</w:t>
      </w:r>
    </w:p>
    <w:p w14:paraId="0B938E8B" w14:textId="77777777" w:rsidR="00CF6CAE" w:rsidRPr="00624D37" w:rsidRDefault="00CF6CAE" w:rsidP="00CF6CAE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1844"/>
        <w:gridCol w:w="938"/>
        <w:gridCol w:w="259"/>
        <w:gridCol w:w="982"/>
        <w:gridCol w:w="259"/>
        <w:gridCol w:w="1024"/>
        <w:gridCol w:w="259"/>
        <w:gridCol w:w="938"/>
        <w:gridCol w:w="259"/>
        <w:gridCol w:w="982"/>
        <w:gridCol w:w="259"/>
        <w:gridCol w:w="1024"/>
      </w:tblGrid>
      <w:tr w:rsidR="00CF6CAE" w:rsidRPr="001C064A" w14:paraId="7450ACB4" w14:textId="77777777" w:rsidTr="004976AE">
        <w:tc>
          <w:tcPr>
            <w:tcW w:w="1844" w:type="dxa"/>
          </w:tcPr>
          <w:p w14:paraId="36D01DBF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3" w:type="dxa"/>
            <w:gridSpan w:val="11"/>
          </w:tcPr>
          <w:p w14:paraId="69120B84" w14:textId="5C896012" w:rsidR="00CF6CAE" w:rsidRPr="001C064A" w:rsidRDefault="00CF6CAE" w:rsidP="00CF6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3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9B43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9B43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CF6CAE" w:rsidRPr="001C064A" w14:paraId="11DFC345" w14:textId="77777777" w:rsidTr="004976AE">
        <w:tc>
          <w:tcPr>
            <w:tcW w:w="1844" w:type="dxa"/>
          </w:tcPr>
          <w:p w14:paraId="55FE68DB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2" w:type="dxa"/>
            <w:gridSpan w:val="5"/>
            <w:tcBorders>
              <w:bottom w:val="single" w:sz="4" w:space="0" w:color="auto"/>
            </w:tcBorders>
            <w:vAlign w:val="center"/>
          </w:tcPr>
          <w:p w14:paraId="1C096FF4" w14:textId="127008F0" w:rsidR="00CF6CAE" w:rsidRPr="001C064A" w:rsidRDefault="00CF6CAE" w:rsidP="00CF6CAE">
            <w:pPr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02A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9" w:type="dxa"/>
            <w:vAlign w:val="center"/>
          </w:tcPr>
          <w:p w14:paraId="3118A7AD" w14:textId="77777777" w:rsidR="00CF6CAE" w:rsidRPr="001C064A" w:rsidRDefault="00CF6CAE" w:rsidP="00CF6CAE">
            <w:pPr>
              <w:ind w:left="-106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5"/>
            <w:tcBorders>
              <w:bottom w:val="single" w:sz="4" w:space="0" w:color="auto"/>
            </w:tcBorders>
            <w:vAlign w:val="center"/>
          </w:tcPr>
          <w:p w14:paraId="19E56EFE" w14:textId="5CD196B9" w:rsidR="00CF6CAE" w:rsidRPr="001C064A" w:rsidRDefault="002462E9" w:rsidP="00CF6CAE">
            <w:pPr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02A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F6CAE" w:rsidRPr="001C064A" w14:paraId="463BC74A" w14:textId="77777777" w:rsidTr="004976AE">
        <w:tc>
          <w:tcPr>
            <w:tcW w:w="1844" w:type="dxa"/>
          </w:tcPr>
          <w:p w14:paraId="5052DBFF" w14:textId="77777777" w:rsidR="00CF6CAE" w:rsidRPr="001C064A" w:rsidRDefault="00CF6CAE" w:rsidP="00CF6CAE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CEACBE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64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34C5A61A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1D820C50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64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211F1CE0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1A37F9D" w14:textId="77777777" w:rsidR="00CF6CAE" w:rsidRPr="001C064A" w:rsidRDefault="00CF6CAE" w:rsidP="00CF6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38637364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5A4E967F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64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59" w:type="dxa"/>
          </w:tcPr>
          <w:p w14:paraId="13F077CE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0B30E25F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64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59" w:type="dxa"/>
          </w:tcPr>
          <w:p w14:paraId="6D690364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B40BF6" w14:textId="77777777" w:rsidR="00CF6CAE" w:rsidRPr="001C064A" w:rsidRDefault="00CF6CAE" w:rsidP="00CF6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6CAE" w:rsidRPr="001C064A" w14:paraId="49A2325A" w14:textId="77777777" w:rsidTr="004976AE">
        <w:tc>
          <w:tcPr>
            <w:tcW w:w="1844" w:type="dxa"/>
          </w:tcPr>
          <w:p w14:paraId="7E594383" w14:textId="77777777" w:rsidR="00CF6CAE" w:rsidRPr="001C064A" w:rsidRDefault="00CF6CAE" w:rsidP="00CF6CAE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38" w:type="dxa"/>
          </w:tcPr>
          <w:p w14:paraId="417FEC6E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C064A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59" w:type="dxa"/>
          </w:tcPr>
          <w:p w14:paraId="639E0AE8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4115430B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64A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59" w:type="dxa"/>
          </w:tcPr>
          <w:p w14:paraId="67B9D1E3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B5E9F3" w14:textId="77777777" w:rsidR="00CF6CAE" w:rsidRPr="001C064A" w:rsidRDefault="00CF6CAE" w:rsidP="00CF6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03DCEC1E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4D5AF066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C064A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59" w:type="dxa"/>
          </w:tcPr>
          <w:p w14:paraId="34C5470E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0F43C14D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64A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59" w:type="dxa"/>
          </w:tcPr>
          <w:p w14:paraId="355B58F3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C70420A" w14:textId="77777777" w:rsidR="00CF6CAE" w:rsidRPr="001C064A" w:rsidRDefault="00CF6CAE" w:rsidP="00CF6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6CAE" w:rsidRPr="001C064A" w14:paraId="583A79BD" w14:textId="77777777" w:rsidTr="004976AE">
        <w:tc>
          <w:tcPr>
            <w:tcW w:w="1844" w:type="dxa"/>
            <w:shd w:val="clear" w:color="auto" w:fill="auto"/>
          </w:tcPr>
          <w:p w14:paraId="6E7293CA" w14:textId="77777777" w:rsidR="00CF6CAE" w:rsidRPr="001C064A" w:rsidRDefault="00CF6CAE" w:rsidP="00CF6CAE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3C9C9835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C064A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9" w:type="dxa"/>
            <w:shd w:val="clear" w:color="auto" w:fill="auto"/>
          </w:tcPr>
          <w:p w14:paraId="5E87EB6A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1F5F2A43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C064A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9" w:type="dxa"/>
            <w:shd w:val="clear" w:color="auto" w:fill="auto"/>
          </w:tcPr>
          <w:p w14:paraId="20E4FD45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D50B00" w14:textId="77777777" w:rsidR="00CF6CAE" w:rsidRPr="001C064A" w:rsidRDefault="00CF6CAE" w:rsidP="00CF6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64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  <w:shd w:val="clear" w:color="auto" w:fill="auto"/>
          </w:tcPr>
          <w:p w14:paraId="0713A4B1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17A1DBCA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C064A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9" w:type="dxa"/>
            <w:shd w:val="clear" w:color="auto" w:fill="auto"/>
          </w:tcPr>
          <w:p w14:paraId="3779A4C8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50B362AC" w14:textId="77777777" w:rsidR="00CF6CAE" w:rsidRPr="001C064A" w:rsidRDefault="00CF6CAE" w:rsidP="00CF6CA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C064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1C064A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9" w:type="dxa"/>
            <w:shd w:val="clear" w:color="auto" w:fill="auto"/>
          </w:tcPr>
          <w:p w14:paraId="0CDD4E68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15B12B" w14:textId="77777777" w:rsidR="00CF6CAE" w:rsidRPr="001C064A" w:rsidRDefault="00CF6CAE" w:rsidP="00CF6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64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F6CAE" w:rsidRPr="001C064A" w14:paraId="3F77F2C5" w14:textId="77777777" w:rsidTr="004976AE">
        <w:tc>
          <w:tcPr>
            <w:tcW w:w="1844" w:type="dxa"/>
            <w:shd w:val="clear" w:color="auto" w:fill="auto"/>
          </w:tcPr>
          <w:p w14:paraId="565D2D90" w14:textId="77777777" w:rsidR="00CF6CAE" w:rsidRPr="001C064A" w:rsidRDefault="00CF6CAE" w:rsidP="00CF6CA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3" w:type="dxa"/>
            <w:gridSpan w:val="11"/>
            <w:shd w:val="clear" w:color="auto" w:fill="auto"/>
          </w:tcPr>
          <w:p w14:paraId="4FA9C85A" w14:textId="77777777" w:rsidR="00CF6CAE" w:rsidRPr="001C064A" w:rsidRDefault="00CF6CAE" w:rsidP="00CF6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6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02AD" w:rsidRPr="002462E9" w14:paraId="189316F1" w14:textId="77777777" w:rsidTr="004976AE">
        <w:trPr>
          <w:trHeight w:val="407"/>
        </w:trPr>
        <w:tc>
          <w:tcPr>
            <w:tcW w:w="1844" w:type="dxa"/>
            <w:shd w:val="clear" w:color="auto" w:fill="auto"/>
          </w:tcPr>
          <w:p w14:paraId="77A953BE" w14:textId="77777777" w:rsidR="009D02AD" w:rsidRPr="00CB7238" w:rsidRDefault="009D02AD" w:rsidP="009D02A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B7238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38" w:type="dxa"/>
            <w:shd w:val="clear" w:color="auto" w:fill="auto"/>
          </w:tcPr>
          <w:p w14:paraId="35FE9A9B" w14:textId="2F31BA3F" w:rsidR="009D02AD" w:rsidRPr="00CB7238" w:rsidRDefault="004F1529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259" w:type="dxa"/>
            <w:shd w:val="clear" w:color="auto" w:fill="auto"/>
          </w:tcPr>
          <w:p w14:paraId="037E0C72" w14:textId="77777777" w:rsidR="009D02AD" w:rsidRPr="00CB7238" w:rsidRDefault="009D02AD" w:rsidP="009D02AD">
            <w:pPr>
              <w:pStyle w:val="BodyText3"/>
              <w:tabs>
                <w:tab w:val="decimal" w:pos="721"/>
              </w:tabs>
              <w:ind w:right="-95"/>
              <w:jc w:val="right"/>
            </w:pPr>
          </w:p>
        </w:tc>
        <w:tc>
          <w:tcPr>
            <w:tcW w:w="982" w:type="dxa"/>
            <w:shd w:val="clear" w:color="auto" w:fill="auto"/>
          </w:tcPr>
          <w:p w14:paraId="15B0269E" w14:textId="53A1B9DE" w:rsidR="009D02AD" w:rsidRPr="00CB7238" w:rsidRDefault="004F1529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7,361</w:t>
            </w:r>
          </w:p>
        </w:tc>
        <w:tc>
          <w:tcPr>
            <w:tcW w:w="259" w:type="dxa"/>
            <w:shd w:val="clear" w:color="auto" w:fill="auto"/>
          </w:tcPr>
          <w:p w14:paraId="21C62D87" w14:textId="77777777" w:rsidR="009D02AD" w:rsidRPr="002462E9" w:rsidRDefault="009D02AD" w:rsidP="009D02AD">
            <w:pPr>
              <w:pStyle w:val="BodyText3"/>
              <w:tabs>
                <w:tab w:val="decimal" w:pos="435"/>
              </w:tabs>
              <w:ind w:left="-105" w:right="5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4ACD5B60" w14:textId="006AE82E" w:rsidR="009D02AD" w:rsidRPr="00CB7238" w:rsidRDefault="004F1529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9,392</w:t>
            </w:r>
          </w:p>
        </w:tc>
        <w:tc>
          <w:tcPr>
            <w:tcW w:w="259" w:type="dxa"/>
            <w:shd w:val="clear" w:color="auto" w:fill="auto"/>
          </w:tcPr>
          <w:p w14:paraId="433748B8" w14:textId="77777777" w:rsidR="009D02AD" w:rsidRPr="002462E9" w:rsidRDefault="009D02AD" w:rsidP="009D02AD">
            <w:pPr>
              <w:pStyle w:val="BodyText3"/>
              <w:tabs>
                <w:tab w:val="decimal" w:pos="435"/>
                <w:tab w:val="decimal" w:pos="630"/>
              </w:tabs>
              <w:ind w:left="-105" w:right="5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</w:tcPr>
          <w:p w14:paraId="3AED8253" w14:textId="2A4221D5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259" w:type="dxa"/>
            <w:shd w:val="clear" w:color="auto" w:fill="auto"/>
          </w:tcPr>
          <w:p w14:paraId="44AD8EEE" w14:textId="77777777" w:rsidR="009D02AD" w:rsidRPr="002462E9" w:rsidRDefault="009D02AD" w:rsidP="009D02AD">
            <w:pPr>
              <w:pStyle w:val="BodyText3"/>
              <w:tabs>
                <w:tab w:val="decimal" w:pos="435"/>
              </w:tabs>
              <w:ind w:left="-105" w:right="5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shd w:val="clear" w:color="auto" w:fill="auto"/>
          </w:tcPr>
          <w:p w14:paraId="51512610" w14:textId="3BC653B6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4,135</w:t>
            </w:r>
          </w:p>
        </w:tc>
        <w:tc>
          <w:tcPr>
            <w:tcW w:w="259" w:type="dxa"/>
            <w:shd w:val="clear" w:color="auto" w:fill="auto"/>
          </w:tcPr>
          <w:p w14:paraId="312E1957" w14:textId="77777777" w:rsidR="009D02AD" w:rsidRPr="002462E9" w:rsidRDefault="009D02AD" w:rsidP="009D02AD">
            <w:pPr>
              <w:pStyle w:val="BodyText3"/>
              <w:tabs>
                <w:tab w:val="decimal" w:pos="435"/>
              </w:tabs>
              <w:ind w:left="-105" w:right="5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508EFD2A" w14:textId="32464EBB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5,530</w:t>
            </w:r>
          </w:p>
        </w:tc>
      </w:tr>
      <w:tr w:rsidR="009D02AD" w:rsidRPr="002462E9" w14:paraId="038881CF" w14:textId="77777777" w:rsidTr="004976AE">
        <w:tc>
          <w:tcPr>
            <w:tcW w:w="1844" w:type="dxa"/>
            <w:shd w:val="clear" w:color="auto" w:fill="auto"/>
          </w:tcPr>
          <w:p w14:paraId="5DE3D77E" w14:textId="77777777" w:rsidR="009D02AD" w:rsidRPr="00CB7238" w:rsidRDefault="009D02AD" w:rsidP="009D02A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B7238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38" w:type="dxa"/>
            <w:shd w:val="clear" w:color="auto" w:fill="auto"/>
          </w:tcPr>
          <w:p w14:paraId="08CEE29B" w14:textId="2307909E" w:rsidR="009D02AD" w:rsidRPr="00CB7238" w:rsidRDefault="004F1529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59" w:type="dxa"/>
            <w:shd w:val="clear" w:color="auto" w:fill="auto"/>
          </w:tcPr>
          <w:p w14:paraId="03D80205" w14:textId="77777777" w:rsidR="009D02AD" w:rsidRPr="00CB7238" w:rsidRDefault="009D02AD" w:rsidP="009D02AD">
            <w:pPr>
              <w:pStyle w:val="BodyText3"/>
              <w:tabs>
                <w:tab w:val="decimal" w:pos="721"/>
              </w:tabs>
              <w:ind w:right="-95"/>
              <w:jc w:val="right"/>
            </w:pPr>
          </w:p>
        </w:tc>
        <w:tc>
          <w:tcPr>
            <w:tcW w:w="982" w:type="dxa"/>
            <w:shd w:val="clear" w:color="auto" w:fill="auto"/>
          </w:tcPr>
          <w:p w14:paraId="10D225A7" w14:textId="3B79DBBA" w:rsidR="009D02AD" w:rsidRPr="00CB7238" w:rsidRDefault="004F1529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259" w:type="dxa"/>
            <w:shd w:val="clear" w:color="auto" w:fill="auto"/>
          </w:tcPr>
          <w:p w14:paraId="68FB351B" w14:textId="77777777" w:rsidR="009D02AD" w:rsidRPr="002462E9" w:rsidRDefault="009D02AD" w:rsidP="009D02AD">
            <w:pPr>
              <w:pStyle w:val="BodyText3"/>
              <w:tabs>
                <w:tab w:val="decimal" w:pos="435"/>
              </w:tabs>
              <w:ind w:left="-105" w:right="5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08314AEB" w14:textId="0C42BA35" w:rsidR="009D02AD" w:rsidRPr="00CB7238" w:rsidRDefault="004F1529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1,162</w:t>
            </w:r>
          </w:p>
        </w:tc>
        <w:tc>
          <w:tcPr>
            <w:tcW w:w="259" w:type="dxa"/>
            <w:shd w:val="clear" w:color="auto" w:fill="auto"/>
          </w:tcPr>
          <w:p w14:paraId="6613C161" w14:textId="77777777" w:rsidR="009D02AD" w:rsidRPr="002462E9" w:rsidRDefault="009D02AD" w:rsidP="009D02AD">
            <w:pPr>
              <w:pStyle w:val="BodyText3"/>
              <w:tabs>
                <w:tab w:val="decimal" w:pos="435"/>
                <w:tab w:val="decimal" w:pos="630"/>
              </w:tabs>
              <w:ind w:left="-105" w:right="5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</w:tcPr>
          <w:p w14:paraId="1EEEA64B" w14:textId="1CB8C0AC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59" w:type="dxa"/>
            <w:shd w:val="clear" w:color="auto" w:fill="auto"/>
          </w:tcPr>
          <w:p w14:paraId="446E4EFB" w14:textId="77777777" w:rsidR="009D02AD" w:rsidRPr="002462E9" w:rsidRDefault="009D02AD" w:rsidP="009D02AD">
            <w:pPr>
              <w:pStyle w:val="BodyText3"/>
              <w:tabs>
                <w:tab w:val="decimal" w:pos="435"/>
              </w:tabs>
              <w:ind w:left="-105" w:right="5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shd w:val="clear" w:color="auto" w:fill="auto"/>
          </w:tcPr>
          <w:p w14:paraId="56D8D4D0" w14:textId="6500F539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59" w:type="dxa"/>
            <w:shd w:val="clear" w:color="auto" w:fill="auto"/>
          </w:tcPr>
          <w:p w14:paraId="57692367" w14:textId="77777777" w:rsidR="009D02AD" w:rsidRPr="002462E9" w:rsidRDefault="009D02AD" w:rsidP="009D02AD">
            <w:pPr>
              <w:pStyle w:val="BodyText3"/>
              <w:tabs>
                <w:tab w:val="decimal" w:pos="435"/>
              </w:tabs>
              <w:ind w:left="-105" w:right="5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777FF936" w14:textId="6CF5F6CE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  <w:tr w:rsidR="009D02AD" w:rsidRPr="002462E9" w14:paraId="441FC77C" w14:textId="77777777" w:rsidTr="004976AE">
        <w:tc>
          <w:tcPr>
            <w:tcW w:w="1844" w:type="dxa"/>
            <w:shd w:val="clear" w:color="auto" w:fill="auto"/>
          </w:tcPr>
          <w:p w14:paraId="26E898F9" w14:textId="77777777" w:rsidR="009D02AD" w:rsidRPr="00CB7238" w:rsidRDefault="009D02AD" w:rsidP="009D02A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B7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159D4" w14:textId="26BD2A84" w:rsidR="009D02AD" w:rsidRPr="00CB7238" w:rsidRDefault="004F1529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2,111</w:t>
            </w:r>
          </w:p>
        </w:tc>
        <w:tc>
          <w:tcPr>
            <w:tcW w:w="259" w:type="dxa"/>
            <w:shd w:val="clear" w:color="auto" w:fill="auto"/>
          </w:tcPr>
          <w:p w14:paraId="1A1FFDE6" w14:textId="77777777" w:rsidR="009D02AD" w:rsidRPr="00CB7238" w:rsidRDefault="009D02AD" w:rsidP="009D02AD">
            <w:pPr>
              <w:pStyle w:val="BodyText3"/>
              <w:tabs>
                <w:tab w:val="decimal" w:pos="721"/>
              </w:tabs>
              <w:ind w:right="-95"/>
              <w:jc w:val="right"/>
              <w:rPr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C18E6" w14:textId="07D9CC92" w:rsidR="009D02AD" w:rsidRPr="00CB7238" w:rsidRDefault="004F1529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8,443</w:t>
            </w:r>
          </w:p>
        </w:tc>
        <w:tc>
          <w:tcPr>
            <w:tcW w:w="259" w:type="dxa"/>
            <w:shd w:val="clear" w:color="auto" w:fill="auto"/>
          </w:tcPr>
          <w:p w14:paraId="6034202C" w14:textId="77777777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3120C" w14:textId="10003787" w:rsidR="009D02AD" w:rsidRPr="00CB7238" w:rsidRDefault="004F1529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10,554</w:t>
            </w:r>
          </w:p>
        </w:tc>
        <w:tc>
          <w:tcPr>
            <w:tcW w:w="259" w:type="dxa"/>
            <w:shd w:val="clear" w:color="auto" w:fill="auto"/>
          </w:tcPr>
          <w:p w14:paraId="38983CF0" w14:textId="77777777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  <w:tab w:val="decimal" w:pos="630"/>
              </w:tabs>
              <w:ind w:left="-105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669037" w14:textId="276AA1B2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1,477</w:t>
            </w:r>
          </w:p>
        </w:tc>
        <w:tc>
          <w:tcPr>
            <w:tcW w:w="259" w:type="dxa"/>
            <w:shd w:val="clear" w:color="auto" w:fill="auto"/>
          </w:tcPr>
          <w:p w14:paraId="50B75D54" w14:textId="77777777" w:rsidR="009D02AD" w:rsidRPr="002462E9" w:rsidRDefault="009D02AD" w:rsidP="009D02AD">
            <w:pPr>
              <w:pStyle w:val="BodyText3"/>
              <w:tabs>
                <w:tab w:val="decimal" w:pos="435"/>
              </w:tabs>
              <w:ind w:left="-105" w:right="5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44712" w14:textId="1FF5690C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4,526</w:t>
            </w:r>
          </w:p>
        </w:tc>
        <w:tc>
          <w:tcPr>
            <w:tcW w:w="259" w:type="dxa"/>
            <w:shd w:val="clear" w:color="auto" w:fill="auto"/>
          </w:tcPr>
          <w:p w14:paraId="5EA73210" w14:textId="77777777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87650" w14:textId="36A73313" w:rsidR="009D02AD" w:rsidRPr="00CB7238" w:rsidRDefault="009D02AD" w:rsidP="009D02A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6,003</w:t>
            </w:r>
          </w:p>
        </w:tc>
      </w:tr>
    </w:tbl>
    <w:p w14:paraId="76E1E4A6" w14:textId="77777777" w:rsidR="007A3320" w:rsidRPr="007A3320" w:rsidRDefault="007A3320" w:rsidP="007A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EC84FDD" w14:textId="77777777" w:rsidR="00F315FF" w:rsidRPr="003059A4" w:rsidRDefault="00F315FF" w:rsidP="00F315F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คดีความ</w:t>
      </w:r>
    </w:p>
    <w:p w14:paraId="25AC994B" w14:textId="77777777" w:rsidR="00F315FF" w:rsidRPr="00310274" w:rsidRDefault="00F315FF" w:rsidP="00F3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819B13" w14:textId="4FE6A5E8" w:rsidR="00F315FF" w:rsidRPr="003500FB" w:rsidRDefault="00F315FF" w:rsidP="009A3DBF">
      <w:pPr>
        <w:pStyle w:val="BodyText"/>
        <w:tabs>
          <w:tab w:val="clear" w:pos="454"/>
          <w:tab w:val="left" w:pos="81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  <w:r w:rsidRPr="003500FB">
        <w:rPr>
          <w:rFonts w:ascii="Angsana New" w:hAnsi="Angsana New"/>
          <w:sz w:val="30"/>
          <w:szCs w:val="30"/>
          <w:cs/>
        </w:rPr>
        <w:t xml:space="preserve">ในปี </w:t>
      </w:r>
      <w:r w:rsidRPr="004D4DA4">
        <w:rPr>
          <w:rFonts w:ascii="Angsana New" w:hAnsi="Angsana New"/>
          <w:sz w:val="30"/>
          <w:szCs w:val="30"/>
        </w:rPr>
        <w:t>2557</w:t>
      </w:r>
      <w:r w:rsidRPr="003500FB">
        <w:rPr>
          <w:rFonts w:ascii="Angsana New" w:hAnsi="Angsana New"/>
          <w:sz w:val="30"/>
          <w:szCs w:val="30"/>
          <w:cs/>
        </w:rPr>
        <w:t xml:space="preserve"> บริษัทได้ถูกฟ้องร้องจากกลุ่มคนกลุ่ม</w:t>
      </w:r>
      <w:r w:rsidR="00005521">
        <w:rPr>
          <w:rFonts w:ascii="Angsana New" w:hAnsi="Angsana New" w:hint="cs"/>
          <w:sz w:val="30"/>
          <w:szCs w:val="30"/>
          <w:cs/>
        </w:rPr>
        <w:t>หนึ่ง</w:t>
      </w:r>
      <w:r w:rsidRPr="003500FB">
        <w:rPr>
          <w:rFonts w:ascii="Angsana New" w:hAnsi="Angsana New"/>
          <w:sz w:val="30"/>
          <w:szCs w:val="30"/>
          <w:cs/>
        </w:rPr>
        <w:t>ในจังหวัดอ่างทอง เนื่องจากกระทำการละเมิดที่ก่อให้เกิดความรำคาญและความผิดจากการปล่อยสารพิษคาร์บอนไดซัลไฟด์ (“</w:t>
      </w:r>
      <w:r w:rsidRPr="003500FB">
        <w:rPr>
          <w:rFonts w:ascii="Angsana New" w:hAnsi="Angsana New"/>
          <w:sz w:val="30"/>
          <w:szCs w:val="30"/>
        </w:rPr>
        <w:t>CS</w:t>
      </w:r>
      <w:r w:rsidRPr="004D4DA4">
        <w:rPr>
          <w:rFonts w:ascii="Angsana New" w:hAnsi="Angsana New"/>
          <w:sz w:val="30"/>
          <w:szCs w:val="30"/>
        </w:rPr>
        <w:t>2</w:t>
      </w:r>
      <w:r w:rsidRPr="003500FB">
        <w:rPr>
          <w:rFonts w:ascii="Angsana New" w:hAnsi="Angsana New"/>
          <w:sz w:val="30"/>
          <w:szCs w:val="30"/>
          <w:cs/>
        </w:rPr>
        <w:t>”) และไฮโดรเจนซัลไฟด์ (“</w:t>
      </w:r>
      <w:r w:rsidRPr="003500FB">
        <w:rPr>
          <w:rFonts w:ascii="Angsana New" w:hAnsi="Angsana New"/>
          <w:sz w:val="30"/>
          <w:szCs w:val="30"/>
        </w:rPr>
        <w:t>H</w:t>
      </w:r>
      <w:r w:rsidRPr="004D4DA4">
        <w:rPr>
          <w:rFonts w:ascii="Angsana New" w:hAnsi="Angsana New"/>
          <w:sz w:val="30"/>
          <w:szCs w:val="30"/>
        </w:rPr>
        <w:t>2</w:t>
      </w:r>
      <w:r w:rsidRPr="003500FB">
        <w:rPr>
          <w:rFonts w:ascii="Angsana New" w:hAnsi="Angsana New"/>
          <w:sz w:val="30"/>
          <w:szCs w:val="30"/>
        </w:rPr>
        <w:t>S</w:t>
      </w:r>
      <w:r w:rsidRPr="003500FB">
        <w:rPr>
          <w:rFonts w:ascii="Angsana New" w:hAnsi="Angsana New"/>
          <w:sz w:val="30"/>
          <w:szCs w:val="30"/>
          <w:cs/>
        </w:rPr>
        <w:t>”</w:t>
      </w:r>
      <w:r w:rsidRPr="003500FB">
        <w:rPr>
          <w:rFonts w:ascii="Angsana New" w:hAnsi="Angsana New"/>
          <w:sz w:val="30"/>
          <w:szCs w:val="30"/>
        </w:rPr>
        <w:t xml:space="preserve">) </w:t>
      </w:r>
      <w:r w:rsidRPr="003500FB">
        <w:rPr>
          <w:rFonts w:ascii="Angsana New" w:hAnsi="Angsana New"/>
          <w:sz w:val="30"/>
          <w:szCs w:val="30"/>
          <w:cs/>
        </w:rPr>
        <w:t>ซึ่งเป็นสาเหตุให้กลุ่มคนเหล่านี้ได้รับความ</w:t>
      </w:r>
      <w:r w:rsidRPr="003500FB">
        <w:rPr>
          <w:rFonts w:ascii="Angsana New" w:hAnsi="Angsana New"/>
          <w:spacing w:val="-2"/>
          <w:sz w:val="30"/>
          <w:szCs w:val="30"/>
          <w:cs/>
        </w:rPr>
        <w:t>เสียหาย ศาลพบว่าบริษัท</w:t>
      </w:r>
      <w:r w:rsidRPr="003500FB">
        <w:rPr>
          <w:rFonts w:ascii="Angsana New" w:hAnsi="Angsana New"/>
          <w:sz w:val="30"/>
          <w:szCs w:val="30"/>
          <w:cs/>
        </w:rPr>
        <w:t xml:space="preserve">ได้ติดตั้งเครื่องดักจับเขม่าก๊าซและระบบดูดซับคาร์บอนซึ่งจะขจัดก๊าซคาร์บอนไดซัลไฟด์ </w:t>
      </w:r>
      <w:r>
        <w:rPr>
          <w:rFonts w:ascii="Angsana New" w:hAnsi="Angsana New" w:hint="cs"/>
          <w:sz w:val="30"/>
          <w:szCs w:val="30"/>
          <w:cs/>
        </w:rPr>
        <w:t>ซึ่งเป็น</w:t>
      </w:r>
      <w:r w:rsidR="0062301D">
        <w:rPr>
          <w:rFonts w:ascii="Angsana New" w:hAnsi="Angsana New" w:hint="cs"/>
          <w:sz w:val="30"/>
          <w:szCs w:val="30"/>
          <w:cs/>
        </w:rPr>
        <w:t>ประโยชน์</w:t>
      </w:r>
      <w:r>
        <w:rPr>
          <w:rFonts w:ascii="Angsana New" w:hAnsi="Angsana New" w:hint="cs"/>
          <w:sz w:val="30"/>
          <w:szCs w:val="30"/>
          <w:cs/>
        </w:rPr>
        <w:t>ต่อ</w:t>
      </w:r>
      <w:r w:rsidRPr="003500FB">
        <w:rPr>
          <w:rFonts w:ascii="Angsana New" w:hAnsi="Angsana New"/>
          <w:sz w:val="30"/>
          <w:szCs w:val="30"/>
          <w:cs/>
        </w:rPr>
        <w:t>สภาพแวดล้อมในระยะยาวแล้ว</w:t>
      </w:r>
    </w:p>
    <w:p w14:paraId="72AB02F7" w14:textId="77777777" w:rsidR="00F315FF" w:rsidRPr="003500FB" w:rsidRDefault="00F315FF" w:rsidP="00F315FF">
      <w:pPr>
        <w:tabs>
          <w:tab w:val="clear" w:pos="454"/>
          <w:tab w:val="clear" w:pos="680"/>
          <w:tab w:val="left" w:pos="540"/>
          <w:tab w:val="left" w:pos="810"/>
        </w:tabs>
        <w:spacing w:line="400" w:lineRule="exact"/>
        <w:ind w:left="450" w:hanging="7"/>
        <w:jc w:val="thaiDistribute"/>
        <w:rPr>
          <w:rFonts w:ascii="Angsana New" w:hAnsi="Angsana New"/>
          <w:sz w:val="30"/>
          <w:szCs w:val="30"/>
        </w:rPr>
      </w:pPr>
      <w:r w:rsidRPr="003500FB">
        <w:rPr>
          <w:rFonts w:ascii="Angsana New" w:hAnsi="Angsana New"/>
          <w:sz w:val="30"/>
          <w:szCs w:val="30"/>
          <w:cs/>
        </w:rPr>
        <w:lastRenderedPageBreak/>
        <w:t xml:space="preserve">ในปี </w:t>
      </w:r>
      <w:r w:rsidRPr="004D4DA4">
        <w:rPr>
          <w:rFonts w:ascii="Angsana New" w:hAnsi="Angsana New"/>
          <w:sz w:val="30"/>
          <w:szCs w:val="30"/>
        </w:rPr>
        <w:t>256</w:t>
      </w:r>
      <w:r w:rsidRPr="00447B28">
        <w:rPr>
          <w:rFonts w:ascii="Angsana New" w:hAnsi="Angsana New"/>
          <w:sz w:val="30"/>
          <w:szCs w:val="30"/>
        </w:rPr>
        <w:t>1</w:t>
      </w:r>
      <w:r w:rsidRPr="003500FB">
        <w:rPr>
          <w:rFonts w:ascii="Angsana New" w:hAnsi="Angsana New"/>
          <w:sz w:val="30"/>
          <w:szCs w:val="30"/>
          <w:cs/>
        </w:rPr>
        <w:t xml:space="preserve"> ศาลจังหวัดอ่างทองมีคำสั่งให้บริษัทชดใช้ค่าเสียหายแก่กลุ่มคนกลุ่มที่หนึ่งเป็นจำนวนเงินรวม </w:t>
      </w:r>
      <w:r w:rsidRPr="00447B28">
        <w:rPr>
          <w:rFonts w:ascii="Angsana New" w:hAnsi="Angsana New"/>
          <w:sz w:val="30"/>
          <w:szCs w:val="30"/>
        </w:rPr>
        <w:t>1</w:t>
      </w:r>
      <w:r w:rsidRPr="004D4DA4">
        <w:rPr>
          <w:rFonts w:ascii="Angsana New" w:hAnsi="Angsana New"/>
          <w:sz w:val="30"/>
          <w:szCs w:val="30"/>
        </w:rPr>
        <w:t>7</w:t>
      </w:r>
      <w:r w:rsidRPr="003500FB">
        <w:rPr>
          <w:rFonts w:ascii="Angsana New" w:hAnsi="Angsana New"/>
          <w:sz w:val="30"/>
          <w:szCs w:val="30"/>
        </w:rPr>
        <w:t>.</w:t>
      </w:r>
      <w:r w:rsidRPr="004D4DA4">
        <w:rPr>
          <w:rFonts w:ascii="Angsana New" w:hAnsi="Angsana New"/>
          <w:sz w:val="30"/>
          <w:szCs w:val="30"/>
        </w:rPr>
        <w:t>7</w:t>
      </w:r>
      <w:r w:rsidRPr="003500FB">
        <w:rPr>
          <w:rFonts w:ascii="Angsana New" w:hAnsi="Angsana New"/>
          <w:sz w:val="30"/>
          <w:szCs w:val="30"/>
        </w:rPr>
        <w:t xml:space="preserve"> </w:t>
      </w:r>
      <w:r w:rsidRPr="003500FB">
        <w:rPr>
          <w:rFonts w:ascii="Angsana New" w:hAnsi="Angsana New"/>
          <w:sz w:val="30"/>
          <w:szCs w:val="30"/>
          <w:cs/>
        </w:rPr>
        <w:t xml:space="preserve">ล้านบาท ซึ่งศาลอุทธรณ์ได้ยืนตามคำสั่งดังกล่าวโดยศาลอ้างถึงคำว่า “สุขภาพ” ภายใต้พระราชบัญญัติสุขภาพแห่งชาติซึ่งคำว่า “สุขภาพ” ก็หมายถึงสุขภาพจิตและจิตวิญญาณ ศาลวินิจฉัยว่าแม้โจทก์จะไม่สามารถพิสูจน์ค่าเสียหายที่ชัดเจนได้ แต่ศาลมีดุลยพินิจในการพิจารณาค่าเสียหายสำหรับโจทก์ตามเหตุการณ์และความร้ายแรงแห่งการละเมิดได้ ทั้งนี้ ในเดือนตุลาคม </w:t>
      </w:r>
      <w:r w:rsidRPr="004D4DA4">
        <w:rPr>
          <w:rFonts w:ascii="Angsana New" w:hAnsi="Angsana New"/>
          <w:sz w:val="30"/>
          <w:szCs w:val="30"/>
        </w:rPr>
        <w:t>2562</w:t>
      </w:r>
      <w:r w:rsidRPr="003500FB">
        <w:rPr>
          <w:rFonts w:ascii="Angsana New" w:hAnsi="Angsana New"/>
          <w:sz w:val="30"/>
          <w:szCs w:val="30"/>
        </w:rPr>
        <w:t xml:space="preserve"> </w:t>
      </w:r>
      <w:r w:rsidRPr="003500FB">
        <w:rPr>
          <w:rFonts w:ascii="Angsana New" w:hAnsi="Angsana New"/>
          <w:sz w:val="30"/>
          <w:szCs w:val="30"/>
          <w:cs/>
        </w:rPr>
        <w:t>บริษัทได้ยื่นอุทธรณ์ต่อศาลฎีกาสำหรับคดีความที่กลุ่มคนกลุ่มที่หนึ่งยื่นฟ้อง</w:t>
      </w:r>
    </w:p>
    <w:p w14:paraId="582EB374" w14:textId="77777777" w:rsidR="009A3DBF" w:rsidRPr="00310274" w:rsidRDefault="009A3DBF" w:rsidP="009A3DBF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900"/>
        </w:tabs>
        <w:spacing w:line="240" w:lineRule="auto"/>
        <w:ind w:left="450" w:hanging="7"/>
        <w:jc w:val="thaiDistribute"/>
        <w:rPr>
          <w:rFonts w:ascii="Angsana New" w:hAnsi="Angsana New"/>
          <w:sz w:val="30"/>
          <w:szCs w:val="30"/>
        </w:rPr>
      </w:pPr>
    </w:p>
    <w:p w14:paraId="2C8FADF9" w14:textId="4CAA14AD" w:rsidR="00F315FF" w:rsidRDefault="00F315FF" w:rsidP="00F315FF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900"/>
        </w:tabs>
        <w:spacing w:line="400" w:lineRule="exact"/>
        <w:ind w:left="450" w:hanging="7"/>
        <w:jc w:val="thaiDistribute"/>
        <w:rPr>
          <w:rFonts w:ascii="Angsana New" w:hAnsi="Angsana New"/>
          <w:sz w:val="30"/>
          <w:szCs w:val="30"/>
        </w:rPr>
      </w:pPr>
      <w:r w:rsidRPr="003500FB">
        <w:rPr>
          <w:rFonts w:ascii="Angsana New" w:hAnsi="Angsana New"/>
          <w:sz w:val="30"/>
          <w:szCs w:val="30"/>
          <w:cs/>
        </w:rPr>
        <w:t xml:space="preserve">สำหรับคดีที่ฟ้องร้องโดยกลุ่มคนกลุ่มที่สอง คดีนี้ผู้ฟ้องคดีได้ยื่นฟ้องต่อศาลที่จังหวัดอ่างทองเมื่อเดือนสิงหาคม </w:t>
      </w:r>
      <w:r w:rsidRPr="004D4DA4">
        <w:rPr>
          <w:rFonts w:ascii="Angsana New" w:hAnsi="Angsana New"/>
          <w:sz w:val="30"/>
          <w:szCs w:val="30"/>
        </w:rPr>
        <w:t>256</w:t>
      </w:r>
      <w:r w:rsidRPr="00447B28">
        <w:rPr>
          <w:rFonts w:ascii="Angsana New" w:hAnsi="Angsana New"/>
          <w:sz w:val="30"/>
          <w:szCs w:val="30"/>
        </w:rPr>
        <w:t>1</w:t>
      </w:r>
      <w:r w:rsidRPr="003500FB">
        <w:rPr>
          <w:rFonts w:ascii="Angsana New" w:hAnsi="Angsana New"/>
          <w:sz w:val="30"/>
          <w:szCs w:val="30"/>
          <w:cs/>
        </w:rPr>
        <w:t xml:space="preserve"> ซึ่งศาลอุทธรณ์ตัดสินเมื่อเดือนพฤษภาคม </w:t>
      </w:r>
      <w:r w:rsidRPr="004D4DA4">
        <w:rPr>
          <w:rFonts w:ascii="Angsana New" w:hAnsi="Angsana New"/>
          <w:sz w:val="30"/>
          <w:szCs w:val="30"/>
        </w:rPr>
        <w:t>256</w:t>
      </w:r>
      <w:r w:rsidRPr="00447B28">
        <w:rPr>
          <w:rFonts w:ascii="Angsana New" w:hAnsi="Angsana New"/>
          <w:sz w:val="30"/>
          <w:szCs w:val="30"/>
        </w:rPr>
        <w:t>3</w:t>
      </w:r>
      <w:r w:rsidRPr="003500FB">
        <w:rPr>
          <w:rFonts w:ascii="Angsana New" w:hAnsi="Angsana New"/>
          <w:sz w:val="30"/>
          <w:szCs w:val="30"/>
        </w:rPr>
        <w:t xml:space="preserve"> </w:t>
      </w:r>
      <w:r w:rsidRPr="003500FB">
        <w:rPr>
          <w:rFonts w:ascii="Angsana New" w:hAnsi="Angsana New"/>
          <w:sz w:val="30"/>
          <w:szCs w:val="30"/>
          <w:cs/>
        </w:rPr>
        <w:t xml:space="preserve">ให้สามารถดำเนินคดีแบบกลุ่มได้ และขอบเขตดังกล่าวให้รวมถึงบุคคลอื่น ๆ ที่ได้รับความเดือดร้อนจากกลิ่นของก๊าซ </w:t>
      </w:r>
      <w:r w:rsidRPr="003500FB">
        <w:rPr>
          <w:rFonts w:ascii="Angsana New" w:hAnsi="Angsana New"/>
          <w:sz w:val="30"/>
          <w:szCs w:val="30"/>
        </w:rPr>
        <w:t>CS</w:t>
      </w:r>
      <w:r w:rsidRPr="004D4DA4">
        <w:rPr>
          <w:rFonts w:ascii="Angsana New" w:hAnsi="Angsana New"/>
          <w:sz w:val="30"/>
          <w:szCs w:val="30"/>
        </w:rPr>
        <w:t>2</w:t>
      </w:r>
      <w:r w:rsidRPr="003500FB">
        <w:rPr>
          <w:rFonts w:ascii="Angsana New" w:hAnsi="Angsana New"/>
          <w:sz w:val="30"/>
          <w:szCs w:val="30"/>
          <w:cs/>
        </w:rPr>
        <w:t xml:space="preserve"> ก๊าซ </w:t>
      </w:r>
      <w:r w:rsidRPr="003500FB">
        <w:rPr>
          <w:rFonts w:ascii="Angsana New" w:hAnsi="Angsana New"/>
          <w:sz w:val="30"/>
          <w:szCs w:val="30"/>
        </w:rPr>
        <w:t>H</w:t>
      </w:r>
      <w:r w:rsidRPr="004D4DA4">
        <w:rPr>
          <w:rFonts w:ascii="Angsana New" w:hAnsi="Angsana New"/>
          <w:sz w:val="30"/>
          <w:szCs w:val="30"/>
        </w:rPr>
        <w:t>2</w:t>
      </w:r>
      <w:r w:rsidRPr="003500FB">
        <w:rPr>
          <w:rFonts w:ascii="Angsana New" w:hAnsi="Angsana New"/>
          <w:sz w:val="30"/>
          <w:szCs w:val="30"/>
        </w:rPr>
        <w:t>S</w:t>
      </w:r>
      <w:r w:rsidRPr="003500FB">
        <w:rPr>
          <w:rFonts w:ascii="Angsana New" w:hAnsi="Angsana New"/>
          <w:sz w:val="30"/>
          <w:szCs w:val="30"/>
          <w:cs/>
        </w:rPr>
        <w:t xml:space="preserve"> และกรดกำมะถันจากการประกอบกิจการของโรงงานของบริษัทที่อ่างทอง ปัจจุบันคดีดังกล่าวอยู่ในชั้นพิจารณาของศาล</w:t>
      </w:r>
      <w:r w:rsidRPr="003200E7">
        <w:rPr>
          <w:rFonts w:ascii="Angsana New" w:hAnsi="Angsana New"/>
          <w:sz w:val="30"/>
          <w:szCs w:val="30"/>
          <w:cs/>
        </w:rPr>
        <w:t>แพ่ง</w:t>
      </w:r>
      <w:r w:rsidR="0062301D" w:rsidRPr="003200E7">
        <w:rPr>
          <w:rFonts w:ascii="Angsana New" w:hAnsi="Angsana New" w:hint="cs"/>
          <w:sz w:val="30"/>
          <w:szCs w:val="30"/>
          <w:cs/>
        </w:rPr>
        <w:t xml:space="preserve"> โดยศาลได้นัด</w:t>
      </w:r>
      <w:r w:rsidR="003200E7" w:rsidRPr="003200E7">
        <w:rPr>
          <w:rFonts w:ascii="Angsana New" w:hAnsi="Angsana New" w:hint="cs"/>
          <w:sz w:val="30"/>
          <w:szCs w:val="30"/>
          <w:cs/>
        </w:rPr>
        <w:t xml:space="preserve">รับฟังหลักฐานพยานเบื้องต้นไปจำนวนหนึ่งแล้ว </w:t>
      </w:r>
      <w:r w:rsidR="003200E7" w:rsidRPr="003200E7">
        <w:rPr>
          <w:rFonts w:ascii="Angsana New" w:hAnsi="Angsana New"/>
          <w:sz w:val="30"/>
          <w:szCs w:val="30"/>
          <w:cs/>
        </w:rPr>
        <w:t xml:space="preserve">และการรับฟังครั้งต่อไปจะมีขึ้นในวันที่ </w:t>
      </w:r>
      <w:r w:rsidR="003200E7" w:rsidRPr="003200E7">
        <w:rPr>
          <w:rFonts w:ascii="Angsana New" w:hAnsi="Angsana New"/>
          <w:sz w:val="30"/>
          <w:szCs w:val="30"/>
        </w:rPr>
        <w:t xml:space="preserve">20 </w:t>
      </w:r>
      <w:r w:rsidR="003200E7" w:rsidRPr="003200E7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200E7" w:rsidRPr="003200E7">
        <w:rPr>
          <w:rFonts w:ascii="Angsana New" w:hAnsi="Angsana New"/>
          <w:sz w:val="30"/>
          <w:szCs w:val="30"/>
        </w:rPr>
        <w:t>256</w:t>
      </w:r>
      <w:r w:rsidR="003200E7">
        <w:rPr>
          <w:rFonts w:ascii="Angsana New" w:hAnsi="Angsana New"/>
          <w:sz w:val="30"/>
          <w:szCs w:val="30"/>
        </w:rPr>
        <w:t>5</w:t>
      </w:r>
    </w:p>
    <w:p w14:paraId="1F11F97C" w14:textId="77777777" w:rsidR="00F315FF" w:rsidRPr="00310274" w:rsidRDefault="00F315FF" w:rsidP="009A3DBF">
      <w:pPr>
        <w:tabs>
          <w:tab w:val="clear" w:pos="227"/>
          <w:tab w:val="clear" w:pos="454"/>
          <w:tab w:val="clear" w:pos="680"/>
          <w:tab w:val="clear" w:pos="907"/>
          <w:tab w:val="left" w:pos="900"/>
        </w:tabs>
        <w:spacing w:line="240" w:lineRule="auto"/>
        <w:ind w:left="450" w:hanging="7"/>
        <w:jc w:val="both"/>
        <w:rPr>
          <w:rFonts w:ascii="Angsana New" w:hAnsi="Angsana New"/>
          <w:sz w:val="30"/>
          <w:szCs w:val="30"/>
        </w:rPr>
      </w:pPr>
    </w:p>
    <w:p w14:paraId="0B140FDF" w14:textId="4D050AE6" w:rsidR="00F315FF" w:rsidRDefault="00F315FF" w:rsidP="003200E7">
      <w:pPr>
        <w:tabs>
          <w:tab w:val="clear" w:pos="227"/>
          <w:tab w:val="clear" w:pos="454"/>
          <w:tab w:val="clear" w:pos="680"/>
          <w:tab w:val="clear" w:pos="907"/>
          <w:tab w:val="left" w:pos="900"/>
        </w:tabs>
        <w:spacing w:line="400" w:lineRule="exact"/>
        <w:ind w:left="450" w:hanging="7"/>
        <w:jc w:val="thaiDistribute"/>
        <w:rPr>
          <w:rFonts w:asciiTheme="minorBidi" w:hAnsiTheme="minorBidi"/>
          <w:sz w:val="32"/>
          <w:szCs w:val="32"/>
        </w:rPr>
      </w:pPr>
      <w:r w:rsidRPr="003500FB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4D4DA4">
        <w:rPr>
          <w:rFonts w:ascii="Angsana New" w:hAnsi="Angsana New"/>
          <w:sz w:val="30"/>
          <w:szCs w:val="30"/>
        </w:rPr>
        <w:t>256</w:t>
      </w:r>
      <w:r w:rsidRPr="00447B28">
        <w:rPr>
          <w:rFonts w:ascii="Angsana New" w:hAnsi="Angsana New"/>
          <w:sz w:val="30"/>
          <w:szCs w:val="30"/>
        </w:rPr>
        <w:t>3</w:t>
      </w:r>
      <w:r w:rsidRPr="003500FB">
        <w:rPr>
          <w:rFonts w:ascii="Angsana New" w:hAnsi="Angsana New"/>
          <w:sz w:val="30"/>
          <w:szCs w:val="30"/>
        </w:rPr>
        <w:t xml:space="preserve"> </w:t>
      </w:r>
      <w:r w:rsidRPr="003500FB">
        <w:rPr>
          <w:rFonts w:ascii="Angsana New" w:hAnsi="Angsana New"/>
          <w:sz w:val="30"/>
          <w:szCs w:val="30"/>
          <w:cs/>
        </w:rPr>
        <w:t xml:space="preserve">กลุ่มคนกลุ่มที่สามและบุคคลอีกหนึ่งรายได้ฟ้องร้องบริษัทเพื่อเรียกค่าเสียหายที่เกิดจากความเดือดร้อนเนื่องจากการปล่อยสารเคมีที่ก่อให้เกิดความเสียหายต่อกลุ่มบุคคลเหล่านี้ กลุ่มคนกลุ่มที่สามและบุคคลอีกหนึ่งรายได้เรียกร้องค่าเสียหายจากบริษัทคนละ </w:t>
      </w:r>
      <w:r w:rsidRPr="004D4DA4">
        <w:rPr>
          <w:rFonts w:ascii="Angsana New" w:hAnsi="Angsana New"/>
          <w:sz w:val="30"/>
          <w:szCs w:val="30"/>
        </w:rPr>
        <w:t>0</w:t>
      </w:r>
      <w:r w:rsidRPr="003500FB">
        <w:rPr>
          <w:rFonts w:ascii="Angsana New" w:hAnsi="Angsana New"/>
          <w:sz w:val="30"/>
          <w:szCs w:val="30"/>
        </w:rPr>
        <w:t>.</w:t>
      </w:r>
      <w:r w:rsidRPr="004D4DA4">
        <w:rPr>
          <w:rFonts w:ascii="Angsana New" w:hAnsi="Angsana New"/>
          <w:sz w:val="30"/>
          <w:szCs w:val="30"/>
        </w:rPr>
        <w:t>2</w:t>
      </w:r>
      <w:r w:rsidRPr="003500FB">
        <w:rPr>
          <w:rFonts w:ascii="Angsana New" w:hAnsi="Angsana New"/>
          <w:sz w:val="30"/>
          <w:szCs w:val="30"/>
          <w:cs/>
        </w:rPr>
        <w:t xml:space="preserve"> ล้านบาท สำหรับความเสียหายต่อสุขภาพและสวัสดิภาพ และเรียกร้องอีกคนละ </w:t>
      </w:r>
      <w:r w:rsidRPr="004D4DA4">
        <w:rPr>
          <w:rFonts w:ascii="Angsana New" w:hAnsi="Angsana New"/>
          <w:sz w:val="30"/>
          <w:szCs w:val="30"/>
        </w:rPr>
        <w:t>0</w:t>
      </w:r>
      <w:r w:rsidRPr="003500FB">
        <w:rPr>
          <w:rFonts w:ascii="Angsana New" w:hAnsi="Angsana New"/>
          <w:sz w:val="30"/>
          <w:szCs w:val="30"/>
        </w:rPr>
        <w:t>.</w:t>
      </w:r>
      <w:r w:rsidRPr="00447B28">
        <w:rPr>
          <w:rFonts w:ascii="Angsana New" w:hAnsi="Angsana New"/>
          <w:sz w:val="30"/>
          <w:szCs w:val="30"/>
        </w:rPr>
        <w:t>1</w:t>
      </w:r>
      <w:r w:rsidRPr="003500FB">
        <w:rPr>
          <w:rFonts w:ascii="Angsana New" w:hAnsi="Angsana New"/>
          <w:sz w:val="30"/>
          <w:szCs w:val="30"/>
        </w:rPr>
        <w:t xml:space="preserve"> </w:t>
      </w:r>
      <w:r w:rsidRPr="003500FB">
        <w:rPr>
          <w:rFonts w:ascii="Angsana New" w:hAnsi="Angsana New"/>
          <w:sz w:val="30"/>
          <w:szCs w:val="30"/>
          <w:cs/>
        </w:rPr>
        <w:t xml:space="preserve">ล้านบาท สำหรับความเดือดร้อนอันเนื่องมาจากก๊าซ </w:t>
      </w:r>
      <w:r w:rsidRPr="003500FB">
        <w:rPr>
          <w:rFonts w:ascii="Angsana New" w:hAnsi="Angsana New"/>
          <w:sz w:val="30"/>
          <w:szCs w:val="30"/>
        </w:rPr>
        <w:t>CS</w:t>
      </w:r>
      <w:r w:rsidRPr="004D4DA4">
        <w:rPr>
          <w:rFonts w:ascii="Angsana New" w:hAnsi="Angsana New"/>
          <w:sz w:val="30"/>
          <w:szCs w:val="30"/>
        </w:rPr>
        <w:t>2</w:t>
      </w:r>
      <w:r w:rsidRPr="003500FB">
        <w:rPr>
          <w:rFonts w:ascii="Angsana New" w:hAnsi="Angsana New"/>
          <w:sz w:val="30"/>
          <w:szCs w:val="30"/>
        </w:rPr>
        <w:t xml:space="preserve"> </w:t>
      </w:r>
      <w:r w:rsidRPr="003500FB">
        <w:rPr>
          <w:rFonts w:ascii="Angsana New" w:hAnsi="Angsana New"/>
          <w:sz w:val="30"/>
          <w:szCs w:val="30"/>
          <w:cs/>
        </w:rPr>
        <w:t xml:space="preserve">และก๊าซ </w:t>
      </w:r>
      <w:r w:rsidRPr="003500FB">
        <w:rPr>
          <w:rFonts w:ascii="Angsana New" w:hAnsi="Angsana New"/>
          <w:sz w:val="30"/>
          <w:szCs w:val="30"/>
        </w:rPr>
        <w:t>H</w:t>
      </w:r>
      <w:r w:rsidRPr="004D4DA4">
        <w:rPr>
          <w:rFonts w:ascii="Angsana New" w:hAnsi="Angsana New"/>
          <w:sz w:val="30"/>
          <w:szCs w:val="30"/>
        </w:rPr>
        <w:t>2</w:t>
      </w:r>
      <w:r w:rsidRPr="003500FB">
        <w:rPr>
          <w:rFonts w:ascii="Angsana New" w:hAnsi="Angsana New"/>
          <w:sz w:val="30"/>
          <w:szCs w:val="30"/>
        </w:rPr>
        <w:t xml:space="preserve">S </w:t>
      </w:r>
      <w:r w:rsidRPr="003500FB">
        <w:rPr>
          <w:rFonts w:ascii="Angsana New" w:hAnsi="Angsana New"/>
          <w:sz w:val="30"/>
          <w:szCs w:val="30"/>
          <w:cs/>
        </w:rPr>
        <w:t xml:space="preserve">โดยค่าเสียหายที่ฟ้องร้องจากกลุ่มคนกลุ่มที่สามรวมเป็นเงินทั้งสิ้นจำนวน </w:t>
      </w:r>
      <w:r w:rsidRPr="00447B28">
        <w:rPr>
          <w:rFonts w:ascii="Angsana New" w:hAnsi="Angsana New"/>
          <w:sz w:val="30"/>
          <w:szCs w:val="30"/>
        </w:rPr>
        <w:t>1</w:t>
      </w:r>
      <w:r w:rsidRPr="004D4DA4">
        <w:rPr>
          <w:rFonts w:ascii="Angsana New" w:hAnsi="Angsana New"/>
          <w:sz w:val="30"/>
          <w:szCs w:val="30"/>
        </w:rPr>
        <w:t>6</w:t>
      </w:r>
      <w:r w:rsidRPr="003500FB">
        <w:rPr>
          <w:rFonts w:ascii="Angsana New" w:hAnsi="Angsana New"/>
          <w:sz w:val="30"/>
          <w:szCs w:val="30"/>
        </w:rPr>
        <w:t>.</w:t>
      </w:r>
      <w:r w:rsidRPr="004D4DA4">
        <w:rPr>
          <w:rFonts w:ascii="Angsana New" w:hAnsi="Angsana New"/>
          <w:sz w:val="30"/>
          <w:szCs w:val="30"/>
        </w:rPr>
        <w:t>5</w:t>
      </w:r>
      <w:r w:rsidRPr="003500FB">
        <w:rPr>
          <w:rFonts w:ascii="Angsana New" w:hAnsi="Angsana New"/>
          <w:sz w:val="30"/>
          <w:szCs w:val="30"/>
        </w:rPr>
        <w:t xml:space="preserve"> </w:t>
      </w:r>
      <w:r w:rsidRPr="003500FB">
        <w:rPr>
          <w:rFonts w:ascii="Angsana New" w:hAnsi="Angsana New"/>
          <w:sz w:val="30"/>
          <w:szCs w:val="30"/>
          <w:cs/>
        </w:rPr>
        <w:t xml:space="preserve">ล้านบาท และค่าเสียหายที่ฟ้องร้องจากบุคคลอีกหนึ่งรายจำนวน </w:t>
      </w:r>
      <w:r w:rsidRPr="00447B28">
        <w:rPr>
          <w:rFonts w:ascii="Angsana New" w:hAnsi="Angsana New"/>
          <w:sz w:val="30"/>
          <w:szCs w:val="30"/>
        </w:rPr>
        <w:t>1</w:t>
      </w:r>
      <w:r w:rsidRPr="003500FB">
        <w:rPr>
          <w:rFonts w:ascii="Angsana New" w:hAnsi="Angsana New"/>
          <w:sz w:val="30"/>
          <w:szCs w:val="30"/>
        </w:rPr>
        <w:t>.</w:t>
      </w:r>
      <w:r w:rsidRPr="004D4DA4">
        <w:rPr>
          <w:rFonts w:ascii="Angsana New" w:hAnsi="Angsana New"/>
          <w:sz w:val="30"/>
          <w:szCs w:val="30"/>
        </w:rPr>
        <w:t>5</w:t>
      </w:r>
      <w:r w:rsidRPr="003500FB">
        <w:rPr>
          <w:rFonts w:ascii="Angsana New" w:hAnsi="Angsana New"/>
          <w:sz w:val="30"/>
          <w:szCs w:val="30"/>
          <w:cs/>
        </w:rPr>
        <w:t xml:space="preserve"> ล้าน</w:t>
      </w:r>
      <w:r w:rsidRPr="003200E7">
        <w:rPr>
          <w:rFonts w:ascii="Angsana New" w:hAnsi="Angsana New"/>
          <w:sz w:val="30"/>
          <w:szCs w:val="30"/>
          <w:cs/>
        </w:rPr>
        <w:t>บาท</w:t>
      </w:r>
      <w:r w:rsidR="0062301D" w:rsidRPr="003200E7">
        <w:rPr>
          <w:rFonts w:ascii="Angsana New" w:hAnsi="Angsana New" w:hint="cs"/>
          <w:sz w:val="30"/>
          <w:szCs w:val="30"/>
          <w:cs/>
        </w:rPr>
        <w:t xml:space="preserve"> บริษัทได้ร้องขอให้โอนคดีไปยังศาลแพ่ง</w:t>
      </w:r>
      <w:r w:rsidR="00D45C12" w:rsidRPr="003200E7">
        <w:rPr>
          <w:rFonts w:ascii="Angsana New" w:hAnsi="Angsana New"/>
          <w:sz w:val="30"/>
          <w:szCs w:val="30"/>
        </w:rPr>
        <w:t xml:space="preserve"> </w:t>
      </w:r>
      <w:r w:rsidR="0062301D" w:rsidRPr="003200E7">
        <w:rPr>
          <w:rFonts w:ascii="Angsana New" w:hAnsi="Angsana New" w:hint="cs"/>
          <w:sz w:val="30"/>
          <w:szCs w:val="30"/>
          <w:cs/>
        </w:rPr>
        <w:t>ซึ่งศาล</w:t>
      </w:r>
      <w:r w:rsidR="003200E7">
        <w:rPr>
          <w:rFonts w:ascii="Angsana New" w:hAnsi="Angsana New" w:hint="cs"/>
          <w:sz w:val="30"/>
          <w:szCs w:val="30"/>
          <w:cs/>
        </w:rPr>
        <w:t>แพ่งได้อนุมัติ</w:t>
      </w:r>
      <w:r w:rsidR="003200E7" w:rsidRPr="003200E7">
        <w:rPr>
          <w:rFonts w:ascii="Angsana New" w:hAnsi="Angsana New"/>
          <w:sz w:val="30"/>
          <w:szCs w:val="30"/>
          <w:cs/>
        </w:rPr>
        <w:t>และ</w:t>
      </w:r>
      <w:r w:rsidR="003200E7" w:rsidRPr="003200E7">
        <w:rPr>
          <w:rFonts w:ascii="Angsana New" w:hAnsi="Angsana New" w:hint="cs"/>
          <w:sz w:val="30"/>
          <w:szCs w:val="30"/>
          <w:cs/>
        </w:rPr>
        <w:t>รวม</w:t>
      </w:r>
      <w:r w:rsidR="003200E7" w:rsidRPr="003200E7">
        <w:rPr>
          <w:rFonts w:ascii="Angsana New" w:hAnsi="Angsana New"/>
          <w:sz w:val="30"/>
          <w:szCs w:val="30"/>
          <w:cs/>
        </w:rPr>
        <w:t>ทั้งสองคดีไ</w:t>
      </w:r>
      <w:r w:rsidR="003200E7" w:rsidRPr="003200E7">
        <w:rPr>
          <w:rFonts w:ascii="Angsana New" w:hAnsi="Angsana New" w:hint="cs"/>
          <w:sz w:val="30"/>
          <w:szCs w:val="30"/>
          <w:cs/>
        </w:rPr>
        <w:t>ว้เป็นคดีเดียว</w:t>
      </w:r>
      <w:r w:rsidR="003200E7" w:rsidRPr="003200E7">
        <w:rPr>
          <w:rFonts w:ascii="Angsana New" w:hAnsi="Angsana New"/>
          <w:sz w:val="30"/>
          <w:szCs w:val="30"/>
          <w:cs/>
        </w:rPr>
        <w:t xml:space="preserve">กัน </w:t>
      </w:r>
      <w:r w:rsidRPr="003200E7">
        <w:rPr>
          <w:rFonts w:ascii="Angsana New" w:hAnsi="Angsana New"/>
          <w:sz w:val="30"/>
          <w:szCs w:val="30"/>
          <w:cs/>
        </w:rPr>
        <w:t>บริษัท</w:t>
      </w:r>
      <w:r w:rsidRPr="003200E7">
        <w:rPr>
          <w:rFonts w:ascii="Angsana New" w:hAnsi="Angsana New" w:hint="cs"/>
          <w:sz w:val="30"/>
          <w:szCs w:val="30"/>
          <w:cs/>
        </w:rPr>
        <w:t>ได้</w:t>
      </w:r>
      <w:r w:rsidRPr="003200E7">
        <w:rPr>
          <w:rFonts w:ascii="Angsana New" w:hAnsi="Angsana New"/>
          <w:sz w:val="30"/>
          <w:szCs w:val="30"/>
          <w:cs/>
        </w:rPr>
        <w:t>ยื่น</w:t>
      </w:r>
      <w:r w:rsidRPr="003200E7">
        <w:rPr>
          <w:rFonts w:ascii="Angsana New" w:hAnsi="Angsana New" w:hint="cs"/>
          <w:sz w:val="30"/>
          <w:szCs w:val="30"/>
          <w:cs/>
        </w:rPr>
        <w:t xml:space="preserve">ค้านสำหรับคดีฟ้องร้องดังกล่าวในเดือนมิถุนายน </w:t>
      </w:r>
      <w:r w:rsidRPr="003200E7">
        <w:rPr>
          <w:rFonts w:ascii="Angsana New" w:hAnsi="Angsana New"/>
          <w:sz w:val="30"/>
          <w:szCs w:val="30"/>
        </w:rPr>
        <w:t>2563</w:t>
      </w:r>
      <w:r w:rsidR="00567B10" w:rsidRPr="003200E7">
        <w:rPr>
          <w:rFonts w:ascii="Angsana New" w:hAnsi="Angsana New" w:hint="cs"/>
          <w:sz w:val="30"/>
          <w:szCs w:val="30"/>
          <w:cs/>
        </w:rPr>
        <w:t xml:space="preserve"> </w:t>
      </w:r>
      <w:r w:rsidR="003200E7" w:rsidRPr="003200E7">
        <w:rPr>
          <w:rFonts w:ascii="Angsana New" w:hAnsi="Angsana New" w:hint="cs"/>
          <w:sz w:val="30"/>
          <w:szCs w:val="30"/>
          <w:cs/>
        </w:rPr>
        <w:t>ซึ่ง</w:t>
      </w:r>
      <w:r w:rsidR="003200E7" w:rsidRPr="003200E7">
        <w:rPr>
          <w:rFonts w:ascii="Angsana New" w:hAnsi="Angsana New"/>
          <w:sz w:val="30"/>
          <w:szCs w:val="30"/>
          <w:cs/>
        </w:rPr>
        <w:t>ศาลแพ่งได้</w:t>
      </w:r>
      <w:r w:rsidR="003200E7" w:rsidRPr="003200E7">
        <w:rPr>
          <w:rFonts w:ascii="Angsana New" w:hAnsi="Angsana New" w:hint="cs"/>
          <w:sz w:val="30"/>
          <w:szCs w:val="30"/>
          <w:cs/>
        </w:rPr>
        <w:t>ทำการ</w:t>
      </w:r>
      <w:r w:rsidR="003200E7" w:rsidRPr="003200E7">
        <w:rPr>
          <w:rFonts w:ascii="Angsana New" w:hAnsi="Angsana New"/>
          <w:sz w:val="30"/>
          <w:szCs w:val="30"/>
          <w:cs/>
        </w:rPr>
        <w:t>นัดรับฟังหลักฐานพยานเบื้องต้น</w:t>
      </w:r>
      <w:r w:rsidR="003200E7" w:rsidRPr="003200E7">
        <w:rPr>
          <w:rFonts w:ascii="Angsana New" w:hAnsi="Angsana New" w:hint="cs"/>
          <w:sz w:val="30"/>
          <w:szCs w:val="30"/>
          <w:cs/>
        </w:rPr>
        <w:t xml:space="preserve">แล้ว </w:t>
      </w:r>
      <w:r w:rsidR="003200E7" w:rsidRPr="003200E7">
        <w:rPr>
          <w:rFonts w:ascii="Angsana New" w:hAnsi="Angsana New"/>
          <w:sz w:val="30"/>
          <w:szCs w:val="30"/>
          <w:cs/>
        </w:rPr>
        <w:t>และ</w:t>
      </w:r>
      <w:r w:rsidR="003200E7" w:rsidRPr="003200E7">
        <w:rPr>
          <w:rFonts w:ascii="Angsana New" w:hAnsi="Angsana New" w:hint="cs"/>
          <w:sz w:val="30"/>
          <w:szCs w:val="30"/>
          <w:cs/>
        </w:rPr>
        <w:t>การ</w:t>
      </w:r>
      <w:r w:rsidR="003200E7" w:rsidRPr="003200E7">
        <w:rPr>
          <w:rFonts w:ascii="Angsana New" w:hAnsi="Angsana New"/>
          <w:sz w:val="30"/>
          <w:szCs w:val="30"/>
          <w:cs/>
        </w:rPr>
        <w:t>นัด</w:t>
      </w:r>
      <w:r w:rsidR="003200E7" w:rsidRPr="003200E7">
        <w:rPr>
          <w:rFonts w:ascii="Angsana New" w:hAnsi="Angsana New" w:hint="cs"/>
          <w:sz w:val="30"/>
          <w:szCs w:val="30"/>
          <w:cs/>
        </w:rPr>
        <w:t>รับฟัง</w:t>
      </w:r>
      <w:r w:rsidR="003200E7" w:rsidRPr="003200E7">
        <w:rPr>
          <w:rFonts w:ascii="Angsana New" w:hAnsi="Angsana New"/>
          <w:sz w:val="30"/>
          <w:szCs w:val="30"/>
          <w:cs/>
        </w:rPr>
        <w:t xml:space="preserve">ครั้งต่อไปจะมีขึ้นในวันที่ </w:t>
      </w:r>
      <w:r w:rsidR="003200E7" w:rsidRPr="003200E7">
        <w:rPr>
          <w:rFonts w:ascii="Angsana New" w:hAnsi="Angsana New"/>
          <w:sz w:val="30"/>
          <w:szCs w:val="30"/>
        </w:rPr>
        <w:t xml:space="preserve">17 </w:t>
      </w:r>
      <w:r w:rsidR="003200E7" w:rsidRPr="003200E7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200E7" w:rsidRPr="003200E7">
        <w:rPr>
          <w:rFonts w:ascii="Angsana New" w:hAnsi="Angsana New"/>
          <w:sz w:val="30"/>
          <w:szCs w:val="30"/>
        </w:rPr>
        <w:t>2565</w:t>
      </w:r>
    </w:p>
    <w:p w14:paraId="794BE033" w14:textId="77777777" w:rsidR="003200E7" w:rsidRPr="00310274" w:rsidRDefault="003200E7" w:rsidP="003200E7">
      <w:pPr>
        <w:tabs>
          <w:tab w:val="clear" w:pos="227"/>
          <w:tab w:val="clear" w:pos="454"/>
          <w:tab w:val="clear" w:pos="680"/>
          <w:tab w:val="clear" w:pos="907"/>
          <w:tab w:val="left" w:pos="900"/>
        </w:tabs>
        <w:spacing w:line="400" w:lineRule="exact"/>
        <w:ind w:left="450" w:hanging="7"/>
        <w:jc w:val="thaiDistribute"/>
        <w:rPr>
          <w:rFonts w:ascii="Angsana New" w:hAnsi="Angsana New"/>
          <w:sz w:val="30"/>
          <w:szCs w:val="30"/>
        </w:rPr>
      </w:pPr>
    </w:p>
    <w:p w14:paraId="1BB1A186" w14:textId="097C971A" w:rsidR="00F315FF" w:rsidRPr="003500FB" w:rsidRDefault="00F315FF" w:rsidP="00F315FF">
      <w:pPr>
        <w:tabs>
          <w:tab w:val="clear" w:pos="227"/>
          <w:tab w:val="clear" w:pos="454"/>
          <w:tab w:val="clear" w:pos="680"/>
          <w:tab w:val="clear" w:pos="907"/>
          <w:tab w:val="left" w:pos="900"/>
        </w:tabs>
        <w:spacing w:line="400" w:lineRule="exact"/>
        <w:ind w:left="450" w:hanging="7"/>
        <w:jc w:val="thaiDistribute"/>
        <w:rPr>
          <w:rFonts w:ascii="Angsana New" w:hAnsi="Angsana New"/>
          <w:sz w:val="30"/>
          <w:szCs w:val="30"/>
          <w:cs/>
        </w:rPr>
      </w:pPr>
      <w:r w:rsidRPr="003500FB">
        <w:rPr>
          <w:rFonts w:ascii="Angsana New" w:hAnsi="Angsana New"/>
          <w:sz w:val="30"/>
          <w:szCs w:val="30"/>
          <w:cs/>
        </w:rPr>
        <w:t xml:space="preserve">บริษัทได้บันทึกประมาณการหนี้สินสำหรับค่าความเสียหายจากคดีความดังกล่าวในงบการเงินสำหรับปี </w:t>
      </w:r>
      <w:r w:rsidRPr="004D4DA4">
        <w:rPr>
          <w:rFonts w:ascii="Angsana New" w:hAnsi="Angsana New"/>
          <w:sz w:val="30"/>
          <w:szCs w:val="30"/>
        </w:rPr>
        <w:t>256</w:t>
      </w:r>
      <w:r w:rsidRPr="00447B28">
        <w:rPr>
          <w:rFonts w:ascii="Angsana New" w:hAnsi="Angsana New"/>
          <w:sz w:val="30"/>
          <w:szCs w:val="30"/>
        </w:rPr>
        <w:t>1</w:t>
      </w:r>
      <w:r w:rsidRPr="003500FB">
        <w:rPr>
          <w:rFonts w:ascii="Angsana New" w:hAnsi="Angsana New"/>
          <w:sz w:val="30"/>
          <w:szCs w:val="30"/>
        </w:rPr>
        <w:t xml:space="preserve"> </w:t>
      </w:r>
      <w:r w:rsidRPr="003500FB">
        <w:rPr>
          <w:rFonts w:ascii="Angsana New" w:hAnsi="Angsana New"/>
          <w:sz w:val="30"/>
          <w:szCs w:val="30"/>
          <w:cs/>
        </w:rPr>
        <w:t xml:space="preserve">เป็นจำนวนเงินประมาณ </w:t>
      </w:r>
      <w:r w:rsidRPr="00447B28">
        <w:rPr>
          <w:rFonts w:ascii="Angsana New" w:hAnsi="Angsana New"/>
          <w:sz w:val="30"/>
          <w:szCs w:val="30"/>
        </w:rPr>
        <w:t>1</w:t>
      </w:r>
      <w:r w:rsidRPr="004D4DA4">
        <w:rPr>
          <w:rFonts w:ascii="Angsana New" w:hAnsi="Angsana New"/>
          <w:sz w:val="30"/>
          <w:szCs w:val="30"/>
        </w:rPr>
        <w:t>7</w:t>
      </w:r>
      <w:r w:rsidRPr="003500FB">
        <w:rPr>
          <w:rFonts w:ascii="Angsana New" w:hAnsi="Angsana New"/>
          <w:sz w:val="30"/>
          <w:szCs w:val="30"/>
        </w:rPr>
        <w:t>.</w:t>
      </w:r>
      <w:r w:rsidRPr="004D4DA4">
        <w:rPr>
          <w:rFonts w:ascii="Angsana New" w:hAnsi="Angsana New"/>
          <w:sz w:val="30"/>
          <w:szCs w:val="30"/>
        </w:rPr>
        <w:t>7</w:t>
      </w:r>
      <w:r w:rsidRPr="003500FB">
        <w:rPr>
          <w:rFonts w:ascii="Angsana New" w:hAnsi="Angsana New"/>
          <w:sz w:val="30"/>
          <w:szCs w:val="30"/>
        </w:rPr>
        <w:t xml:space="preserve"> </w:t>
      </w:r>
      <w:r w:rsidRPr="003500FB">
        <w:rPr>
          <w:rFonts w:ascii="Angsana New" w:hAnsi="Angsana New"/>
          <w:sz w:val="30"/>
          <w:szCs w:val="30"/>
          <w:cs/>
        </w:rPr>
        <w:t>ล้านบาทแล้ว ซึ่งฝ่ายบริหารเชื่อว่าประมาณการหนี้สิน</w:t>
      </w:r>
      <w:r>
        <w:rPr>
          <w:rFonts w:ascii="Angsana New" w:hAnsi="Angsana New"/>
          <w:sz w:val="30"/>
          <w:szCs w:val="30"/>
        </w:rPr>
        <w:t xml:space="preserve"> </w:t>
      </w:r>
      <w:r w:rsidRPr="003500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47B28">
        <w:rPr>
          <w:rFonts w:ascii="Angsana New" w:hAnsi="Angsana New"/>
          <w:sz w:val="30"/>
          <w:szCs w:val="30"/>
        </w:rPr>
        <w:t>31</w:t>
      </w:r>
      <w:r w:rsidRPr="003500F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</w:t>
      </w:r>
      <w:r w:rsidR="00375B72">
        <w:rPr>
          <w:rFonts w:ascii="Angsana New" w:hAnsi="Angsana New"/>
          <w:sz w:val="30"/>
          <w:szCs w:val="30"/>
        </w:rPr>
        <w:t>5</w:t>
      </w:r>
      <w:r w:rsidRPr="003500FB">
        <w:rPr>
          <w:rFonts w:ascii="Angsana New" w:hAnsi="Angsana New"/>
          <w:sz w:val="30"/>
          <w:szCs w:val="30"/>
        </w:rPr>
        <w:t xml:space="preserve"> </w:t>
      </w:r>
      <w:r w:rsidRPr="003500FB">
        <w:rPr>
          <w:rFonts w:ascii="Angsana New" w:hAnsi="Angsana New"/>
          <w:sz w:val="30"/>
          <w:szCs w:val="30"/>
          <w:cs/>
        </w:rPr>
        <w:t>เพียงพอสำหรับผลขาดทุนที่อาจเกิดขึ้นจากคดีดังกล่าว</w:t>
      </w:r>
    </w:p>
    <w:p w14:paraId="7D243443" w14:textId="44770262" w:rsidR="00F315FF" w:rsidRDefault="00F315FF" w:rsidP="00BB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4A3380E" w14:textId="24AA2B62" w:rsidR="00310274" w:rsidRDefault="00310274" w:rsidP="00BB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F4F0E38" w14:textId="06E135FE" w:rsidR="00310274" w:rsidRDefault="00310274" w:rsidP="00BB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8E0F4DE" w14:textId="391EA6D7" w:rsidR="00310274" w:rsidRDefault="00310274" w:rsidP="00BB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7F356CD" w14:textId="7D55E85C" w:rsidR="00310274" w:rsidRDefault="00310274" w:rsidP="00BB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3C01538" w14:textId="5AFAF2AA" w:rsidR="00310274" w:rsidRDefault="00310274" w:rsidP="00BB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83C3E1F" w14:textId="6A280759" w:rsidR="00310274" w:rsidRDefault="00310274" w:rsidP="00BB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1CAEC43D" w14:textId="77AB2901" w:rsidR="00310274" w:rsidRDefault="00310274" w:rsidP="00BB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080EC87" w14:textId="77777777" w:rsidR="00310274" w:rsidRPr="00310274" w:rsidRDefault="00310274" w:rsidP="00BB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5AD04030" w14:textId="2EE187CC" w:rsidR="00F315FF" w:rsidRDefault="00F315FF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</w:t>
      </w:r>
    </w:p>
    <w:p w14:paraId="1D236E2F" w14:textId="71A58534" w:rsidR="00F315FF" w:rsidRPr="00310274" w:rsidRDefault="00F315FF" w:rsidP="00F3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80"/>
        <w:gridCol w:w="1080"/>
        <w:gridCol w:w="180"/>
        <w:gridCol w:w="1080"/>
        <w:gridCol w:w="180"/>
        <w:gridCol w:w="1080"/>
      </w:tblGrid>
      <w:tr w:rsidR="009654BF" w:rsidRPr="00D9790E" w14:paraId="4D483633" w14:textId="77777777" w:rsidTr="00CE7D02">
        <w:trPr>
          <w:cantSplit/>
          <w:tblHeader/>
        </w:trPr>
        <w:tc>
          <w:tcPr>
            <w:tcW w:w="4590" w:type="dxa"/>
            <w:vAlign w:val="bottom"/>
          </w:tcPr>
          <w:p w14:paraId="31CEF24C" w14:textId="77777777" w:rsidR="009654BF" w:rsidRPr="00D9790E" w:rsidRDefault="009654BF" w:rsidP="008B50E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B32152A" w14:textId="35B12518" w:rsidR="009654BF" w:rsidRPr="00D9790E" w:rsidRDefault="009053E6" w:rsidP="008B50E5">
            <w:pPr>
              <w:pStyle w:val="acctmergecolhdg"/>
              <w:spacing w:line="240" w:lineRule="auto"/>
              <w:ind w:left="-83" w:right="-79"/>
              <w:rPr>
                <w:bCs/>
                <w:szCs w:val="22"/>
              </w:rPr>
            </w:pPr>
            <w:r w:rsidRPr="003500FB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vAlign w:val="bottom"/>
          </w:tcPr>
          <w:p w14:paraId="7B62D800" w14:textId="77777777" w:rsidR="009654BF" w:rsidRPr="00D9790E" w:rsidRDefault="009654BF" w:rsidP="008B50E5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00C2730" w14:textId="05E46A81" w:rsidR="009654BF" w:rsidRPr="00D9790E" w:rsidRDefault="009053E6" w:rsidP="008B50E5">
            <w:pPr>
              <w:pStyle w:val="acctmergecolhdg"/>
              <w:spacing w:line="240" w:lineRule="auto"/>
              <w:ind w:left="-79" w:right="-83"/>
              <w:rPr>
                <w:szCs w:val="22"/>
              </w:rPr>
            </w:pPr>
            <w:r w:rsidRPr="003500FB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4BF" w:rsidRPr="00D9790E" w14:paraId="000C30DF" w14:textId="77777777" w:rsidTr="008B50E5">
        <w:trPr>
          <w:cantSplit/>
          <w:tblHeader/>
        </w:trPr>
        <w:tc>
          <w:tcPr>
            <w:tcW w:w="4590" w:type="dxa"/>
          </w:tcPr>
          <w:p w14:paraId="66543398" w14:textId="77777777" w:rsidR="009654BF" w:rsidRPr="00D9790E" w:rsidRDefault="009654BF" w:rsidP="008B50E5">
            <w:pPr>
              <w:pStyle w:val="acctfourfigures"/>
              <w:spacing w:line="240" w:lineRule="auto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4C2BBB" w14:textId="32D70C89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  <w:r w:rsidR="009053E6"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56</w:t>
            </w:r>
            <w:r w:rsidR="009D02A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03672C9" w14:textId="77777777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DE584B" w14:textId="0C78E5B1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  <w:r w:rsidR="009053E6"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56</w:t>
            </w:r>
            <w:r w:rsidR="009D02A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3EE15D5" w14:textId="77777777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C84507" w14:textId="353B7F2B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  <w:r w:rsidR="009053E6"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56</w:t>
            </w:r>
            <w:r w:rsidR="009D02A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10CDD4F" w14:textId="77777777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92E947" w14:textId="465DC651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  <w:r w:rsidR="009053E6"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56</w:t>
            </w:r>
            <w:r w:rsidR="009D02A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9654BF" w:rsidRPr="00D9790E" w14:paraId="67A20D00" w14:textId="77777777" w:rsidTr="008B50E5">
        <w:trPr>
          <w:cantSplit/>
          <w:trHeight w:val="68"/>
          <w:tblHeader/>
        </w:trPr>
        <w:tc>
          <w:tcPr>
            <w:tcW w:w="4590" w:type="dxa"/>
          </w:tcPr>
          <w:p w14:paraId="6EBB99F3" w14:textId="77777777" w:rsidR="009654BF" w:rsidRPr="00D9790E" w:rsidRDefault="009654BF" w:rsidP="008B50E5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860" w:type="dxa"/>
            <w:gridSpan w:val="7"/>
          </w:tcPr>
          <w:p w14:paraId="2E0DEF4C" w14:textId="7148E81D" w:rsidR="009654BF" w:rsidRPr="009053E6" w:rsidRDefault="009053E6" w:rsidP="008B50E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3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3E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654BF" w:rsidRPr="00D9790E" w14:paraId="36B6E6F6" w14:textId="77777777" w:rsidTr="008B50E5">
        <w:trPr>
          <w:cantSplit/>
        </w:trPr>
        <w:tc>
          <w:tcPr>
            <w:tcW w:w="4590" w:type="dxa"/>
          </w:tcPr>
          <w:p w14:paraId="4ED9A366" w14:textId="70824063" w:rsidR="009654BF" w:rsidRPr="009A3DBF" w:rsidRDefault="009654BF" w:rsidP="008B50E5">
            <w:pPr>
              <w:spacing w:line="240" w:lineRule="auto"/>
              <w:ind w:left="102" w:hanging="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3D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0" w:type="dxa"/>
          </w:tcPr>
          <w:p w14:paraId="0E5E5733" w14:textId="77777777" w:rsidR="009654BF" w:rsidRPr="009053E6" w:rsidRDefault="009654BF" w:rsidP="008B5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43FC85" w14:textId="77777777" w:rsidR="009654BF" w:rsidRPr="009053E6" w:rsidRDefault="009654BF" w:rsidP="008B50E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3B4E9C" w14:textId="77777777" w:rsidR="009654BF" w:rsidRPr="009053E6" w:rsidRDefault="009654BF" w:rsidP="008B5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439DC6" w14:textId="77777777" w:rsidR="009654BF" w:rsidRPr="009053E6" w:rsidRDefault="009654BF" w:rsidP="008B50E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088C60" w14:textId="77777777" w:rsidR="009654BF" w:rsidRPr="009053E6" w:rsidRDefault="009654BF" w:rsidP="008B5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FDF161" w14:textId="77777777" w:rsidR="009654BF" w:rsidRPr="009053E6" w:rsidRDefault="009654BF" w:rsidP="008B50E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21DA0D" w14:textId="77777777" w:rsidR="009654BF" w:rsidRPr="009053E6" w:rsidRDefault="009654BF" w:rsidP="008B5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D02AD" w:rsidRPr="00D9790E" w14:paraId="21BFCA25" w14:textId="77777777" w:rsidTr="008B50E5">
        <w:trPr>
          <w:cantSplit/>
        </w:trPr>
        <w:tc>
          <w:tcPr>
            <w:tcW w:w="4590" w:type="dxa"/>
          </w:tcPr>
          <w:p w14:paraId="21C734B9" w14:textId="3C0CEBBE" w:rsidR="009D02AD" w:rsidRPr="009053E6" w:rsidRDefault="009D02AD" w:rsidP="009D02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กำไรสำหรับปีที่เป็นส่วนของผู้ถือหุ้นของ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พื้นฐาน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3E7060" w14:textId="64878F80" w:rsidR="009D02AD" w:rsidRPr="009053E6" w:rsidRDefault="00EE0FA5" w:rsidP="009D02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3,503,719</w:t>
            </w:r>
          </w:p>
        </w:tc>
        <w:tc>
          <w:tcPr>
            <w:tcW w:w="180" w:type="dxa"/>
          </w:tcPr>
          <w:p w14:paraId="606A048A" w14:textId="77777777" w:rsidR="009D02AD" w:rsidRPr="009053E6" w:rsidRDefault="009D02AD" w:rsidP="009D02A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E3D111A" w14:textId="6934ECC3" w:rsidR="009D02AD" w:rsidRPr="009053E6" w:rsidRDefault="009D02AD" w:rsidP="009D02A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Pr="009053E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180" w:type="dxa"/>
          </w:tcPr>
          <w:p w14:paraId="67C5ECA8" w14:textId="77777777" w:rsidR="009D02AD" w:rsidRPr="009053E6" w:rsidRDefault="009D02AD" w:rsidP="009D02A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F14DD8C" w14:textId="2D8118F4" w:rsidR="009D02AD" w:rsidRPr="009053E6" w:rsidRDefault="004F1529" w:rsidP="009D02A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554,615</w:t>
            </w:r>
          </w:p>
        </w:tc>
        <w:tc>
          <w:tcPr>
            <w:tcW w:w="180" w:type="dxa"/>
          </w:tcPr>
          <w:p w14:paraId="4E8408A5" w14:textId="77777777" w:rsidR="009D02AD" w:rsidRPr="009053E6" w:rsidRDefault="009D02AD" w:rsidP="009D02A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4C720A" w14:textId="3610A530" w:rsidR="009D02AD" w:rsidRPr="009053E6" w:rsidRDefault="009D02AD" w:rsidP="009D02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/>
                <w:sz w:val="30"/>
                <w:szCs w:val="30"/>
                <w:lang w:val="en-US" w:bidi="th-TH"/>
              </w:rPr>
              <w:t>6,5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9D02AD" w:rsidRPr="00D9790E" w14:paraId="3699B7B8" w14:textId="77777777" w:rsidTr="008B50E5">
        <w:trPr>
          <w:cantSplit/>
        </w:trPr>
        <w:tc>
          <w:tcPr>
            <w:tcW w:w="4590" w:type="dxa"/>
            <w:shd w:val="clear" w:color="auto" w:fill="auto"/>
          </w:tcPr>
          <w:p w14:paraId="55BA9F1E" w14:textId="10C82698" w:rsidR="009D02AD" w:rsidRPr="009053E6" w:rsidRDefault="009D02AD" w:rsidP="009D02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8D380B">
              <w:rPr>
                <w:rFonts w:ascii="Angsana New" w:hAnsi="Angsana New"/>
                <w:sz w:val="30"/>
                <w:szCs w:val="30"/>
                <w:cs/>
              </w:rPr>
              <w:t>หุ้นสามัญที่ออกจำหน่ายแล้ว</w:t>
            </w:r>
            <w:r w:rsidRPr="008D38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สิ้นปี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72C25" w14:textId="1B56B793" w:rsidR="009D02AD" w:rsidRPr="009053E6" w:rsidRDefault="004F1529" w:rsidP="009D02A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201,600</w:t>
            </w:r>
          </w:p>
        </w:tc>
        <w:tc>
          <w:tcPr>
            <w:tcW w:w="180" w:type="dxa"/>
            <w:shd w:val="clear" w:color="auto" w:fill="auto"/>
          </w:tcPr>
          <w:p w14:paraId="3DE57703" w14:textId="77777777" w:rsidR="009D02AD" w:rsidRPr="009053E6" w:rsidRDefault="009D02AD" w:rsidP="009D02A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37366" w14:textId="79E1AF80" w:rsidR="009D02AD" w:rsidRPr="009053E6" w:rsidRDefault="009D02AD" w:rsidP="009D02A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/>
                <w:sz w:val="30"/>
                <w:szCs w:val="30"/>
                <w:lang w:val="en-US" w:bidi="th-TH"/>
              </w:rPr>
              <w:t>201,600</w:t>
            </w:r>
          </w:p>
        </w:tc>
        <w:tc>
          <w:tcPr>
            <w:tcW w:w="180" w:type="dxa"/>
            <w:shd w:val="clear" w:color="auto" w:fill="auto"/>
          </w:tcPr>
          <w:p w14:paraId="303EEA92" w14:textId="77777777" w:rsidR="009D02AD" w:rsidRPr="009053E6" w:rsidRDefault="009D02AD" w:rsidP="009D02A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9A6B2" w14:textId="3003B7AD" w:rsidR="009D02AD" w:rsidRPr="009053E6" w:rsidRDefault="004F1529" w:rsidP="009D02A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201,600</w:t>
            </w:r>
          </w:p>
        </w:tc>
        <w:tc>
          <w:tcPr>
            <w:tcW w:w="180" w:type="dxa"/>
            <w:shd w:val="clear" w:color="auto" w:fill="auto"/>
          </w:tcPr>
          <w:p w14:paraId="053CFBB2" w14:textId="77777777" w:rsidR="009D02AD" w:rsidRPr="009053E6" w:rsidRDefault="009D02AD" w:rsidP="009D02A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0870D" w14:textId="4188311D" w:rsidR="009D02AD" w:rsidRPr="009053E6" w:rsidRDefault="009D02AD" w:rsidP="009D02A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/>
                <w:sz w:val="30"/>
                <w:szCs w:val="30"/>
                <w:lang w:val="en-US" w:bidi="th-TH"/>
              </w:rPr>
              <w:t>201,600</w:t>
            </w:r>
          </w:p>
        </w:tc>
      </w:tr>
      <w:tr w:rsidR="009D02AD" w:rsidRPr="00D9790E" w14:paraId="26839FF1" w14:textId="77777777" w:rsidTr="008B50E5">
        <w:trPr>
          <w:cantSplit/>
        </w:trPr>
        <w:tc>
          <w:tcPr>
            <w:tcW w:w="4590" w:type="dxa"/>
            <w:shd w:val="clear" w:color="auto" w:fill="auto"/>
          </w:tcPr>
          <w:p w14:paraId="4229D7F3" w14:textId="56E56483" w:rsidR="009D02AD" w:rsidRPr="009053E6" w:rsidRDefault="009D02AD" w:rsidP="009D02AD">
            <w:pPr>
              <w:spacing w:line="240" w:lineRule="auto"/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3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A3D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E5167" w14:textId="3C9F576E" w:rsidR="009D02AD" w:rsidRPr="00BB0601" w:rsidRDefault="00EE0FA5" w:rsidP="009D02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17.38</w:t>
            </w:r>
          </w:p>
        </w:tc>
        <w:tc>
          <w:tcPr>
            <w:tcW w:w="180" w:type="dxa"/>
            <w:shd w:val="clear" w:color="auto" w:fill="auto"/>
          </w:tcPr>
          <w:p w14:paraId="0995CB3E" w14:textId="77777777" w:rsidR="009D02AD" w:rsidRPr="00BB0601" w:rsidRDefault="009D02AD" w:rsidP="009D02A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2AF70" w14:textId="1B65C6EB" w:rsidR="009D02AD" w:rsidRPr="00BB0601" w:rsidRDefault="009D02AD" w:rsidP="009D02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06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46313214" w14:textId="77777777" w:rsidR="009D02AD" w:rsidRPr="00BB0601" w:rsidRDefault="009D02AD" w:rsidP="009D02A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B13A9" w14:textId="073C5913" w:rsidR="009D02AD" w:rsidRPr="00BB0601" w:rsidRDefault="004F1529" w:rsidP="009D02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2.75</w:t>
            </w:r>
          </w:p>
        </w:tc>
        <w:tc>
          <w:tcPr>
            <w:tcW w:w="180" w:type="dxa"/>
            <w:shd w:val="clear" w:color="auto" w:fill="auto"/>
          </w:tcPr>
          <w:p w14:paraId="090E37E7" w14:textId="77777777" w:rsidR="009D02AD" w:rsidRPr="00BB0601" w:rsidRDefault="009D02AD" w:rsidP="009D02A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355EA" w14:textId="0CCDB875" w:rsidR="009D02AD" w:rsidRPr="00BB0601" w:rsidRDefault="009D02AD" w:rsidP="009D02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06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0.03</w:t>
            </w:r>
          </w:p>
        </w:tc>
      </w:tr>
    </w:tbl>
    <w:p w14:paraId="677D95D0" w14:textId="77777777" w:rsidR="00310274" w:rsidRPr="00310274" w:rsidRDefault="00310274" w:rsidP="00310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3EC2C173" w14:textId="4CFED6A7" w:rsidR="008D380B" w:rsidRDefault="008D380B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3DD5BA5" w14:textId="77777777" w:rsidR="00CE7D02" w:rsidRPr="00310274" w:rsidRDefault="00CE7D02" w:rsidP="00CE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48DD92B4" w14:textId="77AB2CEB" w:rsidR="008D380B" w:rsidRPr="008D380B" w:rsidRDefault="008D380B" w:rsidP="003C6372">
      <w:pPr>
        <w:tabs>
          <w:tab w:val="clear" w:pos="227"/>
          <w:tab w:val="clear" w:pos="454"/>
          <w:tab w:val="clear" w:pos="680"/>
        </w:tabs>
        <w:spacing w:line="400" w:lineRule="exact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6758E4"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Pr="006758E4">
        <w:rPr>
          <w:rFonts w:ascii="Angsana New" w:hAnsi="Angsana New"/>
          <w:sz w:val="30"/>
          <w:szCs w:val="30"/>
        </w:rPr>
        <w:t>256</w:t>
      </w:r>
      <w:r w:rsidR="009D02AD">
        <w:rPr>
          <w:rFonts w:ascii="Angsana New" w:hAnsi="Angsana New"/>
          <w:sz w:val="30"/>
          <w:szCs w:val="30"/>
        </w:rPr>
        <w:t>5</w:t>
      </w:r>
      <w:r w:rsidRPr="006758E4">
        <w:rPr>
          <w:rFonts w:ascii="Angsana New" w:hAnsi="Angsana New"/>
          <w:sz w:val="30"/>
          <w:szCs w:val="30"/>
        </w:rPr>
        <w:t xml:space="preserve"> </w:t>
      </w:r>
      <w:r w:rsidRPr="006758E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758E4">
        <w:rPr>
          <w:rFonts w:ascii="Angsana New" w:hAnsi="Angsana New"/>
          <w:sz w:val="30"/>
          <w:szCs w:val="30"/>
        </w:rPr>
        <w:t>256</w:t>
      </w:r>
      <w:r w:rsidR="009D02AD">
        <w:rPr>
          <w:rFonts w:ascii="Angsana New" w:hAnsi="Angsana New"/>
          <w:sz w:val="30"/>
          <w:szCs w:val="30"/>
        </w:rPr>
        <w:t>4</w:t>
      </w:r>
      <w:r w:rsidRPr="006758E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E42A61E" w14:textId="77777777" w:rsidR="00850B54" w:rsidRPr="00310274" w:rsidRDefault="00850B54" w:rsidP="0085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00"/>
        <w:gridCol w:w="1440"/>
        <w:gridCol w:w="1278"/>
        <w:gridCol w:w="236"/>
        <w:gridCol w:w="1294"/>
      </w:tblGrid>
      <w:tr w:rsidR="00850B54" w:rsidRPr="00F7027F" w14:paraId="38F1765B" w14:textId="77777777" w:rsidTr="00452FF6">
        <w:trPr>
          <w:tblHeader/>
        </w:trPr>
        <w:tc>
          <w:tcPr>
            <w:tcW w:w="3060" w:type="dxa"/>
            <w:vAlign w:val="bottom"/>
          </w:tcPr>
          <w:p w14:paraId="3AC926B0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1DE05AE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D8CB296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9ABFE2F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464314CF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6822AD5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AB1FADB" w14:textId="77777777" w:rsidR="00850B54" w:rsidRPr="00F7027F" w:rsidDel="00D43E7A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50B54" w:rsidRPr="00F7027F" w14:paraId="04B07215" w14:textId="77777777" w:rsidTr="00452FF6">
        <w:trPr>
          <w:tblHeader/>
        </w:trPr>
        <w:tc>
          <w:tcPr>
            <w:tcW w:w="3060" w:type="dxa"/>
          </w:tcPr>
          <w:p w14:paraId="22564FE3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4436E3C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E8EB89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7A0A449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8CB633A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DAA98B0" w14:textId="3D0F581C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462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0B54" w:rsidRPr="00F7027F" w14:paraId="64CC0E37" w14:textId="77777777" w:rsidTr="00452FF6">
        <w:tc>
          <w:tcPr>
            <w:tcW w:w="3060" w:type="dxa"/>
            <w:shd w:val="clear" w:color="auto" w:fill="auto"/>
          </w:tcPr>
          <w:p w14:paraId="00153074" w14:textId="58E81FEF" w:rsidR="00850B54" w:rsidRPr="006758E4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9D02AD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47F074AF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B92D4C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10BAE46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29A266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047FD46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529" w:rsidRPr="00F7027F" w14:paraId="16E2B5A7" w14:textId="77777777" w:rsidTr="00452FF6">
        <w:tc>
          <w:tcPr>
            <w:tcW w:w="3060" w:type="dxa"/>
            <w:shd w:val="clear" w:color="auto" w:fill="auto"/>
          </w:tcPr>
          <w:p w14:paraId="034A3F22" w14:textId="02505D09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62A69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5264B379" w14:textId="5ED2954D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B28">
              <w:rPr>
                <w:rFonts w:ascii="Angsana New" w:hAnsi="Angsana New"/>
                <w:sz w:val="30"/>
                <w:szCs w:val="30"/>
              </w:rPr>
              <w:t>3</w:t>
            </w:r>
            <w:r w:rsidRPr="004D4DA4">
              <w:rPr>
                <w:rFonts w:ascii="Angsana New" w:hAnsi="Angsana New"/>
                <w:sz w:val="30"/>
                <w:szCs w:val="30"/>
              </w:rPr>
              <w:t>0</w:t>
            </w:r>
            <w:r w:rsidRPr="00E62A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C4604AB" w14:textId="2956C29F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52E118E" w14:textId="3D613D7F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73642AC2" w14:textId="77777777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4C93AD4" w14:textId="2878664A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10,080</w:t>
            </w:r>
          </w:p>
        </w:tc>
      </w:tr>
      <w:tr w:rsidR="004F1529" w:rsidRPr="002462E9" w14:paraId="73877F85" w14:textId="77777777" w:rsidTr="00452FF6">
        <w:tc>
          <w:tcPr>
            <w:tcW w:w="3060" w:type="dxa"/>
            <w:shd w:val="clear" w:color="auto" w:fill="auto"/>
          </w:tcPr>
          <w:p w14:paraId="125F8AF5" w14:textId="77777777" w:rsidR="004F1529" w:rsidRPr="002462E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66290D3" w14:textId="77777777" w:rsidR="004F1529" w:rsidRPr="002462E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E5AD4DB" w14:textId="77777777" w:rsidR="004F1529" w:rsidRPr="002462E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DA4A61B" w14:textId="77777777" w:rsidR="004F1529" w:rsidRPr="002462E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0853DC3" w14:textId="77777777" w:rsidR="004F1529" w:rsidRPr="002462E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29F4785" w14:textId="77777777" w:rsidR="004F1529" w:rsidRPr="002462E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F1529" w:rsidRPr="00F7027F" w14:paraId="546D9DE8" w14:textId="77777777" w:rsidTr="00452FF6">
        <w:tc>
          <w:tcPr>
            <w:tcW w:w="3060" w:type="dxa"/>
            <w:shd w:val="clear" w:color="auto" w:fill="auto"/>
          </w:tcPr>
          <w:p w14:paraId="30341916" w14:textId="0E42D1E7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59B33FED" w14:textId="77777777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CA84642" w14:textId="77777777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E9C1FAD" w14:textId="77777777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78178C" w14:textId="77777777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82C3EAE" w14:textId="77777777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529" w:rsidRPr="00F7027F" w14:paraId="5B06C0A4" w14:textId="77777777" w:rsidTr="00452FF6">
        <w:tc>
          <w:tcPr>
            <w:tcW w:w="3060" w:type="dxa"/>
            <w:shd w:val="clear" w:color="auto" w:fill="auto"/>
          </w:tcPr>
          <w:p w14:paraId="0C4FC180" w14:textId="7948E103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62A69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00" w:type="dxa"/>
            <w:shd w:val="clear" w:color="auto" w:fill="auto"/>
          </w:tcPr>
          <w:p w14:paraId="6ABEF469" w14:textId="6650F1E0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B28">
              <w:rPr>
                <w:rFonts w:ascii="Angsana New" w:hAnsi="Angsana New"/>
                <w:sz w:val="30"/>
                <w:szCs w:val="30"/>
              </w:rPr>
              <w:t>3</w:t>
            </w:r>
            <w:r w:rsidRPr="004D4DA4">
              <w:rPr>
                <w:rFonts w:ascii="Angsana New" w:hAnsi="Angsana New"/>
                <w:sz w:val="30"/>
                <w:szCs w:val="30"/>
              </w:rPr>
              <w:t>0</w:t>
            </w:r>
            <w:r w:rsidRPr="00E62A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Pr="00447B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3AB340BA" w14:textId="46BB373A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Pr="00447B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09C6FE95" w14:textId="7014D66C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DA4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E62A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4D4DA4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322159E5" w14:textId="77777777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44826FC5" w14:textId="55E65530" w:rsidR="004F1529" w:rsidRPr="00E62A69" w:rsidRDefault="004F1529" w:rsidP="004F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B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D4DA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,080</w:t>
            </w:r>
          </w:p>
        </w:tc>
      </w:tr>
    </w:tbl>
    <w:p w14:paraId="6A489D24" w14:textId="589A812D" w:rsidR="007A72CD" w:rsidRPr="00310274" w:rsidRDefault="007A7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2D2DC2A" w14:textId="3B161C08" w:rsidR="002D4AAA" w:rsidRPr="00850B54" w:rsidRDefault="002D4AAA" w:rsidP="00850B5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850B5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E551A4F" w14:textId="77777777" w:rsidR="002D4AAA" w:rsidRPr="00310274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66A12DF" w14:textId="3653D910" w:rsidR="00452FDB" w:rsidRPr="009A3DBF" w:rsidRDefault="00452FDB" w:rsidP="008B1537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num" w:pos="6264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A3D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A3DB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EBA4F22" w14:textId="77777777" w:rsidR="002D4AAA" w:rsidRPr="00310274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C7A81E7" w14:textId="0F504337" w:rsidR="002D4AAA" w:rsidRPr="001E4070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E407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3C6372">
        <w:rPr>
          <w:rFonts w:ascii="Angsana New" w:hAnsi="Angsana New" w:hint="cs"/>
          <w:sz w:val="30"/>
          <w:szCs w:val="30"/>
          <w:cs/>
        </w:rPr>
        <w:t>วั</w:t>
      </w:r>
      <w:r w:rsidRPr="001E4070">
        <w:rPr>
          <w:rFonts w:ascii="Angsana New" w:hAnsi="Angsana New"/>
          <w:sz w:val="30"/>
          <w:szCs w:val="30"/>
          <w:cs/>
        </w:rPr>
        <w:t>ดมูลค่าด้วย</w:t>
      </w:r>
      <w:r w:rsidR="003C6372">
        <w:rPr>
          <w:rFonts w:ascii="Angsana New" w:hAnsi="Angsana New" w:hint="cs"/>
          <w:sz w:val="30"/>
          <w:szCs w:val="30"/>
          <w:cs/>
        </w:rPr>
        <w:t>ราคาทุนตัดจำหน่ายหา</w:t>
      </w:r>
      <w:r w:rsidRPr="001E4070">
        <w:rPr>
          <w:rFonts w:ascii="Angsana New" w:hAnsi="Angsana New"/>
          <w:sz w:val="30"/>
          <w:szCs w:val="30"/>
          <w:cs/>
        </w:rPr>
        <w:t>กมูลค่าตามบัญชีใกล้เคียงกับมูลค่ายุติธรรมอย่างสมเหตุสมผล</w:t>
      </w:r>
      <w:r w:rsidRPr="001E4070">
        <w:rPr>
          <w:rFonts w:ascii="Angsana New" w:hAnsi="Angsana New"/>
          <w:sz w:val="30"/>
          <w:szCs w:val="30"/>
        </w:rPr>
        <w:t xml:space="preserve"> </w:t>
      </w:r>
    </w:p>
    <w:tbl>
      <w:tblPr>
        <w:tblW w:w="983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"/>
        <w:gridCol w:w="631"/>
        <w:gridCol w:w="1440"/>
        <w:gridCol w:w="1000"/>
        <w:gridCol w:w="180"/>
        <w:gridCol w:w="991"/>
        <w:gridCol w:w="180"/>
        <w:gridCol w:w="1181"/>
        <w:gridCol w:w="178"/>
        <w:gridCol w:w="623"/>
        <w:gridCol w:w="6"/>
        <w:gridCol w:w="174"/>
        <w:gridCol w:w="6"/>
        <w:gridCol w:w="631"/>
        <w:gridCol w:w="180"/>
        <w:gridCol w:w="633"/>
        <w:gridCol w:w="180"/>
        <w:gridCol w:w="631"/>
        <w:gridCol w:w="180"/>
        <w:gridCol w:w="625"/>
        <w:gridCol w:w="6"/>
      </w:tblGrid>
      <w:tr w:rsidR="00C25E86" w:rsidRPr="00BE74A2" w14:paraId="37D09E3D" w14:textId="77777777" w:rsidTr="00A03053">
        <w:trPr>
          <w:gridAfter w:val="1"/>
          <w:wAfter w:w="6" w:type="dxa"/>
          <w:cantSplit/>
          <w:trHeight w:val="60"/>
          <w:tblHeader/>
        </w:trPr>
        <w:tc>
          <w:tcPr>
            <w:tcW w:w="2251" w:type="dxa"/>
            <w:gridSpan w:val="3"/>
            <w:shd w:val="clear" w:color="auto" w:fill="auto"/>
            <w:vAlign w:val="bottom"/>
          </w:tcPr>
          <w:p w14:paraId="6AA1B542" w14:textId="3E3D79AB" w:rsidR="00C25E86" w:rsidRPr="0016553F" w:rsidRDefault="00C25E86" w:rsidP="00BB0601">
            <w:pPr>
              <w:tabs>
                <w:tab w:val="left" w:pos="10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579" w:type="dxa"/>
            <w:gridSpan w:val="17"/>
          </w:tcPr>
          <w:p w14:paraId="2DC9F534" w14:textId="1480B4F4" w:rsidR="00C25E86" w:rsidRPr="00BE74A2" w:rsidRDefault="00C25E86" w:rsidP="00FF3B30">
            <w:pPr>
              <w:pStyle w:val="acctcolumnheading"/>
              <w:spacing w:after="0" w:line="240" w:lineRule="auto"/>
              <w:ind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BE74A2"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BE74A2"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A3DBF" w:rsidRPr="00BE74A2" w14:paraId="530566BB" w14:textId="77777777" w:rsidTr="00A03053">
        <w:trPr>
          <w:gridAfter w:val="1"/>
          <w:wAfter w:w="6" w:type="dxa"/>
          <w:cantSplit/>
          <w:trHeight w:val="74"/>
          <w:tblHeader/>
        </w:trPr>
        <w:tc>
          <w:tcPr>
            <w:tcW w:w="2251" w:type="dxa"/>
            <w:gridSpan w:val="3"/>
            <w:shd w:val="clear" w:color="auto" w:fill="auto"/>
            <w:vAlign w:val="bottom"/>
          </w:tcPr>
          <w:p w14:paraId="59535589" w14:textId="77777777" w:rsidR="009A3DBF" w:rsidRPr="00BE74A2" w:rsidDel="00A71EB6" w:rsidRDefault="009A3DBF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33" w:type="dxa"/>
            <w:gridSpan w:val="7"/>
          </w:tcPr>
          <w:p w14:paraId="2A65B878" w14:textId="39FEDEC6" w:rsidR="009A3DBF" w:rsidRPr="00BE74A2" w:rsidRDefault="009A3DBF" w:rsidP="00FF3B30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1B62947D" w14:textId="77777777" w:rsidR="009A3DBF" w:rsidRPr="00BE74A2" w:rsidRDefault="009A3DBF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066" w:type="dxa"/>
            <w:gridSpan w:val="8"/>
            <w:vAlign w:val="bottom"/>
          </w:tcPr>
          <w:p w14:paraId="2FE72F11" w14:textId="633C93A1" w:rsidR="009A3DBF" w:rsidRPr="00BE74A2" w:rsidRDefault="009A3DBF" w:rsidP="00FF3B30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462E9" w:rsidRPr="00BE74A2" w14:paraId="401EA7B1" w14:textId="77777777" w:rsidTr="00A03053">
        <w:trPr>
          <w:cantSplit/>
          <w:trHeight w:val="60"/>
          <w:tblHeader/>
        </w:trPr>
        <w:tc>
          <w:tcPr>
            <w:tcW w:w="2251" w:type="dxa"/>
            <w:gridSpan w:val="3"/>
            <w:shd w:val="clear" w:color="auto" w:fill="auto"/>
            <w:vAlign w:val="bottom"/>
          </w:tcPr>
          <w:p w14:paraId="1142FFAF" w14:textId="477D448A" w:rsidR="00FF3B30" w:rsidRPr="00BE74A2" w:rsidRDefault="00FF3B30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33D24"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0" w:type="dxa"/>
            <w:vAlign w:val="bottom"/>
          </w:tcPr>
          <w:p w14:paraId="525797B1" w14:textId="6D1741E4" w:rsidR="00FF3B30" w:rsidRPr="00F905A0" w:rsidRDefault="00FF3B30" w:rsidP="00F905A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05634735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CAF70EE" w14:textId="11710478" w:rsidR="00FF3B30" w:rsidRPr="00BE74A2" w:rsidRDefault="00FF3B30" w:rsidP="00FF3B30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18C288A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181" w:type="dxa"/>
            <w:vAlign w:val="bottom"/>
          </w:tcPr>
          <w:p w14:paraId="55774114" w14:textId="77777777" w:rsidR="00FF3B30" w:rsidRPr="00BE74A2" w:rsidRDefault="00FF3B30" w:rsidP="00FF3B30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78FBF3F2" w14:textId="5B0878CD" w:rsidR="00FF3B30" w:rsidRPr="00BE74A2" w:rsidRDefault="00FF3B30" w:rsidP="00FF3B30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74CA857F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187044D0" w14:textId="74B15009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260C93CA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39B1712A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74F1EB0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1593C3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76935D2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429992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80A5F8A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00016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B8E7703" w14:textId="0841D4B0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80" w:type="dxa"/>
            <w:vAlign w:val="bottom"/>
          </w:tcPr>
          <w:p w14:paraId="337884A2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3" w:type="dxa"/>
            <w:vAlign w:val="bottom"/>
          </w:tcPr>
          <w:p w14:paraId="7151B799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6FD6D6E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35BF0C0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2FBCC9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76A25FD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E4032E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FEC9EA8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1850CD3" w14:textId="2DAD6B36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5849C98D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47D9583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81920D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70EF96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481ED83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7816406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E7252E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38A17D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1C60A54" w14:textId="280A515B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458705C4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67F51474" w14:textId="40E45C69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F3B30" w:rsidRPr="00BE74A2" w14:paraId="292BB2D5" w14:textId="77777777" w:rsidTr="00A03053">
        <w:trPr>
          <w:cantSplit/>
          <w:trHeight w:val="60"/>
          <w:tblHeader/>
        </w:trPr>
        <w:tc>
          <w:tcPr>
            <w:tcW w:w="2251" w:type="dxa"/>
            <w:gridSpan w:val="3"/>
            <w:shd w:val="clear" w:color="auto" w:fill="auto"/>
            <w:vAlign w:val="bottom"/>
          </w:tcPr>
          <w:p w14:paraId="73140D4F" w14:textId="77777777" w:rsidR="00FF3B30" w:rsidRPr="00BE74A2" w:rsidRDefault="00FF3B30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634F91F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A0DF0A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5" w:type="dxa"/>
            <w:gridSpan w:val="16"/>
            <w:vAlign w:val="bottom"/>
          </w:tcPr>
          <w:p w14:paraId="7C99890D" w14:textId="5EB0415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462E9"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62E9" w:rsidRPr="00BE74A2" w14:paraId="53AB281A" w14:textId="77777777" w:rsidTr="00A03053">
        <w:trPr>
          <w:cantSplit/>
        </w:trPr>
        <w:tc>
          <w:tcPr>
            <w:tcW w:w="2251" w:type="dxa"/>
            <w:gridSpan w:val="3"/>
          </w:tcPr>
          <w:p w14:paraId="0C7859A4" w14:textId="39C3FB93" w:rsidR="00FF3B30" w:rsidRPr="00BE74A2" w:rsidRDefault="00FF3B30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0013AE44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111756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0B8ED4D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7466CE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998A735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05362D6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0A0389A2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C3AFD1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23CC5F6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832A77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1300BE45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9028E5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B7DAC24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41977A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525CF837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2E9" w:rsidRPr="00BE74A2" w14:paraId="2F45A5FB" w14:textId="77777777" w:rsidTr="00A03053">
        <w:trPr>
          <w:cantSplit/>
          <w:trHeight w:val="182"/>
        </w:trPr>
        <w:tc>
          <w:tcPr>
            <w:tcW w:w="2251" w:type="dxa"/>
            <w:gridSpan w:val="3"/>
          </w:tcPr>
          <w:p w14:paraId="682E4A48" w14:textId="333E8DFA" w:rsidR="00FF3B30" w:rsidRPr="00BE74A2" w:rsidRDefault="00FF3B30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00" w:type="dxa"/>
          </w:tcPr>
          <w:p w14:paraId="52E48804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42F5D2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7DD3023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8C870E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92603D9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26E548D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DAE9252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30193F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9456E56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A6BB2D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42677055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4D558F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2D7F8E9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4D1B2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169D6558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2E9" w:rsidRPr="00BE74A2" w14:paraId="302526D8" w14:textId="77777777" w:rsidTr="00A03053">
        <w:trPr>
          <w:cantSplit/>
        </w:trPr>
        <w:tc>
          <w:tcPr>
            <w:tcW w:w="2251" w:type="dxa"/>
            <w:gridSpan w:val="3"/>
          </w:tcPr>
          <w:p w14:paraId="1DFD4CD3" w14:textId="4430DF11" w:rsidR="00BB0601" w:rsidRPr="00BE74A2" w:rsidRDefault="00BB0601" w:rsidP="00BB0601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00" w:type="dxa"/>
          </w:tcPr>
          <w:p w14:paraId="19790ECD" w14:textId="77777777" w:rsidR="00BB0601" w:rsidRPr="001649C7" w:rsidRDefault="00BB0601" w:rsidP="00BB0601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398146" w14:textId="77777777" w:rsidR="00BB0601" w:rsidRPr="001649C7" w:rsidRDefault="00BB0601" w:rsidP="00BB0601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D213A1D" w14:textId="2EF89C90" w:rsidR="00BB0601" w:rsidRPr="001649C7" w:rsidRDefault="004F1529" w:rsidP="00BB0601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4,278</w:t>
            </w:r>
          </w:p>
        </w:tc>
        <w:tc>
          <w:tcPr>
            <w:tcW w:w="180" w:type="dxa"/>
            <w:vAlign w:val="bottom"/>
          </w:tcPr>
          <w:p w14:paraId="3EBF42A7" w14:textId="77777777" w:rsidR="00BB0601" w:rsidRPr="001649C7" w:rsidRDefault="00BB0601" w:rsidP="00BB06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A6CCB85" w14:textId="368F7A11" w:rsidR="00BB0601" w:rsidRPr="001649C7" w:rsidRDefault="00BB0601" w:rsidP="002462E9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AC898C3" w14:textId="77777777" w:rsidR="00BB0601" w:rsidRPr="001649C7" w:rsidRDefault="00BB0601" w:rsidP="00BB06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</w:tcPr>
          <w:p w14:paraId="0C995CD1" w14:textId="419F4748" w:rsidR="00BB0601" w:rsidRPr="001649C7" w:rsidRDefault="004F1529" w:rsidP="00BB0601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4,278</w:t>
            </w:r>
          </w:p>
        </w:tc>
        <w:tc>
          <w:tcPr>
            <w:tcW w:w="180" w:type="dxa"/>
            <w:gridSpan w:val="2"/>
          </w:tcPr>
          <w:p w14:paraId="728A6795" w14:textId="1804D567" w:rsidR="00BB0601" w:rsidRPr="001649C7" w:rsidRDefault="00BB0601" w:rsidP="00BB06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42B4BF08" w14:textId="33358EF2" w:rsidR="00BB0601" w:rsidRPr="001649C7" w:rsidRDefault="00073721" w:rsidP="00BB060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4,234</w:t>
            </w:r>
          </w:p>
        </w:tc>
        <w:tc>
          <w:tcPr>
            <w:tcW w:w="180" w:type="dxa"/>
          </w:tcPr>
          <w:p w14:paraId="2B117225" w14:textId="6AF6BE59" w:rsidR="00BB0601" w:rsidRPr="001649C7" w:rsidRDefault="00BB0601" w:rsidP="00BB06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</w:tcPr>
          <w:p w14:paraId="5754BFEB" w14:textId="3CA28D5F" w:rsidR="00BB0601" w:rsidRPr="001649C7" w:rsidRDefault="00BB0601" w:rsidP="00BB0601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538956" w14:textId="77777777" w:rsidR="00BB0601" w:rsidRPr="001649C7" w:rsidRDefault="00BB0601" w:rsidP="00BB06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44C8A8D2" w14:textId="11C85DEC" w:rsidR="00BB0601" w:rsidRPr="001649C7" w:rsidRDefault="009A3DBF" w:rsidP="00A0305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</w:tcPr>
          <w:p w14:paraId="61014E70" w14:textId="07FCA57A" w:rsidR="00BB0601" w:rsidRPr="001649C7" w:rsidRDefault="00BB0601" w:rsidP="00BB06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0A2B09D7" w14:textId="21B1ECBF" w:rsidR="00BB0601" w:rsidRPr="001649C7" w:rsidRDefault="00073721" w:rsidP="00BB060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4,278</w:t>
            </w:r>
          </w:p>
        </w:tc>
      </w:tr>
      <w:tr w:rsidR="002462E9" w:rsidRPr="00BE74A2" w14:paraId="2D63BB23" w14:textId="77777777" w:rsidTr="00A03053">
        <w:trPr>
          <w:cantSplit/>
        </w:trPr>
        <w:tc>
          <w:tcPr>
            <w:tcW w:w="2251" w:type="dxa"/>
            <w:gridSpan w:val="3"/>
          </w:tcPr>
          <w:p w14:paraId="1C4FE69E" w14:textId="381F17E3" w:rsidR="00F604F6" w:rsidRPr="00BE74A2" w:rsidRDefault="00F604F6" w:rsidP="00F604F6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00" w:type="dxa"/>
          </w:tcPr>
          <w:p w14:paraId="404EED14" w14:textId="77777777" w:rsidR="00F604F6" w:rsidRPr="001649C7" w:rsidRDefault="00F604F6" w:rsidP="00F604F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E9DC27" w14:textId="77777777" w:rsidR="00F604F6" w:rsidRPr="001649C7" w:rsidRDefault="00F604F6" w:rsidP="00F604F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CAF8D5F" w14:textId="77777777" w:rsidR="00F604F6" w:rsidRPr="001649C7" w:rsidRDefault="00F604F6" w:rsidP="00F604F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CF611C" w14:textId="77777777" w:rsidR="00F604F6" w:rsidRPr="001649C7" w:rsidRDefault="00F604F6" w:rsidP="00F604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CD42B8" w14:textId="55C856AE" w:rsidR="00F604F6" w:rsidRPr="001649C7" w:rsidRDefault="00F604F6" w:rsidP="002462E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4F15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508554A0" w14:textId="77777777" w:rsidR="00F604F6" w:rsidRPr="001649C7" w:rsidRDefault="00F604F6" w:rsidP="00F604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</w:tcPr>
          <w:p w14:paraId="260C586A" w14:textId="0992140A" w:rsidR="00F604F6" w:rsidRPr="001649C7" w:rsidRDefault="00F604F6" w:rsidP="00F604F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4F15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</w:tcPr>
          <w:p w14:paraId="42A8AFA0" w14:textId="45860B82" w:rsidR="00F604F6" w:rsidRPr="001649C7" w:rsidRDefault="00F604F6" w:rsidP="00F604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5C667426" w14:textId="122BE724" w:rsidR="00F604F6" w:rsidRPr="001649C7" w:rsidRDefault="002462E9" w:rsidP="002462E9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82CCA4" w14:textId="394F0EB8" w:rsidR="00F604F6" w:rsidRPr="001649C7" w:rsidRDefault="00F604F6" w:rsidP="00F604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</w:tcPr>
          <w:p w14:paraId="71F18C90" w14:textId="399B6C4A" w:rsidR="00F604F6" w:rsidRPr="001649C7" w:rsidRDefault="00F604F6" w:rsidP="00F604F6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AA5A1C" w14:textId="77777777" w:rsidR="00F604F6" w:rsidRPr="001649C7" w:rsidRDefault="00F604F6" w:rsidP="00F604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544FD04B" w14:textId="509955D9" w:rsidR="00F604F6" w:rsidRPr="001649C7" w:rsidRDefault="00F604F6" w:rsidP="00F604F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A030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4F6AB36" w14:textId="59521DB6" w:rsidR="00F604F6" w:rsidRPr="001649C7" w:rsidRDefault="00F604F6" w:rsidP="00F604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5612E18D" w14:textId="008CF77A" w:rsidR="00F604F6" w:rsidRPr="001649C7" w:rsidRDefault="00F604F6" w:rsidP="00F604F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7372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462E9" w:rsidRPr="00BE74A2" w14:paraId="65078E1A" w14:textId="77777777" w:rsidTr="00A03053">
        <w:trPr>
          <w:cantSplit/>
        </w:trPr>
        <w:tc>
          <w:tcPr>
            <w:tcW w:w="2251" w:type="dxa"/>
            <w:gridSpan w:val="3"/>
          </w:tcPr>
          <w:p w14:paraId="660EEA2E" w14:textId="1E3B143F" w:rsidR="005E72AE" w:rsidRPr="00BE74A2" w:rsidRDefault="005E72AE" w:rsidP="005E72AE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สินทรัพย์ทางการเงินที่ไม่ใช่เงินสดที่เป็นหลักประกัน</w:t>
            </w:r>
          </w:p>
        </w:tc>
        <w:tc>
          <w:tcPr>
            <w:tcW w:w="1000" w:type="dxa"/>
            <w:vAlign w:val="bottom"/>
          </w:tcPr>
          <w:p w14:paraId="1D552C3A" w14:textId="25C818F9" w:rsidR="005E72AE" w:rsidRPr="001649C7" w:rsidRDefault="004F1529" w:rsidP="005E72A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8E81E3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6BFC824" w14:textId="1443893A" w:rsidR="005E72AE" w:rsidRPr="001649C7" w:rsidRDefault="005E72AE" w:rsidP="005E72A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6DE890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17FD432" w14:textId="77777777" w:rsidR="005E72AE" w:rsidRPr="001649C7" w:rsidRDefault="005E72AE" w:rsidP="002462E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78" w:type="dxa"/>
            <w:vAlign w:val="bottom"/>
          </w:tcPr>
          <w:p w14:paraId="4FFC73FB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2FA3ABA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0" w:type="dxa"/>
            <w:gridSpan w:val="2"/>
            <w:vAlign w:val="bottom"/>
          </w:tcPr>
          <w:p w14:paraId="74ABC38A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C797A64" w14:textId="77777777" w:rsidR="005E72AE" w:rsidRPr="001649C7" w:rsidRDefault="005E72AE" w:rsidP="002462E9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5958DF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DB3374F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52</w:t>
            </w:r>
          </w:p>
        </w:tc>
        <w:tc>
          <w:tcPr>
            <w:tcW w:w="180" w:type="dxa"/>
            <w:vAlign w:val="bottom"/>
          </w:tcPr>
          <w:p w14:paraId="2F5D9270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3C7AA21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D68CDB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75980BBF" w14:textId="4818A385" w:rsidR="005E72AE" w:rsidRPr="001649C7" w:rsidRDefault="005E72AE" w:rsidP="005E72A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9C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4F1529" w:rsidRPr="00BE74A2" w14:paraId="0EC8FCAC" w14:textId="77777777" w:rsidTr="00A03053">
        <w:trPr>
          <w:cantSplit/>
        </w:trPr>
        <w:tc>
          <w:tcPr>
            <w:tcW w:w="2251" w:type="dxa"/>
            <w:gridSpan w:val="3"/>
          </w:tcPr>
          <w:p w14:paraId="6B5E8691" w14:textId="38D960DF" w:rsidR="004F1529" w:rsidRPr="00BE74A2" w:rsidRDefault="004F1529" w:rsidP="005E72AE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245D5121" w14:textId="70DE5418" w:rsidR="004F1529" w:rsidRDefault="004F1529" w:rsidP="005E72A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2AFE1A8F" w14:textId="77777777" w:rsidR="004F1529" w:rsidRPr="001649C7" w:rsidRDefault="004F1529" w:rsidP="005E72A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14DA2EF" w14:textId="15506B83" w:rsidR="004F1529" w:rsidRPr="001649C7" w:rsidRDefault="004F1529" w:rsidP="005E72A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709380" w14:textId="77777777" w:rsidR="004F1529" w:rsidRPr="001649C7" w:rsidRDefault="004F1529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BD765E6" w14:textId="49393890" w:rsidR="004F1529" w:rsidRPr="001649C7" w:rsidRDefault="004F1529" w:rsidP="002462E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16CFE92" w14:textId="77777777" w:rsidR="004F1529" w:rsidRPr="001649C7" w:rsidRDefault="004F1529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7D6F14F5" w14:textId="2F5489AF" w:rsidR="004F1529" w:rsidRPr="001649C7" w:rsidRDefault="0096490E" w:rsidP="005E72A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2983E6D4" w14:textId="77777777" w:rsidR="004F1529" w:rsidRPr="001649C7" w:rsidRDefault="004F1529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43B152D" w14:textId="3AFEB526" w:rsidR="004F1529" w:rsidRPr="001649C7" w:rsidRDefault="00073721" w:rsidP="002462E9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A84819" w14:textId="77777777" w:rsidR="004F1529" w:rsidRPr="001649C7" w:rsidRDefault="004F1529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37E2BE60" w14:textId="0F4904D0" w:rsidR="004F1529" w:rsidRPr="001649C7" w:rsidRDefault="0096490E" w:rsidP="005E72A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10AE33CE" w14:textId="77777777" w:rsidR="004F1529" w:rsidRPr="001649C7" w:rsidRDefault="004F1529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60631E4" w14:textId="18EDA0EB" w:rsidR="004F1529" w:rsidRPr="001649C7" w:rsidRDefault="00073721" w:rsidP="005E72A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B4B951" w14:textId="77777777" w:rsidR="004F1529" w:rsidRPr="001649C7" w:rsidRDefault="004F1529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4E3628D3" w14:textId="609A213A" w:rsidR="004F1529" w:rsidRPr="001649C7" w:rsidRDefault="0096490E" w:rsidP="005E72A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62E9" w:rsidRPr="00BE74A2" w14:paraId="6105FA98" w14:textId="77777777" w:rsidTr="00A03053">
        <w:trPr>
          <w:cantSplit/>
        </w:trPr>
        <w:tc>
          <w:tcPr>
            <w:tcW w:w="2251" w:type="dxa"/>
            <w:gridSpan w:val="3"/>
          </w:tcPr>
          <w:p w14:paraId="6DE3750D" w14:textId="1EC5D54D" w:rsidR="005E72AE" w:rsidRPr="00BE74A2" w:rsidRDefault="005E72AE" w:rsidP="005E72AE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FC9FC" w14:textId="0FB2200E" w:rsidR="005E72AE" w:rsidRPr="001649C7" w:rsidRDefault="004F1529" w:rsidP="005E72A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3D483BE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8F652" w14:textId="5BAF5ADA" w:rsidR="005E72AE" w:rsidRPr="001649C7" w:rsidRDefault="004F1529" w:rsidP="005E72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4,278</w:t>
            </w:r>
          </w:p>
        </w:tc>
        <w:tc>
          <w:tcPr>
            <w:tcW w:w="180" w:type="dxa"/>
            <w:vAlign w:val="bottom"/>
          </w:tcPr>
          <w:p w14:paraId="7EDE9C99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AA0AE" w14:textId="66969CDE" w:rsidR="005E72AE" w:rsidRPr="001649C7" w:rsidRDefault="004F1529" w:rsidP="002462E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78" w:type="dxa"/>
            <w:vAlign w:val="bottom"/>
          </w:tcPr>
          <w:p w14:paraId="2762F9DF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89E81" w14:textId="3893C068" w:rsidR="005E72AE" w:rsidRPr="00687806" w:rsidRDefault="005E72AE" w:rsidP="005E72A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4F1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878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80" w:type="dxa"/>
            <w:gridSpan w:val="2"/>
            <w:vAlign w:val="bottom"/>
          </w:tcPr>
          <w:p w14:paraId="1A858113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EB570F3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BAD2D9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737ADFD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1AB6FA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1EA5629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F8255C" w14:textId="77777777" w:rsidR="005E72AE" w:rsidRPr="001649C7" w:rsidRDefault="005E72AE" w:rsidP="005E72A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1BBDF252" w14:textId="77777777" w:rsidR="005E72AE" w:rsidRPr="001649C7" w:rsidRDefault="005E72AE" w:rsidP="005E72A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462E9" w:rsidRPr="00BE74A2" w14:paraId="2895C816" w14:textId="77777777" w:rsidTr="00A03053">
        <w:trPr>
          <w:cantSplit/>
        </w:trPr>
        <w:tc>
          <w:tcPr>
            <w:tcW w:w="2251" w:type="dxa"/>
            <w:gridSpan w:val="3"/>
          </w:tcPr>
          <w:p w14:paraId="55112691" w14:textId="77777777" w:rsidR="005E72AE" w:rsidRPr="00BE74A2" w:rsidRDefault="005E72AE" w:rsidP="00F604F6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14:paraId="0E016D15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7C28163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1" w:type="dxa"/>
            <w:vAlign w:val="bottom"/>
          </w:tcPr>
          <w:p w14:paraId="2BEAAD19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4FF74C4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81" w:type="dxa"/>
            <w:vAlign w:val="bottom"/>
          </w:tcPr>
          <w:p w14:paraId="372F777E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3307F304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5302BCEA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163C65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0F17AAF0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A056E2A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3" w:type="dxa"/>
            <w:vAlign w:val="bottom"/>
          </w:tcPr>
          <w:p w14:paraId="5D6004D7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7A6A62A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5F416EF9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C4B3EDD" w14:textId="77777777" w:rsidR="005E72AE" w:rsidRPr="001649C7" w:rsidRDefault="005E72AE" w:rsidP="005E72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1DB7A085" w14:textId="77777777" w:rsidR="005E72AE" w:rsidRPr="001649C7" w:rsidRDefault="005E72AE" w:rsidP="005E72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2462E9" w:rsidRPr="00BE74A2" w14:paraId="05AFB9D8" w14:textId="77777777" w:rsidTr="00A03053">
        <w:trPr>
          <w:cantSplit/>
        </w:trPr>
        <w:tc>
          <w:tcPr>
            <w:tcW w:w="2251" w:type="dxa"/>
            <w:gridSpan w:val="3"/>
          </w:tcPr>
          <w:p w14:paraId="1529CF8F" w14:textId="7B966665" w:rsidR="005E72AE" w:rsidRPr="00BE74A2" w:rsidRDefault="005E72AE" w:rsidP="005E72A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00C5315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DBED98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736DD6D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D973CA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73BFA61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3012797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1E58A938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A608942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47E807D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14419C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825BD71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E13B45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DAB87C8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84C298" w14:textId="77777777" w:rsidR="005E72AE" w:rsidRPr="001649C7" w:rsidRDefault="005E72AE" w:rsidP="005E72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782A313C" w14:textId="77777777" w:rsidR="005E72AE" w:rsidRPr="001649C7" w:rsidRDefault="005E72AE" w:rsidP="005E72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2E9" w:rsidRPr="00BE74A2" w14:paraId="0E9ABF1E" w14:textId="77777777" w:rsidTr="00A03053">
        <w:trPr>
          <w:cantSplit/>
        </w:trPr>
        <w:tc>
          <w:tcPr>
            <w:tcW w:w="2251" w:type="dxa"/>
            <w:gridSpan w:val="3"/>
          </w:tcPr>
          <w:p w14:paraId="41794E70" w14:textId="0C6E27FC" w:rsidR="005E72AE" w:rsidRPr="00BE74A2" w:rsidRDefault="005E72AE" w:rsidP="005E72A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37D47F4" w14:textId="68C94522" w:rsidR="005E72AE" w:rsidRPr="001649C7" w:rsidRDefault="005E72AE" w:rsidP="00E3235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E029A" w14:textId="77777777" w:rsidR="005E72AE" w:rsidRPr="001649C7" w:rsidRDefault="005E72AE" w:rsidP="005E72A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DF6B92A" w14:textId="162A1DE3" w:rsidR="005E72AE" w:rsidRPr="001649C7" w:rsidRDefault="005E72AE" w:rsidP="005E72A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2A7DC2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2278545" w14:textId="7C48F69F" w:rsidR="005E72AE" w:rsidRPr="001649C7" w:rsidRDefault="005E72AE" w:rsidP="005E72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308368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5D2DF05D" w14:textId="70D37C00" w:rsidR="005E72AE" w:rsidRPr="001649C7" w:rsidRDefault="005E72AE" w:rsidP="004963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6B19D8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5CB4931" w14:textId="1FADFD19" w:rsidR="005E72AE" w:rsidRPr="001649C7" w:rsidRDefault="005E72AE" w:rsidP="005E72AE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C3887C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1257D2EB" w14:textId="0B92F42C" w:rsidR="005E72AE" w:rsidRPr="001649C7" w:rsidRDefault="005E72AE" w:rsidP="005E72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433AFE" w14:textId="77777777" w:rsidR="005E72AE" w:rsidRPr="001649C7" w:rsidRDefault="005E72AE" w:rsidP="005E72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43AEFE7" w14:textId="4D92960B" w:rsidR="005E72AE" w:rsidRPr="001649C7" w:rsidRDefault="005E72AE" w:rsidP="005E72A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122B49" w14:textId="77777777" w:rsidR="005E72AE" w:rsidRPr="001649C7" w:rsidRDefault="005E72AE" w:rsidP="005E72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28137C78" w14:textId="53E32F18" w:rsidR="005E72AE" w:rsidRPr="001649C7" w:rsidRDefault="005E72AE" w:rsidP="005E72A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721" w:rsidRPr="00BE74A2" w14:paraId="4DA97BEE" w14:textId="77777777" w:rsidTr="00A03053">
        <w:trPr>
          <w:gridAfter w:val="19"/>
          <w:wAfter w:w="9025" w:type="dxa"/>
          <w:cantSplit/>
        </w:trPr>
        <w:tc>
          <w:tcPr>
            <w:tcW w:w="180" w:type="dxa"/>
            <w:vAlign w:val="bottom"/>
          </w:tcPr>
          <w:p w14:paraId="57551A1D" w14:textId="77777777" w:rsidR="00073721" w:rsidRPr="001649C7" w:rsidRDefault="00073721" w:rsidP="005E72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6D7BE39" w14:textId="7900A0F8" w:rsidR="00073721" w:rsidRPr="001649C7" w:rsidRDefault="00073721" w:rsidP="005E72A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721" w:rsidRPr="00BE74A2" w14:paraId="752EBFE1" w14:textId="77777777" w:rsidTr="00A03053">
        <w:trPr>
          <w:gridAfter w:val="19"/>
          <w:wAfter w:w="9025" w:type="dxa"/>
          <w:cantSplit/>
        </w:trPr>
        <w:tc>
          <w:tcPr>
            <w:tcW w:w="180" w:type="dxa"/>
            <w:vAlign w:val="bottom"/>
          </w:tcPr>
          <w:p w14:paraId="70BFE80D" w14:textId="77777777" w:rsidR="00073721" w:rsidRPr="001649C7" w:rsidRDefault="00073721" w:rsidP="005E72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D363F80" w14:textId="77777777" w:rsidR="00073721" w:rsidRPr="001649C7" w:rsidRDefault="00073721" w:rsidP="005E72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13BA470" w14:textId="58201DB9" w:rsidR="001B139E" w:rsidRPr="00BE74A2" w:rsidRDefault="001B139E" w:rsidP="00FF3B30">
      <w:pPr>
        <w:pStyle w:val="BodyText"/>
        <w:spacing w:after="0" w:line="240" w:lineRule="auto"/>
        <w:rPr>
          <w:rFonts w:ascii="Times New Roman" w:hAnsi="Times New Roman" w:cs="Cordia New"/>
          <w:sz w:val="22"/>
          <w:szCs w:val="22"/>
          <w:cs/>
        </w:rPr>
      </w:pPr>
    </w:p>
    <w:tbl>
      <w:tblPr>
        <w:tblW w:w="9824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9"/>
        <w:gridCol w:w="729"/>
        <w:gridCol w:w="258"/>
        <w:gridCol w:w="180"/>
        <w:gridCol w:w="991"/>
        <w:gridCol w:w="180"/>
        <w:gridCol w:w="1174"/>
        <w:gridCol w:w="8"/>
        <w:gridCol w:w="180"/>
        <w:gridCol w:w="629"/>
        <w:gridCol w:w="180"/>
        <w:gridCol w:w="631"/>
        <w:gridCol w:w="180"/>
        <w:gridCol w:w="633"/>
        <w:gridCol w:w="180"/>
        <w:gridCol w:w="631"/>
        <w:gridCol w:w="180"/>
        <w:gridCol w:w="154"/>
        <w:gridCol w:w="477"/>
      </w:tblGrid>
      <w:tr w:rsidR="00833D24" w:rsidRPr="00BE74A2" w14:paraId="3FFC51CE" w14:textId="77777777" w:rsidTr="00833D24">
        <w:trPr>
          <w:gridAfter w:val="1"/>
          <w:wAfter w:w="477" w:type="dxa"/>
          <w:cantSplit/>
          <w:trHeight w:val="236"/>
          <w:tblHeader/>
        </w:trPr>
        <w:tc>
          <w:tcPr>
            <w:tcW w:w="2978" w:type="dxa"/>
            <w:gridSpan w:val="2"/>
            <w:shd w:val="clear" w:color="auto" w:fill="auto"/>
            <w:vAlign w:val="bottom"/>
          </w:tcPr>
          <w:p w14:paraId="7F59396F" w14:textId="77777777" w:rsidR="00833D24" w:rsidRPr="00833D24" w:rsidRDefault="00833D24" w:rsidP="00833D24">
            <w:pPr>
              <w:pStyle w:val="acctfourfigures"/>
              <w:tabs>
                <w:tab w:val="decimal" w:pos="371"/>
              </w:tabs>
              <w:ind w:left="11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69" w:type="dxa"/>
            <w:gridSpan w:val="16"/>
            <w:vAlign w:val="bottom"/>
          </w:tcPr>
          <w:p w14:paraId="1CFD6444" w14:textId="77777777" w:rsidR="00833D24" w:rsidRPr="00833D24" w:rsidRDefault="00833D24" w:rsidP="00833D24">
            <w:pPr>
              <w:pStyle w:val="acctfourfigures"/>
              <w:tabs>
                <w:tab w:val="decimal" w:pos="371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3D2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  <w:r w:rsidRPr="00833D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33D24" w:rsidRPr="00BE74A2" w14:paraId="68FF21AB" w14:textId="77777777" w:rsidTr="00833D24">
        <w:trPr>
          <w:cantSplit/>
          <w:trHeight w:val="74"/>
          <w:tblHeader/>
        </w:trPr>
        <w:tc>
          <w:tcPr>
            <w:tcW w:w="2249" w:type="dxa"/>
            <w:shd w:val="clear" w:color="auto" w:fill="auto"/>
            <w:vAlign w:val="bottom"/>
          </w:tcPr>
          <w:p w14:paraId="4DDB2227" w14:textId="77777777" w:rsidR="00833D24" w:rsidRPr="00BE74A2" w:rsidDel="00A71EB6" w:rsidRDefault="00833D24" w:rsidP="00D9640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29" w:type="dxa"/>
            <w:gridSpan w:val="9"/>
          </w:tcPr>
          <w:p w14:paraId="6ABA1598" w14:textId="77777777" w:rsidR="00833D24" w:rsidRPr="00BE74A2" w:rsidRDefault="00833D24" w:rsidP="00D96407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7FDB69D7" w14:textId="77777777" w:rsidR="00833D24" w:rsidRPr="00BE74A2" w:rsidRDefault="00833D24" w:rsidP="00D9640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066" w:type="dxa"/>
            <w:gridSpan w:val="8"/>
            <w:vAlign w:val="bottom"/>
          </w:tcPr>
          <w:p w14:paraId="1F786674" w14:textId="77777777" w:rsidR="00833D24" w:rsidRPr="00BE74A2" w:rsidRDefault="00833D24" w:rsidP="00D96407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833D24" w:rsidRPr="00BE74A2" w14:paraId="6BC7840E" w14:textId="77777777" w:rsidTr="00833D24">
        <w:trPr>
          <w:cantSplit/>
          <w:trHeight w:val="60"/>
          <w:tblHeader/>
        </w:trPr>
        <w:tc>
          <w:tcPr>
            <w:tcW w:w="2249" w:type="dxa"/>
            <w:shd w:val="clear" w:color="auto" w:fill="auto"/>
            <w:vAlign w:val="bottom"/>
          </w:tcPr>
          <w:p w14:paraId="1EBB796F" w14:textId="1360EDC8" w:rsidR="00833D24" w:rsidRPr="00BE74A2" w:rsidRDefault="00833D24" w:rsidP="00D9640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33D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33D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833D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64</w:t>
            </w:r>
          </w:p>
        </w:tc>
        <w:tc>
          <w:tcPr>
            <w:tcW w:w="987" w:type="dxa"/>
            <w:gridSpan w:val="2"/>
            <w:vAlign w:val="bottom"/>
          </w:tcPr>
          <w:p w14:paraId="2476386B" w14:textId="2375DE88" w:rsidR="00833D24" w:rsidRPr="00F905A0" w:rsidRDefault="00833D24" w:rsidP="00F905A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665F1518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8B92AB5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22A85EA9" w14:textId="77777777" w:rsidR="00833D24" w:rsidRPr="00BE74A2" w:rsidRDefault="00833D24" w:rsidP="00D9640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30444B5E" w14:textId="77777777" w:rsidR="00833D24" w:rsidRPr="00BE74A2" w:rsidRDefault="00833D24" w:rsidP="00D9640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470C240C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37CFC477" w14:textId="77777777" w:rsidR="00833D24" w:rsidRPr="00BE74A2" w:rsidRDefault="00833D24" w:rsidP="00D9640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29" w:type="dxa"/>
            <w:vAlign w:val="bottom"/>
          </w:tcPr>
          <w:p w14:paraId="38B0D67B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32110EF" w14:textId="77777777" w:rsidR="00833D24" w:rsidRPr="00BE74A2" w:rsidRDefault="00833D24" w:rsidP="00D9640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5693A260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8C918F5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5CF7846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345E648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BA00B41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5DCB82C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F9237B1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76F549E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80" w:type="dxa"/>
            <w:vAlign w:val="bottom"/>
          </w:tcPr>
          <w:p w14:paraId="350E3101" w14:textId="77777777" w:rsidR="00833D24" w:rsidRPr="00BE74A2" w:rsidRDefault="00833D24" w:rsidP="00D9640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3" w:type="dxa"/>
            <w:vAlign w:val="bottom"/>
          </w:tcPr>
          <w:p w14:paraId="7C7AB3A6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A4AE1AB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C0020F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21BE857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3AD4B36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A2B4F41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A8C3506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DAFACD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7ED45938" w14:textId="77777777" w:rsidR="00833D24" w:rsidRPr="00BE74A2" w:rsidRDefault="00833D24" w:rsidP="00D9640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336FB5E0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FA12804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48912E5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9A6B52E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B818551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2E46BEF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00DA53C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688E0D6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5C265D43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46D4C648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33D24" w:rsidRPr="00BE74A2" w14:paraId="145AC57C" w14:textId="77777777" w:rsidTr="00833D24">
        <w:trPr>
          <w:cantSplit/>
          <w:trHeight w:val="60"/>
          <w:tblHeader/>
        </w:trPr>
        <w:tc>
          <w:tcPr>
            <w:tcW w:w="2249" w:type="dxa"/>
            <w:shd w:val="clear" w:color="auto" w:fill="auto"/>
            <w:vAlign w:val="bottom"/>
          </w:tcPr>
          <w:p w14:paraId="60220D5D" w14:textId="77777777" w:rsidR="00833D24" w:rsidRPr="00BE74A2" w:rsidRDefault="00833D24" w:rsidP="00D9640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1567816E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DD07DE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8" w:type="dxa"/>
            <w:gridSpan w:val="15"/>
            <w:vAlign w:val="bottom"/>
          </w:tcPr>
          <w:p w14:paraId="40839E40" w14:textId="77777777" w:rsidR="00833D24" w:rsidRPr="00BE74A2" w:rsidRDefault="00833D24" w:rsidP="00D96407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3D24" w:rsidRPr="00BE74A2" w14:paraId="41F2C46D" w14:textId="77777777" w:rsidTr="00833D24">
        <w:trPr>
          <w:cantSplit/>
        </w:trPr>
        <w:tc>
          <w:tcPr>
            <w:tcW w:w="2249" w:type="dxa"/>
          </w:tcPr>
          <w:p w14:paraId="7956DD6A" w14:textId="77777777" w:rsidR="00833D24" w:rsidRPr="00BE74A2" w:rsidRDefault="00833D24" w:rsidP="00D9640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87" w:type="dxa"/>
            <w:gridSpan w:val="2"/>
          </w:tcPr>
          <w:p w14:paraId="147934A1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E4C78E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BC83581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B96210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4F3F59A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21DD1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242C0537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D0CFA5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0BABD6A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01687F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C129392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B4342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F41E6DB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4230DB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3C591E78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D24" w:rsidRPr="00BE74A2" w14:paraId="1C5FE637" w14:textId="77777777" w:rsidTr="00833D24">
        <w:trPr>
          <w:cantSplit/>
          <w:trHeight w:val="182"/>
        </w:trPr>
        <w:tc>
          <w:tcPr>
            <w:tcW w:w="2249" w:type="dxa"/>
          </w:tcPr>
          <w:p w14:paraId="1966537B" w14:textId="77777777" w:rsidR="00833D24" w:rsidRPr="00BE74A2" w:rsidRDefault="00833D24" w:rsidP="00D9640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87" w:type="dxa"/>
            <w:gridSpan w:val="2"/>
          </w:tcPr>
          <w:p w14:paraId="059D4CE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C351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9ADF19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1A5B9E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5B39787D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D0472D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3F47552D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9B724B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C7C8403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E1159E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290746E3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3728F1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A2A5B0D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F3CFBA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7574C96A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D24" w:rsidRPr="00BE74A2" w14:paraId="109025C6" w14:textId="77777777" w:rsidTr="00833D24">
        <w:trPr>
          <w:cantSplit/>
        </w:trPr>
        <w:tc>
          <w:tcPr>
            <w:tcW w:w="2249" w:type="dxa"/>
          </w:tcPr>
          <w:p w14:paraId="260F8574" w14:textId="77777777" w:rsidR="00833D24" w:rsidRPr="00BE74A2" w:rsidRDefault="00833D24" w:rsidP="00D96407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87" w:type="dxa"/>
            <w:gridSpan w:val="2"/>
          </w:tcPr>
          <w:p w14:paraId="3C7F72D5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6517FF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56311B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3,763</w:t>
            </w:r>
          </w:p>
        </w:tc>
        <w:tc>
          <w:tcPr>
            <w:tcW w:w="180" w:type="dxa"/>
            <w:vAlign w:val="bottom"/>
          </w:tcPr>
          <w:p w14:paraId="22A6BDBE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71C9D738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527E32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</w:tcPr>
          <w:p w14:paraId="62C031EF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3,763</w:t>
            </w:r>
          </w:p>
        </w:tc>
        <w:tc>
          <w:tcPr>
            <w:tcW w:w="180" w:type="dxa"/>
          </w:tcPr>
          <w:p w14:paraId="02487BA3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31BBDF94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3,719</w:t>
            </w:r>
          </w:p>
        </w:tc>
        <w:tc>
          <w:tcPr>
            <w:tcW w:w="180" w:type="dxa"/>
          </w:tcPr>
          <w:p w14:paraId="0F7CEF90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</w:tcPr>
          <w:p w14:paraId="46FF13AC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A27557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6D7C6BDC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</w:tcPr>
          <w:p w14:paraId="5942CE48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72F087A1" w14:textId="77777777" w:rsidR="00833D24" w:rsidRPr="00BE74A2" w:rsidRDefault="00833D24" w:rsidP="00817C7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3,763</w:t>
            </w:r>
          </w:p>
        </w:tc>
      </w:tr>
      <w:tr w:rsidR="00833D24" w:rsidRPr="00BE74A2" w14:paraId="75961C6D" w14:textId="77777777" w:rsidTr="00833D24">
        <w:trPr>
          <w:cantSplit/>
        </w:trPr>
        <w:tc>
          <w:tcPr>
            <w:tcW w:w="2249" w:type="dxa"/>
          </w:tcPr>
          <w:p w14:paraId="0505E131" w14:textId="77777777" w:rsidR="00833D24" w:rsidRPr="00BE74A2" w:rsidRDefault="00833D24" w:rsidP="00D96407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87" w:type="dxa"/>
            <w:gridSpan w:val="2"/>
          </w:tcPr>
          <w:p w14:paraId="4D9CDA7C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769E0B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299BB0E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A9BE42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30F4D055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80" w:type="dxa"/>
          </w:tcPr>
          <w:p w14:paraId="3AE91C01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</w:tcPr>
          <w:p w14:paraId="1BE42503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80" w:type="dxa"/>
          </w:tcPr>
          <w:p w14:paraId="1A6CA4FB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5501F033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68A526" w14:textId="77777777" w:rsidR="00833D24" w:rsidRPr="00BE74A2" w:rsidRDefault="00833D24" w:rsidP="00D964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</w:tcPr>
          <w:p w14:paraId="37948DBA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0DFA20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08418A80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80" w:type="dxa"/>
          </w:tcPr>
          <w:p w14:paraId="556B010D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0514448A" w14:textId="1F1207D6" w:rsidR="00833D24" w:rsidRPr="00BE74A2" w:rsidRDefault="00817C7F" w:rsidP="00817C7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 w:rsidR="00833D24" w:rsidRPr="00BE74A2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833D24" w:rsidRPr="00BE74A2" w14:paraId="07901BBA" w14:textId="77777777" w:rsidTr="00833D24">
        <w:trPr>
          <w:cantSplit/>
        </w:trPr>
        <w:tc>
          <w:tcPr>
            <w:tcW w:w="2249" w:type="dxa"/>
          </w:tcPr>
          <w:p w14:paraId="1ACD6794" w14:textId="77777777" w:rsidR="00833D24" w:rsidRPr="00BE74A2" w:rsidRDefault="00833D24" w:rsidP="00D96407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สินทรัพย์ทางการเงินที่ไม่ใช่เงินสดที่เป็นหลักประกัน</w:t>
            </w: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550B547C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B4E9F9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D80AF86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DA9F1D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6A170A0D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0" w:type="dxa"/>
            <w:vAlign w:val="bottom"/>
          </w:tcPr>
          <w:p w14:paraId="10E991EE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6B901EF1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0" w:type="dxa"/>
            <w:vAlign w:val="bottom"/>
          </w:tcPr>
          <w:p w14:paraId="12FFE855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E80C431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CF3784C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135AD60D" w14:textId="59FFDB76" w:rsidR="00833D24" w:rsidRPr="00BE74A2" w:rsidRDefault="00833D24" w:rsidP="00817C7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180" w:type="dxa"/>
            <w:vAlign w:val="bottom"/>
          </w:tcPr>
          <w:p w14:paraId="1ED26D6B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9BC5A4C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E0C07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5E449189" w14:textId="11C36726" w:rsidR="00833D24" w:rsidRPr="00BE74A2" w:rsidRDefault="00817C7F" w:rsidP="00817C7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833D24" w:rsidRPr="00BE74A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833D24" w:rsidRPr="00BE74A2" w14:paraId="1087CE7E" w14:textId="77777777" w:rsidTr="00833D24">
        <w:trPr>
          <w:cantSplit/>
        </w:trPr>
        <w:tc>
          <w:tcPr>
            <w:tcW w:w="2249" w:type="dxa"/>
          </w:tcPr>
          <w:p w14:paraId="3E8451B6" w14:textId="7498E43E" w:rsidR="00833D24" w:rsidRPr="00BE74A2" w:rsidRDefault="00833D24" w:rsidP="00D96407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="0031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F9439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263822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439B6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3,763</w:t>
            </w:r>
          </w:p>
        </w:tc>
        <w:tc>
          <w:tcPr>
            <w:tcW w:w="180" w:type="dxa"/>
            <w:vAlign w:val="bottom"/>
          </w:tcPr>
          <w:p w14:paraId="3066A7ED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4FA66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80" w:type="dxa"/>
            <w:vAlign w:val="bottom"/>
          </w:tcPr>
          <w:p w14:paraId="0A4709F4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58285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4,164</w:t>
            </w:r>
          </w:p>
        </w:tc>
        <w:tc>
          <w:tcPr>
            <w:tcW w:w="180" w:type="dxa"/>
            <w:vAlign w:val="bottom"/>
          </w:tcPr>
          <w:p w14:paraId="057D20F4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C65F50D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76C757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DCA49B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7AEE03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B09BE96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E13DA2" w14:textId="77777777" w:rsidR="00833D24" w:rsidRPr="00BE74A2" w:rsidRDefault="00833D24" w:rsidP="00D964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5F065215" w14:textId="77777777" w:rsidR="00833D24" w:rsidRPr="00BE74A2" w:rsidRDefault="00833D24" w:rsidP="00D964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33D24" w:rsidRPr="00BE74A2" w14:paraId="3C2487ED" w14:textId="77777777" w:rsidTr="00833D24">
        <w:trPr>
          <w:cantSplit/>
        </w:trPr>
        <w:tc>
          <w:tcPr>
            <w:tcW w:w="2249" w:type="dxa"/>
          </w:tcPr>
          <w:p w14:paraId="4509699A" w14:textId="77777777" w:rsidR="00833D24" w:rsidRPr="00BE74A2" w:rsidRDefault="00833D24" w:rsidP="00D96407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5250AC5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91AE887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1" w:type="dxa"/>
            <w:vAlign w:val="bottom"/>
          </w:tcPr>
          <w:p w14:paraId="28576F64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D591BD5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E8D7F51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559FE1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9" w:type="dxa"/>
            <w:vAlign w:val="bottom"/>
          </w:tcPr>
          <w:p w14:paraId="5875DD59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CB9781F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32422078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DE461F4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3" w:type="dxa"/>
            <w:vAlign w:val="bottom"/>
          </w:tcPr>
          <w:p w14:paraId="2D8E969F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2352874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5C5DCA0C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51D1B62" w14:textId="77777777" w:rsidR="00833D24" w:rsidRPr="00BE74A2" w:rsidRDefault="00833D24" w:rsidP="00D964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18B03D18" w14:textId="77777777" w:rsidR="00833D24" w:rsidRPr="00BE74A2" w:rsidRDefault="00833D24" w:rsidP="00D964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833D24" w:rsidRPr="00BE74A2" w14:paraId="063C37A5" w14:textId="77777777" w:rsidTr="00833D24">
        <w:trPr>
          <w:cantSplit/>
        </w:trPr>
        <w:tc>
          <w:tcPr>
            <w:tcW w:w="2249" w:type="dxa"/>
          </w:tcPr>
          <w:p w14:paraId="607F7081" w14:textId="77777777" w:rsidR="00833D24" w:rsidRPr="00BE74A2" w:rsidRDefault="00833D24" w:rsidP="00D9640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87" w:type="dxa"/>
            <w:gridSpan w:val="2"/>
            <w:vAlign w:val="bottom"/>
          </w:tcPr>
          <w:p w14:paraId="140BE3CD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2EE845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D916CC4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0682E7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7D8C0BF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671748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1AF51254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CCED04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EAD9DC0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89ACC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2DB6734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71904F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EBA09E7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1ACFA4" w14:textId="77777777" w:rsidR="00833D24" w:rsidRPr="00BE74A2" w:rsidRDefault="00833D24" w:rsidP="00D964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799C8F8E" w14:textId="77777777" w:rsidR="00833D24" w:rsidRPr="00BE74A2" w:rsidRDefault="00833D24" w:rsidP="00D964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D24" w:rsidRPr="00BE74A2" w14:paraId="29990E44" w14:textId="77777777" w:rsidTr="00833D24">
        <w:trPr>
          <w:cantSplit/>
        </w:trPr>
        <w:tc>
          <w:tcPr>
            <w:tcW w:w="2249" w:type="dxa"/>
          </w:tcPr>
          <w:p w14:paraId="4F2F6E90" w14:textId="77777777" w:rsidR="00833D24" w:rsidRPr="00BE74A2" w:rsidRDefault="00833D24" w:rsidP="00D9640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87" w:type="dxa"/>
            <w:gridSpan w:val="2"/>
            <w:vAlign w:val="bottom"/>
          </w:tcPr>
          <w:p w14:paraId="69B157F0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8772EB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E508E52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709750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5169A264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  <w:tc>
          <w:tcPr>
            <w:tcW w:w="180" w:type="dxa"/>
            <w:vAlign w:val="bottom"/>
          </w:tcPr>
          <w:p w14:paraId="5C87B75C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5D9226E0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  <w:tc>
          <w:tcPr>
            <w:tcW w:w="180" w:type="dxa"/>
            <w:vAlign w:val="bottom"/>
          </w:tcPr>
          <w:p w14:paraId="4AEA5324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A8457E8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2D323A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7AECB7D4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  <w:tc>
          <w:tcPr>
            <w:tcW w:w="180" w:type="dxa"/>
            <w:vAlign w:val="bottom"/>
          </w:tcPr>
          <w:p w14:paraId="66553B45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ECFBEA0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D0E3EE" w14:textId="77777777" w:rsidR="00833D24" w:rsidRPr="00BE74A2" w:rsidRDefault="00833D24" w:rsidP="00D964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12C4F934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</w:tr>
      <w:tr w:rsidR="00833D24" w:rsidRPr="00BE74A2" w14:paraId="137E502E" w14:textId="77777777" w:rsidTr="00833D24">
        <w:trPr>
          <w:cantSplit/>
        </w:trPr>
        <w:tc>
          <w:tcPr>
            <w:tcW w:w="2249" w:type="dxa"/>
          </w:tcPr>
          <w:p w14:paraId="6FC52064" w14:textId="77777777" w:rsidR="00833D24" w:rsidRPr="00BE74A2" w:rsidRDefault="00833D24" w:rsidP="00D96407">
            <w:pPr>
              <w:tabs>
                <w:tab w:val="left" w:pos="280"/>
              </w:tabs>
              <w:spacing w:line="240" w:lineRule="auto"/>
              <w:ind w:left="96" w:hanging="96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7878866C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  <w:vAlign w:val="bottom"/>
          </w:tcPr>
          <w:p w14:paraId="42C9E53B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66BD5FC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FCFE51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61B50DC4" w14:textId="30AEB999" w:rsidR="00833D24" w:rsidRPr="00BE74A2" w:rsidRDefault="00833D24" w:rsidP="00D964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DDF5B6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53285255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  <w:vAlign w:val="bottom"/>
          </w:tcPr>
          <w:p w14:paraId="4CEB739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FBEA3EC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A391CA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11CD25E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  <w:vAlign w:val="bottom"/>
          </w:tcPr>
          <w:p w14:paraId="59BF2DC6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64BE5AA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B67156" w14:textId="77777777" w:rsidR="00833D24" w:rsidRPr="00BE74A2" w:rsidRDefault="00833D24" w:rsidP="00D964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0A26F47F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833D24" w:rsidRPr="00BE74A2" w14:paraId="2EF07FB5" w14:textId="77777777" w:rsidTr="00833D24">
        <w:trPr>
          <w:cantSplit/>
        </w:trPr>
        <w:tc>
          <w:tcPr>
            <w:tcW w:w="2249" w:type="dxa"/>
          </w:tcPr>
          <w:p w14:paraId="6FD6B658" w14:textId="77777777" w:rsidR="00833D24" w:rsidRPr="00BE74A2" w:rsidRDefault="00833D24" w:rsidP="00D96407">
            <w:pPr>
              <w:tabs>
                <w:tab w:val="left" w:pos="190"/>
              </w:tabs>
              <w:spacing w:line="240" w:lineRule="auto"/>
              <w:ind w:left="9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E52AB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(19)</w:t>
            </w:r>
          </w:p>
        </w:tc>
        <w:tc>
          <w:tcPr>
            <w:tcW w:w="180" w:type="dxa"/>
            <w:vAlign w:val="bottom"/>
          </w:tcPr>
          <w:p w14:paraId="755637F8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E1ABC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4458AB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A5EB5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(115)</w:t>
            </w:r>
          </w:p>
        </w:tc>
        <w:tc>
          <w:tcPr>
            <w:tcW w:w="188" w:type="dxa"/>
            <w:gridSpan w:val="2"/>
            <w:vAlign w:val="bottom"/>
          </w:tcPr>
          <w:p w14:paraId="62DFFD46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45720" w14:textId="77777777" w:rsidR="00833D24" w:rsidRPr="00BE74A2" w:rsidRDefault="00833D24" w:rsidP="00D964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(134)</w:t>
            </w:r>
          </w:p>
        </w:tc>
        <w:tc>
          <w:tcPr>
            <w:tcW w:w="180" w:type="dxa"/>
            <w:vAlign w:val="bottom"/>
          </w:tcPr>
          <w:p w14:paraId="2F8F384C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46F9500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B3EF39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7CED4FD2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1C1DA1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CA98A85" w14:textId="77777777" w:rsidR="00833D24" w:rsidRPr="00BE74A2" w:rsidRDefault="00833D24" w:rsidP="00D964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33F2C6" w14:textId="77777777" w:rsidR="00833D24" w:rsidRPr="00BE74A2" w:rsidRDefault="00833D24" w:rsidP="00D964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26F56355" w14:textId="77777777" w:rsidR="00833D24" w:rsidRPr="00BE74A2" w:rsidRDefault="00833D24" w:rsidP="00D964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6C48434" w14:textId="77777777" w:rsidR="00833D24" w:rsidRDefault="00833D24">
      <w:r>
        <w:br w:type="page"/>
      </w:r>
    </w:p>
    <w:p w14:paraId="1960703D" w14:textId="3FEF604C" w:rsidR="00B87E91" w:rsidRPr="009A3DBF" w:rsidRDefault="00B87E91" w:rsidP="00F11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</w:t>
      </w:r>
      <w:r w:rsidRPr="009A3D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</w:t>
      </w: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23BE80F8" w14:textId="77777777" w:rsidR="00B87E91" w:rsidRPr="00F21B6E" w:rsidRDefault="00B87E91" w:rsidP="00B87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438"/>
        <w:gridCol w:w="270"/>
        <w:gridCol w:w="5760"/>
      </w:tblGrid>
      <w:tr w:rsidR="00B87E91" w:rsidRPr="003500FB" w14:paraId="3768BFEF" w14:textId="77777777" w:rsidTr="00310274">
        <w:trPr>
          <w:trHeight w:val="515"/>
          <w:tblHeader/>
        </w:trPr>
        <w:tc>
          <w:tcPr>
            <w:tcW w:w="3438" w:type="dxa"/>
            <w:shd w:val="clear" w:color="auto" w:fill="auto"/>
            <w:vAlign w:val="bottom"/>
          </w:tcPr>
          <w:p w14:paraId="5E667565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29296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2CAE57BD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87E91" w:rsidRPr="003500FB" w14:paraId="17AEB5EF" w14:textId="77777777" w:rsidTr="00310274">
        <w:trPr>
          <w:trHeight w:val="785"/>
        </w:trPr>
        <w:tc>
          <w:tcPr>
            <w:tcW w:w="3438" w:type="dxa"/>
            <w:shd w:val="clear" w:color="auto" w:fill="auto"/>
          </w:tcPr>
          <w:p w14:paraId="4897F83C" w14:textId="77777777" w:rsidR="00B87E91" w:rsidRPr="003500FB" w:rsidRDefault="00B87E91" w:rsidP="006F198B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091AE96C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68797C9E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มูลค่าสินทรัพย์สุทธิที่รายงานล่าสุด</w:t>
            </w:r>
            <w:r w:rsidRPr="003500F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รวมถึงพิจารณาความน่าเชื่อถือและความเหมาะสมของปัจจัยต่าง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ในการประเมิน</w:t>
            </w:r>
          </w:p>
        </w:tc>
      </w:tr>
      <w:tr w:rsidR="00B87E91" w:rsidRPr="003500FB" w14:paraId="6E1D9257" w14:textId="77777777" w:rsidTr="00310274">
        <w:trPr>
          <w:trHeight w:val="785"/>
        </w:trPr>
        <w:tc>
          <w:tcPr>
            <w:tcW w:w="3438" w:type="dxa"/>
            <w:shd w:val="clear" w:color="auto" w:fill="auto"/>
          </w:tcPr>
          <w:p w14:paraId="248640F5" w14:textId="77777777" w:rsidR="00B87E91" w:rsidRPr="003500FB" w:rsidRDefault="00B87E91" w:rsidP="006F198B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ตราสารทุนที่อยู่ในความต้องการของตลาด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4D76B425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5DE9D1AC" w14:textId="77777777" w:rsidR="00B87E91" w:rsidRPr="00E86C0E" w:rsidRDefault="00B87E91" w:rsidP="006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C0E">
              <w:rPr>
                <w:rFonts w:ascii="Angsana New" w:eastAsia="Times New Roman" w:hAnsi="Angsana New"/>
                <w:sz w:val="30"/>
                <w:szCs w:val="30"/>
                <w:cs/>
              </w:rPr>
              <w:t>ราคาเสนอซื้อในตลาด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ที่มีสภาพคล่อง</w:t>
            </w:r>
          </w:p>
        </w:tc>
      </w:tr>
      <w:tr w:rsidR="00B87E91" w:rsidRPr="003500FB" w14:paraId="3092BBF2" w14:textId="77777777" w:rsidTr="00310274">
        <w:trPr>
          <w:trHeight w:val="1635"/>
        </w:trPr>
        <w:tc>
          <w:tcPr>
            <w:tcW w:w="3438" w:type="dxa"/>
            <w:shd w:val="clear" w:color="auto" w:fill="auto"/>
          </w:tcPr>
          <w:p w14:paraId="7F841228" w14:textId="77777777" w:rsidR="00B87E91" w:rsidRPr="003500FB" w:rsidRDefault="00B87E91" w:rsidP="006F198B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8B980CB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4F8EB3C0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: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87E91" w:rsidRPr="003500FB" w14:paraId="7084D523" w14:textId="77777777" w:rsidTr="00310274">
        <w:trPr>
          <w:trHeight w:val="1635"/>
        </w:trPr>
        <w:tc>
          <w:tcPr>
            <w:tcW w:w="3438" w:type="dxa"/>
            <w:shd w:val="clear" w:color="auto" w:fill="auto"/>
          </w:tcPr>
          <w:p w14:paraId="271B8AAC" w14:textId="77777777" w:rsidR="001649C7" w:rsidRDefault="00B87E91" w:rsidP="001649C7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เงินลงทุนในพันธบัตรรัฐบาลที่รัฐบาล</w:t>
            </w:r>
          </w:p>
          <w:p w14:paraId="2FC80557" w14:textId="77777777" w:rsidR="001649C7" w:rsidRDefault="001649C7" w:rsidP="001649C7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ค้ำ</w:t>
            </w:r>
            <w:r w:rsidR="00B87E91"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ประกันซึ่งจัดประเภทเป็นสินทรัพย์</w:t>
            </w:r>
          </w:p>
          <w:p w14:paraId="04DBEAE2" w14:textId="77777777" w:rsidR="001649C7" w:rsidRDefault="00B87E91" w:rsidP="001649C7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ทางการเงินที่วัดมูลค่าด้วยราคาทุนตั</w:t>
            </w:r>
            <w:r w:rsidR="001649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</w:t>
            </w:r>
          </w:p>
          <w:p w14:paraId="0840FBAC" w14:textId="59EC05AD" w:rsidR="001649C7" w:rsidRPr="001649C7" w:rsidRDefault="00B87E91" w:rsidP="00800851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จำหน่า</w:t>
            </w:r>
            <w:r w:rsidR="001649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270" w:type="dxa"/>
            <w:shd w:val="clear" w:color="auto" w:fill="auto"/>
          </w:tcPr>
          <w:p w14:paraId="4003B746" w14:textId="77777777" w:rsidR="00B87E91" w:rsidRPr="001649C7" w:rsidRDefault="00B87E91" w:rsidP="006F19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699ABE56" w14:textId="77777777" w:rsidR="00B87E91" w:rsidRPr="000C201A" w:rsidRDefault="00B87E91" w:rsidP="006F19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เส้นอัตราผลตอบแทนพันธบัตรรัฐบาลของสมาคมตลาดตราสารหนี้ไทย</w:t>
            </w:r>
            <w:r w:rsidRPr="000C201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ณ วันที่รายงาน</w:t>
            </w:r>
          </w:p>
        </w:tc>
      </w:tr>
    </w:tbl>
    <w:p w14:paraId="1A62A54A" w14:textId="77777777" w:rsidR="00AE5B89" w:rsidRPr="00AE5B89" w:rsidRDefault="00AE5B89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2E950A3" w14:textId="2465F00A" w:rsidR="00A92F60" w:rsidRPr="00F20A64" w:rsidRDefault="00A92F60" w:rsidP="008B1537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num" w:pos="6264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F20A64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รายการเคลื่อนไหวของตราสารทุนและตราสารหนี้</w:t>
      </w:r>
    </w:p>
    <w:p w14:paraId="105980F8" w14:textId="77777777" w:rsidR="00B639FA" w:rsidRPr="00AE5B89" w:rsidRDefault="00B639FA" w:rsidP="00AE5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Style w:val="TableGrid"/>
        <w:tblW w:w="978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445"/>
        <w:gridCol w:w="246"/>
        <w:gridCol w:w="1020"/>
        <w:gridCol w:w="240"/>
        <w:gridCol w:w="1194"/>
        <w:gridCol w:w="236"/>
        <w:gridCol w:w="1077"/>
        <w:gridCol w:w="236"/>
        <w:gridCol w:w="1122"/>
      </w:tblGrid>
      <w:tr w:rsidR="00A92F60" w:rsidRPr="00ED4166" w14:paraId="319C9C46" w14:textId="77777777" w:rsidTr="00310274">
        <w:trPr>
          <w:tblHeader/>
        </w:trPr>
        <w:tc>
          <w:tcPr>
            <w:tcW w:w="2965" w:type="dxa"/>
          </w:tcPr>
          <w:p w14:paraId="2BC75A34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816" w:type="dxa"/>
            <w:gridSpan w:val="9"/>
            <w:hideMark/>
          </w:tcPr>
          <w:p w14:paraId="19DC4054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E7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E7FA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E7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F60" w:rsidRPr="00ED4166" w14:paraId="2996302E" w14:textId="77777777" w:rsidTr="00310274">
        <w:trPr>
          <w:tblHeader/>
        </w:trPr>
        <w:tc>
          <w:tcPr>
            <w:tcW w:w="2965" w:type="dxa"/>
            <w:vAlign w:val="bottom"/>
            <w:hideMark/>
          </w:tcPr>
          <w:p w14:paraId="60240763" w14:textId="77777777" w:rsidR="00A92F60" w:rsidRPr="00F11267" w:rsidRDefault="00A92F60" w:rsidP="006F198B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45" w:type="dxa"/>
            <w:vAlign w:val="bottom"/>
            <w:hideMark/>
          </w:tcPr>
          <w:p w14:paraId="613C58A0" w14:textId="246066E8" w:rsidR="00A92F60" w:rsidRPr="00DC0046" w:rsidRDefault="00A92F60" w:rsidP="006F198B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246" w:type="dxa"/>
            <w:vAlign w:val="bottom"/>
          </w:tcPr>
          <w:p w14:paraId="6320CF09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  <w:hideMark/>
          </w:tcPr>
          <w:p w14:paraId="7CB36F19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ABA0254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  <w:hideMark/>
          </w:tcPr>
          <w:p w14:paraId="1CF807E4" w14:textId="749BAA61" w:rsidR="00A92F60" w:rsidRPr="00F11267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</w:t>
            </w:r>
            <w:r w:rsidR="00F1126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F11267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="00F1126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2537238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  <w:hideMark/>
          </w:tcPr>
          <w:p w14:paraId="0651B79F" w14:textId="77777777" w:rsidR="00A92F60" w:rsidRPr="00ED4166" w:rsidRDefault="00A92F60" w:rsidP="006F198B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7FE0A2F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  <w:hideMark/>
          </w:tcPr>
          <w:p w14:paraId="37D96220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B65C32" w:rsidRPr="00ED4166" w14:paraId="49F68790" w14:textId="77777777" w:rsidTr="00310274">
        <w:trPr>
          <w:tblHeader/>
        </w:trPr>
        <w:tc>
          <w:tcPr>
            <w:tcW w:w="2965" w:type="dxa"/>
          </w:tcPr>
          <w:p w14:paraId="01C3244A" w14:textId="77777777" w:rsidR="00B65C32" w:rsidRPr="00ED4166" w:rsidRDefault="00B65C32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5" w:type="dxa"/>
            <w:vAlign w:val="bottom"/>
            <w:hideMark/>
          </w:tcPr>
          <w:p w14:paraId="4FED4712" w14:textId="02397225" w:rsidR="00B65C32" w:rsidRPr="00CD44B9" w:rsidRDefault="00B65C32" w:rsidP="006F19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71" w:type="dxa"/>
            <w:gridSpan w:val="8"/>
            <w:vAlign w:val="bottom"/>
          </w:tcPr>
          <w:p w14:paraId="3653DA9D" w14:textId="2EF9E43B" w:rsidR="00B65C32" w:rsidRPr="00B639FA" w:rsidRDefault="00B65C32" w:rsidP="006F19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B639FA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(</w:t>
            </w:r>
            <w:r w:rsidRPr="00B639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639FA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A92F60" w:rsidRPr="00ED4166" w14:paraId="2F79B3B4" w14:textId="77777777" w:rsidTr="00310274">
        <w:tc>
          <w:tcPr>
            <w:tcW w:w="2965" w:type="dxa"/>
            <w:hideMark/>
          </w:tcPr>
          <w:p w14:paraId="11BB7795" w14:textId="4947ABE7" w:rsidR="00A92F60" w:rsidRPr="00F11267" w:rsidRDefault="00A92F60" w:rsidP="006F198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5760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5</w:t>
            </w:r>
          </w:p>
        </w:tc>
        <w:tc>
          <w:tcPr>
            <w:tcW w:w="1445" w:type="dxa"/>
          </w:tcPr>
          <w:p w14:paraId="5FE7418E" w14:textId="591AEF24" w:rsidR="00A92F60" w:rsidRPr="00ED4166" w:rsidRDefault="00A92F60" w:rsidP="00F112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45CAC7CA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0F5F7D1B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5D4F3DCA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44024513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620C9D0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52EAF738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B1B0433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767CDEBB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92F60" w:rsidRPr="00ED4166" w14:paraId="3F8F3E0D" w14:textId="77777777" w:rsidTr="00310274">
        <w:tc>
          <w:tcPr>
            <w:tcW w:w="2965" w:type="dxa"/>
            <w:hideMark/>
          </w:tcPr>
          <w:p w14:paraId="6AEFDF53" w14:textId="77777777" w:rsidR="00A92F60" w:rsidRPr="00F11267" w:rsidRDefault="00A92F60" w:rsidP="006F198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</w:t>
            </w:r>
          </w:p>
        </w:tc>
        <w:tc>
          <w:tcPr>
            <w:tcW w:w="1445" w:type="dxa"/>
            <w:vAlign w:val="bottom"/>
          </w:tcPr>
          <w:p w14:paraId="0F575251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23FD94EA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5246A448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7B193EBC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288B7AC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1FB0140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356BBDD5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15E5618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1B1995A9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A0DA9" w:rsidRPr="00ED4166" w14:paraId="0C7DD5F0" w14:textId="77777777" w:rsidTr="00310274">
        <w:tc>
          <w:tcPr>
            <w:tcW w:w="2965" w:type="dxa"/>
            <w:hideMark/>
          </w:tcPr>
          <w:p w14:paraId="69A86A47" w14:textId="0A01D065" w:rsidR="00DA0DA9" w:rsidRPr="00E53D8E" w:rsidRDefault="00DA0DA9" w:rsidP="00DA0DA9">
            <w:pPr>
              <w:tabs>
                <w:tab w:val="clear" w:pos="680"/>
                <w:tab w:val="left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ตราสารทุนที่วัดมูลค่าด้วย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มูลค่ายุติธรรมผ่านกำไร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หรือขาดทุนเบ็ดเสร็จอื่น</w:t>
            </w:r>
          </w:p>
        </w:tc>
        <w:tc>
          <w:tcPr>
            <w:tcW w:w="1445" w:type="dxa"/>
            <w:vAlign w:val="bottom"/>
          </w:tcPr>
          <w:p w14:paraId="7D02264B" w14:textId="30DC474D" w:rsidR="00DA0DA9" w:rsidRPr="00FA1D6E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3,762,755</w:t>
            </w:r>
          </w:p>
        </w:tc>
        <w:tc>
          <w:tcPr>
            <w:tcW w:w="246" w:type="dxa"/>
            <w:vAlign w:val="bottom"/>
          </w:tcPr>
          <w:p w14:paraId="5683F8CA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1FEC4CCE" w14:textId="3B4A6E84" w:rsidR="00DA0DA9" w:rsidRPr="00ED4166" w:rsidRDefault="00DA0DA9" w:rsidP="00DA0DA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474B3222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ACF1E24" w14:textId="6C2EE8D1" w:rsidR="00DA0DA9" w:rsidRPr="00ED4166" w:rsidRDefault="00DA0DA9" w:rsidP="00DA0DA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6C4121C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0AF79D82" w14:textId="5D93D760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515,100</w:t>
            </w:r>
          </w:p>
        </w:tc>
        <w:tc>
          <w:tcPr>
            <w:tcW w:w="236" w:type="dxa"/>
            <w:vAlign w:val="bottom"/>
          </w:tcPr>
          <w:p w14:paraId="586235D4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4AB7E94C" w14:textId="4451DB46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4,277,855</w:t>
            </w:r>
          </w:p>
        </w:tc>
      </w:tr>
      <w:tr w:rsidR="00DA0DA9" w:rsidRPr="00ED4166" w14:paraId="539AB802" w14:textId="77777777" w:rsidTr="00310274">
        <w:tc>
          <w:tcPr>
            <w:tcW w:w="2965" w:type="dxa"/>
          </w:tcPr>
          <w:p w14:paraId="77ECF2AE" w14:textId="02A45E87" w:rsidR="00DA0DA9" w:rsidRPr="00E53D8E" w:rsidRDefault="00DA0DA9" w:rsidP="00DA0DA9">
            <w:pPr>
              <w:tabs>
                <w:tab w:val="clear" w:pos="680"/>
                <w:tab w:val="left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ตราสารหนี้ที่วัดมูลค่า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ด้วย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26EAE8" w14:textId="34A479C0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401,259</w:t>
            </w:r>
          </w:p>
        </w:tc>
        <w:tc>
          <w:tcPr>
            <w:tcW w:w="246" w:type="dxa"/>
            <w:vAlign w:val="bottom"/>
          </w:tcPr>
          <w:p w14:paraId="680E9D1F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AE9C1C" w14:textId="317E8D9A" w:rsidR="00DA0DA9" w:rsidRPr="00ED4166" w:rsidRDefault="00DA0DA9" w:rsidP="00DA0DA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2CA79C97" w14:textId="77777777" w:rsidR="00DA0DA9" w:rsidRPr="00ED4166" w:rsidRDefault="00DA0DA9" w:rsidP="00DA0DA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2F0C19" w14:textId="5EA688D1" w:rsidR="00DA0DA9" w:rsidRPr="00AE5B89" w:rsidRDefault="00DA0DA9" w:rsidP="00DA0DA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8EFDA3F" w14:textId="77777777" w:rsidR="00DA0DA9" w:rsidRPr="00AE5B89" w:rsidRDefault="00DA0DA9" w:rsidP="00DA0DA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48172" w14:textId="64242582" w:rsidR="00DA0DA9" w:rsidRPr="00AE5B89" w:rsidRDefault="00DA0DA9" w:rsidP="00817C7F">
            <w:pPr>
              <w:tabs>
                <w:tab w:val="clear" w:pos="907"/>
                <w:tab w:val="left" w:pos="648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(3,4</w:t>
            </w:r>
            <w:r w:rsidR="00A75D7D">
              <w:rPr>
                <w:rFonts w:ascii="Angsana New" w:hAnsi="Angsana New"/>
                <w:sz w:val="30"/>
                <w:szCs w:val="30"/>
                <w:lang w:val="en-GB"/>
              </w:rPr>
              <w:t>91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6036D518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DC07" w14:textId="339CA332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397,768</w:t>
            </w:r>
          </w:p>
        </w:tc>
      </w:tr>
      <w:tr w:rsidR="00DA0DA9" w:rsidRPr="00FA1D6E" w14:paraId="212E5782" w14:textId="77777777" w:rsidTr="00310274">
        <w:tc>
          <w:tcPr>
            <w:tcW w:w="2965" w:type="dxa"/>
            <w:hideMark/>
          </w:tcPr>
          <w:p w14:paraId="7191F8CB" w14:textId="77777777" w:rsidR="00DA0DA9" w:rsidRPr="00FA1D6E" w:rsidRDefault="00DA0DA9" w:rsidP="00DA0DA9">
            <w:pPr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27C4F" w14:textId="6EBF486D" w:rsidR="00DA0DA9" w:rsidRPr="00FA1D6E" w:rsidRDefault="00DA0DA9" w:rsidP="00DA0DA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4,164,014</w:t>
            </w:r>
          </w:p>
        </w:tc>
        <w:tc>
          <w:tcPr>
            <w:tcW w:w="246" w:type="dxa"/>
            <w:vAlign w:val="bottom"/>
          </w:tcPr>
          <w:p w14:paraId="6267A037" w14:textId="77777777" w:rsidR="00DA0DA9" w:rsidRPr="00FA1D6E" w:rsidRDefault="00DA0DA9" w:rsidP="00DA0D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7A3CB1" w14:textId="5F0B2A01" w:rsidR="00DA0DA9" w:rsidRPr="00DA0DA9" w:rsidRDefault="00DA0DA9" w:rsidP="00DA0DA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0DA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38771C8E" w14:textId="77777777" w:rsidR="00DA0DA9" w:rsidRPr="00FA1D6E" w:rsidRDefault="00DA0DA9" w:rsidP="00DA0D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F4DA6" w14:textId="35DBB389" w:rsidR="00DA0DA9" w:rsidRPr="00DA0DA9" w:rsidRDefault="00DA0DA9" w:rsidP="00DA0DA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0DA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0A2BFE2" w14:textId="77777777" w:rsidR="00DA0DA9" w:rsidRPr="00FA1D6E" w:rsidRDefault="00DA0DA9" w:rsidP="00DA0D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80E20" w14:textId="7A2BCFF1" w:rsidR="00DA0DA9" w:rsidRPr="00FA1D6E" w:rsidRDefault="00DA0DA9" w:rsidP="00DA0DA9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511,609</w:t>
            </w:r>
          </w:p>
        </w:tc>
        <w:tc>
          <w:tcPr>
            <w:tcW w:w="236" w:type="dxa"/>
            <w:vAlign w:val="bottom"/>
          </w:tcPr>
          <w:p w14:paraId="4032D756" w14:textId="77777777" w:rsidR="00DA0DA9" w:rsidRPr="00FA1D6E" w:rsidRDefault="00DA0DA9" w:rsidP="00DA0D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BE5DD" w14:textId="0AC4D782" w:rsidR="00DA0DA9" w:rsidRPr="00FA1D6E" w:rsidRDefault="00DA0DA9" w:rsidP="00DA0DA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4,675,623</w:t>
            </w:r>
          </w:p>
        </w:tc>
      </w:tr>
      <w:tr w:rsidR="00DA0DA9" w:rsidRPr="00AE5B89" w14:paraId="7999F078" w14:textId="77777777" w:rsidTr="00310274">
        <w:tc>
          <w:tcPr>
            <w:tcW w:w="2965" w:type="dxa"/>
          </w:tcPr>
          <w:p w14:paraId="3E61E230" w14:textId="77777777" w:rsidR="00DA0DA9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09DFD266" w14:textId="49438569" w:rsidR="00800851" w:rsidRPr="00AE5B89" w:rsidRDefault="00800851" w:rsidP="00DA0DA9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</w:tcPr>
          <w:p w14:paraId="6A97410F" w14:textId="77777777" w:rsidR="00DA0DA9" w:rsidRPr="00AE5B89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</w:tcPr>
          <w:p w14:paraId="47A7CA85" w14:textId="77777777" w:rsidR="00DA0DA9" w:rsidRPr="00AE5B89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1123A4" w14:textId="77777777" w:rsidR="00DA0DA9" w:rsidRPr="00AE5B89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2B90FD75" w14:textId="77777777" w:rsidR="00DA0DA9" w:rsidRPr="00AE5B89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5831CA" w14:textId="77777777" w:rsidR="00DA0DA9" w:rsidRPr="00AE5B89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767B0CBD" w14:textId="77777777" w:rsidR="00DA0DA9" w:rsidRPr="00AE5B89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A4A053" w14:textId="77777777" w:rsidR="00DA0DA9" w:rsidRPr="00AE5B89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6BA77F1E" w14:textId="77777777" w:rsidR="00DA0DA9" w:rsidRPr="00AE5B89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14:paraId="13C4A27A" w14:textId="77777777" w:rsidR="00DA0DA9" w:rsidRPr="00AE5B89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DA0DA9" w:rsidRPr="00ED4166" w14:paraId="3BE5CBBC" w14:textId="77777777" w:rsidTr="00310274">
        <w:tc>
          <w:tcPr>
            <w:tcW w:w="2965" w:type="dxa"/>
            <w:hideMark/>
          </w:tcPr>
          <w:p w14:paraId="21AB16BE" w14:textId="44D61C83" w:rsidR="00DA0DA9" w:rsidRPr="00F11267" w:rsidRDefault="00DA0DA9" w:rsidP="00DA0DA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lastRenderedPageBreak/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445" w:type="dxa"/>
          </w:tcPr>
          <w:p w14:paraId="3B944746" w14:textId="77777777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427F1083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1FA94164" w14:textId="77777777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3B3E5DF7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62A78EE4" w14:textId="77777777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121A994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13736A0F" w14:textId="77777777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B88C61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3BEE314B" w14:textId="77777777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A0DA9" w:rsidRPr="00ED4166" w14:paraId="458D10BA" w14:textId="77777777" w:rsidTr="00310274">
        <w:tc>
          <w:tcPr>
            <w:tcW w:w="2965" w:type="dxa"/>
            <w:hideMark/>
          </w:tcPr>
          <w:p w14:paraId="79C5BBB1" w14:textId="6A8A747A" w:rsidR="00DA0DA9" w:rsidRPr="00F11267" w:rsidRDefault="00DA0DA9" w:rsidP="00DA0DA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</w:t>
            </w:r>
          </w:p>
        </w:tc>
        <w:tc>
          <w:tcPr>
            <w:tcW w:w="1445" w:type="dxa"/>
          </w:tcPr>
          <w:p w14:paraId="31BE71AF" w14:textId="77777777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721C0E21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3956F3BC" w14:textId="77777777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57D154ED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14B3FBF1" w14:textId="77777777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7D4F8FB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2060AA60" w14:textId="77777777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774DBA6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191B40AE" w14:textId="77777777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A0DA9" w:rsidRPr="00ED4166" w14:paraId="1CEBC2AC" w14:textId="77777777" w:rsidTr="00310274">
        <w:tc>
          <w:tcPr>
            <w:tcW w:w="2965" w:type="dxa"/>
            <w:hideMark/>
          </w:tcPr>
          <w:p w14:paraId="4FC78E47" w14:textId="035C2FCE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ตราสารทุนที่วัดมูลค่าด้วย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มูลค่ายุติธรรมผ่านกำไร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หรือขาดทุนเบ็ดเสร็จอื่น</w:t>
            </w:r>
          </w:p>
        </w:tc>
        <w:tc>
          <w:tcPr>
            <w:tcW w:w="1445" w:type="dxa"/>
            <w:vAlign w:val="bottom"/>
            <w:hideMark/>
          </w:tcPr>
          <w:p w14:paraId="35AA2A69" w14:textId="6319AD6E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1,887,982</w:t>
            </w:r>
          </w:p>
        </w:tc>
        <w:tc>
          <w:tcPr>
            <w:tcW w:w="246" w:type="dxa"/>
            <w:vAlign w:val="bottom"/>
          </w:tcPr>
          <w:p w14:paraId="5C29D835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  <w:hideMark/>
          </w:tcPr>
          <w:p w14:paraId="4C584FD5" w14:textId="28500941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1,072,</w:t>
            </w:r>
            <w:r w:rsidRPr="00DA0DA9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240" w:type="dxa"/>
            <w:vAlign w:val="bottom"/>
          </w:tcPr>
          <w:p w14:paraId="72FB6B67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  <w:hideMark/>
          </w:tcPr>
          <w:p w14:paraId="32544422" w14:textId="5CA81FEE" w:rsidR="00DA0DA9" w:rsidRPr="00ED4166" w:rsidRDefault="00817C7F" w:rsidP="00817C7F">
            <w:pPr>
              <w:tabs>
                <w:tab w:val="clear" w:pos="907"/>
                <w:tab w:val="left" w:pos="165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                     </w:t>
            </w:r>
            <w:r w:rsidR="00DA0DA9">
              <w:rPr>
                <w:rFonts w:ascii="Angsana New" w:hAnsi="Angsana New"/>
                <w:sz w:val="30"/>
                <w:szCs w:val="30"/>
                <w:lang w:val="en-GB"/>
              </w:rPr>
              <w:t>(1,216,086)</w:t>
            </w:r>
          </w:p>
        </w:tc>
        <w:tc>
          <w:tcPr>
            <w:tcW w:w="236" w:type="dxa"/>
            <w:vAlign w:val="bottom"/>
          </w:tcPr>
          <w:p w14:paraId="65C68D9D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  <w:hideMark/>
          </w:tcPr>
          <w:p w14:paraId="0D33A1E5" w14:textId="5DEF676E" w:rsidR="00DA0DA9" w:rsidRPr="00AE5B89" w:rsidRDefault="00DA0DA9" w:rsidP="00DA0DA9">
            <w:pPr>
              <w:tabs>
                <w:tab w:val="clear" w:pos="454"/>
                <w:tab w:val="clear" w:pos="907"/>
                <w:tab w:val="left" w:pos="170"/>
                <w:tab w:val="left" w:pos="435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2,018,779</w:t>
            </w:r>
          </w:p>
        </w:tc>
        <w:tc>
          <w:tcPr>
            <w:tcW w:w="236" w:type="dxa"/>
            <w:vAlign w:val="bottom"/>
          </w:tcPr>
          <w:p w14:paraId="10D68A36" w14:textId="77777777" w:rsidR="00DA0DA9" w:rsidRPr="00AE5B89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  <w:hideMark/>
          </w:tcPr>
          <w:p w14:paraId="1181000E" w14:textId="2CAD1985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3,762,755</w:t>
            </w:r>
          </w:p>
        </w:tc>
      </w:tr>
      <w:tr w:rsidR="00DA0DA9" w:rsidRPr="00ED4166" w14:paraId="2AD62649" w14:textId="77777777" w:rsidTr="00310274">
        <w:tc>
          <w:tcPr>
            <w:tcW w:w="2965" w:type="dxa"/>
            <w:hideMark/>
          </w:tcPr>
          <w:p w14:paraId="1B98130F" w14:textId="35987521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ตราสารหนี้ที่วัดมูลค่า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ด้วย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1FE05F" w14:textId="57B8F3D8" w:rsidR="00DA0DA9" w:rsidRPr="00C5261C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401,576</w:t>
            </w:r>
          </w:p>
        </w:tc>
        <w:tc>
          <w:tcPr>
            <w:tcW w:w="246" w:type="dxa"/>
            <w:vAlign w:val="bottom"/>
          </w:tcPr>
          <w:p w14:paraId="45EF5FA6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35338E" w14:textId="6A20439C" w:rsidR="00DA0DA9" w:rsidRPr="00ED4166" w:rsidRDefault="00DA0DA9" w:rsidP="00DA0DA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130796AC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2BEDEC" w14:textId="7CD5FC0C" w:rsidR="00DA0DA9" w:rsidRPr="00ED4166" w:rsidRDefault="00DA0DA9" w:rsidP="00DA0DA9">
            <w:pPr>
              <w:tabs>
                <w:tab w:val="clear" w:pos="454"/>
                <w:tab w:val="clear" w:pos="907"/>
                <w:tab w:val="left" w:pos="165"/>
                <w:tab w:val="left" w:pos="435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E5B89">
              <w:rPr>
                <w:rFonts w:ascii="Angsana New" w:hAnsi="Angsana New"/>
                <w:sz w:val="30"/>
                <w:szCs w:val="30"/>
                <w:lang w:val="en-GB"/>
              </w:rPr>
              <w:t>(317)</w:t>
            </w:r>
          </w:p>
        </w:tc>
        <w:tc>
          <w:tcPr>
            <w:tcW w:w="236" w:type="dxa"/>
            <w:vAlign w:val="bottom"/>
          </w:tcPr>
          <w:p w14:paraId="21533B5F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196DAD" w14:textId="245AE3C0" w:rsidR="00DA0DA9" w:rsidRPr="00ED4166" w:rsidRDefault="00DA0DA9" w:rsidP="00DA0DA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E5B8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791483D" w14:textId="77777777" w:rsidR="00DA0DA9" w:rsidRPr="00ED4166" w:rsidRDefault="00DA0DA9" w:rsidP="00DA0D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8CFD17" w14:textId="28371762" w:rsidR="00DA0DA9" w:rsidRPr="00ED4166" w:rsidRDefault="00DA0DA9" w:rsidP="00DA0DA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401,259</w:t>
            </w:r>
          </w:p>
        </w:tc>
      </w:tr>
      <w:tr w:rsidR="00DA0DA9" w:rsidRPr="00FA5747" w14:paraId="432396BD" w14:textId="77777777" w:rsidTr="00310274">
        <w:tc>
          <w:tcPr>
            <w:tcW w:w="2965" w:type="dxa"/>
            <w:hideMark/>
          </w:tcPr>
          <w:p w14:paraId="2F29E98E" w14:textId="03E2BDCC" w:rsidR="00DA0DA9" w:rsidRPr="00FA5747" w:rsidRDefault="00DA0DA9" w:rsidP="00DA0D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F1BC02" w14:textId="70DC09CD" w:rsidR="00DA0DA9" w:rsidRPr="00FA5747" w:rsidRDefault="00DA0DA9" w:rsidP="00DA0DA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  <w:r w:rsidRPr="00FA1D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289</w:t>
            </w:r>
            <w:r w:rsidRPr="00FA1D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558</w:t>
            </w:r>
          </w:p>
        </w:tc>
        <w:tc>
          <w:tcPr>
            <w:tcW w:w="246" w:type="dxa"/>
            <w:vAlign w:val="bottom"/>
          </w:tcPr>
          <w:p w14:paraId="55C6873F" w14:textId="77777777" w:rsidR="00DA0DA9" w:rsidRPr="00FA5747" w:rsidRDefault="00DA0DA9" w:rsidP="00DA0D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3F52BB" w14:textId="3ADDE8E8" w:rsidR="00DA0DA9" w:rsidRPr="00FA5747" w:rsidRDefault="00DA0DA9" w:rsidP="00DA0DA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1,072,080</w:t>
            </w:r>
          </w:p>
        </w:tc>
        <w:tc>
          <w:tcPr>
            <w:tcW w:w="240" w:type="dxa"/>
            <w:vAlign w:val="bottom"/>
          </w:tcPr>
          <w:p w14:paraId="6455976A" w14:textId="77777777" w:rsidR="00DA0DA9" w:rsidRPr="00DA0DA9" w:rsidRDefault="00DA0DA9" w:rsidP="00DA0DA9">
            <w:pPr>
              <w:tabs>
                <w:tab w:val="clear" w:pos="907"/>
                <w:tab w:val="left" w:pos="165"/>
              </w:tabs>
              <w:spacing w:line="240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9EA249" w14:textId="3118A7A7" w:rsidR="00DA0DA9" w:rsidRPr="00DA0DA9" w:rsidRDefault="00DA0DA9" w:rsidP="00DA0DA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-30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0DA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(1,216,403)</w:t>
            </w:r>
          </w:p>
        </w:tc>
        <w:tc>
          <w:tcPr>
            <w:tcW w:w="236" w:type="dxa"/>
            <w:vAlign w:val="bottom"/>
          </w:tcPr>
          <w:p w14:paraId="5AC4B01F" w14:textId="77777777" w:rsidR="00DA0DA9" w:rsidRPr="00FA5747" w:rsidRDefault="00DA0DA9" w:rsidP="00DA0D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A57ACA" w14:textId="6B733DD1" w:rsidR="00DA0DA9" w:rsidRPr="00AE5B89" w:rsidRDefault="00DA0DA9" w:rsidP="00DA0DA9">
            <w:pPr>
              <w:tabs>
                <w:tab w:val="clear" w:pos="907"/>
                <w:tab w:val="left" w:pos="170"/>
              </w:tabs>
              <w:spacing w:line="240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  <w:r w:rsidRPr="00FA1D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018</w:t>
            </w:r>
            <w:r w:rsidRPr="00FA1D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779</w:t>
            </w:r>
          </w:p>
        </w:tc>
        <w:tc>
          <w:tcPr>
            <w:tcW w:w="236" w:type="dxa"/>
            <w:vAlign w:val="bottom"/>
          </w:tcPr>
          <w:p w14:paraId="556475F1" w14:textId="77777777" w:rsidR="00DA0DA9" w:rsidRPr="00FA5747" w:rsidRDefault="00DA0DA9" w:rsidP="00DA0D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0D813C" w14:textId="7FB696F1" w:rsidR="00DA0DA9" w:rsidRPr="00FA5747" w:rsidRDefault="00DA0DA9" w:rsidP="00DA0DA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164</w:t>
            </w:r>
            <w:r w:rsidRPr="00FA1D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014</w:t>
            </w:r>
          </w:p>
        </w:tc>
      </w:tr>
    </w:tbl>
    <w:p w14:paraId="152E7A79" w14:textId="77777777" w:rsidR="00256534" w:rsidRPr="00A50C0E" w:rsidRDefault="00256534" w:rsidP="00C52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1022"/>
        <w:jc w:val="thaiDistribute"/>
        <w:rPr>
          <w:rFonts w:ascii="Angsana New" w:hAnsi="Angsana New"/>
          <w:sz w:val="30"/>
          <w:szCs w:val="30"/>
        </w:rPr>
      </w:pPr>
    </w:p>
    <w:p w14:paraId="71C569C5" w14:textId="432ED673" w:rsidR="00A92F60" w:rsidRPr="00C5261C" w:rsidRDefault="00A92F60" w:rsidP="008B1537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num" w:pos="6264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E53D8E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นโยบาย</w:t>
      </w:r>
      <w:r w:rsidRPr="00C5261C">
        <w:rPr>
          <w:rFonts w:ascii="Angsana New" w:hAnsi="Angsana New"/>
          <w:b/>
          <w:bCs/>
          <w:sz w:val="30"/>
          <w:szCs w:val="30"/>
          <w:cs/>
          <w:lang w:val="en-GB"/>
        </w:rPr>
        <w:t>การจัดการความเสี่ยงทางด้านการเงิ</w:t>
      </w:r>
      <w:r w:rsidRPr="00C5261C">
        <w:rPr>
          <w:rFonts w:ascii="Angsana New" w:hAnsi="Angsana New" w:hint="cs"/>
          <w:b/>
          <w:bCs/>
          <w:sz w:val="30"/>
          <w:szCs w:val="30"/>
          <w:cs/>
          <w:lang w:val="en-GB"/>
        </w:rPr>
        <w:t>น</w:t>
      </w:r>
    </w:p>
    <w:p w14:paraId="3D77909F" w14:textId="77777777" w:rsidR="00A92F60" w:rsidRPr="00310274" w:rsidRDefault="00A92F60" w:rsidP="00A92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EF3E686" w14:textId="77777777" w:rsidR="00A92F60" w:rsidRPr="003E68AB" w:rsidRDefault="00A92F60" w:rsidP="00A92F60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3E68A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กรอบการบริหารจัดการความเสี่ยง</w:t>
      </w:r>
      <w:r w:rsidRPr="003E68A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5DDF7673" w14:textId="77777777" w:rsidR="00A92F60" w:rsidRPr="00310274" w:rsidRDefault="00A92F60" w:rsidP="00A92F60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</w:p>
    <w:p w14:paraId="60CFF676" w14:textId="77777777" w:rsidR="00A92F60" w:rsidRPr="00ED4166" w:rsidRDefault="00A92F60" w:rsidP="00A92F6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  <w:r w:rsidRPr="00ED4166">
        <w:rPr>
          <w:rFonts w:ascii="Angsana New" w:hAnsi="Angsana New" w:hint="cs"/>
          <w:sz w:val="30"/>
          <w:szCs w:val="30"/>
          <w:cs/>
          <w:lang w:val="en-GB"/>
        </w:rPr>
        <w:t>คณะกรรมการบริษัทของ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มีความรับผิดชอบโดยรวมในการจัดให้มีและการควบคุมกรอบการบริหารความเสี่ยงของ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52F0128" w14:textId="77777777" w:rsidR="00A92F60" w:rsidRPr="00310274" w:rsidRDefault="00A92F60" w:rsidP="00A92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74C31C7" w14:textId="77777777" w:rsidR="00A92F60" w:rsidRPr="00ED4166" w:rsidRDefault="00A92F60" w:rsidP="00A92F6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  <w:r w:rsidRPr="00ED4166">
        <w:rPr>
          <w:rFonts w:ascii="Angsana New" w:hAnsi="Angsana New" w:hint="cs"/>
          <w:sz w:val="30"/>
          <w:szCs w:val="30"/>
          <w:cs/>
          <w:lang w:val="en-GB"/>
        </w:rPr>
        <w:t>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จัดทำขึ้นเพื่อระบุและวิเคราะห์ความเสี่ยงที่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lang w:val="en-GB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11E5564" w14:textId="385782C7" w:rsidR="00A92F60" w:rsidRDefault="00A92F60" w:rsidP="00A92F60">
      <w:pPr>
        <w:spacing w:line="240" w:lineRule="auto"/>
        <w:ind w:left="540" w:right="-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040E443" w14:textId="24819B42" w:rsidR="00DA0DA9" w:rsidRDefault="00DA0DA9" w:rsidP="00A92F60">
      <w:pPr>
        <w:spacing w:line="240" w:lineRule="auto"/>
        <w:ind w:left="540" w:right="-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B2E004E" w14:textId="4ECE7532" w:rsidR="00DA0DA9" w:rsidRDefault="00DA0DA9" w:rsidP="00A92F60">
      <w:pPr>
        <w:spacing w:line="240" w:lineRule="auto"/>
        <w:ind w:left="540" w:right="-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6172D63B" w14:textId="46615930" w:rsidR="00DA0DA9" w:rsidRDefault="00DA0DA9" w:rsidP="00A92F60">
      <w:pPr>
        <w:spacing w:line="240" w:lineRule="auto"/>
        <w:ind w:left="540" w:right="-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FA76B38" w14:textId="74C90295" w:rsidR="00A50C0E" w:rsidRDefault="00A50C0E" w:rsidP="00A92F60">
      <w:pPr>
        <w:spacing w:line="240" w:lineRule="auto"/>
        <w:ind w:left="540" w:right="-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6B6537A" w14:textId="79A7085C" w:rsidR="00626DD1" w:rsidRPr="00767CBD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767CBD">
        <w:rPr>
          <w:rFonts w:ascii="Angsana New" w:hAnsi="Angsana New"/>
          <w:b/>
          <w:bCs/>
          <w:i/>
          <w:iCs/>
          <w:sz w:val="30"/>
          <w:szCs w:val="30"/>
          <w:lang w:val="en-GB"/>
        </w:rPr>
        <w:lastRenderedPageBreak/>
        <w:t>(</w:t>
      </w:r>
      <w:r w:rsidR="008C1900" w:rsidRPr="00767CB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ค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 xml:space="preserve">.1) </w:t>
      </w:r>
      <w:r w:rsidR="008C1900" w:rsidRPr="00767CB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ความเสี่ยงด้านเครดิต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 xml:space="preserve">  </w:t>
      </w:r>
    </w:p>
    <w:p w14:paraId="5BAD5107" w14:textId="77777777" w:rsidR="00626DD1" w:rsidRPr="00310274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7B3DB81" w14:textId="23B21242" w:rsidR="008C1900" w:rsidRPr="00162DB6" w:rsidRDefault="008C1900" w:rsidP="008C1900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ED4166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ความเสี่ยงด้านเครดิตเป็นความเสี่ยงจากการสูญเสียทางการเงินของ</w:t>
      </w:r>
      <w:r w:rsidR="0069293D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69293D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</w:p>
    <w:p w14:paraId="2F7340B8" w14:textId="77777777" w:rsidR="001308BB" w:rsidRPr="00310274" w:rsidRDefault="001308BB" w:rsidP="008C1900">
      <w:pPr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D5EB195" w14:textId="01733F6E" w:rsidR="00626DD1" w:rsidRPr="00ED4166" w:rsidRDefault="008C1900" w:rsidP="008C19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30"/>
        <w:jc w:val="both"/>
        <w:rPr>
          <w:rFonts w:ascii="Angsana New" w:hAnsi="Angsana New"/>
          <w:sz w:val="30"/>
          <w:szCs w:val="30"/>
          <w:lang w:val="en-GB"/>
        </w:rPr>
      </w:pPr>
      <w:r w:rsidRPr="00ED4166">
        <w:rPr>
          <w:rFonts w:ascii="Angsana New" w:hAnsi="Angsana New"/>
          <w:sz w:val="30"/>
          <w:szCs w:val="30"/>
          <w:lang w:val="en-GB"/>
        </w:rPr>
        <w:t xml:space="preserve"> (</w:t>
      </w:r>
      <w:r w:rsidRPr="00ED4166">
        <w:rPr>
          <w:rFonts w:ascii="Angsana New" w:hAnsi="Angsana New"/>
          <w:sz w:val="30"/>
          <w:szCs w:val="30"/>
          <w:cs/>
          <w:lang w:val="en-GB"/>
        </w:rPr>
        <w:t>ค</w:t>
      </w:r>
      <w:r w:rsidRPr="00ED4166">
        <w:rPr>
          <w:rFonts w:ascii="Angsana New" w:hAnsi="Angsana New"/>
          <w:sz w:val="30"/>
          <w:szCs w:val="30"/>
          <w:lang w:val="en-GB"/>
        </w:rPr>
        <w:t xml:space="preserve">.1.1)  </w:t>
      </w:r>
      <w:r w:rsidRPr="00ED4166">
        <w:rPr>
          <w:rFonts w:ascii="Angsana New" w:hAnsi="Angsana New"/>
          <w:sz w:val="30"/>
          <w:szCs w:val="30"/>
          <w:cs/>
          <w:lang w:val="en-GB"/>
        </w:rPr>
        <w:t>ลูกหนี้การค้า</w:t>
      </w:r>
    </w:p>
    <w:p w14:paraId="14CF96B2" w14:textId="77777777" w:rsidR="00626DD1" w:rsidRPr="00310274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03B7CC2" w14:textId="4302F465" w:rsidR="008C1900" w:rsidRPr="001308BB" w:rsidRDefault="0069293D" w:rsidP="008C190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E53D8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8C1900" w:rsidRPr="00ED4166">
        <w:rPr>
          <w:rFonts w:ascii="Angsana New" w:hAnsi="Angsana New"/>
          <w:sz w:val="30"/>
          <w:szCs w:val="30"/>
          <w:lang w:val="en-GB"/>
        </w:rPr>
        <w:t xml:space="preserve"> 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 xml:space="preserve">รายละเอียดการกระจุกตัวของรายได้เปิดเผยในหมายเหตุข้อ </w:t>
      </w:r>
      <w:r w:rsidR="001308BB">
        <w:rPr>
          <w:rFonts w:ascii="Angsana New" w:hAnsi="Angsana New"/>
          <w:sz w:val="30"/>
          <w:szCs w:val="30"/>
        </w:rPr>
        <w:t>1</w:t>
      </w:r>
      <w:r w:rsidR="00310274">
        <w:rPr>
          <w:rFonts w:ascii="Angsana New" w:hAnsi="Angsana New"/>
          <w:sz w:val="30"/>
          <w:szCs w:val="30"/>
        </w:rPr>
        <w:t>6</w:t>
      </w:r>
    </w:p>
    <w:p w14:paraId="53523D23" w14:textId="77777777" w:rsidR="00626DD1" w:rsidRPr="00310274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BE52145" w14:textId="77466576" w:rsidR="008C1900" w:rsidRPr="00ED4166" w:rsidRDefault="008C1900" w:rsidP="008C190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ED4166">
        <w:rPr>
          <w:rFonts w:ascii="Angsana New" w:hAnsi="Angsana New"/>
          <w:sz w:val="30"/>
          <w:szCs w:val="30"/>
          <w:cs/>
          <w:lang w:val="en-GB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69293D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en-GB"/>
        </w:rPr>
        <w:t>จะเสนอระยะเวลาและเงื่อนไข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ทางการค้า</w:t>
      </w:r>
      <w:r w:rsidRPr="00ED416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9293D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en-GB"/>
        </w:rPr>
        <w:t>จะทบทวนอันดับความน่าเชื่อถือภายนอก</w:t>
      </w:r>
      <w:r w:rsidRPr="00ED4166">
        <w:rPr>
          <w:rFonts w:ascii="Angsana New" w:hAnsi="Angsana New"/>
          <w:sz w:val="30"/>
          <w:szCs w:val="30"/>
          <w:lang w:val="en-GB"/>
        </w:rPr>
        <w:t xml:space="preserve"> (</w:t>
      </w:r>
      <w:r w:rsidRPr="00ED4166">
        <w:rPr>
          <w:rFonts w:ascii="Angsana New" w:hAnsi="Angsana New"/>
          <w:sz w:val="30"/>
          <w:szCs w:val="30"/>
          <w:cs/>
          <w:lang w:val="en-GB"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F227EF3" w14:textId="77777777" w:rsidR="003E0354" w:rsidRPr="00310274" w:rsidRDefault="003E0354" w:rsidP="004A55A9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23EE2CC" w14:textId="4074E282" w:rsidR="004A55A9" w:rsidRPr="004A55A9" w:rsidRDefault="004A55A9" w:rsidP="004A55A9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4A55A9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4A55A9">
        <w:rPr>
          <w:rFonts w:ascii="Angsana New" w:hAnsi="Angsana New"/>
          <w:sz w:val="30"/>
          <w:szCs w:val="30"/>
          <w:cs/>
          <w:lang w:val="en-GB"/>
        </w:rPr>
        <w:t xml:space="preserve">มีการติดตามยอดคงค้างของลูกหนี้การค้าอย่างสม่ำเสมอ </w:t>
      </w:r>
      <w:bookmarkStart w:id="2" w:name="_Hlk59433075"/>
      <w:r w:rsidRPr="004A55A9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4A55A9">
        <w:rPr>
          <w:rFonts w:ascii="Angsana New" w:hAnsi="Angsana New"/>
          <w:sz w:val="30"/>
          <w:szCs w:val="30"/>
          <w:cs/>
          <w:lang w:val="en-GB"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2"/>
      <w:r w:rsidRPr="004A55A9">
        <w:rPr>
          <w:rFonts w:ascii="Angsana New" w:hAnsi="Angsana New" w:hint="cs"/>
          <w:sz w:val="30"/>
          <w:szCs w:val="30"/>
          <w:cs/>
          <w:lang w:val="en-GB"/>
        </w:rPr>
        <w:t>เพื่อ</w:t>
      </w:r>
      <w:r w:rsidRPr="004A55A9">
        <w:rPr>
          <w:rFonts w:ascii="Angsana New" w:hAnsi="Angsana New"/>
          <w:sz w:val="30"/>
          <w:szCs w:val="30"/>
          <w:cs/>
          <w:lang w:val="en-GB"/>
        </w:rPr>
        <w:t>สะท้อน</w:t>
      </w:r>
      <w:r w:rsidRPr="004A55A9">
        <w:rPr>
          <w:rFonts w:ascii="Angsana New" w:hAnsi="Angsana New" w:hint="cs"/>
          <w:sz w:val="30"/>
          <w:szCs w:val="30"/>
          <w:cs/>
          <w:lang w:val="en-GB"/>
        </w:rPr>
        <w:t xml:space="preserve">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 </w:t>
      </w:r>
    </w:p>
    <w:p w14:paraId="2649A4AA" w14:textId="77777777" w:rsidR="004A55A9" w:rsidRPr="00310274" w:rsidRDefault="004A55A9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z w:val="28"/>
          <w:szCs w:val="28"/>
        </w:rPr>
      </w:pPr>
    </w:p>
    <w:p w14:paraId="2505BD85" w14:textId="1D498BEF" w:rsidR="00626DD1" w:rsidRDefault="0069293D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8C1900" w:rsidRPr="00ED416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C81DF9">
        <w:rPr>
          <w:rFonts w:ascii="Angsana New" w:hAnsi="Angsana New"/>
          <w:sz w:val="30"/>
          <w:szCs w:val="30"/>
        </w:rPr>
        <w:t>7</w:t>
      </w:r>
      <w:r w:rsidR="00C81DF9">
        <w:rPr>
          <w:rFonts w:ascii="Angsana New" w:hAnsi="Angsana New" w:hint="cs"/>
          <w:sz w:val="30"/>
          <w:szCs w:val="30"/>
          <w:cs/>
        </w:rPr>
        <w:t xml:space="preserve"> วัน ถึง </w:t>
      </w:r>
      <w:r w:rsidR="00C81DF9">
        <w:rPr>
          <w:rFonts w:ascii="Angsana New" w:hAnsi="Angsana New"/>
          <w:sz w:val="30"/>
          <w:szCs w:val="30"/>
        </w:rPr>
        <w:t xml:space="preserve">90 </w:t>
      </w:r>
      <w:r w:rsidR="00C81DF9">
        <w:rPr>
          <w:rFonts w:ascii="Angsana New" w:hAnsi="Angsana New" w:hint="cs"/>
          <w:sz w:val="30"/>
          <w:szCs w:val="30"/>
          <w:cs/>
        </w:rPr>
        <w:t>วัน</w:t>
      </w:r>
      <w:r w:rsidR="008C1900" w:rsidRPr="00ED416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8C1900" w:rsidRPr="00E53D8E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5566CA" w:rsidRPr="00C81DF9">
        <w:rPr>
          <w:rFonts w:ascii="Angsana New" w:hAnsi="Angsana New"/>
          <w:i/>
          <w:iCs/>
          <w:sz w:val="30"/>
          <w:szCs w:val="30"/>
          <w:lang w:val="en-GB"/>
        </w:rPr>
        <w:t>4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 xml:space="preserve">: </w:t>
      </w:r>
      <w:r w:rsidR="008C1900" w:rsidRPr="00C81DF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ระยะเวลาตั้งแต่ </w:t>
      </w:r>
      <w:r w:rsidR="004A55A9" w:rsidRPr="00C81DF9">
        <w:rPr>
          <w:rFonts w:ascii="Angsana New" w:hAnsi="Angsana New"/>
          <w:i/>
          <w:iCs/>
          <w:sz w:val="30"/>
          <w:szCs w:val="30"/>
        </w:rPr>
        <w:t>7</w:t>
      </w:r>
      <w:r w:rsidR="00E53D8E" w:rsidRPr="00C81DF9">
        <w:rPr>
          <w:rFonts w:ascii="Angsana New" w:hAnsi="Angsana New" w:hint="cs"/>
          <w:i/>
          <w:iCs/>
          <w:sz w:val="30"/>
          <w:szCs w:val="30"/>
          <w:cs/>
        </w:rPr>
        <w:t xml:space="preserve"> วัน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8C1900" w:rsidRPr="00C81DF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ถึง </w:t>
      </w:r>
      <w:r w:rsidR="004A55A9" w:rsidRPr="00C81DF9">
        <w:rPr>
          <w:rFonts w:ascii="Angsana New" w:hAnsi="Angsana New"/>
          <w:i/>
          <w:iCs/>
          <w:sz w:val="30"/>
          <w:szCs w:val="30"/>
          <w:lang w:val="en-GB"/>
        </w:rPr>
        <w:t>90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8C1900" w:rsidRPr="00C81DF9">
        <w:rPr>
          <w:rFonts w:ascii="Angsana New" w:hAnsi="Angsana New"/>
          <w:i/>
          <w:iCs/>
          <w:sz w:val="30"/>
          <w:szCs w:val="30"/>
          <w:cs/>
          <w:lang w:val="en-GB"/>
        </w:rPr>
        <w:t>วัน</w:t>
      </w:r>
      <w:r w:rsidR="004A55A9" w:rsidRPr="00C81DF9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68445DF9" w14:textId="472148DA" w:rsidR="00626DD1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FF"/>
          <w:sz w:val="22"/>
          <w:szCs w:val="22"/>
          <w:lang w:val="en-GB" w:bidi="ar-SA"/>
        </w:rPr>
      </w:pPr>
    </w:p>
    <w:p w14:paraId="62F4B6C6" w14:textId="6114B321" w:rsidR="00C7322E" w:rsidRDefault="00C7322E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FF"/>
          <w:sz w:val="22"/>
          <w:szCs w:val="22"/>
          <w:lang w:val="en-GB" w:bidi="ar-SA"/>
        </w:rPr>
      </w:pPr>
    </w:p>
    <w:p w14:paraId="7228D3B9" w14:textId="234F5F23" w:rsidR="00C7322E" w:rsidRDefault="00C7322E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FF"/>
          <w:sz w:val="22"/>
          <w:szCs w:val="22"/>
          <w:lang w:val="en-GB" w:bidi="ar-SA"/>
        </w:rPr>
      </w:pPr>
    </w:p>
    <w:p w14:paraId="3701902A" w14:textId="52047BEA" w:rsidR="00C7322E" w:rsidRDefault="00C7322E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FF"/>
          <w:sz w:val="22"/>
          <w:szCs w:val="22"/>
          <w:lang w:val="en-GB" w:bidi="ar-SA"/>
        </w:rPr>
      </w:pPr>
    </w:p>
    <w:p w14:paraId="1112A5FD" w14:textId="1376968E" w:rsidR="00C7322E" w:rsidRDefault="00C7322E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FF"/>
          <w:sz w:val="22"/>
          <w:szCs w:val="22"/>
          <w:lang w:val="en-GB" w:bidi="ar-SA"/>
        </w:rPr>
      </w:pPr>
    </w:p>
    <w:p w14:paraId="477A8F8A" w14:textId="43E185B0" w:rsidR="00C7322E" w:rsidRDefault="00C7322E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FF"/>
          <w:sz w:val="22"/>
          <w:szCs w:val="22"/>
          <w:lang w:val="en-GB" w:bidi="ar-SA"/>
        </w:rPr>
      </w:pPr>
    </w:p>
    <w:p w14:paraId="3DD281A3" w14:textId="4FC415BE" w:rsidR="00C7322E" w:rsidRDefault="00C7322E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FF"/>
          <w:sz w:val="22"/>
          <w:szCs w:val="22"/>
          <w:lang w:val="en-GB" w:bidi="ar-SA"/>
        </w:rPr>
      </w:pPr>
    </w:p>
    <w:p w14:paraId="3082F776" w14:textId="2B5C30C0" w:rsidR="00C7322E" w:rsidRDefault="00C7322E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FF"/>
          <w:sz w:val="22"/>
          <w:szCs w:val="22"/>
          <w:lang w:val="en-GB" w:bidi="ar-SA"/>
        </w:rPr>
      </w:pPr>
    </w:p>
    <w:p w14:paraId="21D5FE50" w14:textId="788331E2" w:rsidR="00626DD1" w:rsidRPr="00ED4166" w:rsidRDefault="00626DD1" w:rsidP="00E53D8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30"/>
        <w:jc w:val="both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/>
          <w:sz w:val="30"/>
          <w:szCs w:val="30"/>
          <w:lang w:val="th-TH"/>
        </w:rPr>
        <w:lastRenderedPageBreak/>
        <w:t>(</w:t>
      </w:r>
      <w:r w:rsidR="00C5261C">
        <w:rPr>
          <w:rFonts w:ascii="Angsana New" w:hAnsi="Angsana New" w:hint="cs"/>
          <w:sz w:val="30"/>
          <w:szCs w:val="30"/>
          <w:cs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>.1.2)</w:t>
      </w:r>
      <w:r w:rsidR="00E53D8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 </w:t>
      </w:r>
      <w:r w:rsidR="00C5261C">
        <w:rPr>
          <w:rFonts w:ascii="Angsana New" w:hAnsi="Angsana New" w:hint="cs"/>
          <w:sz w:val="30"/>
          <w:szCs w:val="30"/>
          <w:cs/>
          <w:lang w:val="th-TH"/>
        </w:rPr>
        <w:t>เงินลงทุนในตราสารหนี้</w:t>
      </w:r>
    </w:p>
    <w:p w14:paraId="298A0946" w14:textId="77777777" w:rsidR="00626DD1" w:rsidRPr="00ED4166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both"/>
        <w:rPr>
          <w:rFonts w:ascii="Angsana New" w:hAnsi="Angsana New"/>
          <w:sz w:val="30"/>
          <w:szCs w:val="30"/>
          <w:lang w:val="th-TH"/>
        </w:rPr>
      </w:pPr>
    </w:p>
    <w:p w14:paraId="78DF15BF" w14:textId="3B1EFDB4" w:rsidR="00626DD1" w:rsidRPr="00920976" w:rsidRDefault="00920976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920976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920976">
        <w:rPr>
          <w:rFonts w:ascii="Angsana New" w:hAnsi="Angsana New"/>
          <w:sz w:val="30"/>
          <w:szCs w:val="30"/>
          <w:cs/>
          <w:lang w:val="en-GB"/>
        </w:rPr>
        <w:t>พิจารณาว่าเงินลงทุนในตราสารหนี้ซึ่งวัดมูลค่าด้วยราคาทุนตัดจำหน่าย มีความเสี่ยงด้านเครดิตต่ำ ดังนั้น ค่าเผื่อผลขาดทุน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ด้านเครดิตที่คาดว่าจะเกิดขึ้นซึ่ง</w:t>
      </w:r>
      <w:r w:rsidRPr="00920976">
        <w:rPr>
          <w:rFonts w:ascii="Angsana New" w:hAnsi="Angsana New"/>
          <w:sz w:val="30"/>
          <w:szCs w:val="30"/>
          <w:cs/>
          <w:lang w:val="en-GB"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12 </w:t>
      </w:r>
      <w:r w:rsidRPr="00920976">
        <w:rPr>
          <w:rFonts w:ascii="Angsana New" w:hAnsi="Angsana New"/>
          <w:sz w:val="30"/>
          <w:szCs w:val="30"/>
          <w:cs/>
          <w:lang w:val="en-GB"/>
        </w:rPr>
        <w:t>เดือน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 xml:space="preserve">หรือ </w:t>
      </w:r>
      <w:r w:rsidRPr="00920976">
        <w:rPr>
          <w:rFonts w:ascii="Angsana New" w:hAnsi="Angsana New"/>
          <w:sz w:val="30"/>
          <w:szCs w:val="30"/>
          <w:cs/>
          <w:lang w:val="en-GB"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Pr="00920976">
        <w:rPr>
          <w:rFonts w:ascii="Angsana New" w:hAnsi="Angsana New"/>
          <w:sz w:val="30"/>
          <w:szCs w:val="30"/>
          <w:cs/>
          <w:lang w:val="en-GB"/>
        </w:rPr>
        <w:t>พิจารณาจาก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อันดับเครดิต</w:t>
      </w:r>
      <w:r w:rsidRPr="00920976">
        <w:rPr>
          <w:rFonts w:ascii="Angsana New" w:hAnsi="Angsana New"/>
          <w:sz w:val="30"/>
          <w:szCs w:val="30"/>
          <w:cs/>
          <w:lang w:val="en-GB"/>
        </w:rPr>
        <w:t>ที่อยู่ในระดับ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น่า</w:t>
      </w:r>
      <w:r w:rsidRPr="00920976">
        <w:rPr>
          <w:rFonts w:ascii="Angsana New" w:hAnsi="Angsana New"/>
          <w:sz w:val="30"/>
          <w:szCs w:val="30"/>
          <w:cs/>
          <w:lang w:val="en-GB"/>
        </w:rPr>
        <w:t xml:space="preserve">ลงทุน 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(Investment grade credit rating) </w:t>
      </w:r>
      <w:r w:rsidRPr="00920976">
        <w:rPr>
          <w:rFonts w:ascii="Angsana New" w:hAnsi="Angsana New"/>
          <w:sz w:val="30"/>
          <w:szCs w:val="30"/>
          <w:cs/>
          <w:lang w:val="en-GB"/>
        </w:rPr>
        <w:t>จากหน่วยงานจัด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อันดับเครดิตภายนอกที่มีการเผยแพร่</w:t>
      </w:r>
      <w:r w:rsidRPr="00920976">
        <w:rPr>
          <w:rFonts w:ascii="Angsana New" w:hAnsi="Angsana New"/>
          <w:sz w:val="30"/>
          <w:szCs w:val="30"/>
          <w:cs/>
          <w:lang w:val="en-GB"/>
        </w:rPr>
        <w:t xml:space="preserve"> ตราสารอื่น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 </w:t>
      </w:r>
      <w:r w:rsidRPr="00920976">
        <w:rPr>
          <w:rFonts w:ascii="Angsana New" w:hAnsi="Angsana New"/>
          <w:sz w:val="30"/>
          <w:szCs w:val="30"/>
          <w:cs/>
          <w:lang w:val="en-GB"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หนี้</w:t>
      </w:r>
      <w:r w:rsidRPr="00920976">
        <w:rPr>
          <w:rFonts w:ascii="Angsana New" w:hAnsi="Angsana New"/>
          <w:sz w:val="30"/>
          <w:szCs w:val="30"/>
          <w:cs/>
          <w:lang w:val="en-GB"/>
        </w:rPr>
        <w:t>อยู่ในระดับต่ำ และ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 </w:t>
      </w:r>
      <w:r w:rsidRPr="00920976">
        <w:rPr>
          <w:rFonts w:ascii="Angsana New" w:hAnsi="Angsana New"/>
          <w:sz w:val="30"/>
          <w:szCs w:val="30"/>
          <w:cs/>
          <w:lang w:val="en-GB"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B1C0F13" w14:textId="77777777" w:rsidR="00920976" w:rsidRPr="00FC653E" w:rsidRDefault="00920976" w:rsidP="00920976">
      <w:pPr>
        <w:tabs>
          <w:tab w:val="clear" w:pos="907"/>
          <w:tab w:val="left" w:pos="1080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p w14:paraId="6F43AFD3" w14:textId="63CC470F" w:rsidR="00336C6C" w:rsidRPr="00ED4166" w:rsidRDefault="00336C6C" w:rsidP="00E53D8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3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D4166">
        <w:rPr>
          <w:rFonts w:ascii="Angsana New" w:hAnsi="Angsana New"/>
          <w:sz w:val="30"/>
          <w:szCs w:val="30"/>
          <w:lang w:val="th-TH"/>
        </w:rPr>
        <w:t>(</w:t>
      </w:r>
      <w:r w:rsidRPr="00ED4166">
        <w:rPr>
          <w:rFonts w:ascii="Angsana New" w:hAnsi="Angsana New"/>
          <w:sz w:val="30"/>
          <w:szCs w:val="30"/>
          <w:cs/>
          <w:lang w:val="th-TH"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.1.3) </w:t>
      </w:r>
      <w:r w:rsidR="00E53D8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6B5C7469" w14:textId="77777777" w:rsidR="00626DD1" w:rsidRPr="00ED4166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  <w:rPr>
          <w:rFonts w:ascii="Angsana New" w:hAnsi="Angsana New"/>
          <w:sz w:val="30"/>
          <w:szCs w:val="30"/>
          <w:lang w:val="th-TH"/>
        </w:rPr>
      </w:pPr>
    </w:p>
    <w:p w14:paraId="3444C444" w14:textId="42EE064F" w:rsidR="00336C6C" w:rsidRPr="00ED4166" w:rsidRDefault="00336C6C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/>
          <w:sz w:val="30"/>
          <w:szCs w:val="30"/>
          <w:cs/>
          <w:lang w:val="th-TH"/>
        </w:rPr>
        <w:t>ความเสี่ยงด้าน</w:t>
      </w:r>
      <w:r w:rsidRPr="003E77CD">
        <w:rPr>
          <w:rFonts w:ascii="Angsana New" w:hAnsi="Angsana New"/>
          <w:sz w:val="30"/>
          <w:szCs w:val="30"/>
          <w:cs/>
          <w:lang w:val="en-GB"/>
        </w:rPr>
        <w:t>เครดิต</w:t>
      </w:r>
      <w:r w:rsidRPr="00ED4166">
        <w:rPr>
          <w:rFonts w:ascii="Angsana New" w:hAnsi="Angsana New"/>
          <w:sz w:val="30"/>
          <w:szCs w:val="30"/>
          <w:cs/>
          <w:lang w:val="th-TH"/>
        </w:rPr>
        <w:t>ของ</w:t>
      </w:r>
      <w:r w:rsidR="0069293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th-TH"/>
        </w:rPr>
        <w:t>ที่เกิดจากเงินสดและรายการ</w:t>
      </w:r>
      <w:r w:rsidRPr="00E53D8E">
        <w:rPr>
          <w:rFonts w:ascii="Angsana New" w:hAnsi="Angsana New"/>
          <w:sz w:val="30"/>
          <w:szCs w:val="30"/>
          <w:cs/>
          <w:lang w:val="en-GB"/>
        </w:rPr>
        <w:t>เทียบเท่า</w:t>
      </w:r>
      <w:r w:rsidRPr="00ED4166">
        <w:rPr>
          <w:rFonts w:ascii="Angsana New" w:hAnsi="Angsana New"/>
          <w:sz w:val="30"/>
          <w:szCs w:val="30"/>
          <w:cs/>
          <w:lang w:val="th-TH"/>
        </w:rPr>
        <w:t>เงินสด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Pr="00ED4166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3E035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/>
          <w:sz w:val="30"/>
          <w:szCs w:val="30"/>
          <w:cs/>
          <w:lang w:val="th-TH"/>
        </w:rPr>
        <w:t>เนื่องจากคู่สัญญาเป็นธนาคารและสถาบันการเงิน ซึ่ง</w:t>
      </w:r>
      <w:r w:rsidR="0069293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th-TH"/>
        </w:rPr>
        <w:t>พิจารณาว่ามีความเสี่ยงด้านเครดิตต่ำ</w:t>
      </w:r>
    </w:p>
    <w:p w14:paraId="4FCD7D9A" w14:textId="6A4949A5" w:rsidR="00626DD1" w:rsidRPr="00A212B0" w:rsidRDefault="00626DD1" w:rsidP="00A92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84" w:right="230"/>
        <w:jc w:val="both"/>
        <w:rPr>
          <w:rFonts w:ascii="Angsana New" w:hAnsi="Angsana New"/>
          <w:sz w:val="30"/>
          <w:szCs w:val="30"/>
        </w:rPr>
      </w:pPr>
    </w:p>
    <w:p w14:paraId="6C9BD379" w14:textId="5DAD07E8" w:rsidR="00626DD1" w:rsidRPr="00767CBD" w:rsidRDefault="00F25856" w:rsidP="003E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(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.2) 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ความ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เสี่ยง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ด้านสภาพคล่อง</w:t>
      </w:r>
    </w:p>
    <w:p w14:paraId="52152D64" w14:textId="77777777" w:rsidR="00920976" w:rsidRPr="00836034" w:rsidRDefault="00920976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AD9A2D0" w14:textId="770141B6" w:rsidR="00F25856" w:rsidRPr="00ED4166" w:rsidRDefault="0069293D" w:rsidP="00E53D8E">
      <w:pPr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กำกับ</w:t>
      </w:r>
      <w:r w:rsidR="00F25856" w:rsidRPr="00E53D8E">
        <w:rPr>
          <w:rFonts w:ascii="Angsana New" w:hAnsi="Angsana New"/>
          <w:sz w:val="30"/>
          <w:szCs w:val="30"/>
          <w:cs/>
          <w:lang w:val="en-GB"/>
        </w:rPr>
        <w:t>ดูแล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ความ</w:t>
      </w:r>
      <w:r w:rsidR="00F25856" w:rsidRPr="003E77CD">
        <w:rPr>
          <w:rFonts w:ascii="Angsana New" w:hAnsi="Angsana New"/>
          <w:sz w:val="30"/>
          <w:szCs w:val="30"/>
          <w:cs/>
          <w:lang w:val="en-GB"/>
        </w:rPr>
        <w:t>เสี่ยง</w:t>
      </w:r>
      <w:r w:rsidR="00F25856" w:rsidRPr="00ED4166">
        <w:rPr>
          <w:rFonts w:ascii="Angsana New" w:hAnsi="Angsana New" w:hint="cs"/>
          <w:sz w:val="30"/>
          <w:szCs w:val="30"/>
          <w:cs/>
          <w:lang w:val="th-TH"/>
        </w:rPr>
        <w:t>ด้าน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สภาพคล่องและรักษาระดับของเงินสดและ</w:t>
      </w:r>
      <w:r w:rsidR="00F25856" w:rsidRPr="00E53D8E">
        <w:rPr>
          <w:rFonts w:ascii="Angsana New" w:hAnsi="Angsana New"/>
          <w:sz w:val="30"/>
          <w:szCs w:val="30"/>
          <w:cs/>
          <w:lang w:val="en-GB"/>
        </w:rPr>
        <w:t>รายการ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F25856" w:rsidRPr="00ED416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และลดผลกระทบจากความผันผวนในกระแสเงินสด</w:t>
      </w:r>
      <w:r w:rsidR="00F25856" w:rsidRPr="00ED416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52575E06" w14:textId="77777777" w:rsidR="00626DD1" w:rsidRPr="00ED4166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  <w:lang w:val="th-TH"/>
        </w:rPr>
      </w:pPr>
    </w:p>
    <w:p w14:paraId="42B63D8C" w14:textId="3D3B46BF" w:rsidR="00626DD1" w:rsidRDefault="00F25856" w:rsidP="00E53D8E">
      <w:pPr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 w:hint="cs"/>
          <w:sz w:val="30"/>
          <w:szCs w:val="30"/>
          <w:cs/>
          <w:lang w:val="th-TH"/>
        </w:rPr>
        <w:t>ตารางต่อไปนี้แสดง</w:t>
      </w:r>
      <w:r w:rsidRPr="00E53D8E">
        <w:rPr>
          <w:rFonts w:ascii="Angsana New" w:hAnsi="Angsana New" w:hint="cs"/>
          <w:sz w:val="30"/>
          <w:szCs w:val="30"/>
          <w:cs/>
          <w:lang w:val="en-GB"/>
        </w:rPr>
        <w:t>ระยะเวลา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การครบกำหนดคงเหลือตามสัญญาของหนี้สินทางการเงิน</w:t>
      </w:r>
      <w:r w:rsidR="0092097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ณ วันที่รายงาน</w:t>
      </w:r>
      <w:r w:rsidRPr="00ED4166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ED4166">
        <w:rPr>
          <w:rFonts w:ascii="Angsana New" w:hAnsi="Angsana New"/>
          <w:sz w:val="30"/>
          <w:szCs w:val="30"/>
          <w:cs/>
          <w:lang w:val="th-TH"/>
        </w:rPr>
        <w:t>หักกลบตามสัญญา</w:t>
      </w:r>
    </w:p>
    <w:p w14:paraId="2615DCBD" w14:textId="77777777" w:rsidR="0028569F" w:rsidRPr="00777E95" w:rsidRDefault="0028569F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230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09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93"/>
        <w:gridCol w:w="805"/>
        <w:gridCol w:w="272"/>
        <w:gridCol w:w="898"/>
        <w:gridCol w:w="272"/>
        <w:gridCol w:w="810"/>
        <w:gridCol w:w="236"/>
        <w:gridCol w:w="934"/>
        <w:gridCol w:w="236"/>
        <w:gridCol w:w="844"/>
        <w:gridCol w:w="263"/>
        <w:gridCol w:w="729"/>
      </w:tblGrid>
      <w:tr w:rsidR="00626DD1" w:rsidRPr="0028569F" w14:paraId="538D2434" w14:textId="77777777" w:rsidTr="00F905A0">
        <w:trPr>
          <w:tblHeader/>
        </w:trPr>
        <w:tc>
          <w:tcPr>
            <w:tcW w:w="2793" w:type="dxa"/>
            <w:shd w:val="clear" w:color="auto" w:fill="auto"/>
          </w:tcPr>
          <w:p w14:paraId="64640C3C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294" w:type="dxa"/>
            <w:gridSpan w:val="11"/>
            <w:shd w:val="clear" w:color="auto" w:fill="auto"/>
            <w:vAlign w:val="bottom"/>
          </w:tcPr>
          <w:p w14:paraId="6D36349C" w14:textId="2C8F0988" w:rsidR="00626DD1" w:rsidRPr="00777E95" w:rsidRDefault="00460396" w:rsidP="003817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ar-SA"/>
              </w:rPr>
            </w:pP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DD1" w:rsidRPr="0028569F" w14:paraId="6AAC6575" w14:textId="77777777" w:rsidTr="00F905A0">
        <w:trPr>
          <w:tblHeader/>
        </w:trPr>
        <w:tc>
          <w:tcPr>
            <w:tcW w:w="2793" w:type="dxa"/>
            <w:shd w:val="clear" w:color="auto" w:fill="auto"/>
          </w:tcPr>
          <w:p w14:paraId="68B2CF81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4" w:type="dxa"/>
            <w:gridSpan w:val="11"/>
            <w:shd w:val="clear" w:color="auto" w:fill="auto"/>
          </w:tcPr>
          <w:p w14:paraId="2ECF884B" w14:textId="62F9E513" w:rsidR="00626DD1" w:rsidRPr="00777E95" w:rsidRDefault="00F25856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กระแสเงินสดตามสัญญา</w:t>
            </w:r>
          </w:p>
        </w:tc>
      </w:tr>
      <w:tr w:rsidR="00F25856" w:rsidRPr="0028569F" w14:paraId="17C89D9C" w14:textId="77777777" w:rsidTr="00F905A0">
        <w:trPr>
          <w:trHeight w:val="821"/>
          <w:tblHeader/>
        </w:trPr>
        <w:tc>
          <w:tcPr>
            <w:tcW w:w="2793" w:type="dxa"/>
            <w:shd w:val="clear" w:color="auto" w:fill="auto"/>
            <w:vAlign w:val="bottom"/>
          </w:tcPr>
          <w:p w14:paraId="72BD2CE4" w14:textId="12833C85" w:rsidR="00F25856" w:rsidRPr="00777E95" w:rsidRDefault="00336C6C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  <w:t xml:space="preserve">31 </w:t>
            </w: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มีนาคม </w:t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  <w:t>256</w:t>
            </w:r>
            <w:r w:rsidR="005760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5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7F8242E" w14:textId="77777777" w:rsidR="00F25856" w:rsidRPr="00777E95" w:rsidRDefault="00F25856" w:rsidP="00F2585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</w:t>
            </w:r>
          </w:p>
          <w:p w14:paraId="5E701C8A" w14:textId="6590E5E1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0E03C1C3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4C0FFCC" w14:textId="77777777" w:rsidR="00F905A0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</w:p>
          <w:p w14:paraId="78FECC42" w14:textId="5B38FFFA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1EEECC5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55C37B" w14:textId="77777777" w:rsidR="00F905A0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</w:p>
          <w:p w14:paraId="25FE37E1" w14:textId="40808AB3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="00336C6C" w:rsidRPr="00777E95">
              <w:rPr>
                <w:rFonts w:ascii="Angsana New" w:hAnsi="Angsana New"/>
                <w:sz w:val="30"/>
                <w:szCs w:val="30"/>
                <w:lang w:val="th-TH"/>
              </w:rPr>
              <w:t>2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B28550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DDA3DB" w14:textId="77777777" w:rsidR="00F905A0" w:rsidRDefault="00336C6C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</w:p>
          <w:p w14:paraId="6FB107FB" w14:textId="6B22171D" w:rsidR="00F25856" w:rsidRPr="00777E95" w:rsidRDefault="00336C6C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C11AE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8F36D3" w14:textId="40F69E28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63704CF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7C04FF8" w14:textId="0416FDEF" w:rsidR="00F25856" w:rsidRPr="00777E95" w:rsidRDefault="00836034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626DD1" w:rsidRPr="0028569F" w14:paraId="3C3EA1BC" w14:textId="77777777" w:rsidTr="00F905A0">
        <w:trPr>
          <w:tblHeader/>
        </w:trPr>
        <w:tc>
          <w:tcPr>
            <w:tcW w:w="2793" w:type="dxa"/>
            <w:shd w:val="clear" w:color="auto" w:fill="auto"/>
            <w:vAlign w:val="bottom"/>
          </w:tcPr>
          <w:p w14:paraId="06532C36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294" w:type="dxa"/>
            <w:gridSpan w:val="11"/>
            <w:shd w:val="clear" w:color="auto" w:fill="auto"/>
          </w:tcPr>
          <w:p w14:paraId="3FD3D27B" w14:textId="44CB87CD" w:rsidR="00626DD1" w:rsidRPr="00836034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(</w:t>
            </w:r>
            <w:r w:rsidR="00336C6C" w:rsidRPr="008360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ล้านบาท</w:t>
            </w: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)</w:t>
            </w:r>
          </w:p>
        </w:tc>
      </w:tr>
      <w:tr w:rsidR="00626DD1" w:rsidRPr="0028569F" w14:paraId="3C8091F7" w14:textId="77777777" w:rsidTr="00F905A0">
        <w:tc>
          <w:tcPr>
            <w:tcW w:w="2793" w:type="dxa"/>
            <w:shd w:val="clear" w:color="auto" w:fill="auto"/>
          </w:tcPr>
          <w:p w14:paraId="49CF7619" w14:textId="3C6551B7" w:rsidR="00626DD1" w:rsidRPr="00777E95" w:rsidRDefault="00336C6C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หนี้สินทางการเงินที่ไม่ใช่อนุพันธ์</w:t>
            </w:r>
          </w:p>
        </w:tc>
        <w:tc>
          <w:tcPr>
            <w:tcW w:w="805" w:type="dxa"/>
            <w:shd w:val="clear" w:color="auto" w:fill="auto"/>
          </w:tcPr>
          <w:p w14:paraId="36F27DE4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  <w:shd w:val="clear" w:color="auto" w:fill="auto"/>
          </w:tcPr>
          <w:p w14:paraId="0FD46162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61A8A000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  <w:shd w:val="clear" w:color="auto" w:fill="auto"/>
          </w:tcPr>
          <w:p w14:paraId="1D0F1112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660E96AF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58B7ABC9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shd w:val="clear" w:color="auto" w:fill="auto"/>
          </w:tcPr>
          <w:p w14:paraId="194633A9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3538949D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56AA2A0B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63" w:type="dxa"/>
            <w:shd w:val="clear" w:color="auto" w:fill="auto"/>
          </w:tcPr>
          <w:p w14:paraId="591BCE1F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shd w:val="clear" w:color="auto" w:fill="auto"/>
          </w:tcPr>
          <w:p w14:paraId="1ABF6B35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</w:tr>
      <w:tr w:rsidR="00EE0FA5" w:rsidRPr="0028569F" w14:paraId="26515B35" w14:textId="77777777" w:rsidTr="00F905A0">
        <w:tc>
          <w:tcPr>
            <w:tcW w:w="2793" w:type="dxa"/>
            <w:shd w:val="clear" w:color="auto" w:fill="auto"/>
          </w:tcPr>
          <w:p w14:paraId="2B6C9609" w14:textId="3B590DE6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th-TH" w:bidi="ar-SA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805" w:type="dxa"/>
            <w:shd w:val="clear" w:color="auto" w:fill="auto"/>
          </w:tcPr>
          <w:p w14:paraId="7FC4A0EC" w14:textId="0ACF5DB3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2,587</w:t>
            </w:r>
          </w:p>
        </w:tc>
        <w:tc>
          <w:tcPr>
            <w:tcW w:w="272" w:type="dxa"/>
            <w:shd w:val="clear" w:color="auto" w:fill="auto"/>
          </w:tcPr>
          <w:p w14:paraId="355E6CC7" w14:textId="77777777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027FEFA1" w14:textId="0139FD06" w:rsidR="00EE0FA5" w:rsidRPr="00777E95" w:rsidDel="00D00E7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2,587</w:t>
            </w:r>
          </w:p>
        </w:tc>
        <w:tc>
          <w:tcPr>
            <w:tcW w:w="272" w:type="dxa"/>
            <w:shd w:val="clear" w:color="auto" w:fill="auto"/>
          </w:tcPr>
          <w:p w14:paraId="0118A518" w14:textId="77777777" w:rsidR="00EE0FA5" w:rsidRPr="00777E95" w:rsidDel="00D00E7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298246A4" w14:textId="6988251C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DCBF8B" w14:textId="77777777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shd w:val="clear" w:color="auto" w:fill="auto"/>
          </w:tcPr>
          <w:p w14:paraId="00ACE026" w14:textId="680C6EB6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1FC6D2" w14:textId="77777777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751B1A2D" w14:textId="71E2232A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BC820AA" w14:textId="77777777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shd w:val="clear" w:color="auto" w:fill="auto"/>
          </w:tcPr>
          <w:p w14:paraId="3799E776" w14:textId="5B68CC2B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2,587</w:t>
            </w:r>
          </w:p>
        </w:tc>
      </w:tr>
      <w:tr w:rsidR="00EE0FA5" w:rsidRPr="0028569F" w14:paraId="07438D6C" w14:textId="77777777" w:rsidTr="00F905A0">
        <w:tc>
          <w:tcPr>
            <w:tcW w:w="2793" w:type="dxa"/>
            <w:shd w:val="clear" w:color="auto" w:fill="auto"/>
          </w:tcPr>
          <w:p w14:paraId="70148A76" w14:textId="77777777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0C621" w14:textId="178B3F3E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2,587</w:t>
            </w:r>
          </w:p>
        </w:tc>
        <w:tc>
          <w:tcPr>
            <w:tcW w:w="272" w:type="dxa"/>
            <w:shd w:val="clear" w:color="auto" w:fill="auto"/>
          </w:tcPr>
          <w:p w14:paraId="218DC42B" w14:textId="77777777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B79D7" w14:textId="7F4DBF7B" w:rsidR="00EE0FA5" w:rsidRPr="00777E95" w:rsidDel="00D00E7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2,587</w:t>
            </w:r>
          </w:p>
        </w:tc>
        <w:tc>
          <w:tcPr>
            <w:tcW w:w="272" w:type="dxa"/>
            <w:shd w:val="clear" w:color="auto" w:fill="auto"/>
          </w:tcPr>
          <w:p w14:paraId="0B6E0D3E" w14:textId="77777777" w:rsidR="00EE0FA5" w:rsidRPr="00777E95" w:rsidDel="00D00E7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EB8BA" w14:textId="2704A10E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0169B3" w14:textId="77777777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0BF5C" w14:textId="400017FB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FA0343" w14:textId="77777777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C0F30" w14:textId="0B6BEB3C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5BF6302" w14:textId="77777777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5EA8B" w14:textId="5806DF82" w:rsidR="00EE0FA5" w:rsidRPr="00777E95" w:rsidRDefault="00EE0FA5" w:rsidP="00EE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2,587</w:t>
            </w:r>
          </w:p>
        </w:tc>
      </w:tr>
    </w:tbl>
    <w:p w14:paraId="0224F272" w14:textId="1ABD1111" w:rsidR="003D74CF" w:rsidRPr="001F6217" w:rsidRDefault="003D74CF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09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93"/>
        <w:gridCol w:w="805"/>
        <w:gridCol w:w="272"/>
        <w:gridCol w:w="898"/>
        <w:gridCol w:w="272"/>
        <w:gridCol w:w="900"/>
        <w:gridCol w:w="236"/>
        <w:gridCol w:w="844"/>
        <w:gridCol w:w="236"/>
        <w:gridCol w:w="844"/>
        <w:gridCol w:w="263"/>
        <w:gridCol w:w="723"/>
        <w:gridCol w:w="6"/>
      </w:tblGrid>
      <w:tr w:rsidR="0057602A" w:rsidRPr="0028569F" w14:paraId="5A3FC812" w14:textId="77777777" w:rsidTr="00F905A0">
        <w:trPr>
          <w:gridAfter w:val="1"/>
          <w:wAfter w:w="6" w:type="dxa"/>
          <w:tblHeader/>
        </w:trPr>
        <w:tc>
          <w:tcPr>
            <w:tcW w:w="2793" w:type="dxa"/>
            <w:shd w:val="clear" w:color="auto" w:fill="auto"/>
          </w:tcPr>
          <w:p w14:paraId="29C60F7D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293" w:type="dxa"/>
            <w:gridSpan w:val="11"/>
            <w:shd w:val="clear" w:color="auto" w:fill="auto"/>
            <w:vAlign w:val="bottom"/>
          </w:tcPr>
          <w:p w14:paraId="2E4CFAD7" w14:textId="77777777" w:rsidR="0057602A" w:rsidRPr="00777E95" w:rsidRDefault="0057602A" w:rsidP="00D964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ar-SA"/>
              </w:rPr>
            </w:pP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02A" w:rsidRPr="0028569F" w14:paraId="711333E5" w14:textId="77777777" w:rsidTr="00F905A0">
        <w:trPr>
          <w:gridAfter w:val="1"/>
          <w:wAfter w:w="6" w:type="dxa"/>
          <w:tblHeader/>
        </w:trPr>
        <w:tc>
          <w:tcPr>
            <w:tcW w:w="2793" w:type="dxa"/>
            <w:shd w:val="clear" w:color="auto" w:fill="auto"/>
          </w:tcPr>
          <w:p w14:paraId="5BEB3CB2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3" w:type="dxa"/>
            <w:gridSpan w:val="11"/>
            <w:shd w:val="clear" w:color="auto" w:fill="auto"/>
          </w:tcPr>
          <w:p w14:paraId="6A84508D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กระแสเงินสดตามสัญญา</w:t>
            </w:r>
          </w:p>
        </w:tc>
      </w:tr>
      <w:tr w:rsidR="0057602A" w:rsidRPr="0028569F" w14:paraId="319F1C3A" w14:textId="77777777" w:rsidTr="00F905A0">
        <w:trPr>
          <w:trHeight w:val="821"/>
          <w:tblHeader/>
        </w:trPr>
        <w:tc>
          <w:tcPr>
            <w:tcW w:w="2793" w:type="dxa"/>
            <w:shd w:val="clear" w:color="auto" w:fill="auto"/>
            <w:vAlign w:val="bottom"/>
          </w:tcPr>
          <w:p w14:paraId="08BAD001" w14:textId="11042257" w:rsidR="0057602A" w:rsidRPr="00E927B3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  <w:t xml:space="preserve">31 </w:t>
            </w: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มีนาคม </w:t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  <w:t>256</w:t>
            </w:r>
            <w:r w:rsidR="00E927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1CA7AED" w14:textId="77777777" w:rsidR="0057602A" w:rsidRPr="00777E95" w:rsidRDefault="0057602A" w:rsidP="00D96407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</w:t>
            </w:r>
          </w:p>
          <w:p w14:paraId="4FDA914A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0F04B0C2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4F124A6" w14:textId="77777777" w:rsidR="00F905A0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</w:p>
          <w:p w14:paraId="41FDCA09" w14:textId="782F2D7E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03C80A7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83E845" w14:textId="77777777" w:rsidR="00F905A0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</w:p>
          <w:p w14:paraId="6C206826" w14:textId="018E69F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2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485FB5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51A70B" w14:textId="77777777" w:rsidR="00F905A0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</w:p>
          <w:p w14:paraId="1D8C7DCB" w14:textId="1075BFF4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C2A2D3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2ED3679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14F6DD0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gridSpan w:val="2"/>
            <w:shd w:val="clear" w:color="auto" w:fill="auto"/>
            <w:vAlign w:val="bottom"/>
          </w:tcPr>
          <w:p w14:paraId="4F34A4B2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57602A" w:rsidRPr="0028569F" w14:paraId="4B2BBCC8" w14:textId="77777777" w:rsidTr="00F905A0">
        <w:trPr>
          <w:gridAfter w:val="1"/>
          <w:wAfter w:w="6" w:type="dxa"/>
          <w:tblHeader/>
        </w:trPr>
        <w:tc>
          <w:tcPr>
            <w:tcW w:w="2793" w:type="dxa"/>
            <w:shd w:val="clear" w:color="auto" w:fill="auto"/>
            <w:vAlign w:val="bottom"/>
          </w:tcPr>
          <w:p w14:paraId="400AB590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293" w:type="dxa"/>
            <w:gridSpan w:val="11"/>
            <w:shd w:val="clear" w:color="auto" w:fill="auto"/>
          </w:tcPr>
          <w:p w14:paraId="75E41CA4" w14:textId="77777777" w:rsidR="0057602A" w:rsidRPr="00836034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(</w:t>
            </w:r>
            <w:r w:rsidRPr="008360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ล้านบาท</w:t>
            </w: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)</w:t>
            </w:r>
          </w:p>
        </w:tc>
      </w:tr>
      <w:tr w:rsidR="0057602A" w:rsidRPr="0028569F" w14:paraId="4A6064C5" w14:textId="77777777" w:rsidTr="00F905A0">
        <w:tc>
          <w:tcPr>
            <w:tcW w:w="2793" w:type="dxa"/>
            <w:shd w:val="clear" w:color="auto" w:fill="auto"/>
          </w:tcPr>
          <w:p w14:paraId="67F63293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หนี้สินทางการเงินที่ไม่ใช่อนุพันธ์</w:t>
            </w:r>
          </w:p>
        </w:tc>
        <w:tc>
          <w:tcPr>
            <w:tcW w:w="805" w:type="dxa"/>
            <w:shd w:val="clear" w:color="auto" w:fill="auto"/>
          </w:tcPr>
          <w:p w14:paraId="6AFF1D26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  <w:shd w:val="clear" w:color="auto" w:fill="auto"/>
          </w:tcPr>
          <w:p w14:paraId="580E1C49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30600280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  <w:shd w:val="clear" w:color="auto" w:fill="auto"/>
          </w:tcPr>
          <w:p w14:paraId="6E4CA424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0D41E966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34A3AC52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06169D76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2CA358E9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1196C075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63" w:type="dxa"/>
            <w:shd w:val="clear" w:color="auto" w:fill="auto"/>
          </w:tcPr>
          <w:p w14:paraId="5F620BDD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gridSpan w:val="2"/>
            <w:shd w:val="clear" w:color="auto" w:fill="auto"/>
          </w:tcPr>
          <w:p w14:paraId="4F6E0270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</w:tr>
      <w:tr w:rsidR="0057602A" w:rsidRPr="0028569F" w14:paraId="2B2E6297" w14:textId="77777777" w:rsidTr="00F905A0">
        <w:tc>
          <w:tcPr>
            <w:tcW w:w="2793" w:type="dxa"/>
            <w:shd w:val="clear" w:color="auto" w:fill="auto"/>
          </w:tcPr>
          <w:p w14:paraId="6F06AA7D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th-TH" w:bidi="ar-SA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805" w:type="dxa"/>
            <w:shd w:val="clear" w:color="auto" w:fill="auto"/>
          </w:tcPr>
          <w:p w14:paraId="6DC75DD7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1,0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89</w:t>
            </w:r>
          </w:p>
        </w:tc>
        <w:tc>
          <w:tcPr>
            <w:tcW w:w="272" w:type="dxa"/>
            <w:shd w:val="clear" w:color="auto" w:fill="auto"/>
          </w:tcPr>
          <w:p w14:paraId="1467F89E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73B99472" w14:textId="77777777" w:rsidR="0057602A" w:rsidRPr="00777E95" w:rsidDel="00D00E7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1,0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89</w:t>
            </w:r>
          </w:p>
        </w:tc>
        <w:tc>
          <w:tcPr>
            <w:tcW w:w="272" w:type="dxa"/>
            <w:shd w:val="clear" w:color="auto" w:fill="auto"/>
          </w:tcPr>
          <w:p w14:paraId="3180CB75" w14:textId="77777777" w:rsidR="0057602A" w:rsidRPr="00777E95" w:rsidDel="00D00E7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350A0CAA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94A255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2A248925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AE2A5B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729BBDB2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BC9514B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gridSpan w:val="2"/>
            <w:shd w:val="clear" w:color="auto" w:fill="auto"/>
          </w:tcPr>
          <w:p w14:paraId="55409F5C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1,0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89</w:t>
            </w:r>
          </w:p>
        </w:tc>
      </w:tr>
      <w:tr w:rsidR="0057602A" w:rsidRPr="0028569F" w14:paraId="4B7A43C6" w14:textId="77777777" w:rsidTr="00F905A0">
        <w:tc>
          <w:tcPr>
            <w:tcW w:w="2793" w:type="dxa"/>
            <w:shd w:val="clear" w:color="auto" w:fill="auto"/>
          </w:tcPr>
          <w:p w14:paraId="2D89105A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805" w:type="dxa"/>
            <w:shd w:val="clear" w:color="auto" w:fill="auto"/>
          </w:tcPr>
          <w:p w14:paraId="7E4509D5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115</w:t>
            </w:r>
          </w:p>
        </w:tc>
        <w:tc>
          <w:tcPr>
            <w:tcW w:w="272" w:type="dxa"/>
            <w:shd w:val="clear" w:color="auto" w:fill="auto"/>
          </w:tcPr>
          <w:p w14:paraId="399738F9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79718763" w14:textId="77777777" w:rsidR="0057602A" w:rsidRPr="00777E95" w:rsidDel="00D00E7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115</w:t>
            </w:r>
          </w:p>
        </w:tc>
        <w:tc>
          <w:tcPr>
            <w:tcW w:w="272" w:type="dxa"/>
            <w:shd w:val="clear" w:color="auto" w:fill="auto"/>
          </w:tcPr>
          <w:p w14:paraId="1363E67D" w14:textId="77777777" w:rsidR="0057602A" w:rsidRPr="00777E95" w:rsidDel="00D00E7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7A8E1742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1F349D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20324BC5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918B26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1E940EB1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10466A2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gridSpan w:val="2"/>
            <w:shd w:val="clear" w:color="auto" w:fill="auto"/>
          </w:tcPr>
          <w:p w14:paraId="10E20F86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115</w:t>
            </w:r>
          </w:p>
        </w:tc>
      </w:tr>
      <w:tr w:rsidR="0057602A" w:rsidRPr="0028569F" w14:paraId="44E43936" w14:textId="77777777" w:rsidTr="00F905A0">
        <w:tc>
          <w:tcPr>
            <w:tcW w:w="2793" w:type="dxa"/>
            <w:shd w:val="clear" w:color="auto" w:fill="auto"/>
          </w:tcPr>
          <w:p w14:paraId="2C86D055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318B5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1,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204</w:t>
            </w:r>
          </w:p>
        </w:tc>
        <w:tc>
          <w:tcPr>
            <w:tcW w:w="272" w:type="dxa"/>
            <w:shd w:val="clear" w:color="auto" w:fill="auto"/>
          </w:tcPr>
          <w:p w14:paraId="6B07AAB2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C71CA" w14:textId="77777777" w:rsidR="0057602A" w:rsidRPr="00777E95" w:rsidDel="00D00E7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1,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204</w:t>
            </w:r>
          </w:p>
        </w:tc>
        <w:tc>
          <w:tcPr>
            <w:tcW w:w="272" w:type="dxa"/>
            <w:shd w:val="clear" w:color="auto" w:fill="auto"/>
          </w:tcPr>
          <w:p w14:paraId="6416276D" w14:textId="77777777" w:rsidR="0057602A" w:rsidRPr="00777E95" w:rsidDel="00D00E7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360A8" w14:textId="77777777" w:rsidR="0057602A" w:rsidRPr="00777E95" w:rsidRDefault="0057602A" w:rsidP="00A0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CFE1A0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F93BC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A3809F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A07C3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6589FEE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C2A00" w14:textId="77777777" w:rsidR="0057602A" w:rsidRPr="00777E95" w:rsidRDefault="0057602A" w:rsidP="00D9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1,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204</w:t>
            </w:r>
          </w:p>
        </w:tc>
      </w:tr>
    </w:tbl>
    <w:p w14:paraId="6345D30C" w14:textId="275EE875" w:rsidR="00336C6C" w:rsidRPr="00ED4166" w:rsidRDefault="00336C6C" w:rsidP="00703809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062240E" w14:textId="31E98E46" w:rsidR="00082E5A" w:rsidRDefault="00336C6C" w:rsidP="001649C7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 w:hint="cs"/>
          <w:sz w:val="30"/>
          <w:szCs w:val="30"/>
          <w:cs/>
          <w:lang w:val="th-TH"/>
        </w:rPr>
        <w:t>กระแสเงินสด</w:t>
      </w:r>
      <w:r w:rsidR="00A03053">
        <w:rPr>
          <w:rFonts w:ascii="Angsana New" w:hAnsi="Angsana New" w:hint="cs"/>
          <w:sz w:val="30"/>
          <w:szCs w:val="30"/>
          <w:cs/>
          <w:lang w:val="th-TH"/>
        </w:rPr>
        <w:t>ออก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ED4166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ED4166">
        <w:rPr>
          <w:rFonts w:ascii="Angsana New" w:hAnsi="Angsana New" w:hint="cs"/>
          <w:sz w:val="30"/>
          <w:szCs w:val="30"/>
          <w:lang w:val="th-TH"/>
        </w:rPr>
        <w:t xml:space="preserve"> </w:t>
      </w:r>
    </w:p>
    <w:p w14:paraId="0A68B0B6" w14:textId="6D4FF667" w:rsidR="00C7322E" w:rsidRDefault="00C7322E" w:rsidP="001649C7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FACC7C7" w14:textId="27821BB4" w:rsidR="00C7322E" w:rsidRDefault="00C7322E" w:rsidP="001649C7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56D7F8A" w14:textId="14C29EFC" w:rsidR="00F905A0" w:rsidRDefault="00F905A0" w:rsidP="001649C7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959F8D3" w14:textId="77777777" w:rsidR="00F905A0" w:rsidRPr="00ED4166" w:rsidRDefault="00F905A0" w:rsidP="001649C7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13A01A1" w14:textId="77777777" w:rsidR="00F25856" w:rsidRPr="00767CBD" w:rsidRDefault="00F25856" w:rsidP="001F6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lastRenderedPageBreak/>
        <w:t>(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.3) 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ความ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เสี่ยง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ด้านตลาด</w:t>
      </w:r>
    </w:p>
    <w:p w14:paraId="444CDEAA" w14:textId="77777777" w:rsidR="00626DD1" w:rsidRPr="00703809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sz w:val="30"/>
          <w:szCs w:val="30"/>
        </w:rPr>
      </w:pPr>
    </w:p>
    <w:p w14:paraId="5406F76C" w14:textId="4E5AEF2F" w:rsidR="00626DD1" w:rsidRPr="003E77CD" w:rsidRDefault="00703809" w:rsidP="003E77CD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3E77CD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3E77CD">
        <w:rPr>
          <w:rFonts w:ascii="Angsana New" w:hAnsi="Angsana New" w:hint="cs"/>
          <w:sz w:val="30"/>
          <w:szCs w:val="30"/>
          <w:cs/>
          <w:lang w:val="en-GB"/>
        </w:rPr>
        <w:t>ฐานะ</w:t>
      </w:r>
      <w:r w:rsidRPr="003E77CD">
        <w:rPr>
          <w:rFonts w:asciiTheme="majorBidi" w:hAnsiTheme="majorBidi" w:cstheme="majorBidi" w:hint="cs"/>
          <w:sz w:val="30"/>
          <w:szCs w:val="30"/>
          <w:cs/>
        </w:rPr>
        <w:t>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</w:t>
      </w:r>
    </w:p>
    <w:p w14:paraId="2A4ED802" w14:textId="77777777" w:rsidR="00626DD1" w:rsidRPr="003E77CD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72C58DB5" w14:textId="79277A73" w:rsidR="00626DD1" w:rsidRDefault="00F25856" w:rsidP="00703809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/>
          <w:sz w:val="30"/>
          <w:szCs w:val="30"/>
          <w:lang w:val="th-TH"/>
        </w:rPr>
        <w:t>(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.3.1) </w:t>
      </w:r>
      <w:r w:rsidRPr="00ED4166">
        <w:rPr>
          <w:rFonts w:ascii="Angsana New" w:hAnsi="Angsana New"/>
          <w:sz w:val="30"/>
          <w:szCs w:val="30"/>
          <w:cs/>
          <w:lang w:val="th-TH"/>
        </w:rPr>
        <w:t>ความเสี่ยงด้านอัตราแลกเปลี่ยน</w:t>
      </w:r>
    </w:p>
    <w:p w14:paraId="219145C2" w14:textId="77777777" w:rsidR="00703809" w:rsidRPr="003E77CD" w:rsidRDefault="00703809" w:rsidP="00703809">
      <w:pPr>
        <w:spacing w:line="240" w:lineRule="auto"/>
        <w:ind w:left="90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7DB05FB2" w14:textId="32233754" w:rsidR="00F25856" w:rsidRPr="00767CBD" w:rsidRDefault="00767CBD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67CBD">
        <w:rPr>
          <w:rFonts w:asciiTheme="majorBidi" w:hAnsiTheme="majorBidi" w:cstheme="majorBidi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767CBD">
        <w:rPr>
          <w:rFonts w:asciiTheme="majorBidi" w:hAnsiTheme="majorBidi" w:cstheme="majorBidi"/>
          <w:sz w:val="30"/>
          <w:szCs w:val="30"/>
        </w:rPr>
        <w:t xml:space="preserve"> </w:t>
      </w:r>
      <w:r w:rsidRPr="00767CBD">
        <w:rPr>
          <w:rFonts w:asciiTheme="majorBidi" w:hAnsiTheme="majorBidi" w:cstheme="majorBidi" w:hint="cs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2CED26B" w14:textId="77777777" w:rsidR="005566CA" w:rsidRPr="001F6217" w:rsidRDefault="005566CA" w:rsidP="00C7322E">
      <w:pPr>
        <w:tabs>
          <w:tab w:val="clear" w:pos="907"/>
          <w:tab w:val="left" w:pos="1080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501203B0" w14:textId="2C6F56F6" w:rsidR="00F25856" w:rsidRPr="003500FB" w:rsidRDefault="00F25856" w:rsidP="003D74CF">
      <w:pPr>
        <w:pStyle w:val="block"/>
        <w:spacing w:after="0" w:line="240" w:lineRule="auto"/>
        <w:ind w:right="-7" w:firstLine="33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3500FB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5E245439" w14:textId="77777777" w:rsidR="00F25856" w:rsidRPr="00300DCE" w:rsidRDefault="00F25856" w:rsidP="00F2585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945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880"/>
        <w:gridCol w:w="990"/>
        <w:gridCol w:w="270"/>
        <w:gridCol w:w="720"/>
        <w:gridCol w:w="265"/>
        <w:gridCol w:w="725"/>
        <w:gridCol w:w="268"/>
        <w:gridCol w:w="992"/>
        <w:gridCol w:w="266"/>
        <w:gridCol w:w="904"/>
        <w:gridCol w:w="266"/>
        <w:gridCol w:w="904"/>
      </w:tblGrid>
      <w:tr w:rsidR="006A7BDA" w:rsidRPr="00703809" w14:paraId="0BB9B0D1" w14:textId="77777777" w:rsidTr="00D85751">
        <w:trPr>
          <w:tblHeader/>
        </w:trPr>
        <w:tc>
          <w:tcPr>
            <w:tcW w:w="2880" w:type="dxa"/>
          </w:tcPr>
          <w:p w14:paraId="32BFEE04" w14:textId="77777777" w:rsidR="006A7BDA" w:rsidRPr="00703809" w:rsidRDefault="006A7BDA" w:rsidP="00452FF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081AEB18" w14:textId="2AD3ACE2" w:rsidR="006A7BDA" w:rsidRPr="00703809" w:rsidRDefault="006A7BDA" w:rsidP="00452FF6">
            <w:pPr>
              <w:pStyle w:val="BodyText"/>
              <w:spacing w:after="0"/>
              <w:ind w:right="-405" w:hanging="3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6A7BDA" w:rsidRPr="00703809" w14:paraId="097783C0" w14:textId="77777777" w:rsidTr="00D85751">
        <w:trPr>
          <w:tblHeader/>
        </w:trPr>
        <w:tc>
          <w:tcPr>
            <w:tcW w:w="2880" w:type="dxa"/>
            <w:vAlign w:val="bottom"/>
          </w:tcPr>
          <w:p w14:paraId="6DC10522" w14:textId="56628F51" w:rsidR="006A7BDA" w:rsidRPr="00703809" w:rsidRDefault="006A7BDA" w:rsidP="006A7BD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61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576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46B4680A" w14:textId="6AD7CEC8" w:rsidR="006A7BDA" w:rsidRPr="00703809" w:rsidRDefault="006A7BDA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7FB97982" w14:textId="77777777" w:rsidR="006A7BDA" w:rsidRPr="00703809" w:rsidRDefault="006A7BDA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BE858FA" w14:textId="51BA58BA" w:rsidR="006A7BDA" w:rsidRPr="00703809" w:rsidRDefault="006A7BDA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5" w:type="dxa"/>
            <w:vAlign w:val="bottom"/>
          </w:tcPr>
          <w:p w14:paraId="0C5D07FF" w14:textId="77777777" w:rsidR="006A7BDA" w:rsidRPr="00703809" w:rsidRDefault="006A7BDA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5" w:type="dxa"/>
            <w:vAlign w:val="bottom"/>
          </w:tcPr>
          <w:p w14:paraId="20EEE6EF" w14:textId="74EAC0C4" w:rsidR="006A7BDA" w:rsidRPr="00703809" w:rsidRDefault="006A7BDA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68" w:type="dxa"/>
            <w:vAlign w:val="bottom"/>
          </w:tcPr>
          <w:p w14:paraId="081E22CA" w14:textId="77777777" w:rsidR="006A7BDA" w:rsidRPr="00703809" w:rsidRDefault="006A7BDA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7294932" w14:textId="47508111" w:rsidR="006A7BDA" w:rsidRPr="00703809" w:rsidRDefault="008A3783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เงินดอลลาร์แคนาดา</w:t>
            </w:r>
          </w:p>
        </w:tc>
        <w:tc>
          <w:tcPr>
            <w:tcW w:w="266" w:type="dxa"/>
            <w:vAlign w:val="bottom"/>
          </w:tcPr>
          <w:p w14:paraId="55E9C447" w14:textId="77777777" w:rsidR="006A7BDA" w:rsidRPr="00703809" w:rsidRDefault="006A7BDA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41BABB7" w14:textId="0A69334C" w:rsidR="006A7BDA" w:rsidRPr="00703809" w:rsidRDefault="008A3783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78249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โครนา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สวีเดน</w:t>
            </w:r>
          </w:p>
        </w:tc>
        <w:tc>
          <w:tcPr>
            <w:tcW w:w="266" w:type="dxa"/>
            <w:vAlign w:val="bottom"/>
          </w:tcPr>
          <w:p w14:paraId="34974FBE" w14:textId="77777777" w:rsidR="006A7BDA" w:rsidRPr="00703809" w:rsidRDefault="006A7BDA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2BDAF1B5" w14:textId="77777777" w:rsidR="006A7BDA" w:rsidRPr="00703809" w:rsidRDefault="006A7BDA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A7BDA" w:rsidRPr="00703809" w14:paraId="789DB4DC" w14:textId="77777777" w:rsidTr="00D85751">
        <w:trPr>
          <w:trHeight w:val="272"/>
        </w:trPr>
        <w:tc>
          <w:tcPr>
            <w:tcW w:w="2880" w:type="dxa"/>
          </w:tcPr>
          <w:p w14:paraId="49060BCE" w14:textId="77777777" w:rsidR="006A7BDA" w:rsidRPr="00703809" w:rsidRDefault="006A7BDA" w:rsidP="006A7BD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07FFBA60" w14:textId="68086873" w:rsidR="006A7BDA" w:rsidRPr="00703809" w:rsidRDefault="006A7BDA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490E" w:rsidRPr="00703809" w14:paraId="71CC3082" w14:textId="77777777" w:rsidTr="00D85751">
        <w:tc>
          <w:tcPr>
            <w:tcW w:w="2880" w:type="dxa"/>
          </w:tcPr>
          <w:p w14:paraId="553060C5" w14:textId="77777777" w:rsidR="0096490E" w:rsidRPr="00703809" w:rsidRDefault="0096490E" w:rsidP="0096490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187267B9" w14:textId="1D71D1A7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1,52</w:t>
            </w:r>
            <w:r w:rsidR="00D325F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23EE3B" w14:textId="77777777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792F408" w14:textId="3275F31F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25F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65" w:type="dxa"/>
          </w:tcPr>
          <w:p w14:paraId="2F5C3AE6" w14:textId="77777777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shd w:val="clear" w:color="auto" w:fill="auto"/>
          </w:tcPr>
          <w:p w14:paraId="3BFD415B" w14:textId="75608C20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68" w:type="dxa"/>
            <w:shd w:val="clear" w:color="auto" w:fill="auto"/>
          </w:tcPr>
          <w:p w14:paraId="7DC10716" w14:textId="77777777" w:rsidR="0096490E" w:rsidRPr="001649C7" w:rsidRDefault="0096490E" w:rsidP="0096490E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139DEAF" w14:textId="781A8B54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420DDFA" w14:textId="77777777" w:rsidR="0096490E" w:rsidRPr="001649C7" w:rsidRDefault="0096490E" w:rsidP="0096490E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</w:tcPr>
          <w:p w14:paraId="0BF0AA26" w14:textId="5ADD5DA0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ABC1D9E" w14:textId="77777777" w:rsidR="0096490E" w:rsidRPr="001649C7" w:rsidRDefault="0096490E" w:rsidP="0096490E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DC8F784" w14:textId="0CAEFE24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D325F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6490E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</w:tr>
      <w:tr w:rsidR="0096490E" w:rsidRPr="00703809" w14:paraId="7C0FC222" w14:textId="77777777" w:rsidTr="00D85751">
        <w:tc>
          <w:tcPr>
            <w:tcW w:w="2880" w:type="dxa"/>
          </w:tcPr>
          <w:p w14:paraId="59ED74F2" w14:textId="5F42E95F" w:rsidR="0096490E" w:rsidRPr="00703809" w:rsidRDefault="0096490E" w:rsidP="0096490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ไม่หมุนเวียนอื่น</w:t>
            </w:r>
          </w:p>
        </w:tc>
        <w:tc>
          <w:tcPr>
            <w:tcW w:w="990" w:type="dxa"/>
            <w:vAlign w:val="bottom"/>
          </w:tcPr>
          <w:p w14:paraId="05AC46ED" w14:textId="19DC8491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1,203</w:t>
            </w:r>
          </w:p>
        </w:tc>
        <w:tc>
          <w:tcPr>
            <w:tcW w:w="270" w:type="dxa"/>
          </w:tcPr>
          <w:p w14:paraId="3D29B1DD" w14:textId="77777777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A537063" w14:textId="77777777" w:rsidR="00D325F2" w:rsidRDefault="00D325F2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9934DE" w14:textId="6B3EFBEC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78DEA5D" w14:textId="77777777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shd w:val="clear" w:color="auto" w:fill="auto"/>
          </w:tcPr>
          <w:p w14:paraId="38C58CB6" w14:textId="77777777" w:rsidR="00D325F2" w:rsidRDefault="00D325F2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64B0BB" w14:textId="1E0B7649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3DC9939" w14:textId="77777777" w:rsidR="0096490E" w:rsidRPr="001649C7" w:rsidRDefault="0096490E" w:rsidP="0096490E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B770774" w14:textId="77777777" w:rsidR="00D325F2" w:rsidRDefault="00D325F2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F0EC0" w14:textId="1173EECD" w:rsidR="0096490E" w:rsidRPr="001649C7" w:rsidRDefault="00E079D0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66" w:type="dxa"/>
            <w:shd w:val="clear" w:color="auto" w:fill="auto"/>
          </w:tcPr>
          <w:p w14:paraId="7E15BCEE" w14:textId="77777777" w:rsidR="0096490E" w:rsidRPr="001649C7" w:rsidRDefault="0096490E" w:rsidP="0096490E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</w:tcPr>
          <w:p w14:paraId="4C1956A6" w14:textId="77777777" w:rsidR="00D325F2" w:rsidRDefault="00D325F2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DE6DB" w14:textId="14218719" w:rsidR="0096490E" w:rsidRPr="001649C7" w:rsidRDefault="00E079D0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66" w:type="dxa"/>
            <w:shd w:val="clear" w:color="auto" w:fill="auto"/>
          </w:tcPr>
          <w:p w14:paraId="018E24B9" w14:textId="77777777" w:rsidR="0096490E" w:rsidRPr="001649C7" w:rsidRDefault="0096490E" w:rsidP="0096490E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523736C" w14:textId="1DE43BA9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1,542</w:t>
            </w:r>
          </w:p>
        </w:tc>
      </w:tr>
      <w:tr w:rsidR="0096490E" w:rsidRPr="00703809" w14:paraId="609BCBC0" w14:textId="77777777" w:rsidTr="00D85751">
        <w:tc>
          <w:tcPr>
            <w:tcW w:w="2880" w:type="dxa"/>
          </w:tcPr>
          <w:p w14:paraId="416DD5DA" w14:textId="77777777" w:rsidR="0096490E" w:rsidRPr="00703809" w:rsidRDefault="0096490E" w:rsidP="0096490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519F85" w14:textId="241A0151" w:rsidR="0096490E" w:rsidRPr="001649C7" w:rsidRDefault="0096490E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(1,8</w:t>
            </w:r>
            <w:r w:rsidR="00D325F2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9649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78421F" w14:textId="77777777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9679F13" w14:textId="3CC2A9AA" w:rsidR="0096490E" w:rsidRPr="001649C7" w:rsidRDefault="0096490E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 xml:space="preserve">(17) </w:t>
            </w:r>
          </w:p>
        </w:tc>
        <w:tc>
          <w:tcPr>
            <w:tcW w:w="265" w:type="dxa"/>
          </w:tcPr>
          <w:p w14:paraId="0E6581AB" w14:textId="77777777" w:rsidR="0096490E" w:rsidRPr="001649C7" w:rsidRDefault="0096490E" w:rsidP="00964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shd w:val="clear" w:color="auto" w:fill="auto"/>
          </w:tcPr>
          <w:p w14:paraId="2DB1D1F4" w14:textId="08ACF682" w:rsidR="0096490E" w:rsidRPr="001649C7" w:rsidRDefault="0096490E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68" w:type="dxa"/>
            <w:shd w:val="clear" w:color="auto" w:fill="auto"/>
          </w:tcPr>
          <w:p w14:paraId="19D05B9A" w14:textId="77777777" w:rsidR="0096490E" w:rsidRPr="001649C7" w:rsidRDefault="0096490E" w:rsidP="0096490E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956F43E" w14:textId="7A08F6A8" w:rsidR="0096490E" w:rsidRPr="001649C7" w:rsidRDefault="0096490E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7E4CB6F" w14:textId="77777777" w:rsidR="0096490E" w:rsidRPr="001649C7" w:rsidRDefault="0096490E" w:rsidP="00473B36">
            <w:pPr>
              <w:pStyle w:val="BodyText"/>
              <w:spacing w:after="0"/>
              <w:ind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2F5D4428" w14:textId="1B40AEDC" w:rsidR="0096490E" w:rsidRPr="001649C7" w:rsidRDefault="0096490E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80C7C6A" w14:textId="77777777" w:rsidR="0096490E" w:rsidRPr="001649C7" w:rsidRDefault="0096490E" w:rsidP="0096490E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20DA5BC" w14:textId="2458E0B0" w:rsidR="0096490E" w:rsidRPr="001649C7" w:rsidRDefault="0096490E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90E">
              <w:rPr>
                <w:rFonts w:asciiTheme="majorBidi" w:hAnsiTheme="majorBidi" w:cstheme="majorBidi"/>
                <w:sz w:val="30"/>
                <w:szCs w:val="30"/>
              </w:rPr>
              <w:t>(1,8</w:t>
            </w:r>
            <w:r w:rsidR="00D325F2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9649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85751" w:rsidRPr="00D85751" w14:paraId="20A5698E" w14:textId="77777777" w:rsidTr="007F5231">
        <w:tc>
          <w:tcPr>
            <w:tcW w:w="2880" w:type="dxa"/>
          </w:tcPr>
          <w:p w14:paraId="53E47645" w14:textId="77777777" w:rsidR="00D85751" w:rsidRPr="00703809" w:rsidRDefault="00D85751" w:rsidP="00D85751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7E9A06A9" w14:textId="77777777" w:rsidR="00D85751" w:rsidRPr="00703809" w:rsidRDefault="00D85751" w:rsidP="00D85751">
            <w:pPr>
              <w:pStyle w:val="BodyText"/>
              <w:tabs>
                <w:tab w:val="clear" w:pos="227"/>
                <w:tab w:val="left" w:pos="516"/>
              </w:tabs>
              <w:spacing w:after="0"/>
              <w:ind w:left="42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7A3461" w14:textId="614DC399" w:rsidR="00D85751" w:rsidRPr="00C7322E" w:rsidRDefault="00D325F2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1C664366" w14:textId="77777777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BD882DC" w14:textId="77777777" w:rsidR="00473B36" w:rsidRPr="00C7322E" w:rsidRDefault="00473B36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432412" w14:textId="09C71F6E" w:rsidR="00D85751" w:rsidRPr="00C7322E" w:rsidRDefault="00D85751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D32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14:paraId="24ECA226" w14:textId="77777777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4E50C108" w14:textId="77777777" w:rsidR="00473B36" w:rsidRPr="00C7322E" w:rsidRDefault="00473B36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FE7A2D" w14:textId="6C212336" w:rsidR="00D85751" w:rsidRPr="00C7322E" w:rsidRDefault="00D85751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3EA2090F" w14:textId="77777777" w:rsidR="00D85751" w:rsidRPr="00C7322E" w:rsidRDefault="00D85751" w:rsidP="00D8575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A16FC1" w14:textId="77777777" w:rsidR="00473B36" w:rsidRPr="00C7322E" w:rsidRDefault="00473B36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424FE6" w14:textId="1BE21D83" w:rsidR="00D85751" w:rsidRPr="00C7322E" w:rsidRDefault="00E079D0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66" w:type="dxa"/>
            <w:shd w:val="clear" w:color="auto" w:fill="auto"/>
          </w:tcPr>
          <w:p w14:paraId="30002763" w14:textId="77777777" w:rsidR="00D85751" w:rsidRPr="00C7322E" w:rsidRDefault="00D85751" w:rsidP="00473B36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6B2ACC8E" w14:textId="77777777" w:rsidR="00473B36" w:rsidRPr="00C7322E" w:rsidRDefault="00473B36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F3CBF9" w14:textId="447E3A39" w:rsidR="00D85751" w:rsidRPr="00C7322E" w:rsidRDefault="00E079D0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266" w:type="dxa"/>
            <w:shd w:val="clear" w:color="auto" w:fill="auto"/>
          </w:tcPr>
          <w:p w14:paraId="73E4BC1D" w14:textId="77777777" w:rsidR="00D85751" w:rsidRPr="00C7322E" w:rsidRDefault="00D85751" w:rsidP="00D8575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18844" w14:textId="521D4A9F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32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</w:tr>
      <w:tr w:rsidR="00D85751" w:rsidRPr="00D85751" w14:paraId="531AF192" w14:textId="77777777" w:rsidTr="007F5231">
        <w:tc>
          <w:tcPr>
            <w:tcW w:w="2880" w:type="dxa"/>
          </w:tcPr>
          <w:p w14:paraId="04CF1FB1" w14:textId="77777777" w:rsidR="00D85751" w:rsidRPr="00703809" w:rsidRDefault="00D85751" w:rsidP="00D857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ประมาณการยอดขายสินค้า</w:t>
            </w:r>
          </w:p>
        </w:tc>
        <w:tc>
          <w:tcPr>
            <w:tcW w:w="990" w:type="dxa"/>
            <w:vAlign w:val="bottom"/>
          </w:tcPr>
          <w:p w14:paraId="030BC774" w14:textId="2864E84B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8,242</w:t>
            </w:r>
          </w:p>
        </w:tc>
        <w:tc>
          <w:tcPr>
            <w:tcW w:w="270" w:type="dxa"/>
          </w:tcPr>
          <w:p w14:paraId="6652849C" w14:textId="77777777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D4AACA2" w14:textId="4FEE5804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65" w:type="dxa"/>
          </w:tcPr>
          <w:p w14:paraId="3FEC47FF" w14:textId="77777777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shd w:val="clear" w:color="auto" w:fill="auto"/>
          </w:tcPr>
          <w:p w14:paraId="18FF7822" w14:textId="4EF4303F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268" w:type="dxa"/>
            <w:shd w:val="clear" w:color="auto" w:fill="auto"/>
          </w:tcPr>
          <w:p w14:paraId="1BB077FC" w14:textId="77777777" w:rsidR="00D85751" w:rsidRPr="001649C7" w:rsidRDefault="00D85751" w:rsidP="00D8575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BF7CAE6" w14:textId="55F4486A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C2FB6EA" w14:textId="77777777" w:rsidR="00D85751" w:rsidRPr="001649C7" w:rsidRDefault="00D85751" w:rsidP="00D8575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</w:tcPr>
          <w:p w14:paraId="5D891549" w14:textId="480AA91F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F026909" w14:textId="77777777" w:rsidR="00D85751" w:rsidRPr="001649C7" w:rsidRDefault="00D85751" w:rsidP="00D8575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A845E1A" w14:textId="1129F6F2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9,536</w:t>
            </w:r>
          </w:p>
        </w:tc>
      </w:tr>
      <w:tr w:rsidR="00D85751" w:rsidRPr="00D85751" w14:paraId="4BB676A8" w14:textId="77777777" w:rsidTr="007F5231">
        <w:tc>
          <w:tcPr>
            <w:tcW w:w="2880" w:type="dxa"/>
            <w:hideMark/>
          </w:tcPr>
          <w:p w14:paraId="4BB25DFB" w14:textId="77777777" w:rsidR="00D85751" w:rsidRPr="00703809" w:rsidRDefault="00D85751" w:rsidP="00D857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ประมาณการยอดซื้อสินค้า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C25CF2" w14:textId="2AB9B25A" w:rsidR="00D85751" w:rsidRPr="001649C7" w:rsidRDefault="00D85751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(5,919)</w:t>
            </w:r>
          </w:p>
        </w:tc>
        <w:tc>
          <w:tcPr>
            <w:tcW w:w="270" w:type="dxa"/>
          </w:tcPr>
          <w:p w14:paraId="17091EEB" w14:textId="77777777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78F39B7" w14:textId="24C6EFD5" w:rsidR="00D85751" w:rsidRPr="001649C7" w:rsidRDefault="00D85751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  <w:tc>
          <w:tcPr>
            <w:tcW w:w="265" w:type="dxa"/>
          </w:tcPr>
          <w:p w14:paraId="27C48DFB" w14:textId="77777777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14:paraId="14CC4E43" w14:textId="55F61AD4" w:rsidR="00D85751" w:rsidRPr="001649C7" w:rsidRDefault="001E3286" w:rsidP="001E3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D85751" w:rsidRPr="00D8575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68" w:type="dxa"/>
            <w:shd w:val="clear" w:color="auto" w:fill="auto"/>
          </w:tcPr>
          <w:p w14:paraId="7CE31F47" w14:textId="77777777" w:rsidR="00D85751" w:rsidRPr="00D85751" w:rsidRDefault="00D85751" w:rsidP="00D85751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3D6D0" w14:textId="3979BF9C" w:rsidR="00D85751" w:rsidRPr="001649C7" w:rsidRDefault="00D85751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FC4B251" w14:textId="77777777" w:rsidR="00D85751" w:rsidRPr="00D85751" w:rsidRDefault="00D85751" w:rsidP="00473B36">
            <w:pPr>
              <w:pStyle w:val="NoSpacing"/>
              <w:ind w:right="247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47F9B593" w14:textId="5C85107E" w:rsidR="00D85751" w:rsidRPr="001649C7" w:rsidRDefault="00D85751" w:rsidP="0047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  <w:tab w:val="left" w:pos="342"/>
              </w:tabs>
              <w:spacing w:line="240" w:lineRule="auto"/>
              <w:ind w:left="-104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1B7B4AC" w14:textId="77777777" w:rsidR="00D85751" w:rsidRPr="00D85751" w:rsidRDefault="00D85751" w:rsidP="00D85751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B1662" w14:textId="0A742548" w:rsidR="00D85751" w:rsidRPr="001649C7" w:rsidRDefault="00D85751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(6,121)</w:t>
            </w:r>
          </w:p>
        </w:tc>
      </w:tr>
      <w:tr w:rsidR="00D85751" w:rsidRPr="00D85751" w14:paraId="3C927BBB" w14:textId="77777777" w:rsidTr="007F5231">
        <w:tc>
          <w:tcPr>
            <w:tcW w:w="2880" w:type="dxa"/>
          </w:tcPr>
          <w:p w14:paraId="31F2E8B1" w14:textId="77777777" w:rsidR="00D85751" w:rsidRPr="00703809" w:rsidRDefault="00D85751" w:rsidP="00D8575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ยอดรวมความเสี่ยงทั้งสิ้น </w:t>
            </w: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25A838" w14:textId="4194D90E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</w:t>
            </w:r>
            <w:r w:rsidR="00D32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</w:t>
            </w:r>
          </w:p>
        </w:tc>
        <w:tc>
          <w:tcPr>
            <w:tcW w:w="270" w:type="dxa"/>
          </w:tcPr>
          <w:p w14:paraId="4DE48C61" w14:textId="77777777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7DADC9F" w14:textId="1B72F2C6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D32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00CF3AFF" w14:textId="77777777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4ED5AA16" w14:textId="3B0B4D5C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268" w:type="dxa"/>
            <w:shd w:val="clear" w:color="auto" w:fill="auto"/>
          </w:tcPr>
          <w:p w14:paraId="75EAFB62" w14:textId="77777777" w:rsidR="00D85751" w:rsidRPr="00C7322E" w:rsidRDefault="00D85751" w:rsidP="00D85751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BAE64C" w14:textId="155BCCB6" w:rsidR="00D85751" w:rsidRPr="00C7322E" w:rsidRDefault="00E079D0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66" w:type="dxa"/>
            <w:shd w:val="clear" w:color="auto" w:fill="auto"/>
          </w:tcPr>
          <w:p w14:paraId="6721C9A6" w14:textId="77777777" w:rsidR="00D85751" w:rsidRPr="00C7322E" w:rsidRDefault="00D85751" w:rsidP="00D85751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1641CF8E" w14:textId="029817C0" w:rsidR="00D85751" w:rsidRPr="00C7322E" w:rsidRDefault="00E079D0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266" w:type="dxa"/>
            <w:shd w:val="clear" w:color="auto" w:fill="auto"/>
          </w:tcPr>
          <w:p w14:paraId="75C443CA" w14:textId="77777777" w:rsidR="00D85751" w:rsidRPr="00C7322E" w:rsidRDefault="00D85751" w:rsidP="00D85751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987FC" w14:textId="201454C8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</w:t>
            </w:r>
            <w:r w:rsidR="00D32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  <w:tr w:rsidR="00D85751" w:rsidRPr="00D85751" w14:paraId="5AE32D91" w14:textId="77777777" w:rsidTr="007F5231">
        <w:tc>
          <w:tcPr>
            <w:tcW w:w="2880" w:type="dxa"/>
            <w:vAlign w:val="bottom"/>
          </w:tcPr>
          <w:p w14:paraId="338F4AD2" w14:textId="77777777" w:rsidR="00D85751" w:rsidRPr="00703809" w:rsidRDefault="00D85751" w:rsidP="00D857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D4A808" w14:textId="549D6D82" w:rsidR="00D85751" w:rsidRPr="001649C7" w:rsidRDefault="00D85751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(482)</w:t>
            </w:r>
          </w:p>
        </w:tc>
        <w:tc>
          <w:tcPr>
            <w:tcW w:w="270" w:type="dxa"/>
          </w:tcPr>
          <w:p w14:paraId="5E2C20CC" w14:textId="77777777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F3EB9E6" w14:textId="52E68D33" w:rsidR="00D85751" w:rsidRPr="001649C7" w:rsidRDefault="001E3286" w:rsidP="001E3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85751" w:rsidRPr="00D85751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65" w:type="dxa"/>
          </w:tcPr>
          <w:p w14:paraId="712BFDB5" w14:textId="77777777" w:rsidR="00D85751" w:rsidRPr="001649C7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14:paraId="1B361F3A" w14:textId="7C9B4F46" w:rsidR="00D85751" w:rsidRPr="001649C7" w:rsidRDefault="00D85751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658ABBF" w14:textId="77777777" w:rsidR="00D85751" w:rsidRPr="00D85751" w:rsidRDefault="00D85751" w:rsidP="00D85751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1704B" w14:textId="3A660BBA" w:rsidR="00D85751" w:rsidRPr="001649C7" w:rsidRDefault="00D85751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1FD9FAD" w14:textId="77777777" w:rsidR="00D85751" w:rsidRPr="001649C7" w:rsidRDefault="00D85751" w:rsidP="00473B36">
            <w:pPr>
              <w:pStyle w:val="NoSpacing"/>
              <w:ind w:right="247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19E36CB1" w14:textId="67F1F8F4" w:rsidR="00D85751" w:rsidRPr="001649C7" w:rsidRDefault="00D85751" w:rsidP="0047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7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4CD88A9" w14:textId="77777777" w:rsidR="00D85751" w:rsidRPr="001649C7" w:rsidRDefault="00D85751" w:rsidP="00D85751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08461" w14:textId="65FEA32D" w:rsidR="00D85751" w:rsidRPr="001649C7" w:rsidRDefault="001E3286" w:rsidP="001E3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D85751" w:rsidRPr="00D85751">
              <w:rPr>
                <w:rFonts w:asciiTheme="majorBidi" w:hAnsiTheme="majorBidi" w:cstheme="majorBidi"/>
                <w:sz w:val="30"/>
                <w:szCs w:val="30"/>
              </w:rPr>
              <w:t>(558)</w:t>
            </w:r>
          </w:p>
        </w:tc>
      </w:tr>
      <w:tr w:rsidR="00D85751" w:rsidRPr="00D85751" w14:paraId="72073A10" w14:textId="77777777" w:rsidTr="007F5231">
        <w:trPr>
          <w:trHeight w:val="235"/>
        </w:trPr>
        <w:tc>
          <w:tcPr>
            <w:tcW w:w="2880" w:type="dxa"/>
            <w:vAlign w:val="bottom"/>
          </w:tcPr>
          <w:p w14:paraId="5857F395" w14:textId="77777777" w:rsidR="00D85751" w:rsidRPr="00703809" w:rsidRDefault="00D85751" w:rsidP="00D8575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1E6C7" w14:textId="00CA840C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</w:t>
            </w:r>
            <w:r w:rsidR="00D32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0A27500" w14:textId="77777777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E0FCEE8" w14:textId="71C3C30D" w:rsidR="00D85751" w:rsidRPr="00C7322E" w:rsidRDefault="001E3286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85751"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D32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02ECE0AC" w14:textId="77777777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88826" w14:textId="4775C149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268" w:type="dxa"/>
            <w:shd w:val="clear" w:color="auto" w:fill="auto"/>
          </w:tcPr>
          <w:p w14:paraId="4AFBFEA8" w14:textId="77777777" w:rsidR="00D85751" w:rsidRPr="00C7322E" w:rsidRDefault="00D85751" w:rsidP="00D85751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55F9A" w14:textId="457B7A8C" w:rsidR="00D85751" w:rsidRPr="00C7322E" w:rsidRDefault="00E079D0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66" w:type="dxa"/>
            <w:shd w:val="clear" w:color="auto" w:fill="auto"/>
          </w:tcPr>
          <w:p w14:paraId="0C11785B" w14:textId="77777777" w:rsidR="00D85751" w:rsidRPr="00C7322E" w:rsidRDefault="00D85751" w:rsidP="00D85751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2F3A2" w14:textId="7CAC75AE" w:rsidR="00D85751" w:rsidRPr="00C7322E" w:rsidRDefault="00E079D0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266" w:type="dxa"/>
            <w:shd w:val="clear" w:color="auto" w:fill="auto"/>
          </w:tcPr>
          <w:p w14:paraId="448946A6" w14:textId="77777777" w:rsidR="00D85751" w:rsidRPr="00C7322E" w:rsidRDefault="00D85751" w:rsidP="00D85751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81C01" w14:textId="422D9F24" w:rsidR="00D85751" w:rsidRPr="00C7322E" w:rsidRDefault="00D85751" w:rsidP="00D85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</w:t>
            </w:r>
            <w:r w:rsidR="00D32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</w:tr>
    </w:tbl>
    <w:p w14:paraId="7FE09C3C" w14:textId="57DEFA25" w:rsidR="00626DD1" w:rsidRPr="00ED4166" w:rsidRDefault="00626DD1" w:rsidP="00703809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2109D4">
        <w:rPr>
          <w:rFonts w:ascii="Times New Roman" w:eastAsia="Times New Roman" w:hAnsi="Times New Roman" w:cs="Times New Roman"/>
          <w:sz w:val="22"/>
          <w:szCs w:val="22"/>
          <w:lang w:val="en-GB" w:bidi="ar-SA"/>
        </w:rPr>
        <w:lastRenderedPageBreak/>
        <w:t>(</w:t>
      </w:r>
      <w:r w:rsidR="00662B22" w:rsidRPr="00ED4166">
        <w:rPr>
          <w:rFonts w:ascii="Angsana New" w:hAnsi="Angsana New" w:hint="cs"/>
          <w:sz w:val="30"/>
          <w:szCs w:val="30"/>
          <w:cs/>
          <w:lang w:val="th-TH"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.3.2) </w:t>
      </w:r>
      <w:r w:rsidR="00662B22" w:rsidRPr="00ED4166">
        <w:rPr>
          <w:rFonts w:ascii="Angsana New" w:hAnsi="Angsana New" w:hint="cs"/>
          <w:sz w:val="30"/>
          <w:szCs w:val="30"/>
          <w:cs/>
          <w:lang w:val="th-TH"/>
        </w:rPr>
        <w:t>ค</w:t>
      </w:r>
      <w:r w:rsidR="00662B22" w:rsidRPr="00ED4166">
        <w:rPr>
          <w:rFonts w:ascii="Angsana New" w:hAnsi="Angsana New"/>
          <w:sz w:val="30"/>
          <w:szCs w:val="30"/>
          <w:cs/>
          <w:lang w:val="th-TH"/>
        </w:rPr>
        <w:t>วามเสี่ยงด้านอัตราดอกเบี้ย</w:t>
      </w:r>
    </w:p>
    <w:p w14:paraId="66D69BC3" w14:textId="77777777" w:rsidR="00626DD1" w:rsidRPr="00703809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58EF7FB7" w14:textId="24FFCA7D" w:rsidR="00FB4C67" w:rsidRPr="00FB4C67" w:rsidRDefault="00662B22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D4166">
        <w:rPr>
          <w:rFonts w:ascii="Angsana New" w:hAnsi="Angsana New"/>
          <w:sz w:val="30"/>
          <w:szCs w:val="30"/>
          <w:cs/>
          <w:lang w:val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69293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 </w:t>
      </w:r>
      <w:r w:rsidRPr="00ED4166">
        <w:rPr>
          <w:rFonts w:ascii="Angsana New" w:hAnsi="Angsana New"/>
          <w:sz w:val="30"/>
          <w:szCs w:val="30"/>
          <w:cs/>
          <w:lang w:val="th-TH"/>
        </w:rPr>
        <w:t>เนื่องจากตราสารหนี้และเงินกู้ยืม</w:t>
      </w:r>
      <w:r w:rsidR="00880293" w:rsidRPr="00ED4166">
        <w:rPr>
          <w:rFonts w:ascii="Angsana New" w:hAnsi="Angsana New" w:hint="cs"/>
          <w:sz w:val="30"/>
          <w:szCs w:val="30"/>
          <w:cs/>
          <w:lang w:val="th-TH"/>
        </w:rPr>
        <w:t>ส่วนใหญ่</w:t>
      </w:r>
      <w:r w:rsidR="00880293" w:rsidRPr="00ED4166">
        <w:rPr>
          <w:rFonts w:ascii="Angsana New" w:hAnsi="Angsana New"/>
          <w:sz w:val="30"/>
          <w:szCs w:val="30"/>
          <w:cs/>
          <w:lang w:val="th-TH"/>
        </w:rPr>
        <w:t>มีอัตราดอกเบี้ย</w:t>
      </w:r>
      <w:r w:rsidR="00FB4C67" w:rsidRPr="00FB4C67">
        <w:rPr>
          <w:rFonts w:ascii="Angsana New" w:hAnsi="Angsana New" w:hint="cs"/>
          <w:sz w:val="30"/>
          <w:szCs w:val="30"/>
          <w:cs/>
          <w:lang w:val="th-TH"/>
        </w:rPr>
        <w:t>คงที่</w:t>
      </w:r>
      <w:r w:rsidR="00880293" w:rsidRPr="00ED4166">
        <w:rPr>
          <w:rFonts w:ascii="Angsana New" w:hAnsi="Angsana New" w:hint="cs"/>
          <w:sz w:val="30"/>
          <w:szCs w:val="30"/>
          <w:cs/>
          <w:lang w:val="th-TH"/>
        </w:rPr>
        <w:t>ทำให้</w:t>
      </w:r>
      <w:r w:rsidR="0069293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880293" w:rsidRPr="00ED4166">
        <w:rPr>
          <w:rFonts w:ascii="Angsana New" w:hAnsi="Angsana New"/>
          <w:sz w:val="30"/>
          <w:szCs w:val="30"/>
          <w:cs/>
          <w:lang w:val="th-TH"/>
        </w:rPr>
        <w:t>มีความเสี่ยง</w:t>
      </w:r>
      <w:r w:rsidR="00FB4C67">
        <w:rPr>
          <w:rFonts w:ascii="Angsana New" w:hAnsi="Angsana New" w:hint="cs"/>
          <w:sz w:val="30"/>
          <w:szCs w:val="30"/>
          <w:cs/>
          <w:lang w:val="th-TH"/>
        </w:rPr>
        <w:t>ต่ำ</w:t>
      </w:r>
      <w:r w:rsidR="00FB4C67" w:rsidRPr="00FB4C67">
        <w:rPr>
          <w:rFonts w:ascii="Angsana New" w:hAnsi="Angsana New"/>
          <w:sz w:val="30"/>
          <w:szCs w:val="30"/>
          <w:cs/>
          <w:lang w:val="th-TH"/>
        </w:rPr>
        <w:t>จากการเปลี่ยนแปลง</w:t>
      </w:r>
      <w:r w:rsidR="00FB4C67" w:rsidRPr="00FB4C6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FB4C67" w:rsidRPr="00FB4C67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880293" w:rsidRPr="00ED4166">
        <w:rPr>
          <w:rFonts w:ascii="Angsana New" w:hAnsi="Angsana New"/>
          <w:sz w:val="30"/>
          <w:szCs w:val="30"/>
          <w:lang w:val="th-TH"/>
        </w:rPr>
        <w:t xml:space="preserve"> </w:t>
      </w:r>
      <w:r w:rsidR="00FB4C67" w:rsidRPr="00FB4C67">
        <w:rPr>
          <w:rFonts w:ascii="Angsana New" w:hAnsi="Angsana New"/>
          <w:sz w:val="30"/>
          <w:szCs w:val="30"/>
          <w:cs/>
          <w:lang w:val="th-TH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</w:t>
      </w:r>
      <w:r w:rsidR="00FB4C67" w:rsidRPr="00FB4C67">
        <w:rPr>
          <w:rFonts w:ascii="Angsana New" w:hAnsi="Angsana New" w:hint="cs"/>
          <w:sz w:val="30"/>
          <w:szCs w:val="30"/>
          <w:cs/>
          <w:lang w:val="th-TH"/>
        </w:rPr>
        <w:t>จึง</w:t>
      </w:r>
      <w:r w:rsidR="00FB4C67" w:rsidRPr="00FB4C67">
        <w:rPr>
          <w:rFonts w:ascii="Angsana New" w:hAnsi="Angsana New"/>
          <w:sz w:val="30"/>
          <w:szCs w:val="30"/>
          <w:cs/>
          <w:lang w:val="th-TH"/>
        </w:rPr>
        <w:t>ไม่มีผลกระทบอย่างเป็นสาระสำคัญต่องบการเงิน</w:t>
      </w:r>
      <w:r w:rsidR="00FB4C67" w:rsidRPr="00FB4C6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FB4C67" w:rsidRPr="00FB4C67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4E42EAF3" w14:textId="783C4045" w:rsidR="005566CA" w:rsidRDefault="0055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416D02" w14:textId="79AC62D7" w:rsidR="000F262E" w:rsidRDefault="000F262E" w:rsidP="00850B5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50181AD8" w14:textId="77777777" w:rsidR="003E77CD" w:rsidRPr="003E77CD" w:rsidRDefault="003E77CD" w:rsidP="003E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335ED924" w14:textId="0EB73B28" w:rsidR="00A92F60" w:rsidRPr="003C2F98" w:rsidRDefault="000F262E" w:rsidP="003C2F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F262E">
        <w:rPr>
          <w:rFonts w:ascii="Angsana New" w:hAnsi="Angsana New"/>
          <w:sz w:val="30"/>
          <w:szCs w:val="30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22B5691" w14:textId="77777777" w:rsidR="000F262E" w:rsidRPr="000F262E" w:rsidRDefault="000F262E" w:rsidP="000F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14:paraId="29FC19DA" w14:textId="73B35EB3" w:rsidR="002D4AAA" w:rsidRPr="0031453B" w:rsidRDefault="002D4AAA" w:rsidP="00850B5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1453B">
        <w:rPr>
          <w:rFonts w:ascii="Angsana New" w:hAnsi="Angsana New"/>
          <w:b/>
          <w:bCs/>
          <w:sz w:val="30"/>
          <w:szCs w:val="30"/>
          <w:cs/>
        </w:rPr>
        <w:t>ภาระผูกพั</w:t>
      </w:r>
      <w:r w:rsidR="00A3523E">
        <w:rPr>
          <w:rFonts w:ascii="Angsana New" w:hAnsi="Angsana New" w:hint="cs"/>
          <w:b/>
          <w:bCs/>
          <w:sz w:val="30"/>
          <w:szCs w:val="30"/>
          <w:cs/>
        </w:rPr>
        <w:t>นกับบุคคลหรือกิจการที่ไม่เกี่ยวข้องกัน</w:t>
      </w:r>
    </w:p>
    <w:p w14:paraId="47787D30" w14:textId="77777777" w:rsidR="002D4AAA" w:rsidRPr="00300DCE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8982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2"/>
        <w:gridCol w:w="1800"/>
        <w:gridCol w:w="270"/>
        <w:gridCol w:w="1620"/>
      </w:tblGrid>
      <w:tr w:rsidR="00703809" w:rsidRPr="001432AD" w14:paraId="5F85A7B6" w14:textId="22094C22" w:rsidTr="00703809">
        <w:tc>
          <w:tcPr>
            <w:tcW w:w="5292" w:type="dxa"/>
            <w:tcBorders>
              <w:bottom w:val="nil"/>
            </w:tcBorders>
            <w:shd w:val="clear" w:color="auto" w:fill="auto"/>
          </w:tcPr>
          <w:p w14:paraId="74676EBB" w14:textId="77777777" w:rsidR="00703809" w:rsidRPr="000A2EAB" w:rsidRDefault="00703809" w:rsidP="00A1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7" w:hanging="270"/>
              <w:rPr>
                <w:rFonts w:ascii="Angsana New" w:eastAsia="Times New Roman" w:hAnsi="Angsana New"/>
                <w:b/>
                <w:bCs/>
                <w:i/>
                <w:iCs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9BA78C3" w14:textId="3C38E3A3" w:rsidR="00703809" w:rsidRPr="006758E4" w:rsidRDefault="00703809" w:rsidP="00D439E6">
            <w:pPr>
              <w:pStyle w:val="a1"/>
              <w:tabs>
                <w:tab w:val="decimal" w:pos="697"/>
              </w:tabs>
              <w:ind w:left="67" w:right="15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6758E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809" w:rsidRPr="001432AD" w14:paraId="3C3967A9" w14:textId="61B7A475" w:rsidTr="00703809">
        <w:tc>
          <w:tcPr>
            <w:tcW w:w="5292" w:type="dxa"/>
            <w:tcBorders>
              <w:bottom w:val="nil"/>
            </w:tcBorders>
            <w:shd w:val="clear" w:color="auto" w:fill="auto"/>
          </w:tcPr>
          <w:p w14:paraId="257FC9FC" w14:textId="77777777" w:rsidR="00703809" w:rsidRPr="000A2EAB" w:rsidRDefault="00703809" w:rsidP="00A1016E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32748C5C" w14:textId="3A6E6593" w:rsidR="00703809" w:rsidRPr="006758E4" w:rsidRDefault="00703809" w:rsidP="00A3523E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79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1384D206" w14:textId="77777777" w:rsidR="00703809" w:rsidRPr="006758E4" w:rsidRDefault="00703809" w:rsidP="00A3523E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5D2D119E" w14:textId="4A989C75" w:rsidR="00703809" w:rsidRPr="006758E4" w:rsidRDefault="00703809" w:rsidP="00A3523E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790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03809" w:rsidRPr="001432AD" w14:paraId="680B6009" w14:textId="2509B091" w:rsidTr="00765242">
        <w:tc>
          <w:tcPr>
            <w:tcW w:w="5292" w:type="dxa"/>
            <w:tcBorders>
              <w:bottom w:val="nil"/>
            </w:tcBorders>
            <w:shd w:val="clear" w:color="auto" w:fill="auto"/>
          </w:tcPr>
          <w:p w14:paraId="014A87C1" w14:textId="77777777" w:rsidR="00703809" w:rsidRPr="000A2EAB" w:rsidRDefault="00703809" w:rsidP="00A1016E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7802A" w14:textId="6638C65B" w:rsidR="00703809" w:rsidRPr="006758E4" w:rsidRDefault="00703809" w:rsidP="00703809">
            <w:pPr>
              <w:pStyle w:val="a1"/>
              <w:tabs>
                <w:tab w:val="decimal" w:pos="1057"/>
              </w:tabs>
              <w:ind w:right="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03809" w:rsidRPr="006758E4" w14:paraId="7354836A" w14:textId="238CD521" w:rsidTr="003E68AB">
        <w:tc>
          <w:tcPr>
            <w:tcW w:w="5292" w:type="dxa"/>
            <w:shd w:val="clear" w:color="auto" w:fill="auto"/>
          </w:tcPr>
          <w:p w14:paraId="177033AB" w14:textId="77777777" w:rsidR="00703809" w:rsidRPr="006758E4" w:rsidRDefault="00703809" w:rsidP="00A3523E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67AE29D" w14:textId="44AD65B3" w:rsidR="00703809" w:rsidRPr="006758E4" w:rsidRDefault="00703809" w:rsidP="006758E4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4D312E" w14:textId="77777777" w:rsidR="00703809" w:rsidRPr="006758E4" w:rsidRDefault="00703809" w:rsidP="006758E4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CD90EDB" w14:textId="4189FA1E" w:rsidR="00703809" w:rsidRPr="006758E4" w:rsidRDefault="00703809" w:rsidP="006758E4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602A" w:rsidRPr="006758E4" w14:paraId="556E5917" w14:textId="5E1BC66B" w:rsidTr="003E68AB">
        <w:tc>
          <w:tcPr>
            <w:tcW w:w="5292" w:type="dxa"/>
            <w:shd w:val="clear" w:color="auto" w:fill="auto"/>
          </w:tcPr>
          <w:p w14:paraId="0C42664F" w14:textId="77777777" w:rsidR="0057602A" w:rsidRPr="006758E4" w:rsidRDefault="0057602A" w:rsidP="0057602A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B8E48" w14:textId="3D9C62C8" w:rsidR="0057602A" w:rsidRPr="006758E4" w:rsidRDefault="00DA0DA9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336DD" w14:textId="77777777" w:rsidR="0057602A" w:rsidRPr="006758E4" w:rsidRDefault="0057602A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6A97CF36" w14:textId="29B0F6A1" w:rsidR="0057602A" w:rsidRPr="006758E4" w:rsidRDefault="0057602A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58E4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57602A" w:rsidRPr="006758E4" w14:paraId="388699BB" w14:textId="5CF52A60" w:rsidTr="003E68AB">
        <w:tc>
          <w:tcPr>
            <w:tcW w:w="5292" w:type="dxa"/>
            <w:shd w:val="clear" w:color="auto" w:fill="auto"/>
          </w:tcPr>
          <w:p w14:paraId="055CA7A4" w14:textId="77777777" w:rsidR="0057602A" w:rsidRPr="006758E4" w:rsidRDefault="0057602A" w:rsidP="0057602A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801B7" w14:textId="46987A56" w:rsidR="0057602A" w:rsidRPr="006758E4" w:rsidRDefault="00DA0DA9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AE97E3" w14:textId="77777777" w:rsidR="0057602A" w:rsidRDefault="0057602A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46783F6" w14:textId="5BFA90D0" w:rsidR="0057602A" w:rsidRDefault="0057602A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</w:p>
        </w:tc>
      </w:tr>
      <w:tr w:rsidR="00703809" w:rsidRPr="001432AD" w14:paraId="6ED4623F" w14:textId="523E3B19" w:rsidTr="003E68AB">
        <w:tc>
          <w:tcPr>
            <w:tcW w:w="5292" w:type="dxa"/>
            <w:tcBorders>
              <w:bottom w:val="nil"/>
            </w:tcBorders>
            <w:shd w:val="clear" w:color="auto" w:fill="auto"/>
          </w:tcPr>
          <w:p w14:paraId="1EC46304" w14:textId="77777777" w:rsidR="00703809" w:rsidRPr="000A2EAB" w:rsidRDefault="00703809" w:rsidP="00A3523E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10"/>
                <w:szCs w:val="10"/>
                <w:highlight w:val="green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F176040" w14:textId="77777777" w:rsidR="00703809" w:rsidRPr="000A2EAB" w:rsidRDefault="00703809" w:rsidP="00D439E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trike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CC25C4" w14:textId="77777777" w:rsidR="00703809" w:rsidRPr="000A2EAB" w:rsidRDefault="00703809" w:rsidP="00D439E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trike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14:paraId="386E19E8" w14:textId="2D058BAD" w:rsidR="00703809" w:rsidRPr="000A2EAB" w:rsidRDefault="00703809" w:rsidP="00D439E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trike/>
                <w:sz w:val="10"/>
                <w:szCs w:val="10"/>
                <w:highlight w:val="green"/>
                <w:lang w:val="en-US"/>
              </w:rPr>
            </w:pPr>
          </w:p>
        </w:tc>
      </w:tr>
      <w:tr w:rsidR="00703809" w:rsidRPr="001432AD" w14:paraId="3AD1D4DE" w14:textId="72E49B5D" w:rsidTr="00703809">
        <w:tc>
          <w:tcPr>
            <w:tcW w:w="5292" w:type="dxa"/>
            <w:tcBorders>
              <w:bottom w:val="nil"/>
            </w:tcBorders>
            <w:shd w:val="clear" w:color="auto" w:fill="auto"/>
          </w:tcPr>
          <w:p w14:paraId="64C9F369" w14:textId="143E1E77" w:rsidR="00703809" w:rsidRPr="006758E4" w:rsidRDefault="00703809" w:rsidP="00D439E6">
            <w:pPr>
              <w:tabs>
                <w:tab w:val="clear" w:pos="907"/>
                <w:tab w:val="left" w:pos="900"/>
              </w:tabs>
              <w:ind w:left="257" w:hanging="2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  <w:p w14:paraId="328BEBF8" w14:textId="2C0BE3A9" w:rsidR="00703809" w:rsidRPr="000A2EAB" w:rsidRDefault="00703809" w:rsidP="00D439E6">
            <w:pPr>
              <w:tabs>
                <w:tab w:val="clear" w:pos="907"/>
                <w:tab w:val="left" w:pos="900"/>
              </w:tabs>
              <w:ind w:left="257" w:hanging="275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8675B" w14:textId="77777777" w:rsidR="00703809" w:rsidRPr="000A2EAB" w:rsidRDefault="00703809" w:rsidP="00D439E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trike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CDFEA4" w14:textId="77777777" w:rsidR="00703809" w:rsidRPr="000A2EAB" w:rsidRDefault="00703809" w:rsidP="00D439E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trike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72946EE" w14:textId="5AD1B9B3" w:rsidR="00703809" w:rsidRPr="000A2EAB" w:rsidRDefault="00703809" w:rsidP="00D439E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trike/>
                <w:sz w:val="30"/>
                <w:szCs w:val="30"/>
                <w:highlight w:val="green"/>
                <w:lang w:val="en-US"/>
              </w:rPr>
            </w:pPr>
          </w:p>
        </w:tc>
      </w:tr>
      <w:tr w:rsidR="0057602A" w:rsidRPr="001432AD" w14:paraId="1E4CDF98" w14:textId="1592F3F4" w:rsidTr="00D96407">
        <w:tc>
          <w:tcPr>
            <w:tcW w:w="5292" w:type="dxa"/>
            <w:tcBorders>
              <w:top w:val="nil"/>
              <w:bottom w:val="nil"/>
            </w:tcBorders>
            <w:shd w:val="clear" w:color="auto" w:fill="auto"/>
          </w:tcPr>
          <w:p w14:paraId="1EE01514" w14:textId="0A9D242D" w:rsidR="0057602A" w:rsidRPr="006758E4" w:rsidRDefault="0057602A" w:rsidP="0057602A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6758E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758E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955E3C" w14:textId="2A3F8B3E" w:rsidR="0057602A" w:rsidRPr="006758E4" w:rsidRDefault="00DA0DA9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7CA031" w14:textId="77777777" w:rsidR="0057602A" w:rsidRPr="006758E4" w:rsidRDefault="0057602A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41A582CD" w14:textId="094C24D2" w:rsidR="0057602A" w:rsidRPr="006758E4" w:rsidRDefault="0057602A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58E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57602A" w:rsidRPr="001432AD" w14:paraId="57F7F97D" w14:textId="0597BDEE" w:rsidTr="00D96407">
        <w:tc>
          <w:tcPr>
            <w:tcW w:w="5292" w:type="dxa"/>
            <w:tcBorders>
              <w:bottom w:val="nil"/>
            </w:tcBorders>
            <w:shd w:val="clear" w:color="auto" w:fill="auto"/>
          </w:tcPr>
          <w:p w14:paraId="46DE2F7B" w14:textId="7664747B" w:rsidR="0057602A" w:rsidRPr="006758E4" w:rsidRDefault="0057602A" w:rsidP="0057602A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sz w:val="30"/>
                <w:szCs w:val="30"/>
              </w:rPr>
              <w:t xml:space="preserve">2 - 3 </w:t>
            </w:r>
            <w:r w:rsidRPr="006758E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05920" w14:textId="62CDA083" w:rsidR="0057602A" w:rsidRPr="006758E4" w:rsidRDefault="00DA0DA9" w:rsidP="0057602A">
            <w:pPr>
              <w:pStyle w:val="a1"/>
              <w:tabs>
                <w:tab w:val="decimal" w:pos="792"/>
              </w:tabs>
              <w:ind w:right="5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4D14A2" w14:textId="77777777" w:rsidR="0057602A" w:rsidRPr="006758E4" w:rsidRDefault="0057602A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295E0391" w14:textId="67E89464" w:rsidR="0057602A" w:rsidRPr="006758E4" w:rsidRDefault="0057602A" w:rsidP="00DA0DA9">
            <w:pPr>
              <w:pStyle w:val="a1"/>
              <w:tabs>
                <w:tab w:val="decimal" w:pos="792"/>
              </w:tabs>
              <w:ind w:right="5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58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602A" w:rsidRPr="001432AD" w14:paraId="1AA4E67A" w14:textId="16BB9CAF" w:rsidTr="003E68AB">
        <w:tc>
          <w:tcPr>
            <w:tcW w:w="5292" w:type="dxa"/>
            <w:tcBorders>
              <w:bottom w:val="nil"/>
            </w:tcBorders>
            <w:shd w:val="clear" w:color="auto" w:fill="auto"/>
          </w:tcPr>
          <w:p w14:paraId="062A7BC0" w14:textId="77777777" w:rsidR="0057602A" w:rsidRPr="006758E4" w:rsidRDefault="0057602A" w:rsidP="0057602A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A2AB3" w14:textId="143F7F7E" w:rsidR="0057602A" w:rsidRPr="006758E4" w:rsidRDefault="00DA0DA9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E8B23D" w14:textId="77777777" w:rsidR="0057602A" w:rsidRPr="006758E4" w:rsidRDefault="0057602A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676923B" w14:textId="4F3B599E" w:rsidR="0057602A" w:rsidRPr="006758E4" w:rsidRDefault="0057602A" w:rsidP="0057602A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58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230662C7" w14:textId="7E92C898" w:rsidR="00A65DFE" w:rsidRDefault="00D439E6" w:rsidP="006758E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</w:rPr>
        <w:tab/>
      </w:r>
    </w:p>
    <w:p w14:paraId="6026606F" w14:textId="38E8FE12" w:rsidR="00C7322E" w:rsidRDefault="00C7322E" w:rsidP="006758E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67CDCE" w14:textId="77777777" w:rsidR="00C7322E" w:rsidRDefault="00C7322E" w:rsidP="006758E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81AB6C" w14:textId="4407BB1E" w:rsidR="00D439E6" w:rsidRPr="00416005" w:rsidRDefault="001432AD" w:rsidP="002D4AA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ab/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5302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</w:t>
      </w:r>
      <w:r w:rsidR="00D439E6" w:rsidRPr="004160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0D9A3F3B" w14:textId="77777777" w:rsidR="00D439E6" w:rsidRPr="001F6217" w:rsidRDefault="00D439E6" w:rsidP="002D4AA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71786A9C" w14:textId="09EB6EFF" w:rsidR="00D439E6" w:rsidRDefault="00D439E6" w:rsidP="00D439E6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47B28" w:rsidRPr="00447B28">
        <w:rPr>
          <w:rFonts w:ascii="Angsana New" w:hAnsi="Angsana New"/>
          <w:spacing w:val="-2"/>
          <w:sz w:val="30"/>
          <w:szCs w:val="30"/>
        </w:rPr>
        <w:t>31</w:t>
      </w:r>
      <w:r w:rsidR="005E6D2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50B54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D4DA4" w:rsidRPr="004D4DA4">
        <w:rPr>
          <w:rFonts w:ascii="Angsana New" w:hAnsi="Angsana New"/>
          <w:spacing w:val="-2"/>
          <w:sz w:val="30"/>
          <w:szCs w:val="30"/>
        </w:rPr>
        <w:t>256</w:t>
      </w:r>
      <w:r w:rsidR="00DA0DA9">
        <w:rPr>
          <w:rFonts w:ascii="Angsana New" w:hAnsi="Angsana New"/>
          <w:spacing w:val="-2"/>
          <w:sz w:val="30"/>
          <w:szCs w:val="30"/>
        </w:rPr>
        <w:t>5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201A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Pr="000C201A">
        <w:rPr>
          <w:rFonts w:ascii="Angsana New" w:hAnsi="Angsana New"/>
          <w:sz w:val="30"/>
          <w:szCs w:val="30"/>
          <w:cs/>
        </w:rPr>
        <w:t>หนังสือค้ำประกันซึ่งออกโดยธนาคารในนามบริษัท</w:t>
      </w:r>
      <w:r w:rsidRPr="00EC5845">
        <w:rPr>
          <w:rFonts w:ascii="Angsana New" w:hAnsi="Angsana New"/>
          <w:spacing w:val="-4"/>
          <w:sz w:val="30"/>
          <w:szCs w:val="30"/>
          <w:cs/>
        </w:rPr>
        <w:t>เหลืออยู่เป็นจำนวน</w:t>
      </w:r>
      <w:r w:rsidRPr="00EC5845">
        <w:rPr>
          <w:rFonts w:ascii="Angsana New" w:hAnsi="Angsana New"/>
          <w:spacing w:val="-4"/>
          <w:sz w:val="30"/>
          <w:szCs w:val="30"/>
        </w:rPr>
        <w:t xml:space="preserve"> </w:t>
      </w:r>
      <w:r w:rsidR="00DA0DA9">
        <w:rPr>
          <w:rFonts w:ascii="Angsana New" w:hAnsi="Angsana New"/>
          <w:spacing w:val="-4"/>
          <w:sz w:val="30"/>
          <w:szCs w:val="30"/>
        </w:rPr>
        <w:t>9</w:t>
      </w:r>
      <w:r w:rsidR="008D3B91">
        <w:rPr>
          <w:rFonts w:ascii="Angsana New" w:hAnsi="Angsana New"/>
          <w:spacing w:val="-4"/>
          <w:sz w:val="30"/>
          <w:szCs w:val="30"/>
        </w:rPr>
        <w:t>2</w:t>
      </w:r>
      <w:r w:rsidR="00EC5845" w:rsidRPr="00EC5845">
        <w:rPr>
          <w:rFonts w:ascii="Angsana New" w:hAnsi="Angsana New"/>
          <w:spacing w:val="-4"/>
          <w:sz w:val="30"/>
          <w:szCs w:val="30"/>
        </w:rPr>
        <w:t xml:space="preserve"> </w:t>
      </w:r>
      <w:r w:rsidRPr="00EC5845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0C201A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Pr="000C201A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447B28" w:rsidRPr="00447B28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0C201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C201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มีนาคม </w:t>
      </w:r>
      <w:r w:rsidR="004D4DA4" w:rsidRPr="004D4DA4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DA0DA9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Pr="000C201A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DA0DA9">
        <w:rPr>
          <w:rFonts w:ascii="Angsana New" w:hAnsi="Angsana New"/>
          <w:i/>
          <w:iCs/>
          <w:spacing w:val="-2"/>
          <w:sz w:val="30"/>
          <w:szCs w:val="30"/>
        </w:rPr>
        <w:t>23</w:t>
      </w:r>
      <w:r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Pr="000C201A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ซึ่งเกี่ยวเนื่องกับภาระผูกพันทาง</w:t>
      </w:r>
      <w:r w:rsidR="000E2B0E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0C201A">
        <w:rPr>
          <w:rFonts w:ascii="Angsana New" w:hAnsi="Angsana New"/>
          <w:spacing w:val="-2"/>
          <w:sz w:val="30"/>
          <w:szCs w:val="30"/>
          <w:cs/>
        </w:rPr>
        <w:t>ปฏิบัติบางประการตามปกติธุรกิจของบริษัทโดยประกอบด้วยหนังสือค้ำประกันเพื่อค้ำประกันการใช้ไฟฟ้าและอื่น</w:t>
      </w:r>
      <w:r w:rsidR="00EC5845">
        <w:rPr>
          <w:rFonts w:ascii="Angsana New" w:hAnsi="Angsana New"/>
          <w:spacing w:val="-2"/>
          <w:sz w:val="30"/>
          <w:szCs w:val="30"/>
        </w:rPr>
        <w:t xml:space="preserve"> </w:t>
      </w:r>
      <w:r w:rsidRPr="000C201A">
        <w:rPr>
          <w:rFonts w:ascii="Angsana New" w:hAnsi="Angsana New"/>
          <w:spacing w:val="-2"/>
          <w:sz w:val="30"/>
          <w:szCs w:val="30"/>
          <w:cs/>
        </w:rPr>
        <w:t>ๆ</w:t>
      </w:r>
    </w:p>
    <w:p w14:paraId="2A6978F0" w14:textId="2B515E17" w:rsidR="00666009" w:rsidRPr="001F6217" w:rsidRDefault="00666009" w:rsidP="00D439E6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6B935618" w14:textId="660BF1C7" w:rsidR="00666009" w:rsidRPr="0053285B" w:rsidRDefault="0053285B" w:rsidP="0053285B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53285B">
        <w:rPr>
          <w:rFonts w:ascii="Angsana New" w:hAnsi="Angsana New"/>
          <w:b/>
          <w:bCs/>
          <w:i/>
          <w:iCs/>
          <w:sz w:val="30"/>
          <w:szCs w:val="30"/>
          <w:cs/>
        </w:rPr>
        <w:t>เลตเตอร์ออฟเครดิต</w:t>
      </w:r>
    </w:p>
    <w:p w14:paraId="4C110335" w14:textId="73473E86" w:rsidR="00666009" w:rsidRPr="001F6217" w:rsidRDefault="00666009" w:rsidP="0053285B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7B6379B" w14:textId="2EC552B9" w:rsidR="0053285B" w:rsidRDefault="0053285B" w:rsidP="00D439E6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47B28" w:rsidRPr="00447B28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50B54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>ม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D4DA4" w:rsidRPr="004D4DA4">
        <w:rPr>
          <w:rFonts w:ascii="Angsana New" w:hAnsi="Angsana New"/>
          <w:spacing w:val="-2"/>
          <w:sz w:val="30"/>
          <w:szCs w:val="30"/>
        </w:rPr>
        <w:t>256</w:t>
      </w:r>
      <w:r w:rsidR="00DA0DA9">
        <w:rPr>
          <w:rFonts w:ascii="Angsana New" w:hAnsi="Angsana New"/>
          <w:spacing w:val="-2"/>
          <w:sz w:val="30"/>
          <w:szCs w:val="30"/>
        </w:rPr>
        <w:t>5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201A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>
        <w:rPr>
          <w:rFonts w:ascii="Angsana New" w:hAnsi="Angsana New" w:hint="cs"/>
          <w:sz w:val="30"/>
          <w:szCs w:val="30"/>
          <w:cs/>
        </w:rPr>
        <w:t>เลตเตอร์ออฟเครดิต</w:t>
      </w:r>
      <w:r w:rsidRPr="000C201A">
        <w:rPr>
          <w:rFonts w:ascii="Angsana New" w:hAnsi="Angsana New"/>
          <w:sz w:val="30"/>
          <w:szCs w:val="30"/>
          <w:cs/>
        </w:rPr>
        <w:t>ซึ่งออกโดยธนาคารในนามบริษัท</w:t>
      </w:r>
      <w:r w:rsidRPr="00EC5845">
        <w:rPr>
          <w:rFonts w:ascii="Angsana New" w:hAnsi="Angsana New"/>
          <w:spacing w:val="-4"/>
          <w:sz w:val="30"/>
          <w:szCs w:val="30"/>
          <w:cs/>
        </w:rPr>
        <w:t>เหลืออยู่เป็นจำนวน</w:t>
      </w:r>
      <w:r w:rsidRPr="00EC5845">
        <w:rPr>
          <w:rFonts w:ascii="Angsana New" w:hAnsi="Angsana New"/>
          <w:spacing w:val="-4"/>
          <w:sz w:val="30"/>
          <w:szCs w:val="30"/>
        </w:rPr>
        <w:t xml:space="preserve"> </w:t>
      </w:r>
      <w:r w:rsidR="00DA0DA9">
        <w:rPr>
          <w:rFonts w:ascii="Angsana New" w:hAnsi="Angsana New"/>
          <w:spacing w:val="-4"/>
          <w:sz w:val="30"/>
          <w:szCs w:val="30"/>
        </w:rPr>
        <w:t>29</w:t>
      </w:r>
      <w:r w:rsidRPr="00EC5845">
        <w:rPr>
          <w:rFonts w:ascii="Angsana New" w:hAnsi="Angsana New"/>
          <w:spacing w:val="-4"/>
          <w:sz w:val="30"/>
          <w:szCs w:val="30"/>
        </w:rPr>
        <w:t xml:space="preserve"> </w:t>
      </w:r>
      <w:r w:rsidRPr="00EC5845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0C201A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EE0FA5" w:rsidRPr="000C201A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EE0FA5" w:rsidRPr="00447B28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EE0FA5" w:rsidRPr="000C201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E0FA5" w:rsidRPr="000C201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มีนาคม </w:t>
      </w:r>
      <w:r w:rsidR="00EE0FA5" w:rsidRPr="004D4DA4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EE0FA5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EE0FA5">
        <w:rPr>
          <w:rFonts w:ascii="Angsana New" w:hAnsi="Angsana New"/>
          <w:i/>
          <w:iCs/>
          <w:spacing w:val="-2"/>
          <w:sz w:val="30"/>
          <w:szCs w:val="30"/>
        </w:rPr>
        <w:t>37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EE0FA5"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201A">
        <w:rPr>
          <w:rFonts w:ascii="Angsana New" w:hAnsi="Angsana New"/>
          <w:spacing w:val="-2"/>
          <w:sz w:val="30"/>
          <w:szCs w:val="30"/>
          <w:cs/>
        </w:rPr>
        <w:t>ซึ่งเกี่ยวเนื่องกับภาระผูกพัน</w:t>
      </w:r>
      <w:r>
        <w:rPr>
          <w:rFonts w:ascii="Angsana New" w:hAnsi="Angsana New" w:hint="cs"/>
          <w:spacing w:val="-2"/>
          <w:sz w:val="30"/>
          <w:szCs w:val="30"/>
          <w:cs/>
        </w:rPr>
        <w:t>สำหรับซื้อวัตถุ</w:t>
      </w:r>
      <w:r w:rsidR="003D74CF">
        <w:rPr>
          <w:rFonts w:ascii="Angsana New" w:hAnsi="Angsana New" w:hint="cs"/>
          <w:spacing w:val="-2"/>
          <w:sz w:val="30"/>
          <w:szCs w:val="30"/>
          <w:cs/>
        </w:rPr>
        <w:t>ดิบและวัสดุ</w:t>
      </w:r>
    </w:p>
    <w:p w14:paraId="6303595F" w14:textId="77777777" w:rsidR="00244493" w:rsidRPr="001F6217" w:rsidRDefault="00244493" w:rsidP="00D439E6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22D8FE0" w14:textId="77777777" w:rsidR="002D4AAA" w:rsidRPr="00714520" w:rsidRDefault="002D4AAA" w:rsidP="002D4AA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1916">
        <w:rPr>
          <w:rFonts w:ascii="Angsana New" w:hAnsi="Angsana New"/>
          <w:b/>
          <w:bCs/>
          <w:sz w:val="30"/>
          <w:szCs w:val="30"/>
        </w:rPr>
        <w:tab/>
      </w:r>
      <w:r w:rsidRPr="00591916">
        <w:rPr>
          <w:rFonts w:ascii="Angsana New" w:hAnsi="Angsana New"/>
          <w:b/>
          <w:bCs/>
          <w:sz w:val="30"/>
          <w:szCs w:val="30"/>
        </w:rPr>
        <w:tab/>
      </w:r>
      <w:r w:rsidRPr="0071452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สัญญาซื้อสินค้าและบริการระยะยาว</w:t>
      </w:r>
    </w:p>
    <w:p w14:paraId="48F545DD" w14:textId="77777777" w:rsidR="002D4AAA" w:rsidRPr="001F6217" w:rsidRDefault="002D4AAA" w:rsidP="002D4AA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485FFB0" w14:textId="234F3C69" w:rsidR="002D4AAA" w:rsidRPr="00714520" w:rsidRDefault="002D4AAA" w:rsidP="002D4AAA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14520">
        <w:rPr>
          <w:rFonts w:ascii="Angsana New" w:hAnsi="Angsana New"/>
          <w:b/>
          <w:bCs/>
          <w:sz w:val="30"/>
          <w:szCs w:val="30"/>
          <w:cs/>
        </w:rPr>
        <w:tab/>
      </w:r>
      <w:r w:rsidRPr="00714520">
        <w:rPr>
          <w:rFonts w:ascii="Angsana New" w:hAnsi="Angsana New"/>
          <w:b/>
          <w:bCs/>
          <w:sz w:val="30"/>
          <w:szCs w:val="30"/>
        </w:rPr>
        <w:tab/>
      </w:r>
      <w:r w:rsidRPr="0071452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47B28" w:rsidRPr="00714520">
        <w:rPr>
          <w:rFonts w:ascii="Angsana New" w:hAnsi="Angsana New"/>
          <w:sz w:val="30"/>
          <w:szCs w:val="30"/>
        </w:rPr>
        <w:t>31</w:t>
      </w:r>
      <w:r w:rsidRPr="00714520">
        <w:rPr>
          <w:rFonts w:ascii="Angsana New" w:hAnsi="Angsana New"/>
          <w:sz w:val="30"/>
          <w:szCs w:val="30"/>
        </w:rPr>
        <w:t xml:space="preserve"> </w:t>
      </w:r>
      <w:r w:rsidR="00850B54" w:rsidRPr="00714520">
        <w:rPr>
          <w:rFonts w:ascii="Angsana New" w:hAnsi="Angsana New" w:hint="cs"/>
          <w:spacing w:val="-2"/>
          <w:sz w:val="30"/>
          <w:szCs w:val="30"/>
          <w:cs/>
        </w:rPr>
        <w:t>มีนาคมม</w:t>
      </w:r>
      <w:r w:rsidR="00850B54" w:rsidRPr="0071452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50B54" w:rsidRPr="00714520">
        <w:rPr>
          <w:rFonts w:ascii="Angsana New" w:hAnsi="Angsana New"/>
          <w:spacing w:val="-2"/>
          <w:sz w:val="30"/>
          <w:szCs w:val="30"/>
        </w:rPr>
        <w:t>256</w:t>
      </w:r>
      <w:r w:rsidR="00DA0DA9">
        <w:rPr>
          <w:rFonts w:ascii="Angsana New" w:hAnsi="Angsana New"/>
          <w:spacing w:val="-2"/>
          <w:sz w:val="30"/>
          <w:szCs w:val="30"/>
        </w:rPr>
        <w:t>5</w:t>
      </w:r>
      <w:r w:rsidRPr="00714520">
        <w:rPr>
          <w:rFonts w:ascii="Angsana New" w:hAnsi="Angsana New"/>
          <w:sz w:val="30"/>
          <w:szCs w:val="30"/>
          <w:cs/>
        </w:rPr>
        <w:t xml:space="preserve"> บริษัทมีภาระผูกพันเกี่ยวกับสัญญาซื้อสินค้าและบริการระยะยาว</w:t>
      </w:r>
      <w:r w:rsidR="00552723" w:rsidRPr="00714520">
        <w:rPr>
          <w:rFonts w:ascii="Angsana New" w:hAnsi="Angsana New" w:hint="cs"/>
          <w:sz w:val="30"/>
          <w:szCs w:val="30"/>
          <w:cs/>
        </w:rPr>
        <w:t xml:space="preserve"> </w:t>
      </w:r>
      <w:r w:rsidRPr="00714520">
        <w:rPr>
          <w:rFonts w:ascii="Angsana New" w:hAnsi="Angsana New"/>
          <w:sz w:val="30"/>
          <w:szCs w:val="30"/>
          <w:cs/>
        </w:rPr>
        <w:t>ดังนี้</w:t>
      </w:r>
    </w:p>
    <w:p w14:paraId="2D910713" w14:textId="24FE2CB1" w:rsidR="002D4AAA" w:rsidRPr="001F6217" w:rsidRDefault="002D4AAA" w:rsidP="000F262E">
      <w:pPr>
        <w:tabs>
          <w:tab w:val="left" w:pos="600"/>
        </w:tabs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7A55C8A2" w14:textId="3AC39537" w:rsidR="00714520" w:rsidRPr="005F1810" w:rsidRDefault="00714520" w:rsidP="00D45C12">
      <w:pPr>
        <w:tabs>
          <w:tab w:val="clear" w:pos="454"/>
          <w:tab w:val="left" w:pos="720"/>
        </w:tabs>
        <w:ind w:left="450" w:right="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591916">
        <w:rPr>
          <w:rFonts w:ascii="Angsana New" w:hAnsi="Angsana New"/>
          <w:spacing w:val="-4"/>
          <w:sz w:val="30"/>
          <w:szCs w:val="30"/>
          <w:cs/>
        </w:rPr>
        <w:t>สัญญาซื้อเยื่อกระดาษกับบริษัทที่ไม่เกี่ยวข้องกันในต่างประเทศแห่งหนึ่งและบริษัทที่เกี่ยวข้องกัน</w:t>
      </w:r>
      <w:r w:rsidRPr="00591916">
        <w:rPr>
          <w:rFonts w:ascii="Angsana New" w:hAnsi="Angsana New"/>
          <w:spacing w:val="-8"/>
          <w:sz w:val="30"/>
          <w:szCs w:val="30"/>
          <w:cs/>
        </w:rPr>
        <w:t>ในต่างประเทศแห่งหนึ่ง โดยบริษัทตกลงที่จะซื้อเยื่อกระดาษจากบริษัทดังกล่าวในปริมาณและราคา</w:t>
      </w:r>
      <w:r w:rsidRPr="00591916">
        <w:rPr>
          <w:rFonts w:ascii="Angsana New" w:hAnsi="Angsana New"/>
          <w:sz w:val="30"/>
          <w:szCs w:val="30"/>
          <w:cs/>
        </w:rPr>
        <w:t xml:space="preserve">ตามที่กำหนดไว้ในสัญญา </w:t>
      </w:r>
      <w:r w:rsidR="005F1810" w:rsidRPr="00DA283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สัญญาดังกล่าวหมดอายุในวันที่ </w:t>
      </w:r>
      <w:r w:rsidR="005F1810" w:rsidRPr="00DA283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5F1810" w:rsidRPr="00DA283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5F1810" w:rsidRPr="00DA2839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5F1810" w:rsidRPr="00DA2839">
        <w:rPr>
          <w:rFonts w:asciiTheme="majorBidi" w:hAnsiTheme="majorBidi" w:cstheme="majorBidi"/>
          <w:spacing w:val="-4"/>
          <w:sz w:val="30"/>
          <w:szCs w:val="30"/>
          <w:cs/>
        </w:rPr>
        <w:t>และอยู่ระหว่างการเจรจาเพื่อต่ออายุ</w:t>
      </w:r>
      <w:r w:rsidR="005F1810">
        <w:rPr>
          <w:rFonts w:asciiTheme="majorBidi" w:hAnsiTheme="majorBidi" w:cstheme="majorBidi" w:hint="cs"/>
          <w:spacing w:val="-4"/>
          <w:sz w:val="30"/>
          <w:szCs w:val="30"/>
          <w:cs/>
        </w:rPr>
        <w:t>สัญญา</w:t>
      </w:r>
    </w:p>
    <w:p w14:paraId="47FEDA60" w14:textId="77777777" w:rsidR="00714520" w:rsidRPr="001F6217" w:rsidRDefault="00714520" w:rsidP="00714520">
      <w:pPr>
        <w:tabs>
          <w:tab w:val="left" w:pos="600"/>
        </w:tabs>
        <w:ind w:left="450"/>
        <w:jc w:val="thaiDistribute"/>
        <w:rPr>
          <w:rFonts w:ascii="Angsana New" w:hAnsi="Angsana New"/>
          <w:sz w:val="24"/>
          <w:szCs w:val="24"/>
        </w:rPr>
      </w:pPr>
    </w:p>
    <w:p w14:paraId="170C6188" w14:textId="246F25D3" w:rsidR="00714520" w:rsidRPr="00591916" w:rsidRDefault="00714520" w:rsidP="00714520">
      <w:pPr>
        <w:tabs>
          <w:tab w:val="left" w:pos="6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 xml:space="preserve">สัญญาซื้อโซดาไฟ </w:t>
      </w:r>
      <w:r w:rsidRPr="00591916">
        <w:rPr>
          <w:rFonts w:ascii="Angsana New" w:hAnsi="Angsana New"/>
          <w:sz w:val="30"/>
          <w:szCs w:val="30"/>
        </w:rPr>
        <w:t>(Caustic soda) </w:t>
      </w:r>
      <w:r w:rsidRPr="00591916">
        <w:rPr>
          <w:rFonts w:ascii="Angsana New" w:hAnsi="Angsana New"/>
          <w:sz w:val="30"/>
          <w:szCs w:val="30"/>
          <w:cs/>
        </w:rPr>
        <w:t xml:space="preserve">กับบริษัทที่ไม่เกี่ยวข้องกันในประเทศไทย โดยตกลงซื้อโซดาไฟจากบริษัทดังกล่าวในปริมาณและราคาที่ระบุไว้ในสัญญา สัญญาดังกล่าวมีอายุ </w:t>
      </w:r>
      <w:r w:rsidRPr="004D4DA4">
        <w:rPr>
          <w:rFonts w:ascii="Angsana New" w:hAnsi="Angsana New"/>
          <w:sz w:val="30"/>
          <w:szCs w:val="30"/>
        </w:rPr>
        <w:t>3</w:t>
      </w:r>
      <w:r w:rsidRPr="00591916">
        <w:rPr>
          <w:rFonts w:ascii="Angsana New" w:hAnsi="Angsana New"/>
          <w:sz w:val="30"/>
          <w:szCs w:val="30"/>
          <w:cs/>
        </w:rPr>
        <w:t xml:space="preserve"> ปี และจะสิ้นสุดในวันที่ </w:t>
      </w:r>
      <w:r w:rsidRPr="004D4DA4">
        <w:rPr>
          <w:rFonts w:ascii="Angsana New" w:hAnsi="Angsana New"/>
          <w:sz w:val="30"/>
          <w:szCs w:val="30"/>
        </w:rPr>
        <w:t>3</w:t>
      </w:r>
      <w:r w:rsidR="00E079D0">
        <w:rPr>
          <w:rFonts w:ascii="Angsana New" w:hAnsi="Angsana New"/>
          <w:sz w:val="30"/>
          <w:szCs w:val="30"/>
        </w:rPr>
        <w:t xml:space="preserve">1 </w:t>
      </w:r>
      <w:r w:rsidR="00E079D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D4DA4">
        <w:rPr>
          <w:rFonts w:ascii="Angsana New" w:hAnsi="Angsana New"/>
          <w:sz w:val="30"/>
          <w:szCs w:val="30"/>
        </w:rPr>
        <w:t>256</w:t>
      </w:r>
      <w:r w:rsidR="00E079D0">
        <w:rPr>
          <w:rFonts w:ascii="Angsana New" w:hAnsi="Angsana New"/>
          <w:sz w:val="30"/>
          <w:szCs w:val="30"/>
        </w:rPr>
        <w:t>7</w:t>
      </w:r>
    </w:p>
    <w:p w14:paraId="51064AEA" w14:textId="77777777" w:rsidR="00714520" w:rsidRPr="001F6217" w:rsidRDefault="00714520" w:rsidP="00714520">
      <w:pPr>
        <w:tabs>
          <w:tab w:val="left" w:pos="600"/>
        </w:tabs>
        <w:ind w:left="450"/>
        <w:jc w:val="thaiDistribute"/>
        <w:rPr>
          <w:rFonts w:ascii="Angsana New" w:hAnsi="Angsana New"/>
          <w:sz w:val="24"/>
          <w:szCs w:val="24"/>
        </w:rPr>
      </w:pPr>
    </w:p>
    <w:p w14:paraId="7974C8CC" w14:textId="77777777" w:rsidR="00714520" w:rsidRPr="00591916" w:rsidRDefault="00714520" w:rsidP="00714520">
      <w:pPr>
        <w:tabs>
          <w:tab w:val="left" w:pos="6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 xml:space="preserve">สัญญาซื้อกระแสไฟฟ้ากับบริษัท กัลฟ์ เจพี เอ็นเคทู จำกัด โดยบริษัทตกลงที่จะซื้อกระแสไฟฟ้าจากบริษัทดังกล่าวเป็นจำนวน </w:t>
      </w:r>
      <w:r w:rsidRPr="004D4DA4">
        <w:rPr>
          <w:rFonts w:ascii="Angsana New" w:hAnsi="Angsana New"/>
          <w:sz w:val="30"/>
          <w:szCs w:val="30"/>
        </w:rPr>
        <w:t>1</w:t>
      </w:r>
      <w:r w:rsidRPr="00591916">
        <w:rPr>
          <w:rFonts w:ascii="Angsana New" w:hAnsi="Angsana New"/>
          <w:sz w:val="30"/>
          <w:szCs w:val="30"/>
          <w:cs/>
        </w:rPr>
        <w:t>.</w:t>
      </w:r>
      <w:r w:rsidRPr="004D4DA4">
        <w:rPr>
          <w:rFonts w:ascii="Angsana New" w:hAnsi="Angsana New"/>
          <w:sz w:val="30"/>
          <w:szCs w:val="30"/>
        </w:rPr>
        <w:t>1</w:t>
      </w:r>
      <w:r w:rsidRPr="00591916">
        <w:rPr>
          <w:rFonts w:ascii="Angsana New" w:hAnsi="Angsana New"/>
          <w:sz w:val="30"/>
          <w:szCs w:val="30"/>
          <w:cs/>
        </w:rPr>
        <w:t xml:space="preserve"> เมกะวัตต์ต่อชั่วโมง ในราคาตามที่กำหนดไว้ในสัญญา สัญญาดังกล่าวมีอายุ </w:t>
      </w:r>
      <w:r w:rsidRPr="004D4DA4">
        <w:rPr>
          <w:rFonts w:ascii="Angsana New" w:hAnsi="Angsana New"/>
          <w:sz w:val="30"/>
          <w:szCs w:val="30"/>
        </w:rPr>
        <w:t>15</w:t>
      </w:r>
      <w:r w:rsidRPr="00591916">
        <w:rPr>
          <w:rFonts w:ascii="Angsana New" w:hAnsi="Angsana New"/>
          <w:sz w:val="30"/>
          <w:szCs w:val="30"/>
          <w:cs/>
        </w:rPr>
        <w:t xml:space="preserve"> ปี เริ่มตั้งแต่เดือนกันยายน </w:t>
      </w:r>
      <w:r w:rsidRPr="004D4DA4">
        <w:rPr>
          <w:rFonts w:ascii="Angsana New" w:hAnsi="Angsana New"/>
          <w:sz w:val="30"/>
          <w:szCs w:val="30"/>
        </w:rPr>
        <w:t>2556</w:t>
      </w:r>
    </w:p>
    <w:p w14:paraId="1048397E" w14:textId="77777777" w:rsidR="00714520" w:rsidRPr="001F6217" w:rsidRDefault="00714520" w:rsidP="00714520">
      <w:pPr>
        <w:tabs>
          <w:tab w:val="left" w:pos="600"/>
        </w:tabs>
        <w:ind w:left="450"/>
        <w:jc w:val="thaiDistribute"/>
        <w:rPr>
          <w:rFonts w:ascii="Angsana New" w:hAnsi="Angsana New"/>
          <w:sz w:val="24"/>
          <w:szCs w:val="24"/>
        </w:rPr>
      </w:pPr>
    </w:p>
    <w:p w14:paraId="3DD24228" w14:textId="77777777" w:rsidR="00714520" w:rsidRPr="00591916" w:rsidRDefault="00714520" w:rsidP="00714520">
      <w:pPr>
        <w:tabs>
          <w:tab w:val="clear" w:pos="907"/>
          <w:tab w:val="left" w:pos="600"/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 xml:space="preserve">สัญญาการใช้สิทธิกับบริษัทที่ไม่เกี่ยวข้องกันในต่างประเทศแห่งหนึ่ง โดยบริษัทดังกล่าวตกลงที่จะให้บริการต่าง ๆ แก่บริษัท ซึ่งประกอบด้วยการให้ความรู้ทางเทคนิคและความช่วยเหลือที่เกี่ยวข้องกับการผลิตเส้นใยประดิษฐ์เรยอนและผลิตภัณฑ์ที่เกี่ยวเนื่อง โดยบริษัทนั้นจะได้รับค่าสิทธิซึ่งคำนวณตามอัตราร้อยละของยอดขายผลิตภัณฑ์ของบริษัท สัญญาดังกล่าวมีระยะเวลา </w:t>
      </w:r>
      <w:r w:rsidRPr="004D4DA4">
        <w:rPr>
          <w:rFonts w:ascii="Angsana New" w:hAnsi="Angsana New"/>
          <w:sz w:val="30"/>
          <w:szCs w:val="30"/>
        </w:rPr>
        <w:t>5</w:t>
      </w:r>
      <w:r w:rsidRPr="00591916">
        <w:rPr>
          <w:rFonts w:ascii="Angsana New" w:hAnsi="Angsana New"/>
          <w:sz w:val="30"/>
          <w:szCs w:val="30"/>
        </w:rPr>
        <w:t xml:space="preserve"> </w:t>
      </w:r>
      <w:r w:rsidRPr="00591916">
        <w:rPr>
          <w:rFonts w:ascii="Angsana New" w:hAnsi="Angsana New"/>
          <w:sz w:val="30"/>
          <w:szCs w:val="30"/>
          <w:cs/>
        </w:rPr>
        <w:t xml:space="preserve">ปี และจะสิ้นสุดลงในวันที่ </w:t>
      </w:r>
      <w:r w:rsidRPr="004D4DA4">
        <w:rPr>
          <w:rFonts w:ascii="Angsana New" w:hAnsi="Angsana New"/>
          <w:sz w:val="30"/>
          <w:szCs w:val="30"/>
        </w:rPr>
        <w:t>31</w:t>
      </w:r>
      <w:r w:rsidRPr="00591916">
        <w:rPr>
          <w:rFonts w:ascii="Angsana New" w:hAnsi="Angsana New"/>
          <w:sz w:val="30"/>
          <w:szCs w:val="30"/>
          <w:cs/>
        </w:rPr>
        <w:t xml:space="preserve"> มีนาคม </w:t>
      </w:r>
      <w:r w:rsidRPr="004D4DA4">
        <w:rPr>
          <w:rFonts w:ascii="Angsana New" w:hAnsi="Angsana New"/>
          <w:sz w:val="30"/>
          <w:szCs w:val="30"/>
        </w:rPr>
        <w:t>2567</w:t>
      </w:r>
    </w:p>
    <w:p w14:paraId="5A654AB7" w14:textId="303D55C2" w:rsidR="00082E5A" w:rsidRDefault="00082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sectPr w:rsidR="00082E5A" w:rsidSect="0004040C">
      <w:headerReference w:type="default" r:id="rId24"/>
      <w:pgSz w:w="11909" w:h="16834" w:code="9"/>
      <w:pgMar w:top="691" w:right="1152" w:bottom="45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A2D5" w14:textId="77777777" w:rsidR="007E3C07" w:rsidRDefault="007E3C07" w:rsidP="00900EE2">
      <w:r>
        <w:separator/>
      </w:r>
    </w:p>
  </w:endnote>
  <w:endnote w:type="continuationSeparator" w:id="0">
    <w:p w14:paraId="27698610" w14:textId="77777777" w:rsidR="007E3C07" w:rsidRDefault="007E3C0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7487F" w14:textId="77777777" w:rsidR="00F905A0" w:rsidRDefault="00F905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B6E1" w14:textId="77777777" w:rsidR="00F905A0" w:rsidRDefault="00F905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2763" w14:textId="77777777" w:rsidR="00F905A0" w:rsidRDefault="00F905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ADAB" w14:textId="77777777" w:rsidR="009E1919" w:rsidRPr="007A79AF" w:rsidRDefault="009E1919">
    <w:pPr>
      <w:pStyle w:val="Footer"/>
      <w:jc w:val="center"/>
      <w:rPr>
        <w:rFonts w:ascii="Angsana New" w:hAnsi="Angsana New"/>
        <w:sz w:val="30"/>
        <w:szCs w:val="30"/>
      </w:rPr>
    </w:pPr>
    <w:r w:rsidRPr="007A79AF">
      <w:rPr>
        <w:rFonts w:ascii="Angsana New" w:hAnsi="Angsana New"/>
        <w:sz w:val="30"/>
        <w:szCs w:val="30"/>
      </w:rPr>
      <w:fldChar w:fldCharType="begin"/>
    </w:r>
    <w:r w:rsidRPr="007A79AF">
      <w:rPr>
        <w:rFonts w:ascii="Angsana New" w:hAnsi="Angsana New"/>
        <w:sz w:val="30"/>
        <w:szCs w:val="30"/>
      </w:rPr>
      <w:instrText xml:space="preserve"> PAGE   \* MERGEFORMAT </w:instrText>
    </w:r>
    <w:r w:rsidRPr="007A79AF">
      <w:rPr>
        <w:rFonts w:ascii="Angsana New" w:hAnsi="Angsana New"/>
        <w:sz w:val="30"/>
        <w:szCs w:val="30"/>
      </w:rPr>
      <w:fldChar w:fldCharType="separate"/>
    </w:r>
    <w:r w:rsidRPr="007A79AF">
      <w:rPr>
        <w:rFonts w:ascii="Angsana New" w:hAnsi="Angsana New"/>
        <w:noProof/>
        <w:sz w:val="30"/>
        <w:szCs w:val="30"/>
      </w:rPr>
      <w:t>2</w:t>
    </w:r>
    <w:r w:rsidRPr="004D4DA4">
      <w:rPr>
        <w:rFonts w:ascii="Angsana New" w:hAnsi="Angsana New"/>
        <w:noProof/>
        <w:sz w:val="30"/>
        <w:szCs w:val="30"/>
      </w:rPr>
      <w:t>8</w:t>
    </w:r>
    <w:r w:rsidRPr="007A79A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B985" w14:textId="24E7B447" w:rsidR="009E1919" w:rsidRPr="007E2578" w:rsidRDefault="009E1919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447B28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53B5D61E" w14:textId="77777777" w:rsidR="009E1919" w:rsidRPr="001A6BA4" w:rsidRDefault="009E1919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CDC1D" w14:textId="42CE57D9" w:rsidR="009E1919" w:rsidRDefault="009E1919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222869">
      <w:rPr>
        <w:rStyle w:val="PageNumber"/>
        <w:rFonts w:ascii="Angsana New" w:hAnsi="Angsana New"/>
        <w:noProof/>
        <w:sz w:val="30"/>
        <w:szCs w:val="30"/>
      </w:rPr>
      <w:t>1143410 - 2022 Mar-FSA-Thai Rayon Pcl. -03t V5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4D4DA4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78F5D" w14:textId="77777777" w:rsidR="007E3C07" w:rsidRDefault="007E3C07" w:rsidP="00900EE2">
      <w:r>
        <w:separator/>
      </w:r>
    </w:p>
  </w:footnote>
  <w:footnote w:type="continuationSeparator" w:id="0">
    <w:p w14:paraId="17319B5D" w14:textId="77777777" w:rsidR="007E3C07" w:rsidRDefault="007E3C0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FA05" w14:textId="77777777" w:rsidR="00F905A0" w:rsidRDefault="00F905A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E0101" w14:textId="2BEF2246" w:rsidR="009E1919" w:rsidRPr="002F44C5" w:rsidRDefault="009E1919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6E59648B" w14:textId="77777777" w:rsidR="009E1919" w:rsidRPr="002F44C5" w:rsidRDefault="009E1919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8D6DBAD" w14:textId="25B65072" w:rsidR="00F3359D" w:rsidRPr="003C763B" w:rsidRDefault="009E1919" w:rsidP="00F3359D">
    <w:pPr>
      <w:pStyle w:val="Header"/>
      <w:ind w:firstLine="27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F3359D">
      <w:rPr>
        <w:rFonts w:ascii="Angsana New" w:hAnsi="Angsana New"/>
        <w:b/>
        <w:bCs/>
        <w:sz w:val="32"/>
        <w:szCs w:val="32"/>
      </w:rPr>
      <w:t>5</w:t>
    </w:r>
  </w:p>
  <w:p w14:paraId="2ABD3691" w14:textId="132274FF" w:rsidR="009E1919" w:rsidRPr="00A45D5E" w:rsidRDefault="009E1919" w:rsidP="00063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0"/>
        <w:szCs w:val="20"/>
      </w:rPr>
    </w:pPr>
  </w:p>
  <w:p w14:paraId="37E30F73" w14:textId="77777777" w:rsidR="009E1919" w:rsidRPr="00824290" w:rsidRDefault="009E1919" w:rsidP="00063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0"/>
        <w:szCs w:val="20"/>
        <w:lang w:val="en-GB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EB8D7" w14:textId="77777777" w:rsidR="009E1919" w:rsidRPr="002F44C5" w:rsidRDefault="009E1919" w:rsidP="009317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4C25C322" w14:textId="77777777" w:rsidR="009E1919" w:rsidRPr="002F44C5" w:rsidRDefault="009E1919" w:rsidP="009317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FBBBD93" w14:textId="1420EFDC" w:rsidR="009E1919" w:rsidRPr="003C763B" w:rsidRDefault="009E1919" w:rsidP="00931709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F3359D">
      <w:rPr>
        <w:rFonts w:ascii="Angsana New" w:hAnsi="Angsana New"/>
        <w:b/>
        <w:bCs/>
        <w:sz w:val="32"/>
        <w:szCs w:val="32"/>
      </w:rPr>
      <w:t>5</w:t>
    </w:r>
  </w:p>
  <w:p w14:paraId="402EC58B" w14:textId="77777777" w:rsidR="009E1919" w:rsidRPr="00931709" w:rsidRDefault="009E1919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3D55" w14:textId="77777777" w:rsidR="009E1919" w:rsidRPr="00D90C5B" w:rsidRDefault="009E1919" w:rsidP="00AF1E4E">
    <w:pPr>
      <w:pStyle w:val="Heading5"/>
      <w:rPr>
        <w:rFonts w:ascii="Angsana New" w:hAnsi="Angsana New" w:cs="Angsana New"/>
      </w:rPr>
    </w:pPr>
    <w:r>
      <w:rPr>
        <w:rFonts w:ascii="Angsana New" w:hAnsi="Angsana New" w:cs="Angsana New"/>
      </w:rPr>
      <w:t xml:space="preserve"> </w:t>
    </w:r>
  </w:p>
  <w:p w14:paraId="01BBADD1" w14:textId="77777777" w:rsidR="009E1919" w:rsidRPr="007A52D5" w:rsidRDefault="009E1919" w:rsidP="00AF1E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B7C9A" w14:textId="77777777" w:rsidR="00F905A0" w:rsidRDefault="00F905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98FA3" w14:textId="77777777" w:rsidR="009E1919" w:rsidRPr="002F44C5" w:rsidRDefault="009E1919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3B383316" w14:textId="77777777" w:rsidR="009E1919" w:rsidRPr="002F44C5" w:rsidRDefault="009E1919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60CA8C8" w14:textId="77777777" w:rsidR="009E1919" w:rsidRPr="003C763B" w:rsidRDefault="009E1919" w:rsidP="00A331B1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5EB40008" w14:textId="77777777" w:rsidR="009E1919" w:rsidRPr="002F44C5" w:rsidRDefault="009E1919" w:rsidP="00BC6E6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DE2D" w14:textId="77777777" w:rsidR="009E1919" w:rsidRDefault="009E191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AF82" w14:textId="35094EF5" w:rsidR="009E1919" w:rsidRPr="002F44C5" w:rsidRDefault="009E1919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5864B6E9" w14:textId="0DAEEFEB" w:rsidR="009E1919" w:rsidRPr="002F44C5" w:rsidRDefault="009E1919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AC9FAB0" w14:textId="0A386FC4" w:rsidR="009E1919" w:rsidRPr="002F44C5" w:rsidRDefault="009E1919" w:rsidP="001435FF">
    <w:pPr>
      <w:pStyle w:val="acctmainheading"/>
      <w:spacing w:after="0" w:line="240" w:lineRule="atLeast"/>
      <w:ind w:firstLine="360"/>
      <w:rPr>
        <w:rFonts w:ascii="Angsana New" w:hAnsi="Angsana New"/>
        <w:sz w:val="32"/>
        <w:szCs w:val="32"/>
        <w:lang w:val="en-US" w:bidi="th-TH"/>
      </w:rPr>
    </w:pPr>
    <w:r w:rsidRPr="002F44C5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2F44C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447B28">
      <w:rPr>
        <w:rFonts w:ascii="Angsana New" w:hAnsi="Angsana New" w:hint="cs"/>
        <w:sz w:val="32"/>
        <w:szCs w:val="32"/>
        <w:lang w:val="en-US" w:bidi="th-TH"/>
      </w:rPr>
      <w:t>3</w:t>
    </w:r>
    <w:r w:rsidRPr="00447B28">
      <w:rPr>
        <w:rFonts w:ascii="Angsana New" w:hAnsi="Angsana New"/>
        <w:sz w:val="32"/>
        <w:szCs w:val="32"/>
        <w:lang w:val="en-US" w:bidi="th-TH"/>
      </w:rPr>
      <w:t>1</w:t>
    </w:r>
    <w:r w:rsidRPr="002F44C5"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2F44C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4D4DA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</w:p>
  <w:p w14:paraId="21A2F6F3" w14:textId="77777777" w:rsidR="009E1919" w:rsidRPr="00C55237" w:rsidRDefault="009E1919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583F" w14:textId="77777777" w:rsidR="009E1919" w:rsidRDefault="009E191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AA0B1" w14:textId="77777777" w:rsidR="009E1919" w:rsidRPr="002F44C5" w:rsidRDefault="009E1919" w:rsidP="00A45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29D36EC2" w14:textId="77777777" w:rsidR="009E1919" w:rsidRPr="002F44C5" w:rsidRDefault="009E1919" w:rsidP="00A45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F4CD4C1" w14:textId="37F925EC" w:rsidR="009E1919" w:rsidRPr="003C763B" w:rsidRDefault="009E1919" w:rsidP="00A45D5E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0A901A6C" w14:textId="77777777" w:rsidR="009E1919" w:rsidRPr="00A45D5E" w:rsidRDefault="009E1919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DA803" w14:textId="5D5A0059" w:rsidR="00E22AE1" w:rsidRPr="002F44C5" w:rsidRDefault="00E22AE1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05834B58" w14:textId="77777777" w:rsidR="00E22AE1" w:rsidRPr="002F44C5" w:rsidRDefault="00E22AE1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8EE10B0" w14:textId="77777777" w:rsidR="00E22AE1" w:rsidRPr="003C763B" w:rsidRDefault="00E22AE1" w:rsidP="00E22AE1">
    <w:pPr>
      <w:pStyle w:val="Header"/>
      <w:ind w:firstLine="27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0002FFBE" w14:textId="24048B20" w:rsidR="00E22AE1" w:rsidRPr="00A45D5E" w:rsidRDefault="00E22AE1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185C3160"/>
    <w:multiLevelType w:val="multilevel"/>
    <w:tmpl w:val="B3288C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A957ECA"/>
    <w:multiLevelType w:val="hybridMultilevel"/>
    <w:tmpl w:val="AA60B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146537"/>
    <w:multiLevelType w:val="multilevel"/>
    <w:tmpl w:val="3192FF4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5"/>
  </w:num>
  <w:num w:numId="14">
    <w:abstractNumId w:val="18"/>
  </w:num>
  <w:num w:numId="15">
    <w:abstractNumId w:val="22"/>
  </w:num>
  <w:num w:numId="16">
    <w:abstractNumId w:val="26"/>
  </w:num>
  <w:num w:numId="17">
    <w:abstractNumId w:val="27"/>
  </w:num>
  <w:num w:numId="18">
    <w:abstractNumId w:val="13"/>
  </w:num>
  <w:num w:numId="19">
    <w:abstractNumId w:val="11"/>
  </w:num>
  <w:num w:numId="20">
    <w:abstractNumId w:val="14"/>
  </w:num>
  <w:num w:numId="21">
    <w:abstractNumId w:val="24"/>
  </w:num>
  <w:num w:numId="22">
    <w:abstractNumId w:val="20"/>
  </w:num>
  <w:num w:numId="23">
    <w:abstractNumId w:val="17"/>
  </w:num>
  <w:num w:numId="24">
    <w:abstractNumId w:val="15"/>
  </w:num>
  <w:num w:numId="25">
    <w:abstractNumId w:val="10"/>
  </w:num>
  <w:num w:numId="26">
    <w:abstractNumId w:val="23"/>
  </w:num>
  <w:num w:numId="27">
    <w:abstractNumId w:val="19"/>
  </w:num>
  <w:num w:numId="28">
    <w:abstractNumId w:val="28"/>
  </w:num>
  <w:num w:numId="29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43E"/>
    <w:rsid w:val="00000519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91C"/>
    <w:rsid w:val="0000299B"/>
    <w:rsid w:val="00002B1F"/>
    <w:rsid w:val="00002BCA"/>
    <w:rsid w:val="00002E24"/>
    <w:rsid w:val="00003277"/>
    <w:rsid w:val="000036F9"/>
    <w:rsid w:val="00003A8F"/>
    <w:rsid w:val="00003D90"/>
    <w:rsid w:val="00003F05"/>
    <w:rsid w:val="00004103"/>
    <w:rsid w:val="00004681"/>
    <w:rsid w:val="00004A00"/>
    <w:rsid w:val="00005193"/>
    <w:rsid w:val="0000532A"/>
    <w:rsid w:val="00005444"/>
    <w:rsid w:val="00005497"/>
    <w:rsid w:val="00005521"/>
    <w:rsid w:val="00005CE3"/>
    <w:rsid w:val="00005EA5"/>
    <w:rsid w:val="00005FDF"/>
    <w:rsid w:val="00006657"/>
    <w:rsid w:val="00006838"/>
    <w:rsid w:val="00006A4A"/>
    <w:rsid w:val="00006BA7"/>
    <w:rsid w:val="00006BFA"/>
    <w:rsid w:val="00006C60"/>
    <w:rsid w:val="00006C9C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7DE"/>
    <w:rsid w:val="00010897"/>
    <w:rsid w:val="00010959"/>
    <w:rsid w:val="00010E30"/>
    <w:rsid w:val="00010FA3"/>
    <w:rsid w:val="0001119D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3A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5EA6"/>
    <w:rsid w:val="00015EBD"/>
    <w:rsid w:val="0001622C"/>
    <w:rsid w:val="000163C0"/>
    <w:rsid w:val="00016D82"/>
    <w:rsid w:val="00017132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10EB"/>
    <w:rsid w:val="000214E7"/>
    <w:rsid w:val="000219FD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BA"/>
    <w:rsid w:val="000235ED"/>
    <w:rsid w:val="00023844"/>
    <w:rsid w:val="00023855"/>
    <w:rsid w:val="0002389C"/>
    <w:rsid w:val="000239AD"/>
    <w:rsid w:val="00023C68"/>
    <w:rsid w:val="0002435A"/>
    <w:rsid w:val="000247AE"/>
    <w:rsid w:val="00024809"/>
    <w:rsid w:val="00024B77"/>
    <w:rsid w:val="0002524D"/>
    <w:rsid w:val="000253B7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301"/>
    <w:rsid w:val="00026437"/>
    <w:rsid w:val="000264D2"/>
    <w:rsid w:val="0002694E"/>
    <w:rsid w:val="00026BA0"/>
    <w:rsid w:val="00026BA9"/>
    <w:rsid w:val="00026BEF"/>
    <w:rsid w:val="00026C38"/>
    <w:rsid w:val="00026D6F"/>
    <w:rsid w:val="0002788B"/>
    <w:rsid w:val="000278EB"/>
    <w:rsid w:val="00027B5D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C3"/>
    <w:rsid w:val="00031CD2"/>
    <w:rsid w:val="0003222B"/>
    <w:rsid w:val="00032230"/>
    <w:rsid w:val="000323D6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66A"/>
    <w:rsid w:val="000357CA"/>
    <w:rsid w:val="00035C8D"/>
    <w:rsid w:val="00036023"/>
    <w:rsid w:val="00036191"/>
    <w:rsid w:val="00036AD0"/>
    <w:rsid w:val="00036C37"/>
    <w:rsid w:val="00036CBF"/>
    <w:rsid w:val="000370DF"/>
    <w:rsid w:val="0003723C"/>
    <w:rsid w:val="0003724C"/>
    <w:rsid w:val="00037303"/>
    <w:rsid w:val="00037407"/>
    <w:rsid w:val="00037499"/>
    <w:rsid w:val="000375C6"/>
    <w:rsid w:val="00037665"/>
    <w:rsid w:val="000377A6"/>
    <w:rsid w:val="00037861"/>
    <w:rsid w:val="000379FF"/>
    <w:rsid w:val="00037A91"/>
    <w:rsid w:val="00037AB6"/>
    <w:rsid w:val="00037B93"/>
    <w:rsid w:val="00037C5C"/>
    <w:rsid w:val="00037D92"/>
    <w:rsid w:val="00037FFB"/>
    <w:rsid w:val="0004040C"/>
    <w:rsid w:val="000405D3"/>
    <w:rsid w:val="00040B06"/>
    <w:rsid w:val="00040B37"/>
    <w:rsid w:val="00040C52"/>
    <w:rsid w:val="00041068"/>
    <w:rsid w:val="00041431"/>
    <w:rsid w:val="00041668"/>
    <w:rsid w:val="0004180A"/>
    <w:rsid w:val="0004185A"/>
    <w:rsid w:val="000419E6"/>
    <w:rsid w:val="00041C0F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4A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7C8"/>
    <w:rsid w:val="00046D85"/>
    <w:rsid w:val="00046E6B"/>
    <w:rsid w:val="00047796"/>
    <w:rsid w:val="000477E5"/>
    <w:rsid w:val="00047A85"/>
    <w:rsid w:val="00047F60"/>
    <w:rsid w:val="00047FA2"/>
    <w:rsid w:val="0005023C"/>
    <w:rsid w:val="00050592"/>
    <w:rsid w:val="00050C33"/>
    <w:rsid w:val="00050EBA"/>
    <w:rsid w:val="0005116D"/>
    <w:rsid w:val="0005123E"/>
    <w:rsid w:val="000518DA"/>
    <w:rsid w:val="000518DE"/>
    <w:rsid w:val="00051920"/>
    <w:rsid w:val="0005196C"/>
    <w:rsid w:val="00051994"/>
    <w:rsid w:val="00051BDE"/>
    <w:rsid w:val="00051C80"/>
    <w:rsid w:val="00051FA7"/>
    <w:rsid w:val="00052083"/>
    <w:rsid w:val="00052267"/>
    <w:rsid w:val="00052547"/>
    <w:rsid w:val="00052B42"/>
    <w:rsid w:val="00052E75"/>
    <w:rsid w:val="00052F9F"/>
    <w:rsid w:val="00053079"/>
    <w:rsid w:val="000532B6"/>
    <w:rsid w:val="000534BE"/>
    <w:rsid w:val="00053938"/>
    <w:rsid w:val="00053ABB"/>
    <w:rsid w:val="00053D9E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905"/>
    <w:rsid w:val="00057A37"/>
    <w:rsid w:val="00057C88"/>
    <w:rsid w:val="00060082"/>
    <w:rsid w:val="0006009D"/>
    <w:rsid w:val="000600D5"/>
    <w:rsid w:val="00060133"/>
    <w:rsid w:val="000606AF"/>
    <w:rsid w:val="0006071E"/>
    <w:rsid w:val="00060820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60E"/>
    <w:rsid w:val="0006273E"/>
    <w:rsid w:val="00062ADC"/>
    <w:rsid w:val="00062B9A"/>
    <w:rsid w:val="00062F23"/>
    <w:rsid w:val="0006335F"/>
    <w:rsid w:val="00063477"/>
    <w:rsid w:val="0006364C"/>
    <w:rsid w:val="0006367A"/>
    <w:rsid w:val="0006367C"/>
    <w:rsid w:val="0006369E"/>
    <w:rsid w:val="000637A9"/>
    <w:rsid w:val="00063BD8"/>
    <w:rsid w:val="00063C0E"/>
    <w:rsid w:val="000641C0"/>
    <w:rsid w:val="0006448C"/>
    <w:rsid w:val="00064632"/>
    <w:rsid w:val="00064813"/>
    <w:rsid w:val="00064A31"/>
    <w:rsid w:val="00064AAA"/>
    <w:rsid w:val="00064F19"/>
    <w:rsid w:val="000652DA"/>
    <w:rsid w:val="000653D2"/>
    <w:rsid w:val="00065508"/>
    <w:rsid w:val="00065CF3"/>
    <w:rsid w:val="00065E8E"/>
    <w:rsid w:val="00065F11"/>
    <w:rsid w:val="00065FAD"/>
    <w:rsid w:val="000667DD"/>
    <w:rsid w:val="00066FC3"/>
    <w:rsid w:val="000670F6"/>
    <w:rsid w:val="0006733F"/>
    <w:rsid w:val="00067379"/>
    <w:rsid w:val="00067776"/>
    <w:rsid w:val="00067942"/>
    <w:rsid w:val="00067D8E"/>
    <w:rsid w:val="00067F1A"/>
    <w:rsid w:val="00067F25"/>
    <w:rsid w:val="00070108"/>
    <w:rsid w:val="000702C9"/>
    <w:rsid w:val="00070311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6C1"/>
    <w:rsid w:val="000727B5"/>
    <w:rsid w:val="00072C16"/>
    <w:rsid w:val="00072D01"/>
    <w:rsid w:val="00072D74"/>
    <w:rsid w:val="00072D9D"/>
    <w:rsid w:val="00072E15"/>
    <w:rsid w:val="00072FDB"/>
    <w:rsid w:val="000734F8"/>
    <w:rsid w:val="000736F8"/>
    <w:rsid w:val="00073721"/>
    <w:rsid w:val="00073A0F"/>
    <w:rsid w:val="00073D91"/>
    <w:rsid w:val="00073FE1"/>
    <w:rsid w:val="00074247"/>
    <w:rsid w:val="0007432E"/>
    <w:rsid w:val="000746A1"/>
    <w:rsid w:val="00074BDE"/>
    <w:rsid w:val="00074C0D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F1"/>
    <w:rsid w:val="00081619"/>
    <w:rsid w:val="000817D7"/>
    <w:rsid w:val="00081898"/>
    <w:rsid w:val="00081989"/>
    <w:rsid w:val="00081BBB"/>
    <w:rsid w:val="00081F99"/>
    <w:rsid w:val="0008241A"/>
    <w:rsid w:val="000825A5"/>
    <w:rsid w:val="00082D5D"/>
    <w:rsid w:val="00082E5A"/>
    <w:rsid w:val="00082FBE"/>
    <w:rsid w:val="00083049"/>
    <w:rsid w:val="000830AD"/>
    <w:rsid w:val="000830DD"/>
    <w:rsid w:val="00083430"/>
    <w:rsid w:val="00083489"/>
    <w:rsid w:val="00083532"/>
    <w:rsid w:val="00083B42"/>
    <w:rsid w:val="00083B65"/>
    <w:rsid w:val="00084064"/>
    <w:rsid w:val="0008412A"/>
    <w:rsid w:val="00084434"/>
    <w:rsid w:val="0008492A"/>
    <w:rsid w:val="00084A7D"/>
    <w:rsid w:val="00084D0B"/>
    <w:rsid w:val="00084ED8"/>
    <w:rsid w:val="000853C5"/>
    <w:rsid w:val="00085A22"/>
    <w:rsid w:val="00085E0A"/>
    <w:rsid w:val="00085E61"/>
    <w:rsid w:val="00086678"/>
    <w:rsid w:val="00086792"/>
    <w:rsid w:val="00086840"/>
    <w:rsid w:val="00086A77"/>
    <w:rsid w:val="00086B5F"/>
    <w:rsid w:val="00086D91"/>
    <w:rsid w:val="00086E8C"/>
    <w:rsid w:val="000870D6"/>
    <w:rsid w:val="0008760C"/>
    <w:rsid w:val="00087B8A"/>
    <w:rsid w:val="00087D1D"/>
    <w:rsid w:val="000900EB"/>
    <w:rsid w:val="000901F2"/>
    <w:rsid w:val="0009022A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26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4E8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48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BA9"/>
    <w:rsid w:val="00097C61"/>
    <w:rsid w:val="00097CFD"/>
    <w:rsid w:val="00097E01"/>
    <w:rsid w:val="000A03B2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8B"/>
    <w:rsid w:val="000A2637"/>
    <w:rsid w:val="000A2A21"/>
    <w:rsid w:val="000A2D98"/>
    <w:rsid w:val="000A2EAB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74D"/>
    <w:rsid w:val="000A599A"/>
    <w:rsid w:val="000A599B"/>
    <w:rsid w:val="000A5A2B"/>
    <w:rsid w:val="000A5C7B"/>
    <w:rsid w:val="000A5D30"/>
    <w:rsid w:val="000A6270"/>
    <w:rsid w:val="000A665A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29B"/>
    <w:rsid w:val="000B05EC"/>
    <w:rsid w:val="000B0706"/>
    <w:rsid w:val="000B083E"/>
    <w:rsid w:val="000B0960"/>
    <w:rsid w:val="000B0B6E"/>
    <w:rsid w:val="000B0BAA"/>
    <w:rsid w:val="000B10E5"/>
    <w:rsid w:val="000B1463"/>
    <w:rsid w:val="000B171F"/>
    <w:rsid w:val="000B177F"/>
    <w:rsid w:val="000B18AC"/>
    <w:rsid w:val="000B19F4"/>
    <w:rsid w:val="000B1BC3"/>
    <w:rsid w:val="000B1C92"/>
    <w:rsid w:val="000B2227"/>
    <w:rsid w:val="000B2261"/>
    <w:rsid w:val="000B2444"/>
    <w:rsid w:val="000B279F"/>
    <w:rsid w:val="000B289F"/>
    <w:rsid w:val="000B2A77"/>
    <w:rsid w:val="000B30AE"/>
    <w:rsid w:val="000B3179"/>
    <w:rsid w:val="000B3641"/>
    <w:rsid w:val="000B3707"/>
    <w:rsid w:val="000B40E7"/>
    <w:rsid w:val="000B4141"/>
    <w:rsid w:val="000B4443"/>
    <w:rsid w:val="000B4821"/>
    <w:rsid w:val="000B4852"/>
    <w:rsid w:val="000B49DA"/>
    <w:rsid w:val="000B4A0D"/>
    <w:rsid w:val="000B53DE"/>
    <w:rsid w:val="000B561D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491"/>
    <w:rsid w:val="000B771B"/>
    <w:rsid w:val="000B78AA"/>
    <w:rsid w:val="000C005E"/>
    <w:rsid w:val="000C024F"/>
    <w:rsid w:val="000C036F"/>
    <w:rsid w:val="000C09B2"/>
    <w:rsid w:val="000C0B5B"/>
    <w:rsid w:val="000C0B99"/>
    <w:rsid w:val="000C0EFF"/>
    <w:rsid w:val="000C12A9"/>
    <w:rsid w:val="000C1959"/>
    <w:rsid w:val="000C19F3"/>
    <w:rsid w:val="000C1CF8"/>
    <w:rsid w:val="000C1D28"/>
    <w:rsid w:val="000C1D94"/>
    <w:rsid w:val="000C201A"/>
    <w:rsid w:val="000C21C9"/>
    <w:rsid w:val="000C259D"/>
    <w:rsid w:val="000C2603"/>
    <w:rsid w:val="000C2A19"/>
    <w:rsid w:val="000C3186"/>
    <w:rsid w:val="000C3217"/>
    <w:rsid w:val="000C37DE"/>
    <w:rsid w:val="000C39B3"/>
    <w:rsid w:val="000C3AD4"/>
    <w:rsid w:val="000C3BA8"/>
    <w:rsid w:val="000C4506"/>
    <w:rsid w:val="000C4C30"/>
    <w:rsid w:val="000C5150"/>
    <w:rsid w:val="000C55AB"/>
    <w:rsid w:val="000C5986"/>
    <w:rsid w:val="000C5E24"/>
    <w:rsid w:val="000C5EF3"/>
    <w:rsid w:val="000C60CF"/>
    <w:rsid w:val="000C6115"/>
    <w:rsid w:val="000C61BC"/>
    <w:rsid w:val="000C61D7"/>
    <w:rsid w:val="000C64C2"/>
    <w:rsid w:val="000C64C9"/>
    <w:rsid w:val="000C68F7"/>
    <w:rsid w:val="000C6D59"/>
    <w:rsid w:val="000C6DE9"/>
    <w:rsid w:val="000C6E70"/>
    <w:rsid w:val="000C6F6E"/>
    <w:rsid w:val="000C6FE9"/>
    <w:rsid w:val="000C77EB"/>
    <w:rsid w:val="000C788A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4EE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303F"/>
    <w:rsid w:val="000D3175"/>
    <w:rsid w:val="000D3240"/>
    <w:rsid w:val="000D340E"/>
    <w:rsid w:val="000D36FB"/>
    <w:rsid w:val="000D3919"/>
    <w:rsid w:val="000D3CE6"/>
    <w:rsid w:val="000D419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EB8"/>
    <w:rsid w:val="000D5FDD"/>
    <w:rsid w:val="000D62BC"/>
    <w:rsid w:val="000D62FF"/>
    <w:rsid w:val="000D65F2"/>
    <w:rsid w:val="000D67F1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0D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47"/>
    <w:rsid w:val="000E1E88"/>
    <w:rsid w:val="000E20A5"/>
    <w:rsid w:val="000E2378"/>
    <w:rsid w:val="000E25A6"/>
    <w:rsid w:val="000E26EE"/>
    <w:rsid w:val="000E2B0E"/>
    <w:rsid w:val="000E2B23"/>
    <w:rsid w:val="000E2E17"/>
    <w:rsid w:val="000E3A6B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8B4"/>
    <w:rsid w:val="000E5942"/>
    <w:rsid w:val="000E627E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2D9"/>
    <w:rsid w:val="000F053D"/>
    <w:rsid w:val="000F06C7"/>
    <w:rsid w:val="000F090A"/>
    <w:rsid w:val="000F0B06"/>
    <w:rsid w:val="000F0B6B"/>
    <w:rsid w:val="000F0CA8"/>
    <w:rsid w:val="000F0E7E"/>
    <w:rsid w:val="000F1160"/>
    <w:rsid w:val="000F1208"/>
    <w:rsid w:val="000F12BE"/>
    <w:rsid w:val="000F174A"/>
    <w:rsid w:val="000F1A4E"/>
    <w:rsid w:val="000F1BD0"/>
    <w:rsid w:val="000F1C3E"/>
    <w:rsid w:val="000F1F5D"/>
    <w:rsid w:val="000F25CD"/>
    <w:rsid w:val="000F262E"/>
    <w:rsid w:val="000F26D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CAE"/>
    <w:rsid w:val="000F4ED4"/>
    <w:rsid w:val="000F5155"/>
    <w:rsid w:val="000F522B"/>
    <w:rsid w:val="000F5656"/>
    <w:rsid w:val="000F5D4C"/>
    <w:rsid w:val="000F5E2D"/>
    <w:rsid w:val="000F5FBC"/>
    <w:rsid w:val="000F5FC6"/>
    <w:rsid w:val="000F644E"/>
    <w:rsid w:val="000F6616"/>
    <w:rsid w:val="000F6776"/>
    <w:rsid w:val="000F680B"/>
    <w:rsid w:val="000F6A35"/>
    <w:rsid w:val="000F6FAE"/>
    <w:rsid w:val="000F75D4"/>
    <w:rsid w:val="000F7737"/>
    <w:rsid w:val="000F77BE"/>
    <w:rsid w:val="000F7C0F"/>
    <w:rsid w:val="000F7F37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1F04"/>
    <w:rsid w:val="0010204A"/>
    <w:rsid w:val="001020B5"/>
    <w:rsid w:val="001021DB"/>
    <w:rsid w:val="001022B3"/>
    <w:rsid w:val="001025CA"/>
    <w:rsid w:val="0010280E"/>
    <w:rsid w:val="001033CD"/>
    <w:rsid w:val="00103467"/>
    <w:rsid w:val="00103548"/>
    <w:rsid w:val="00103BBA"/>
    <w:rsid w:val="00103C3B"/>
    <w:rsid w:val="00103D0D"/>
    <w:rsid w:val="00103D70"/>
    <w:rsid w:val="00103DB7"/>
    <w:rsid w:val="0010412B"/>
    <w:rsid w:val="00104249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00"/>
    <w:rsid w:val="001102E4"/>
    <w:rsid w:val="00110357"/>
    <w:rsid w:val="0011042C"/>
    <w:rsid w:val="0011074A"/>
    <w:rsid w:val="00110868"/>
    <w:rsid w:val="00110B63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BC1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D5"/>
    <w:rsid w:val="00113BE9"/>
    <w:rsid w:val="00113F4B"/>
    <w:rsid w:val="001142B2"/>
    <w:rsid w:val="00114344"/>
    <w:rsid w:val="0011445A"/>
    <w:rsid w:val="0011447D"/>
    <w:rsid w:val="00114C93"/>
    <w:rsid w:val="00114CF3"/>
    <w:rsid w:val="00115384"/>
    <w:rsid w:val="00115990"/>
    <w:rsid w:val="00115A91"/>
    <w:rsid w:val="00115D8E"/>
    <w:rsid w:val="00116838"/>
    <w:rsid w:val="001169B4"/>
    <w:rsid w:val="00116A17"/>
    <w:rsid w:val="00116BFD"/>
    <w:rsid w:val="00116FDC"/>
    <w:rsid w:val="001170AF"/>
    <w:rsid w:val="00117148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18"/>
    <w:rsid w:val="00117BDA"/>
    <w:rsid w:val="00117D98"/>
    <w:rsid w:val="00117DF1"/>
    <w:rsid w:val="00120083"/>
    <w:rsid w:val="001203DF"/>
    <w:rsid w:val="00120434"/>
    <w:rsid w:val="0012055D"/>
    <w:rsid w:val="00120ABB"/>
    <w:rsid w:val="00120CF4"/>
    <w:rsid w:val="00120D60"/>
    <w:rsid w:val="00120E8D"/>
    <w:rsid w:val="00120FF3"/>
    <w:rsid w:val="0012107D"/>
    <w:rsid w:val="001213A7"/>
    <w:rsid w:val="001216EB"/>
    <w:rsid w:val="00121735"/>
    <w:rsid w:val="001217BA"/>
    <w:rsid w:val="00121B07"/>
    <w:rsid w:val="001221E7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B9F"/>
    <w:rsid w:val="00125BA5"/>
    <w:rsid w:val="00125BC2"/>
    <w:rsid w:val="00125CE4"/>
    <w:rsid w:val="00125F8A"/>
    <w:rsid w:val="00125FEE"/>
    <w:rsid w:val="001260C3"/>
    <w:rsid w:val="001266E6"/>
    <w:rsid w:val="00126784"/>
    <w:rsid w:val="001268DE"/>
    <w:rsid w:val="00126B0C"/>
    <w:rsid w:val="00126C38"/>
    <w:rsid w:val="00127056"/>
    <w:rsid w:val="00127062"/>
    <w:rsid w:val="0012774C"/>
    <w:rsid w:val="00127863"/>
    <w:rsid w:val="00127B2C"/>
    <w:rsid w:val="0013000F"/>
    <w:rsid w:val="00130241"/>
    <w:rsid w:val="0013031B"/>
    <w:rsid w:val="0013034C"/>
    <w:rsid w:val="001308BB"/>
    <w:rsid w:val="00130975"/>
    <w:rsid w:val="001309B4"/>
    <w:rsid w:val="00130A78"/>
    <w:rsid w:val="00130CDA"/>
    <w:rsid w:val="00130F33"/>
    <w:rsid w:val="001314E1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2F10"/>
    <w:rsid w:val="0013358D"/>
    <w:rsid w:val="00133A9C"/>
    <w:rsid w:val="00133C46"/>
    <w:rsid w:val="00133F9E"/>
    <w:rsid w:val="001342CB"/>
    <w:rsid w:val="0013464F"/>
    <w:rsid w:val="00134692"/>
    <w:rsid w:val="0013471D"/>
    <w:rsid w:val="001347DE"/>
    <w:rsid w:val="001349ED"/>
    <w:rsid w:val="00134B3E"/>
    <w:rsid w:val="0013518D"/>
    <w:rsid w:val="001352AD"/>
    <w:rsid w:val="001352C2"/>
    <w:rsid w:val="00135DCD"/>
    <w:rsid w:val="0013608B"/>
    <w:rsid w:val="00136C13"/>
    <w:rsid w:val="00136DC2"/>
    <w:rsid w:val="00136FC8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2BA3"/>
    <w:rsid w:val="001432AD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3FC6"/>
    <w:rsid w:val="0014418D"/>
    <w:rsid w:val="0014419E"/>
    <w:rsid w:val="00144413"/>
    <w:rsid w:val="00144A2A"/>
    <w:rsid w:val="00144A61"/>
    <w:rsid w:val="00144D95"/>
    <w:rsid w:val="00144E77"/>
    <w:rsid w:val="00145062"/>
    <w:rsid w:val="00145268"/>
    <w:rsid w:val="001453C7"/>
    <w:rsid w:val="0014541D"/>
    <w:rsid w:val="0014564F"/>
    <w:rsid w:val="00145A88"/>
    <w:rsid w:val="00145B81"/>
    <w:rsid w:val="00145BB9"/>
    <w:rsid w:val="0014630F"/>
    <w:rsid w:val="00146444"/>
    <w:rsid w:val="00146A95"/>
    <w:rsid w:val="00146D3C"/>
    <w:rsid w:val="00146DC5"/>
    <w:rsid w:val="0014707D"/>
    <w:rsid w:val="00147506"/>
    <w:rsid w:val="001477AD"/>
    <w:rsid w:val="00147822"/>
    <w:rsid w:val="00147858"/>
    <w:rsid w:val="00147C86"/>
    <w:rsid w:val="001500D9"/>
    <w:rsid w:val="00150113"/>
    <w:rsid w:val="001506B9"/>
    <w:rsid w:val="001509EE"/>
    <w:rsid w:val="00150A5A"/>
    <w:rsid w:val="00150C73"/>
    <w:rsid w:val="00150CED"/>
    <w:rsid w:val="00150D96"/>
    <w:rsid w:val="00150D9B"/>
    <w:rsid w:val="0015143E"/>
    <w:rsid w:val="0015174A"/>
    <w:rsid w:val="001521A1"/>
    <w:rsid w:val="00152AE3"/>
    <w:rsid w:val="00152B5D"/>
    <w:rsid w:val="00153013"/>
    <w:rsid w:val="001532AE"/>
    <w:rsid w:val="00153553"/>
    <w:rsid w:val="0015358B"/>
    <w:rsid w:val="00153781"/>
    <w:rsid w:val="00153823"/>
    <w:rsid w:val="00153830"/>
    <w:rsid w:val="00153A79"/>
    <w:rsid w:val="00153BFE"/>
    <w:rsid w:val="00153C82"/>
    <w:rsid w:val="001540AA"/>
    <w:rsid w:val="0015422A"/>
    <w:rsid w:val="00154431"/>
    <w:rsid w:val="00154978"/>
    <w:rsid w:val="00154A50"/>
    <w:rsid w:val="00154F49"/>
    <w:rsid w:val="00155554"/>
    <w:rsid w:val="00155906"/>
    <w:rsid w:val="00155A52"/>
    <w:rsid w:val="00155AD9"/>
    <w:rsid w:val="00155B86"/>
    <w:rsid w:val="00155D0A"/>
    <w:rsid w:val="00155E23"/>
    <w:rsid w:val="00156162"/>
    <w:rsid w:val="001561BE"/>
    <w:rsid w:val="001565E1"/>
    <w:rsid w:val="00156746"/>
    <w:rsid w:val="00156768"/>
    <w:rsid w:val="00156814"/>
    <w:rsid w:val="001568A4"/>
    <w:rsid w:val="001569E2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BC2"/>
    <w:rsid w:val="00162D58"/>
    <w:rsid w:val="00162D8B"/>
    <w:rsid w:val="00162DB6"/>
    <w:rsid w:val="00162F49"/>
    <w:rsid w:val="00162F82"/>
    <w:rsid w:val="00162FC5"/>
    <w:rsid w:val="00163075"/>
    <w:rsid w:val="00163196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9C7"/>
    <w:rsid w:val="00164A66"/>
    <w:rsid w:val="00164D16"/>
    <w:rsid w:val="00164E37"/>
    <w:rsid w:val="00164E55"/>
    <w:rsid w:val="00164F36"/>
    <w:rsid w:val="00165263"/>
    <w:rsid w:val="001653D0"/>
    <w:rsid w:val="001657F4"/>
    <w:rsid w:val="00165828"/>
    <w:rsid w:val="00165A3E"/>
    <w:rsid w:val="00165AFE"/>
    <w:rsid w:val="00165C5D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0F41"/>
    <w:rsid w:val="00171218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70F"/>
    <w:rsid w:val="00180B5B"/>
    <w:rsid w:val="00180B9F"/>
    <w:rsid w:val="00181107"/>
    <w:rsid w:val="001813DE"/>
    <w:rsid w:val="00181C40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7B7"/>
    <w:rsid w:val="00183AB4"/>
    <w:rsid w:val="00183DC0"/>
    <w:rsid w:val="00184086"/>
    <w:rsid w:val="001841EB"/>
    <w:rsid w:val="00184F8D"/>
    <w:rsid w:val="00185397"/>
    <w:rsid w:val="0018543C"/>
    <w:rsid w:val="001854CE"/>
    <w:rsid w:val="00185871"/>
    <w:rsid w:val="00185DFD"/>
    <w:rsid w:val="00186A0E"/>
    <w:rsid w:val="00186B8B"/>
    <w:rsid w:val="00186DD5"/>
    <w:rsid w:val="00186EC7"/>
    <w:rsid w:val="00187056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420"/>
    <w:rsid w:val="00193805"/>
    <w:rsid w:val="00193C5B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AF6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39B"/>
    <w:rsid w:val="001974F0"/>
    <w:rsid w:val="0019770A"/>
    <w:rsid w:val="00197A5C"/>
    <w:rsid w:val="00197DFA"/>
    <w:rsid w:val="00197F6B"/>
    <w:rsid w:val="001A021D"/>
    <w:rsid w:val="001A04BA"/>
    <w:rsid w:val="001A0532"/>
    <w:rsid w:val="001A0571"/>
    <w:rsid w:val="001A057B"/>
    <w:rsid w:val="001A0A9B"/>
    <w:rsid w:val="001A11D9"/>
    <w:rsid w:val="001A1BB1"/>
    <w:rsid w:val="001A2254"/>
    <w:rsid w:val="001A226A"/>
    <w:rsid w:val="001A2271"/>
    <w:rsid w:val="001A2291"/>
    <w:rsid w:val="001A3BEE"/>
    <w:rsid w:val="001A4036"/>
    <w:rsid w:val="001A4C5B"/>
    <w:rsid w:val="001A4DEF"/>
    <w:rsid w:val="001A4E88"/>
    <w:rsid w:val="001A50AE"/>
    <w:rsid w:val="001A5263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120"/>
    <w:rsid w:val="001A7407"/>
    <w:rsid w:val="001A7510"/>
    <w:rsid w:val="001A76CE"/>
    <w:rsid w:val="001A7829"/>
    <w:rsid w:val="001A79E5"/>
    <w:rsid w:val="001A7CE9"/>
    <w:rsid w:val="001A7D31"/>
    <w:rsid w:val="001B03ED"/>
    <w:rsid w:val="001B0491"/>
    <w:rsid w:val="001B0716"/>
    <w:rsid w:val="001B08FF"/>
    <w:rsid w:val="001B096A"/>
    <w:rsid w:val="001B0974"/>
    <w:rsid w:val="001B097C"/>
    <w:rsid w:val="001B1283"/>
    <w:rsid w:val="001B139E"/>
    <w:rsid w:val="001B155D"/>
    <w:rsid w:val="001B1F6B"/>
    <w:rsid w:val="001B1FCF"/>
    <w:rsid w:val="001B1FF7"/>
    <w:rsid w:val="001B20F9"/>
    <w:rsid w:val="001B234E"/>
    <w:rsid w:val="001B27AD"/>
    <w:rsid w:val="001B293E"/>
    <w:rsid w:val="001B2955"/>
    <w:rsid w:val="001B29BD"/>
    <w:rsid w:val="001B2E69"/>
    <w:rsid w:val="001B308F"/>
    <w:rsid w:val="001B313F"/>
    <w:rsid w:val="001B32C9"/>
    <w:rsid w:val="001B3953"/>
    <w:rsid w:val="001B3987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5F65"/>
    <w:rsid w:val="001B6170"/>
    <w:rsid w:val="001B6542"/>
    <w:rsid w:val="001B687C"/>
    <w:rsid w:val="001B6FBC"/>
    <w:rsid w:val="001B70D2"/>
    <w:rsid w:val="001B79E7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A27"/>
    <w:rsid w:val="001C1F52"/>
    <w:rsid w:val="001C2128"/>
    <w:rsid w:val="001C2541"/>
    <w:rsid w:val="001C258D"/>
    <w:rsid w:val="001C2A69"/>
    <w:rsid w:val="001C2D44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B6E"/>
    <w:rsid w:val="001C4C2D"/>
    <w:rsid w:val="001C4F43"/>
    <w:rsid w:val="001C5CC5"/>
    <w:rsid w:val="001C5EFB"/>
    <w:rsid w:val="001C6451"/>
    <w:rsid w:val="001C6660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2E91"/>
    <w:rsid w:val="001D3145"/>
    <w:rsid w:val="001D32F6"/>
    <w:rsid w:val="001D332E"/>
    <w:rsid w:val="001D334D"/>
    <w:rsid w:val="001D3A65"/>
    <w:rsid w:val="001D3CC4"/>
    <w:rsid w:val="001D40A9"/>
    <w:rsid w:val="001D48E8"/>
    <w:rsid w:val="001D4BC1"/>
    <w:rsid w:val="001D4C8D"/>
    <w:rsid w:val="001D524D"/>
    <w:rsid w:val="001D544A"/>
    <w:rsid w:val="001D5CBD"/>
    <w:rsid w:val="001D5EAF"/>
    <w:rsid w:val="001D6022"/>
    <w:rsid w:val="001D69B1"/>
    <w:rsid w:val="001D6A98"/>
    <w:rsid w:val="001D6C4D"/>
    <w:rsid w:val="001D6D6F"/>
    <w:rsid w:val="001D71A8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2E20"/>
    <w:rsid w:val="001E3286"/>
    <w:rsid w:val="001E33FE"/>
    <w:rsid w:val="001E35C9"/>
    <w:rsid w:val="001E3842"/>
    <w:rsid w:val="001E38A4"/>
    <w:rsid w:val="001E3CCE"/>
    <w:rsid w:val="001E3EE6"/>
    <w:rsid w:val="001E3FB4"/>
    <w:rsid w:val="001E407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6485"/>
    <w:rsid w:val="001E6C7D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553"/>
    <w:rsid w:val="001F06BF"/>
    <w:rsid w:val="001F07D0"/>
    <w:rsid w:val="001F0AF2"/>
    <w:rsid w:val="001F0BD7"/>
    <w:rsid w:val="001F0EB6"/>
    <w:rsid w:val="001F1199"/>
    <w:rsid w:val="001F1767"/>
    <w:rsid w:val="001F1AD5"/>
    <w:rsid w:val="001F1E37"/>
    <w:rsid w:val="001F1E89"/>
    <w:rsid w:val="001F204B"/>
    <w:rsid w:val="001F20FE"/>
    <w:rsid w:val="001F2743"/>
    <w:rsid w:val="001F2F27"/>
    <w:rsid w:val="001F31D7"/>
    <w:rsid w:val="001F3372"/>
    <w:rsid w:val="001F33A5"/>
    <w:rsid w:val="001F3439"/>
    <w:rsid w:val="001F3466"/>
    <w:rsid w:val="001F35F3"/>
    <w:rsid w:val="001F379F"/>
    <w:rsid w:val="001F3EAB"/>
    <w:rsid w:val="001F3FA7"/>
    <w:rsid w:val="001F40C0"/>
    <w:rsid w:val="001F42B8"/>
    <w:rsid w:val="001F44A1"/>
    <w:rsid w:val="001F4584"/>
    <w:rsid w:val="001F46F1"/>
    <w:rsid w:val="001F48C3"/>
    <w:rsid w:val="001F57FF"/>
    <w:rsid w:val="001F592C"/>
    <w:rsid w:val="001F5CA1"/>
    <w:rsid w:val="001F5D01"/>
    <w:rsid w:val="001F5E0C"/>
    <w:rsid w:val="001F5FAD"/>
    <w:rsid w:val="001F6217"/>
    <w:rsid w:val="001F6225"/>
    <w:rsid w:val="001F6284"/>
    <w:rsid w:val="001F63AB"/>
    <w:rsid w:val="001F65C8"/>
    <w:rsid w:val="001F69CD"/>
    <w:rsid w:val="001F76BC"/>
    <w:rsid w:val="001F781B"/>
    <w:rsid w:val="001F78CE"/>
    <w:rsid w:val="001F7D44"/>
    <w:rsid w:val="00200173"/>
    <w:rsid w:val="00200196"/>
    <w:rsid w:val="00200537"/>
    <w:rsid w:val="00200603"/>
    <w:rsid w:val="00200B90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3B"/>
    <w:rsid w:val="00201DE6"/>
    <w:rsid w:val="00201E33"/>
    <w:rsid w:val="00201F86"/>
    <w:rsid w:val="00201F96"/>
    <w:rsid w:val="00202357"/>
    <w:rsid w:val="0020266B"/>
    <w:rsid w:val="002027E9"/>
    <w:rsid w:val="00202B7E"/>
    <w:rsid w:val="00202BB3"/>
    <w:rsid w:val="00202C36"/>
    <w:rsid w:val="002030C1"/>
    <w:rsid w:val="002030EB"/>
    <w:rsid w:val="00203176"/>
    <w:rsid w:val="0020331B"/>
    <w:rsid w:val="002033B7"/>
    <w:rsid w:val="00203548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5E7A"/>
    <w:rsid w:val="00205E8E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0F16"/>
    <w:rsid w:val="002112E9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C08"/>
    <w:rsid w:val="002202EC"/>
    <w:rsid w:val="00220AAB"/>
    <w:rsid w:val="00220B12"/>
    <w:rsid w:val="00220DEF"/>
    <w:rsid w:val="00220ED1"/>
    <w:rsid w:val="0022101F"/>
    <w:rsid w:val="002212F4"/>
    <w:rsid w:val="0022194A"/>
    <w:rsid w:val="00221EDD"/>
    <w:rsid w:val="00221F2D"/>
    <w:rsid w:val="002220FC"/>
    <w:rsid w:val="00222140"/>
    <w:rsid w:val="00222154"/>
    <w:rsid w:val="002223D8"/>
    <w:rsid w:val="00222544"/>
    <w:rsid w:val="0022262D"/>
    <w:rsid w:val="002227D4"/>
    <w:rsid w:val="00222869"/>
    <w:rsid w:val="00222976"/>
    <w:rsid w:val="00222AEC"/>
    <w:rsid w:val="00222D03"/>
    <w:rsid w:val="002232C9"/>
    <w:rsid w:val="0022344D"/>
    <w:rsid w:val="0022367C"/>
    <w:rsid w:val="00223BE0"/>
    <w:rsid w:val="00223CE6"/>
    <w:rsid w:val="00223DC3"/>
    <w:rsid w:val="00223E6B"/>
    <w:rsid w:val="00223F02"/>
    <w:rsid w:val="00223F08"/>
    <w:rsid w:val="0022408E"/>
    <w:rsid w:val="00224152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E17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3BE1"/>
    <w:rsid w:val="00233BE3"/>
    <w:rsid w:val="0023489F"/>
    <w:rsid w:val="00234A7A"/>
    <w:rsid w:val="00234AB6"/>
    <w:rsid w:val="00234B79"/>
    <w:rsid w:val="00234CB7"/>
    <w:rsid w:val="00234F47"/>
    <w:rsid w:val="002353EC"/>
    <w:rsid w:val="00235C3E"/>
    <w:rsid w:val="00235F36"/>
    <w:rsid w:val="0023610A"/>
    <w:rsid w:val="00236442"/>
    <w:rsid w:val="002366A9"/>
    <w:rsid w:val="0023680C"/>
    <w:rsid w:val="00236832"/>
    <w:rsid w:val="00236834"/>
    <w:rsid w:val="00236F1A"/>
    <w:rsid w:val="0023721F"/>
    <w:rsid w:val="002375C1"/>
    <w:rsid w:val="00237B6C"/>
    <w:rsid w:val="00237CE9"/>
    <w:rsid w:val="00237E65"/>
    <w:rsid w:val="00240179"/>
    <w:rsid w:val="002405B4"/>
    <w:rsid w:val="00240739"/>
    <w:rsid w:val="00240783"/>
    <w:rsid w:val="002407BF"/>
    <w:rsid w:val="002407D3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AC0"/>
    <w:rsid w:val="00242C52"/>
    <w:rsid w:val="00242C5A"/>
    <w:rsid w:val="00242FEB"/>
    <w:rsid w:val="00243252"/>
    <w:rsid w:val="0024390E"/>
    <w:rsid w:val="00243D0D"/>
    <w:rsid w:val="00243E02"/>
    <w:rsid w:val="00243E96"/>
    <w:rsid w:val="00244291"/>
    <w:rsid w:val="00244493"/>
    <w:rsid w:val="0024491F"/>
    <w:rsid w:val="00244A4C"/>
    <w:rsid w:val="00244D1B"/>
    <w:rsid w:val="00244EF0"/>
    <w:rsid w:val="00245743"/>
    <w:rsid w:val="00245878"/>
    <w:rsid w:val="00245DC2"/>
    <w:rsid w:val="002462E9"/>
    <w:rsid w:val="00246426"/>
    <w:rsid w:val="0024651D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1"/>
    <w:rsid w:val="00250D61"/>
    <w:rsid w:val="00251096"/>
    <w:rsid w:val="0025118D"/>
    <w:rsid w:val="002511FB"/>
    <w:rsid w:val="00251241"/>
    <w:rsid w:val="0025133F"/>
    <w:rsid w:val="00251444"/>
    <w:rsid w:val="00251615"/>
    <w:rsid w:val="00251657"/>
    <w:rsid w:val="0025185D"/>
    <w:rsid w:val="00251CA4"/>
    <w:rsid w:val="00251F6C"/>
    <w:rsid w:val="002520BB"/>
    <w:rsid w:val="002525AF"/>
    <w:rsid w:val="00252625"/>
    <w:rsid w:val="002526AF"/>
    <w:rsid w:val="002526BD"/>
    <w:rsid w:val="002526D9"/>
    <w:rsid w:val="00252738"/>
    <w:rsid w:val="002527BF"/>
    <w:rsid w:val="002528DD"/>
    <w:rsid w:val="00252AF1"/>
    <w:rsid w:val="00252CE0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98F"/>
    <w:rsid w:val="00255B60"/>
    <w:rsid w:val="00255BA0"/>
    <w:rsid w:val="00255C97"/>
    <w:rsid w:val="00255F13"/>
    <w:rsid w:val="00255F69"/>
    <w:rsid w:val="00255FCB"/>
    <w:rsid w:val="0025625D"/>
    <w:rsid w:val="002563F9"/>
    <w:rsid w:val="00256534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1A"/>
    <w:rsid w:val="0026013E"/>
    <w:rsid w:val="0026014E"/>
    <w:rsid w:val="0026020D"/>
    <w:rsid w:val="0026039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B25"/>
    <w:rsid w:val="00263BF8"/>
    <w:rsid w:val="00263C1E"/>
    <w:rsid w:val="00264297"/>
    <w:rsid w:val="00264A04"/>
    <w:rsid w:val="00264A4B"/>
    <w:rsid w:val="00264CF9"/>
    <w:rsid w:val="00264D00"/>
    <w:rsid w:val="00264DA4"/>
    <w:rsid w:val="00264FC7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67DA6"/>
    <w:rsid w:val="00267F42"/>
    <w:rsid w:val="0027029F"/>
    <w:rsid w:val="00270301"/>
    <w:rsid w:val="00270820"/>
    <w:rsid w:val="00270CA7"/>
    <w:rsid w:val="002710F0"/>
    <w:rsid w:val="002710F7"/>
    <w:rsid w:val="00271948"/>
    <w:rsid w:val="002719AF"/>
    <w:rsid w:val="00271A16"/>
    <w:rsid w:val="00271D76"/>
    <w:rsid w:val="0027221B"/>
    <w:rsid w:val="002723BB"/>
    <w:rsid w:val="002724DF"/>
    <w:rsid w:val="002727A1"/>
    <w:rsid w:val="002727B9"/>
    <w:rsid w:val="00272A01"/>
    <w:rsid w:val="00272A86"/>
    <w:rsid w:val="00273675"/>
    <w:rsid w:val="00273691"/>
    <w:rsid w:val="002736DB"/>
    <w:rsid w:val="002738A9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527"/>
    <w:rsid w:val="0027564F"/>
    <w:rsid w:val="0027571F"/>
    <w:rsid w:val="00275E2A"/>
    <w:rsid w:val="0027621D"/>
    <w:rsid w:val="00276613"/>
    <w:rsid w:val="00276A7C"/>
    <w:rsid w:val="00276AFC"/>
    <w:rsid w:val="00276DE6"/>
    <w:rsid w:val="00277055"/>
    <w:rsid w:val="002772DF"/>
    <w:rsid w:val="00277834"/>
    <w:rsid w:val="002779EC"/>
    <w:rsid w:val="00277C8A"/>
    <w:rsid w:val="00277E3C"/>
    <w:rsid w:val="00277F65"/>
    <w:rsid w:val="002800EE"/>
    <w:rsid w:val="002808E9"/>
    <w:rsid w:val="00280F69"/>
    <w:rsid w:val="00280FD1"/>
    <w:rsid w:val="002812C6"/>
    <w:rsid w:val="0028185C"/>
    <w:rsid w:val="002818A7"/>
    <w:rsid w:val="00281AF4"/>
    <w:rsid w:val="0028225E"/>
    <w:rsid w:val="0028270D"/>
    <w:rsid w:val="002827AE"/>
    <w:rsid w:val="002827DB"/>
    <w:rsid w:val="00282D74"/>
    <w:rsid w:val="00282F27"/>
    <w:rsid w:val="002834CA"/>
    <w:rsid w:val="0028353A"/>
    <w:rsid w:val="00283BF2"/>
    <w:rsid w:val="00283D49"/>
    <w:rsid w:val="00284099"/>
    <w:rsid w:val="0028522D"/>
    <w:rsid w:val="002852B0"/>
    <w:rsid w:val="0028554F"/>
    <w:rsid w:val="0028569F"/>
    <w:rsid w:val="002856A2"/>
    <w:rsid w:val="002856C4"/>
    <w:rsid w:val="002858E4"/>
    <w:rsid w:val="002859CA"/>
    <w:rsid w:val="00285A30"/>
    <w:rsid w:val="00285E2C"/>
    <w:rsid w:val="002860DA"/>
    <w:rsid w:val="002860F4"/>
    <w:rsid w:val="00286422"/>
    <w:rsid w:val="00286623"/>
    <w:rsid w:val="0028722D"/>
    <w:rsid w:val="0028726F"/>
    <w:rsid w:val="00287507"/>
    <w:rsid w:val="00287667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76"/>
    <w:rsid w:val="00290DD9"/>
    <w:rsid w:val="00291238"/>
    <w:rsid w:val="002914DE"/>
    <w:rsid w:val="002915C8"/>
    <w:rsid w:val="002915E0"/>
    <w:rsid w:val="00291CE8"/>
    <w:rsid w:val="00291FF4"/>
    <w:rsid w:val="00292064"/>
    <w:rsid w:val="00292460"/>
    <w:rsid w:val="002924DE"/>
    <w:rsid w:val="0029274E"/>
    <w:rsid w:val="00292942"/>
    <w:rsid w:val="00292BDD"/>
    <w:rsid w:val="00292C4E"/>
    <w:rsid w:val="0029323A"/>
    <w:rsid w:val="002934D1"/>
    <w:rsid w:val="002934E0"/>
    <w:rsid w:val="0029361D"/>
    <w:rsid w:val="00293842"/>
    <w:rsid w:val="0029391B"/>
    <w:rsid w:val="00293D68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B2D"/>
    <w:rsid w:val="00296D2A"/>
    <w:rsid w:val="00296FB4"/>
    <w:rsid w:val="002972BF"/>
    <w:rsid w:val="00297356"/>
    <w:rsid w:val="00297467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72B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71C"/>
    <w:rsid w:val="002A4997"/>
    <w:rsid w:val="002A4B37"/>
    <w:rsid w:val="002A4ED6"/>
    <w:rsid w:val="002A5046"/>
    <w:rsid w:val="002A5145"/>
    <w:rsid w:val="002A52A4"/>
    <w:rsid w:val="002A5365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A5F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B03"/>
    <w:rsid w:val="002B1D98"/>
    <w:rsid w:val="002B1F5E"/>
    <w:rsid w:val="002B1FC7"/>
    <w:rsid w:val="002B204C"/>
    <w:rsid w:val="002B235A"/>
    <w:rsid w:val="002B23A8"/>
    <w:rsid w:val="002B23D1"/>
    <w:rsid w:val="002B241B"/>
    <w:rsid w:val="002B24DB"/>
    <w:rsid w:val="002B24E1"/>
    <w:rsid w:val="002B26DE"/>
    <w:rsid w:val="002B2760"/>
    <w:rsid w:val="002B2848"/>
    <w:rsid w:val="002B29E8"/>
    <w:rsid w:val="002B2ACA"/>
    <w:rsid w:val="002B2B30"/>
    <w:rsid w:val="002B2E0E"/>
    <w:rsid w:val="002B30B9"/>
    <w:rsid w:val="002B3138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5E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5F7"/>
    <w:rsid w:val="002B6631"/>
    <w:rsid w:val="002B6851"/>
    <w:rsid w:val="002B6D45"/>
    <w:rsid w:val="002B6FAD"/>
    <w:rsid w:val="002B780A"/>
    <w:rsid w:val="002B7D53"/>
    <w:rsid w:val="002B7E72"/>
    <w:rsid w:val="002C0243"/>
    <w:rsid w:val="002C035E"/>
    <w:rsid w:val="002C0520"/>
    <w:rsid w:val="002C0738"/>
    <w:rsid w:val="002C080B"/>
    <w:rsid w:val="002C0B87"/>
    <w:rsid w:val="002C0FC0"/>
    <w:rsid w:val="002C1757"/>
    <w:rsid w:val="002C1A51"/>
    <w:rsid w:val="002C1A74"/>
    <w:rsid w:val="002C1CBC"/>
    <w:rsid w:val="002C1F9F"/>
    <w:rsid w:val="002C233B"/>
    <w:rsid w:val="002C299C"/>
    <w:rsid w:val="002C299E"/>
    <w:rsid w:val="002C300D"/>
    <w:rsid w:val="002C320F"/>
    <w:rsid w:val="002C340D"/>
    <w:rsid w:val="002C3A00"/>
    <w:rsid w:val="002C3B92"/>
    <w:rsid w:val="002C3CAC"/>
    <w:rsid w:val="002C3CDC"/>
    <w:rsid w:val="002C3F43"/>
    <w:rsid w:val="002C4252"/>
    <w:rsid w:val="002C432D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4F6"/>
    <w:rsid w:val="002C65BC"/>
    <w:rsid w:val="002C691D"/>
    <w:rsid w:val="002C6946"/>
    <w:rsid w:val="002C6A93"/>
    <w:rsid w:val="002C6AFA"/>
    <w:rsid w:val="002C6BB1"/>
    <w:rsid w:val="002C6C3B"/>
    <w:rsid w:val="002C6F33"/>
    <w:rsid w:val="002C71A2"/>
    <w:rsid w:val="002C7368"/>
    <w:rsid w:val="002C7DAC"/>
    <w:rsid w:val="002C7DF7"/>
    <w:rsid w:val="002C7E3D"/>
    <w:rsid w:val="002D022E"/>
    <w:rsid w:val="002D06B5"/>
    <w:rsid w:val="002D07DE"/>
    <w:rsid w:val="002D0819"/>
    <w:rsid w:val="002D0898"/>
    <w:rsid w:val="002D08D5"/>
    <w:rsid w:val="002D0BC0"/>
    <w:rsid w:val="002D0C28"/>
    <w:rsid w:val="002D106A"/>
    <w:rsid w:val="002D13F9"/>
    <w:rsid w:val="002D1590"/>
    <w:rsid w:val="002D1619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AAA"/>
    <w:rsid w:val="002D4FDB"/>
    <w:rsid w:val="002D507E"/>
    <w:rsid w:val="002D5325"/>
    <w:rsid w:val="002D54D5"/>
    <w:rsid w:val="002D55E9"/>
    <w:rsid w:val="002D5B7D"/>
    <w:rsid w:val="002D5D0C"/>
    <w:rsid w:val="002D5D70"/>
    <w:rsid w:val="002D6709"/>
    <w:rsid w:val="002D6847"/>
    <w:rsid w:val="002D6B91"/>
    <w:rsid w:val="002D7726"/>
    <w:rsid w:val="002D775A"/>
    <w:rsid w:val="002D77ED"/>
    <w:rsid w:val="002D7B97"/>
    <w:rsid w:val="002D7D64"/>
    <w:rsid w:val="002D7E53"/>
    <w:rsid w:val="002E0697"/>
    <w:rsid w:val="002E08F6"/>
    <w:rsid w:val="002E1016"/>
    <w:rsid w:val="002E1767"/>
    <w:rsid w:val="002E191A"/>
    <w:rsid w:val="002E1CCB"/>
    <w:rsid w:val="002E1D54"/>
    <w:rsid w:val="002E24E3"/>
    <w:rsid w:val="002E255A"/>
    <w:rsid w:val="002E2692"/>
    <w:rsid w:val="002E26E3"/>
    <w:rsid w:val="002E27C5"/>
    <w:rsid w:val="002E2840"/>
    <w:rsid w:val="002E2A77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88F"/>
    <w:rsid w:val="002E69D8"/>
    <w:rsid w:val="002E6AC6"/>
    <w:rsid w:val="002E6CF9"/>
    <w:rsid w:val="002E6FE2"/>
    <w:rsid w:val="002E7192"/>
    <w:rsid w:val="002E7759"/>
    <w:rsid w:val="002E788A"/>
    <w:rsid w:val="002E7B10"/>
    <w:rsid w:val="002E7D83"/>
    <w:rsid w:val="002E7EDE"/>
    <w:rsid w:val="002E7F7E"/>
    <w:rsid w:val="002F008F"/>
    <w:rsid w:val="002F021D"/>
    <w:rsid w:val="002F02BC"/>
    <w:rsid w:val="002F0399"/>
    <w:rsid w:val="002F04D7"/>
    <w:rsid w:val="002F055E"/>
    <w:rsid w:val="002F0579"/>
    <w:rsid w:val="002F07A1"/>
    <w:rsid w:val="002F0902"/>
    <w:rsid w:val="002F0AA8"/>
    <w:rsid w:val="002F0BA9"/>
    <w:rsid w:val="002F0E01"/>
    <w:rsid w:val="002F11D8"/>
    <w:rsid w:val="002F1235"/>
    <w:rsid w:val="002F124B"/>
    <w:rsid w:val="002F18AA"/>
    <w:rsid w:val="002F1CC5"/>
    <w:rsid w:val="002F1E1D"/>
    <w:rsid w:val="002F248E"/>
    <w:rsid w:val="002F24AA"/>
    <w:rsid w:val="002F264F"/>
    <w:rsid w:val="002F2BFD"/>
    <w:rsid w:val="002F2CFB"/>
    <w:rsid w:val="002F3005"/>
    <w:rsid w:val="002F3187"/>
    <w:rsid w:val="002F32A9"/>
    <w:rsid w:val="002F3317"/>
    <w:rsid w:val="002F3724"/>
    <w:rsid w:val="002F3CAD"/>
    <w:rsid w:val="002F3F2E"/>
    <w:rsid w:val="002F449C"/>
    <w:rsid w:val="002F44C5"/>
    <w:rsid w:val="002F47B1"/>
    <w:rsid w:val="002F4814"/>
    <w:rsid w:val="002F497A"/>
    <w:rsid w:val="002F4DAB"/>
    <w:rsid w:val="002F528A"/>
    <w:rsid w:val="002F55D7"/>
    <w:rsid w:val="002F5C6A"/>
    <w:rsid w:val="002F5EBE"/>
    <w:rsid w:val="002F60A5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362"/>
    <w:rsid w:val="00300602"/>
    <w:rsid w:val="00300630"/>
    <w:rsid w:val="00300DCE"/>
    <w:rsid w:val="00300F20"/>
    <w:rsid w:val="003012E6"/>
    <w:rsid w:val="003014CF"/>
    <w:rsid w:val="003017D0"/>
    <w:rsid w:val="00301B58"/>
    <w:rsid w:val="0030207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3B08"/>
    <w:rsid w:val="00304080"/>
    <w:rsid w:val="00304422"/>
    <w:rsid w:val="00304678"/>
    <w:rsid w:val="00304772"/>
    <w:rsid w:val="003047F6"/>
    <w:rsid w:val="00304873"/>
    <w:rsid w:val="003049B8"/>
    <w:rsid w:val="003049E5"/>
    <w:rsid w:val="00304A50"/>
    <w:rsid w:val="00304ADE"/>
    <w:rsid w:val="00304C27"/>
    <w:rsid w:val="00304C60"/>
    <w:rsid w:val="00304E04"/>
    <w:rsid w:val="00304F26"/>
    <w:rsid w:val="003051EC"/>
    <w:rsid w:val="00305315"/>
    <w:rsid w:val="0030541B"/>
    <w:rsid w:val="0030545B"/>
    <w:rsid w:val="0030555A"/>
    <w:rsid w:val="003059A4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274"/>
    <w:rsid w:val="00310313"/>
    <w:rsid w:val="00310391"/>
    <w:rsid w:val="0031044E"/>
    <w:rsid w:val="0031058A"/>
    <w:rsid w:val="003105E5"/>
    <w:rsid w:val="0031083E"/>
    <w:rsid w:val="00310BED"/>
    <w:rsid w:val="00310DBE"/>
    <w:rsid w:val="00310EE4"/>
    <w:rsid w:val="003111CA"/>
    <w:rsid w:val="003115F4"/>
    <w:rsid w:val="0031161B"/>
    <w:rsid w:val="00311808"/>
    <w:rsid w:val="00311B0D"/>
    <w:rsid w:val="00312015"/>
    <w:rsid w:val="00312284"/>
    <w:rsid w:val="0031253C"/>
    <w:rsid w:val="00312BC4"/>
    <w:rsid w:val="003133AD"/>
    <w:rsid w:val="00313734"/>
    <w:rsid w:val="00313742"/>
    <w:rsid w:val="00313D7C"/>
    <w:rsid w:val="003144E0"/>
    <w:rsid w:val="0031453B"/>
    <w:rsid w:val="00314542"/>
    <w:rsid w:val="00314564"/>
    <w:rsid w:val="003146CF"/>
    <w:rsid w:val="0031483C"/>
    <w:rsid w:val="00314C00"/>
    <w:rsid w:val="00314E0A"/>
    <w:rsid w:val="00314F52"/>
    <w:rsid w:val="00315059"/>
    <w:rsid w:val="00315607"/>
    <w:rsid w:val="00315C55"/>
    <w:rsid w:val="00315C62"/>
    <w:rsid w:val="00316126"/>
    <w:rsid w:val="00316272"/>
    <w:rsid w:val="00316396"/>
    <w:rsid w:val="003168A9"/>
    <w:rsid w:val="00316903"/>
    <w:rsid w:val="00316A42"/>
    <w:rsid w:val="00316FE3"/>
    <w:rsid w:val="00316FEA"/>
    <w:rsid w:val="00317110"/>
    <w:rsid w:val="00317171"/>
    <w:rsid w:val="003172A5"/>
    <w:rsid w:val="003174E2"/>
    <w:rsid w:val="003176BE"/>
    <w:rsid w:val="00317946"/>
    <w:rsid w:val="00317BED"/>
    <w:rsid w:val="00317F5C"/>
    <w:rsid w:val="003200E7"/>
    <w:rsid w:val="00320189"/>
    <w:rsid w:val="0032050F"/>
    <w:rsid w:val="00320663"/>
    <w:rsid w:val="00320C99"/>
    <w:rsid w:val="00320F19"/>
    <w:rsid w:val="003212AD"/>
    <w:rsid w:val="003215EF"/>
    <w:rsid w:val="00321A64"/>
    <w:rsid w:val="00321BEF"/>
    <w:rsid w:val="00321C3C"/>
    <w:rsid w:val="003224E8"/>
    <w:rsid w:val="00322984"/>
    <w:rsid w:val="00322AA1"/>
    <w:rsid w:val="00322F35"/>
    <w:rsid w:val="00323335"/>
    <w:rsid w:val="00323430"/>
    <w:rsid w:val="00323741"/>
    <w:rsid w:val="0032378E"/>
    <w:rsid w:val="0032385D"/>
    <w:rsid w:val="003239A0"/>
    <w:rsid w:val="00323A48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AD0"/>
    <w:rsid w:val="00325BB9"/>
    <w:rsid w:val="00325BBA"/>
    <w:rsid w:val="00325C26"/>
    <w:rsid w:val="003260BA"/>
    <w:rsid w:val="0032623A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D4C"/>
    <w:rsid w:val="00327FDE"/>
    <w:rsid w:val="00330407"/>
    <w:rsid w:val="003304E7"/>
    <w:rsid w:val="0033097F"/>
    <w:rsid w:val="00330CF2"/>
    <w:rsid w:val="00330D27"/>
    <w:rsid w:val="00330E82"/>
    <w:rsid w:val="00331292"/>
    <w:rsid w:val="0033157D"/>
    <w:rsid w:val="00331E29"/>
    <w:rsid w:val="0033265B"/>
    <w:rsid w:val="00332BB7"/>
    <w:rsid w:val="00332EE3"/>
    <w:rsid w:val="003332F7"/>
    <w:rsid w:val="003333C1"/>
    <w:rsid w:val="0033353A"/>
    <w:rsid w:val="00333601"/>
    <w:rsid w:val="00333607"/>
    <w:rsid w:val="00333803"/>
    <w:rsid w:val="00333B1F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644F"/>
    <w:rsid w:val="003364E1"/>
    <w:rsid w:val="00336A4A"/>
    <w:rsid w:val="00336C6C"/>
    <w:rsid w:val="0033703A"/>
    <w:rsid w:val="003372D8"/>
    <w:rsid w:val="003375E6"/>
    <w:rsid w:val="003376A1"/>
    <w:rsid w:val="00337BE7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39C"/>
    <w:rsid w:val="003434F9"/>
    <w:rsid w:val="003438BA"/>
    <w:rsid w:val="00343972"/>
    <w:rsid w:val="00343D4F"/>
    <w:rsid w:val="003445E9"/>
    <w:rsid w:val="00344689"/>
    <w:rsid w:val="00344BDC"/>
    <w:rsid w:val="00344C43"/>
    <w:rsid w:val="00344C5B"/>
    <w:rsid w:val="00344E54"/>
    <w:rsid w:val="00345717"/>
    <w:rsid w:val="00345939"/>
    <w:rsid w:val="00345A12"/>
    <w:rsid w:val="00345C6B"/>
    <w:rsid w:val="003460AE"/>
    <w:rsid w:val="003460E2"/>
    <w:rsid w:val="00346124"/>
    <w:rsid w:val="0034626B"/>
    <w:rsid w:val="00346505"/>
    <w:rsid w:val="0034652E"/>
    <w:rsid w:val="003467EE"/>
    <w:rsid w:val="00346863"/>
    <w:rsid w:val="00346D15"/>
    <w:rsid w:val="00346EA2"/>
    <w:rsid w:val="0034718E"/>
    <w:rsid w:val="0034733B"/>
    <w:rsid w:val="003475DC"/>
    <w:rsid w:val="003477F6"/>
    <w:rsid w:val="00347CE9"/>
    <w:rsid w:val="00347E91"/>
    <w:rsid w:val="00350058"/>
    <w:rsid w:val="003500FB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446"/>
    <w:rsid w:val="003515C4"/>
    <w:rsid w:val="00351770"/>
    <w:rsid w:val="003517F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34D"/>
    <w:rsid w:val="003535A0"/>
    <w:rsid w:val="0035377F"/>
    <w:rsid w:val="00353780"/>
    <w:rsid w:val="00353782"/>
    <w:rsid w:val="003538FD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B7"/>
    <w:rsid w:val="003608BA"/>
    <w:rsid w:val="00360AF0"/>
    <w:rsid w:val="00360BB2"/>
    <w:rsid w:val="00361156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CAC"/>
    <w:rsid w:val="00362DD8"/>
    <w:rsid w:val="0036313E"/>
    <w:rsid w:val="00363518"/>
    <w:rsid w:val="00363537"/>
    <w:rsid w:val="00363A1A"/>
    <w:rsid w:val="00363A4F"/>
    <w:rsid w:val="00363F4D"/>
    <w:rsid w:val="00364215"/>
    <w:rsid w:val="00364621"/>
    <w:rsid w:val="0036493F"/>
    <w:rsid w:val="00364993"/>
    <w:rsid w:val="00364A4F"/>
    <w:rsid w:val="00365231"/>
    <w:rsid w:val="003655FB"/>
    <w:rsid w:val="0036591C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05"/>
    <w:rsid w:val="00370A45"/>
    <w:rsid w:val="00370A8E"/>
    <w:rsid w:val="00370B72"/>
    <w:rsid w:val="00370BF2"/>
    <w:rsid w:val="00370E9A"/>
    <w:rsid w:val="00370F3D"/>
    <w:rsid w:val="00371357"/>
    <w:rsid w:val="003715D6"/>
    <w:rsid w:val="003717A9"/>
    <w:rsid w:val="0037191D"/>
    <w:rsid w:val="00371CCF"/>
    <w:rsid w:val="00371CE2"/>
    <w:rsid w:val="00372002"/>
    <w:rsid w:val="00372260"/>
    <w:rsid w:val="003723D0"/>
    <w:rsid w:val="0037258B"/>
    <w:rsid w:val="00372684"/>
    <w:rsid w:val="00372BF3"/>
    <w:rsid w:val="0037313F"/>
    <w:rsid w:val="00373386"/>
    <w:rsid w:val="003736ED"/>
    <w:rsid w:val="003736F5"/>
    <w:rsid w:val="00373CCD"/>
    <w:rsid w:val="00373F7D"/>
    <w:rsid w:val="0037428C"/>
    <w:rsid w:val="00374327"/>
    <w:rsid w:val="003743D5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B72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CF1"/>
    <w:rsid w:val="00380F06"/>
    <w:rsid w:val="00380F3B"/>
    <w:rsid w:val="0038105E"/>
    <w:rsid w:val="003811D8"/>
    <w:rsid w:val="00381201"/>
    <w:rsid w:val="0038141B"/>
    <w:rsid w:val="003816A6"/>
    <w:rsid w:val="003817AD"/>
    <w:rsid w:val="00381805"/>
    <w:rsid w:val="00381C7F"/>
    <w:rsid w:val="00381DA4"/>
    <w:rsid w:val="00381FB1"/>
    <w:rsid w:val="00381FE9"/>
    <w:rsid w:val="0038201E"/>
    <w:rsid w:val="00382667"/>
    <w:rsid w:val="003826B4"/>
    <w:rsid w:val="00382AD8"/>
    <w:rsid w:val="00382AF2"/>
    <w:rsid w:val="00382D5C"/>
    <w:rsid w:val="00382DD9"/>
    <w:rsid w:val="003830D8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60B6"/>
    <w:rsid w:val="0038628F"/>
    <w:rsid w:val="0038657E"/>
    <w:rsid w:val="00386993"/>
    <w:rsid w:val="00386B84"/>
    <w:rsid w:val="00386C09"/>
    <w:rsid w:val="00386DF6"/>
    <w:rsid w:val="003870CB"/>
    <w:rsid w:val="00387221"/>
    <w:rsid w:val="00387855"/>
    <w:rsid w:val="00390474"/>
    <w:rsid w:val="003904C2"/>
    <w:rsid w:val="00390D10"/>
    <w:rsid w:val="00390FDA"/>
    <w:rsid w:val="0039129F"/>
    <w:rsid w:val="00391301"/>
    <w:rsid w:val="003913B1"/>
    <w:rsid w:val="003913C1"/>
    <w:rsid w:val="00391515"/>
    <w:rsid w:val="00391707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59"/>
    <w:rsid w:val="003938AD"/>
    <w:rsid w:val="00393E4F"/>
    <w:rsid w:val="00393EDB"/>
    <w:rsid w:val="00394254"/>
    <w:rsid w:val="003942D3"/>
    <w:rsid w:val="00394317"/>
    <w:rsid w:val="00394E83"/>
    <w:rsid w:val="00394EE6"/>
    <w:rsid w:val="0039501B"/>
    <w:rsid w:val="0039510E"/>
    <w:rsid w:val="00395AEF"/>
    <w:rsid w:val="00396238"/>
    <w:rsid w:val="00396415"/>
    <w:rsid w:val="00396518"/>
    <w:rsid w:val="003968F9"/>
    <w:rsid w:val="00396957"/>
    <w:rsid w:val="00396C69"/>
    <w:rsid w:val="00396C97"/>
    <w:rsid w:val="00396DA6"/>
    <w:rsid w:val="00396EC5"/>
    <w:rsid w:val="00397286"/>
    <w:rsid w:val="00397496"/>
    <w:rsid w:val="003976D1"/>
    <w:rsid w:val="003977C5"/>
    <w:rsid w:val="0039795F"/>
    <w:rsid w:val="00397A31"/>
    <w:rsid w:val="00397CF2"/>
    <w:rsid w:val="00397F32"/>
    <w:rsid w:val="00397F6C"/>
    <w:rsid w:val="003A03AE"/>
    <w:rsid w:val="003A0430"/>
    <w:rsid w:val="003A0450"/>
    <w:rsid w:val="003A0565"/>
    <w:rsid w:val="003A0662"/>
    <w:rsid w:val="003A06E9"/>
    <w:rsid w:val="003A0AFB"/>
    <w:rsid w:val="003A0E5C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3355"/>
    <w:rsid w:val="003A33D9"/>
    <w:rsid w:val="003A3682"/>
    <w:rsid w:val="003A3C37"/>
    <w:rsid w:val="003A3EE6"/>
    <w:rsid w:val="003A3F05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5FA"/>
    <w:rsid w:val="003A66C1"/>
    <w:rsid w:val="003A6AFF"/>
    <w:rsid w:val="003A6BFC"/>
    <w:rsid w:val="003A6D0F"/>
    <w:rsid w:val="003A6D7E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2B"/>
    <w:rsid w:val="003B0568"/>
    <w:rsid w:val="003B06DC"/>
    <w:rsid w:val="003B0837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78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6A5"/>
    <w:rsid w:val="003B3808"/>
    <w:rsid w:val="003B3A45"/>
    <w:rsid w:val="003B3EF0"/>
    <w:rsid w:val="003B3F91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C9"/>
    <w:rsid w:val="003B4F8A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CC9"/>
    <w:rsid w:val="003B6F8B"/>
    <w:rsid w:val="003B712F"/>
    <w:rsid w:val="003B7238"/>
    <w:rsid w:val="003B7327"/>
    <w:rsid w:val="003B7539"/>
    <w:rsid w:val="003B7775"/>
    <w:rsid w:val="003B778F"/>
    <w:rsid w:val="003B78DA"/>
    <w:rsid w:val="003B7CC3"/>
    <w:rsid w:val="003B7DAD"/>
    <w:rsid w:val="003B7F63"/>
    <w:rsid w:val="003C0034"/>
    <w:rsid w:val="003C0128"/>
    <w:rsid w:val="003C02D7"/>
    <w:rsid w:val="003C03D9"/>
    <w:rsid w:val="003C0492"/>
    <w:rsid w:val="003C074B"/>
    <w:rsid w:val="003C0794"/>
    <w:rsid w:val="003C0A3B"/>
    <w:rsid w:val="003C0AD6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42A"/>
    <w:rsid w:val="003C245F"/>
    <w:rsid w:val="003C26BD"/>
    <w:rsid w:val="003C26F0"/>
    <w:rsid w:val="003C2ABD"/>
    <w:rsid w:val="003C2BE8"/>
    <w:rsid w:val="003C2E2A"/>
    <w:rsid w:val="003C2F98"/>
    <w:rsid w:val="003C307C"/>
    <w:rsid w:val="003C312D"/>
    <w:rsid w:val="003C3378"/>
    <w:rsid w:val="003C35F7"/>
    <w:rsid w:val="003C3981"/>
    <w:rsid w:val="003C3B50"/>
    <w:rsid w:val="003C3C0C"/>
    <w:rsid w:val="003C4287"/>
    <w:rsid w:val="003C45CB"/>
    <w:rsid w:val="003C482D"/>
    <w:rsid w:val="003C498E"/>
    <w:rsid w:val="003C49D6"/>
    <w:rsid w:val="003C4A50"/>
    <w:rsid w:val="003C4B79"/>
    <w:rsid w:val="003C5132"/>
    <w:rsid w:val="003C56DA"/>
    <w:rsid w:val="003C6178"/>
    <w:rsid w:val="003C630D"/>
    <w:rsid w:val="003C6372"/>
    <w:rsid w:val="003C67A4"/>
    <w:rsid w:val="003C69E5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425"/>
    <w:rsid w:val="003D2F28"/>
    <w:rsid w:val="003D3150"/>
    <w:rsid w:val="003D31F4"/>
    <w:rsid w:val="003D3350"/>
    <w:rsid w:val="003D33E5"/>
    <w:rsid w:val="003D34E9"/>
    <w:rsid w:val="003D3782"/>
    <w:rsid w:val="003D41F9"/>
    <w:rsid w:val="003D48EC"/>
    <w:rsid w:val="003D4D1E"/>
    <w:rsid w:val="003D5271"/>
    <w:rsid w:val="003D54FD"/>
    <w:rsid w:val="003D5956"/>
    <w:rsid w:val="003D5972"/>
    <w:rsid w:val="003D5A65"/>
    <w:rsid w:val="003D5AE0"/>
    <w:rsid w:val="003D5B7B"/>
    <w:rsid w:val="003D5D3F"/>
    <w:rsid w:val="003D5FAE"/>
    <w:rsid w:val="003D6377"/>
    <w:rsid w:val="003D685D"/>
    <w:rsid w:val="003D695B"/>
    <w:rsid w:val="003D6EF5"/>
    <w:rsid w:val="003D74A8"/>
    <w:rsid w:val="003D74CF"/>
    <w:rsid w:val="003D78A8"/>
    <w:rsid w:val="003D79FA"/>
    <w:rsid w:val="003D7BC9"/>
    <w:rsid w:val="003D7D18"/>
    <w:rsid w:val="003E0255"/>
    <w:rsid w:val="003E0293"/>
    <w:rsid w:val="003E0335"/>
    <w:rsid w:val="003E0354"/>
    <w:rsid w:val="003E04F3"/>
    <w:rsid w:val="003E07AF"/>
    <w:rsid w:val="003E09A1"/>
    <w:rsid w:val="003E0CE1"/>
    <w:rsid w:val="003E1060"/>
    <w:rsid w:val="003E128F"/>
    <w:rsid w:val="003E14C2"/>
    <w:rsid w:val="003E1A0B"/>
    <w:rsid w:val="003E1C4F"/>
    <w:rsid w:val="003E1EF8"/>
    <w:rsid w:val="003E2153"/>
    <w:rsid w:val="003E217F"/>
    <w:rsid w:val="003E2251"/>
    <w:rsid w:val="003E26E9"/>
    <w:rsid w:val="003E28A3"/>
    <w:rsid w:val="003E2964"/>
    <w:rsid w:val="003E2A2D"/>
    <w:rsid w:val="003E2ABA"/>
    <w:rsid w:val="003E2C27"/>
    <w:rsid w:val="003E2CB5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8AB"/>
    <w:rsid w:val="003E6955"/>
    <w:rsid w:val="003E697F"/>
    <w:rsid w:val="003E69F5"/>
    <w:rsid w:val="003E6E25"/>
    <w:rsid w:val="003E71DA"/>
    <w:rsid w:val="003E7264"/>
    <w:rsid w:val="003E7386"/>
    <w:rsid w:val="003E75AE"/>
    <w:rsid w:val="003E77CD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AAE"/>
    <w:rsid w:val="003F0DBE"/>
    <w:rsid w:val="003F0ED6"/>
    <w:rsid w:val="003F10A7"/>
    <w:rsid w:val="003F1105"/>
    <w:rsid w:val="003F1157"/>
    <w:rsid w:val="003F1319"/>
    <w:rsid w:val="003F133B"/>
    <w:rsid w:val="003F1647"/>
    <w:rsid w:val="003F1713"/>
    <w:rsid w:val="003F1F94"/>
    <w:rsid w:val="003F251A"/>
    <w:rsid w:val="003F29EB"/>
    <w:rsid w:val="003F2A86"/>
    <w:rsid w:val="003F2D94"/>
    <w:rsid w:val="003F2E30"/>
    <w:rsid w:val="003F3011"/>
    <w:rsid w:val="003F319D"/>
    <w:rsid w:val="003F320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6372"/>
    <w:rsid w:val="003F65E8"/>
    <w:rsid w:val="003F6955"/>
    <w:rsid w:val="003F69E7"/>
    <w:rsid w:val="003F6B4C"/>
    <w:rsid w:val="003F6F75"/>
    <w:rsid w:val="003F6F81"/>
    <w:rsid w:val="003F7444"/>
    <w:rsid w:val="003F7A19"/>
    <w:rsid w:val="003F7B6C"/>
    <w:rsid w:val="003F7D2D"/>
    <w:rsid w:val="003F7F4B"/>
    <w:rsid w:val="004003BB"/>
    <w:rsid w:val="004005CB"/>
    <w:rsid w:val="004008E7"/>
    <w:rsid w:val="00400A9A"/>
    <w:rsid w:val="00400AFE"/>
    <w:rsid w:val="00401753"/>
    <w:rsid w:val="00401FE1"/>
    <w:rsid w:val="00402081"/>
    <w:rsid w:val="0040211C"/>
    <w:rsid w:val="00402980"/>
    <w:rsid w:val="00402D07"/>
    <w:rsid w:val="00403158"/>
    <w:rsid w:val="00403186"/>
    <w:rsid w:val="00403465"/>
    <w:rsid w:val="004037F3"/>
    <w:rsid w:val="00403839"/>
    <w:rsid w:val="0040397B"/>
    <w:rsid w:val="00403CD7"/>
    <w:rsid w:val="00403F83"/>
    <w:rsid w:val="004040B9"/>
    <w:rsid w:val="004040C9"/>
    <w:rsid w:val="00404167"/>
    <w:rsid w:val="00404177"/>
    <w:rsid w:val="0040420A"/>
    <w:rsid w:val="0040486E"/>
    <w:rsid w:val="00404C43"/>
    <w:rsid w:val="00404D72"/>
    <w:rsid w:val="00405513"/>
    <w:rsid w:val="0040551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6FFE"/>
    <w:rsid w:val="0040739A"/>
    <w:rsid w:val="00407513"/>
    <w:rsid w:val="00407600"/>
    <w:rsid w:val="00407850"/>
    <w:rsid w:val="00407C74"/>
    <w:rsid w:val="00407CD5"/>
    <w:rsid w:val="00407D07"/>
    <w:rsid w:val="00407E56"/>
    <w:rsid w:val="004100B4"/>
    <w:rsid w:val="00410404"/>
    <w:rsid w:val="004106AC"/>
    <w:rsid w:val="0041102D"/>
    <w:rsid w:val="00411661"/>
    <w:rsid w:val="00411ABA"/>
    <w:rsid w:val="00411B1D"/>
    <w:rsid w:val="00411C41"/>
    <w:rsid w:val="00411E0D"/>
    <w:rsid w:val="00412274"/>
    <w:rsid w:val="004124D5"/>
    <w:rsid w:val="00412526"/>
    <w:rsid w:val="004126C2"/>
    <w:rsid w:val="00412826"/>
    <w:rsid w:val="00412B18"/>
    <w:rsid w:val="00412E6D"/>
    <w:rsid w:val="00413098"/>
    <w:rsid w:val="004135BD"/>
    <w:rsid w:val="00413B50"/>
    <w:rsid w:val="004140BE"/>
    <w:rsid w:val="0041425E"/>
    <w:rsid w:val="0041487F"/>
    <w:rsid w:val="00414B00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005"/>
    <w:rsid w:val="0041626A"/>
    <w:rsid w:val="00416318"/>
    <w:rsid w:val="00416515"/>
    <w:rsid w:val="00416890"/>
    <w:rsid w:val="00416EF7"/>
    <w:rsid w:val="004170C0"/>
    <w:rsid w:val="004171F3"/>
    <w:rsid w:val="00417411"/>
    <w:rsid w:val="0041742F"/>
    <w:rsid w:val="0042004D"/>
    <w:rsid w:val="004200A7"/>
    <w:rsid w:val="004203E4"/>
    <w:rsid w:val="00420939"/>
    <w:rsid w:val="0042124F"/>
    <w:rsid w:val="0042128F"/>
    <w:rsid w:val="00421720"/>
    <w:rsid w:val="00421C12"/>
    <w:rsid w:val="00421C1F"/>
    <w:rsid w:val="00421DEC"/>
    <w:rsid w:val="00421E2B"/>
    <w:rsid w:val="00421E63"/>
    <w:rsid w:val="004224F6"/>
    <w:rsid w:val="004226D9"/>
    <w:rsid w:val="00422717"/>
    <w:rsid w:val="004227A6"/>
    <w:rsid w:val="004228B0"/>
    <w:rsid w:val="004229A8"/>
    <w:rsid w:val="00422C18"/>
    <w:rsid w:val="00422CB0"/>
    <w:rsid w:val="00422F66"/>
    <w:rsid w:val="0042314B"/>
    <w:rsid w:val="00423278"/>
    <w:rsid w:val="0042379B"/>
    <w:rsid w:val="00423919"/>
    <w:rsid w:val="00423967"/>
    <w:rsid w:val="00423D93"/>
    <w:rsid w:val="00424207"/>
    <w:rsid w:val="004246E9"/>
    <w:rsid w:val="00424941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414"/>
    <w:rsid w:val="00426468"/>
    <w:rsid w:val="004264EA"/>
    <w:rsid w:val="0042684A"/>
    <w:rsid w:val="00426929"/>
    <w:rsid w:val="00426934"/>
    <w:rsid w:val="0042699C"/>
    <w:rsid w:val="00426B90"/>
    <w:rsid w:val="00426CE9"/>
    <w:rsid w:val="00426D08"/>
    <w:rsid w:val="00426DD0"/>
    <w:rsid w:val="00426E0A"/>
    <w:rsid w:val="0042707C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F5D"/>
    <w:rsid w:val="00431211"/>
    <w:rsid w:val="00431304"/>
    <w:rsid w:val="00431325"/>
    <w:rsid w:val="004316CF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A08"/>
    <w:rsid w:val="00435DC9"/>
    <w:rsid w:val="00435EC2"/>
    <w:rsid w:val="004361D3"/>
    <w:rsid w:val="00436E06"/>
    <w:rsid w:val="00436E82"/>
    <w:rsid w:val="00436F5B"/>
    <w:rsid w:val="0043709E"/>
    <w:rsid w:val="004370E4"/>
    <w:rsid w:val="004373D1"/>
    <w:rsid w:val="00437568"/>
    <w:rsid w:val="004379E9"/>
    <w:rsid w:val="00437A1E"/>
    <w:rsid w:val="00437CA2"/>
    <w:rsid w:val="00437D3E"/>
    <w:rsid w:val="0044007C"/>
    <w:rsid w:val="00440312"/>
    <w:rsid w:val="0044065B"/>
    <w:rsid w:val="00440864"/>
    <w:rsid w:val="004409CD"/>
    <w:rsid w:val="00440E8F"/>
    <w:rsid w:val="004411C4"/>
    <w:rsid w:val="00441265"/>
    <w:rsid w:val="004412D9"/>
    <w:rsid w:val="00441571"/>
    <w:rsid w:val="004415ED"/>
    <w:rsid w:val="00441AA6"/>
    <w:rsid w:val="00441B36"/>
    <w:rsid w:val="00441BDF"/>
    <w:rsid w:val="00441D83"/>
    <w:rsid w:val="00441E34"/>
    <w:rsid w:val="00442079"/>
    <w:rsid w:val="0044207B"/>
    <w:rsid w:val="004420E1"/>
    <w:rsid w:val="00442156"/>
    <w:rsid w:val="0044220F"/>
    <w:rsid w:val="0044234D"/>
    <w:rsid w:val="00442AB6"/>
    <w:rsid w:val="00442D16"/>
    <w:rsid w:val="00442D80"/>
    <w:rsid w:val="00443331"/>
    <w:rsid w:val="00443530"/>
    <w:rsid w:val="004436AB"/>
    <w:rsid w:val="00443884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21D"/>
    <w:rsid w:val="0044641B"/>
    <w:rsid w:val="0044665E"/>
    <w:rsid w:val="004467F1"/>
    <w:rsid w:val="00446C69"/>
    <w:rsid w:val="00446E19"/>
    <w:rsid w:val="004470E2"/>
    <w:rsid w:val="0044730B"/>
    <w:rsid w:val="00447388"/>
    <w:rsid w:val="0044747B"/>
    <w:rsid w:val="00447568"/>
    <w:rsid w:val="00447B2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6BF"/>
    <w:rsid w:val="004529F7"/>
    <w:rsid w:val="00452D15"/>
    <w:rsid w:val="00452E59"/>
    <w:rsid w:val="00452FB4"/>
    <w:rsid w:val="00452FDB"/>
    <w:rsid w:val="00452FF6"/>
    <w:rsid w:val="00453020"/>
    <w:rsid w:val="00453131"/>
    <w:rsid w:val="00453B04"/>
    <w:rsid w:val="00453CCB"/>
    <w:rsid w:val="00453F19"/>
    <w:rsid w:val="00453F89"/>
    <w:rsid w:val="00454107"/>
    <w:rsid w:val="00454300"/>
    <w:rsid w:val="00454847"/>
    <w:rsid w:val="00454A63"/>
    <w:rsid w:val="00454A74"/>
    <w:rsid w:val="004551DF"/>
    <w:rsid w:val="004557EA"/>
    <w:rsid w:val="004558CA"/>
    <w:rsid w:val="00455A40"/>
    <w:rsid w:val="004562A2"/>
    <w:rsid w:val="0045653F"/>
    <w:rsid w:val="00457586"/>
    <w:rsid w:val="004575DE"/>
    <w:rsid w:val="004577CB"/>
    <w:rsid w:val="00457BB4"/>
    <w:rsid w:val="00457E1C"/>
    <w:rsid w:val="00457ECC"/>
    <w:rsid w:val="00460049"/>
    <w:rsid w:val="00460396"/>
    <w:rsid w:val="004604EC"/>
    <w:rsid w:val="0046054B"/>
    <w:rsid w:val="004605F2"/>
    <w:rsid w:val="00460798"/>
    <w:rsid w:val="00460841"/>
    <w:rsid w:val="004608BD"/>
    <w:rsid w:val="004610A8"/>
    <w:rsid w:val="004612B1"/>
    <w:rsid w:val="004614F1"/>
    <w:rsid w:val="00461743"/>
    <w:rsid w:val="00461CCB"/>
    <w:rsid w:val="00461CEB"/>
    <w:rsid w:val="00461D9B"/>
    <w:rsid w:val="00461F01"/>
    <w:rsid w:val="00461F0B"/>
    <w:rsid w:val="00462650"/>
    <w:rsid w:val="00462F90"/>
    <w:rsid w:val="00463038"/>
    <w:rsid w:val="00463209"/>
    <w:rsid w:val="00463233"/>
    <w:rsid w:val="00463335"/>
    <w:rsid w:val="00463546"/>
    <w:rsid w:val="0046393A"/>
    <w:rsid w:val="00463B22"/>
    <w:rsid w:val="00463DC0"/>
    <w:rsid w:val="00464044"/>
    <w:rsid w:val="00464867"/>
    <w:rsid w:val="00464BF6"/>
    <w:rsid w:val="00464C36"/>
    <w:rsid w:val="00464EB4"/>
    <w:rsid w:val="00465440"/>
    <w:rsid w:val="0046553B"/>
    <w:rsid w:val="004658A0"/>
    <w:rsid w:val="004659A2"/>
    <w:rsid w:val="004659C9"/>
    <w:rsid w:val="00465A6E"/>
    <w:rsid w:val="00465B3A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2993"/>
    <w:rsid w:val="0047309D"/>
    <w:rsid w:val="004730D4"/>
    <w:rsid w:val="004739BE"/>
    <w:rsid w:val="00473B36"/>
    <w:rsid w:val="00474029"/>
    <w:rsid w:val="00474069"/>
    <w:rsid w:val="0047477B"/>
    <w:rsid w:val="00474881"/>
    <w:rsid w:val="00474A21"/>
    <w:rsid w:val="00474A67"/>
    <w:rsid w:val="00474B89"/>
    <w:rsid w:val="00474D08"/>
    <w:rsid w:val="00474D9A"/>
    <w:rsid w:val="00474F67"/>
    <w:rsid w:val="00475270"/>
    <w:rsid w:val="004752A5"/>
    <w:rsid w:val="00475361"/>
    <w:rsid w:val="00475827"/>
    <w:rsid w:val="00475A4A"/>
    <w:rsid w:val="00475B27"/>
    <w:rsid w:val="00475DC4"/>
    <w:rsid w:val="00476029"/>
    <w:rsid w:val="004760D0"/>
    <w:rsid w:val="0047621B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E1"/>
    <w:rsid w:val="00480F3A"/>
    <w:rsid w:val="00480F7A"/>
    <w:rsid w:val="00481215"/>
    <w:rsid w:val="00481274"/>
    <w:rsid w:val="00481375"/>
    <w:rsid w:val="00481445"/>
    <w:rsid w:val="004819F3"/>
    <w:rsid w:val="00481A63"/>
    <w:rsid w:val="00481D22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3E"/>
    <w:rsid w:val="00484316"/>
    <w:rsid w:val="0048442E"/>
    <w:rsid w:val="0048470D"/>
    <w:rsid w:val="00484840"/>
    <w:rsid w:val="00484A02"/>
    <w:rsid w:val="00484BA0"/>
    <w:rsid w:val="00484BBF"/>
    <w:rsid w:val="00484E30"/>
    <w:rsid w:val="004855C9"/>
    <w:rsid w:val="0048568C"/>
    <w:rsid w:val="00485A2B"/>
    <w:rsid w:val="00485A83"/>
    <w:rsid w:val="00485AD2"/>
    <w:rsid w:val="0048610C"/>
    <w:rsid w:val="00486274"/>
    <w:rsid w:val="004864D0"/>
    <w:rsid w:val="00486747"/>
    <w:rsid w:val="00486EC4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8C7"/>
    <w:rsid w:val="00491045"/>
    <w:rsid w:val="004913A4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80D"/>
    <w:rsid w:val="004929AD"/>
    <w:rsid w:val="00492A88"/>
    <w:rsid w:val="00492C06"/>
    <w:rsid w:val="004932AC"/>
    <w:rsid w:val="004933CA"/>
    <w:rsid w:val="00493490"/>
    <w:rsid w:val="00493521"/>
    <w:rsid w:val="00493626"/>
    <w:rsid w:val="00493707"/>
    <w:rsid w:val="00493883"/>
    <w:rsid w:val="004938DA"/>
    <w:rsid w:val="00493AA4"/>
    <w:rsid w:val="00493B4F"/>
    <w:rsid w:val="00493D22"/>
    <w:rsid w:val="00493F2B"/>
    <w:rsid w:val="0049411A"/>
    <w:rsid w:val="004942E7"/>
    <w:rsid w:val="0049434B"/>
    <w:rsid w:val="00494505"/>
    <w:rsid w:val="00494C88"/>
    <w:rsid w:val="004951B6"/>
    <w:rsid w:val="00495460"/>
    <w:rsid w:val="00495625"/>
    <w:rsid w:val="00495D7E"/>
    <w:rsid w:val="00496068"/>
    <w:rsid w:val="004961DD"/>
    <w:rsid w:val="0049629B"/>
    <w:rsid w:val="00496348"/>
    <w:rsid w:val="004963B9"/>
    <w:rsid w:val="00496433"/>
    <w:rsid w:val="0049679D"/>
    <w:rsid w:val="004968A2"/>
    <w:rsid w:val="00496C7A"/>
    <w:rsid w:val="004973B7"/>
    <w:rsid w:val="004975F5"/>
    <w:rsid w:val="004976AE"/>
    <w:rsid w:val="00497721"/>
    <w:rsid w:val="00497748"/>
    <w:rsid w:val="0049796A"/>
    <w:rsid w:val="00497A97"/>
    <w:rsid w:val="00497BD5"/>
    <w:rsid w:val="00497DF4"/>
    <w:rsid w:val="00497E49"/>
    <w:rsid w:val="00497EF1"/>
    <w:rsid w:val="00497F23"/>
    <w:rsid w:val="004A0021"/>
    <w:rsid w:val="004A011B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FF5"/>
    <w:rsid w:val="004A2069"/>
    <w:rsid w:val="004A247D"/>
    <w:rsid w:val="004A2819"/>
    <w:rsid w:val="004A2846"/>
    <w:rsid w:val="004A28E3"/>
    <w:rsid w:val="004A29DC"/>
    <w:rsid w:val="004A2F47"/>
    <w:rsid w:val="004A3111"/>
    <w:rsid w:val="004A32B5"/>
    <w:rsid w:val="004A338D"/>
    <w:rsid w:val="004A3432"/>
    <w:rsid w:val="004A36D0"/>
    <w:rsid w:val="004A3895"/>
    <w:rsid w:val="004A3AEB"/>
    <w:rsid w:val="004A3AF3"/>
    <w:rsid w:val="004A3EC7"/>
    <w:rsid w:val="004A4181"/>
    <w:rsid w:val="004A4448"/>
    <w:rsid w:val="004A4549"/>
    <w:rsid w:val="004A46C1"/>
    <w:rsid w:val="004A4AAF"/>
    <w:rsid w:val="004A4AB4"/>
    <w:rsid w:val="004A4D55"/>
    <w:rsid w:val="004A50B3"/>
    <w:rsid w:val="004A51B8"/>
    <w:rsid w:val="004A51E9"/>
    <w:rsid w:val="004A5220"/>
    <w:rsid w:val="004A55A9"/>
    <w:rsid w:val="004A5AE5"/>
    <w:rsid w:val="004A5DDE"/>
    <w:rsid w:val="004A6385"/>
    <w:rsid w:val="004A6A14"/>
    <w:rsid w:val="004A6D71"/>
    <w:rsid w:val="004A788F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E79"/>
    <w:rsid w:val="004B7199"/>
    <w:rsid w:val="004B71C1"/>
    <w:rsid w:val="004B753A"/>
    <w:rsid w:val="004B76F8"/>
    <w:rsid w:val="004B7752"/>
    <w:rsid w:val="004B7B18"/>
    <w:rsid w:val="004B7B65"/>
    <w:rsid w:val="004B7BDE"/>
    <w:rsid w:val="004B7CA3"/>
    <w:rsid w:val="004B7CD0"/>
    <w:rsid w:val="004B7D85"/>
    <w:rsid w:val="004B7E9F"/>
    <w:rsid w:val="004C0032"/>
    <w:rsid w:val="004C00F5"/>
    <w:rsid w:val="004C0251"/>
    <w:rsid w:val="004C02BF"/>
    <w:rsid w:val="004C0990"/>
    <w:rsid w:val="004C0A6C"/>
    <w:rsid w:val="004C0CD8"/>
    <w:rsid w:val="004C0DB3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009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A24"/>
    <w:rsid w:val="004C3B2D"/>
    <w:rsid w:val="004C468E"/>
    <w:rsid w:val="004C46D9"/>
    <w:rsid w:val="004C4B1E"/>
    <w:rsid w:val="004C4B45"/>
    <w:rsid w:val="004C4C83"/>
    <w:rsid w:val="004C4E09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AC"/>
    <w:rsid w:val="004C6CD4"/>
    <w:rsid w:val="004C6E78"/>
    <w:rsid w:val="004C747A"/>
    <w:rsid w:val="004C7814"/>
    <w:rsid w:val="004C78D9"/>
    <w:rsid w:val="004C7AF2"/>
    <w:rsid w:val="004C7BD4"/>
    <w:rsid w:val="004C7BDD"/>
    <w:rsid w:val="004C7C2C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CB1"/>
    <w:rsid w:val="004D2D92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69A"/>
    <w:rsid w:val="004D4785"/>
    <w:rsid w:val="004D4DA4"/>
    <w:rsid w:val="004D522E"/>
    <w:rsid w:val="004D54C5"/>
    <w:rsid w:val="004D57F4"/>
    <w:rsid w:val="004D5DC2"/>
    <w:rsid w:val="004D5FED"/>
    <w:rsid w:val="004D6261"/>
    <w:rsid w:val="004D6767"/>
    <w:rsid w:val="004D68C3"/>
    <w:rsid w:val="004D6A6C"/>
    <w:rsid w:val="004D721D"/>
    <w:rsid w:val="004D73AE"/>
    <w:rsid w:val="004D7A53"/>
    <w:rsid w:val="004D7AAE"/>
    <w:rsid w:val="004D7C29"/>
    <w:rsid w:val="004D7EBF"/>
    <w:rsid w:val="004E0339"/>
    <w:rsid w:val="004E0A43"/>
    <w:rsid w:val="004E0B00"/>
    <w:rsid w:val="004E0FF8"/>
    <w:rsid w:val="004E14A3"/>
    <w:rsid w:val="004E150A"/>
    <w:rsid w:val="004E163A"/>
    <w:rsid w:val="004E19E3"/>
    <w:rsid w:val="004E1A3B"/>
    <w:rsid w:val="004E1C01"/>
    <w:rsid w:val="004E1FBE"/>
    <w:rsid w:val="004E1FC9"/>
    <w:rsid w:val="004E20D0"/>
    <w:rsid w:val="004E22A7"/>
    <w:rsid w:val="004E2513"/>
    <w:rsid w:val="004E2523"/>
    <w:rsid w:val="004E2558"/>
    <w:rsid w:val="004E27DE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F07"/>
    <w:rsid w:val="004E4257"/>
    <w:rsid w:val="004E468D"/>
    <w:rsid w:val="004E4726"/>
    <w:rsid w:val="004E4745"/>
    <w:rsid w:val="004E48D8"/>
    <w:rsid w:val="004E499A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720"/>
    <w:rsid w:val="004E6877"/>
    <w:rsid w:val="004E6C43"/>
    <w:rsid w:val="004E722A"/>
    <w:rsid w:val="004E72D8"/>
    <w:rsid w:val="004E7326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529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46E"/>
    <w:rsid w:val="004F65BE"/>
    <w:rsid w:val="004F6633"/>
    <w:rsid w:val="004F6646"/>
    <w:rsid w:val="004F6BFC"/>
    <w:rsid w:val="004F736C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1F5D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4E6"/>
    <w:rsid w:val="00504517"/>
    <w:rsid w:val="0050475B"/>
    <w:rsid w:val="0050490A"/>
    <w:rsid w:val="0050511F"/>
    <w:rsid w:val="00505266"/>
    <w:rsid w:val="0050537B"/>
    <w:rsid w:val="00505814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CB"/>
    <w:rsid w:val="00506856"/>
    <w:rsid w:val="00506BB4"/>
    <w:rsid w:val="00506F7F"/>
    <w:rsid w:val="005071E6"/>
    <w:rsid w:val="00507385"/>
    <w:rsid w:val="005073E7"/>
    <w:rsid w:val="00507864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3A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12"/>
    <w:rsid w:val="005161D4"/>
    <w:rsid w:val="00516246"/>
    <w:rsid w:val="005168AA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202E7"/>
    <w:rsid w:val="00520875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1D8F"/>
    <w:rsid w:val="005222E9"/>
    <w:rsid w:val="005226F7"/>
    <w:rsid w:val="005226FB"/>
    <w:rsid w:val="00522A7C"/>
    <w:rsid w:val="00522B79"/>
    <w:rsid w:val="00522F48"/>
    <w:rsid w:val="0052310C"/>
    <w:rsid w:val="0052324C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414"/>
    <w:rsid w:val="00525780"/>
    <w:rsid w:val="0052590A"/>
    <w:rsid w:val="00525BAD"/>
    <w:rsid w:val="00525BDA"/>
    <w:rsid w:val="00525DE3"/>
    <w:rsid w:val="0052614B"/>
    <w:rsid w:val="00527422"/>
    <w:rsid w:val="00527D55"/>
    <w:rsid w:val="005302CE"/>
    <w:rsid w:val="00530717"/>
    <w:rsid w:val="005307BF"/>
    <w:rsid w:val="00530CF6"/>
    <w:rsid w:val="00530FB9"/>
    <w:rsid w:val="00531013"/>
    <w:rsid w:val="00531478"/>
    <w:rsid w:val="00531671"/>
    <w:rsid w:val="00531857"/>
    <w:rsid w:val="0053195B"/>
    <w:rsid w:val="00531BDF"/>
    <w:rsid w:val="00531D8E"/>
    <w:rsid w:val="00532276"/>
    <w:rsid w:val="005326F1"/>
    <w:rsid w:val="0053271F"/>
    <w:rsid w:val="00532808"/>
    <w:rsid w:val="0053285B"/>
    <w:rsid w:val="00532872"/>
    <w:rsid w:val="005332DD"/>
    <w:rsid w:val="005335B1"/>
    <w:rsid w:val="00533921"/>
    <w:rsid w:val="00533BC7"/>
    <w:rsid w:val="0053412E"/>
    <w:rsid w:val="00534299"/>
    <w:rsid w:val="0053469A"/>
    <w:rsid w:val="00534C52"/>
    <w:rsid w:val="00534C56"/>
    <w:rsid w:val="00534D4D"/>
    <w:rsid w:val="00534DFF"/>
    <w:rsid w:val="00534EC4"/>
    <w:rsid w:val="00535722"/>
    <w:rsid w:val="00535D94"/>
    <w:rsid w:val="00535FB1"/>
    <w:rsid w:val="0053612E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B3A"/>
    <w:rsid w:val="00543B61"/>
    <w:rsid w:val="00543C6F"/>
    <w:rsid w:val="00543D82"/>
    <w:rsid w:val="00543E6A"/>
    <w:rsid w:val="0054409B"/>
    <w:rsid w:val="00544178"/>
    <w:rsid w:val="00544228"/>
    <w:rsid w:val="005443C9"/>
    <w:rsid w:val="005447F9"/>
    <w:rsid w:val="00544C4E"/>
    <w:rsid w:val="00544E42"/>
    <w:rsid w:val="00544E72"/>
    <w:rsid w:val="00544EB4"/>
    <w:rsid w:val="00544FCA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E6E"/>
    <w:rsid w:val="00550189"/>
    <w:rsid w:val="0055049F"/>
    <w:rsid w:val="005504AB"/>
    <w:rsid w:val="00550637"/>
    <w:rsid w:val="0055078A"/>
    <w:rsid w:val="0055097E"/>
    <w:rsid w:val="0055119D"/>
    <w:rsid w:val="00551380"/>
    <w:rsid w:val="00551725"/>
    <w:rsid w:val="00551928"/>
    <w:rsid w:val="00551DA8"/>
    <w:rsid w:val="00551F1E"/>
    <w:rsid w:val="00551F35"/>
    <w:rsid w:val="00552723"/>
    <w:rsid w:val="0055286B"/>
    <w:rsid w:val="00552944"/>
    <w:rsid w:val="00552C17"/>
    <w:rsid w:val="00552C5E"/>
    <w:rsid w:val="0055300C"/>
    <w:rsid w:val="00553019"/>
    <w:rsid w:val="005530BD"/>
    <w:rsid w:val="005530DF"/>
    <w:rsid w:val="0055326D"/>
    <w:rsid w:val="005536D5"/>
    <w:rsid w:val="00553D84"/>
    <w:rsid w:val="00553F77"/>
    <w:rsid w:val="00554ABA"/>
    <w:rsid w:val="00554B23"/>
    <w:rsid w:val="00554B50"/>
    <w:rsid w:val="00554E30"/>
    <w:rsid w:val="00554EA8"/>
    <w:rsid w:val="00555065"/>
    <w:rsid w:val="005556AB"/>
    <w:rsid w:val="005558AD"/>
    <w:rsid w:val="005558AF"/>
    <w:rsid w:val="00555ACA"/>
    <w:rsid w:val="00555B9A"/>
    <w:rsid w:val="00555D17"/>
    <w:rsid w:val="00556281"/>
    <w:rsid w:val="00556449"/>
    <w:rsid w:val="0055665D"/>
    <w:rsid w:val="005566CA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BF2"/>
    <w:rsid w:val="00560E43"/>
    <w:rsid w:val="0056111B"/>
    <w:rsid w:val="005612F8"/>
    <w:rsid w:val="00561786"/>
    <w:rsid w:val="005618D9"/>
    <w:rsid w:val="00561928"/>
    <w:rsid w:val="00561B99"/>
    <w:rsid w:val="00561C3A"/>
    <w:rsid w:val="00561CC8"/>
    <w:rsid w:val="00561F81"/>
    <w:rsid w:val="0056238E"/>
    <w:rsid w:val="005626E9"/>
    <w:rsid w:val="0056274E"/>
    <w:rsid w:val="005628EA"/>
    <w:rsid w:val="005628F0"/>
    <w:rsid w:val="00562CEB"/>
    <w:rsid w:val="00562EF1"/>
    <w:rsid w:val="005633C4"/>
    <w:rsid w:val="00563928"/>
    <w:rsid w:val="00563A39"/>
    <w:rsid w:val="00563B6C"/>
    <w:rsid w:val="0056427C"/>
    <w:rsid w:val="00564343"/>
    <w:rsid w:val="0056478B"/>
    <w:rsid w:val="00564D20"/>
    <w:rsid w:val="00564D34"/>
    <w:rsid w:val="00564DC9"/>
    <w:rsid w:val="00564EA8"/>
    <w:rsid w:val="00564F21"/>
    <w:rsid w:val="00565260"/>
    <w:rsid w:val="00565338"/>
    <w:rsid w:val="005653BA"/>
    <w:rsid w:val="00565ACA"/>
    <w:rsid w:val="0056625C"/>
    <w:rsid w:val="00566525"/>
    <w:rsid w:val="0056659C"/>
    <w:rsid w:val="005669A3"/>
    <w:rsid w:val="00566BBE"/>
    <w:rsid w:val="00566DDE"/>
    <w:rsid w:val="00567703"/>
    <w:rsid w:val="00567B10"/>
    <w:rsid w:val="00567F3C"/>
    <w:rsid w:val="00570012"/>
    <w:rsid w:val="005700CD"/>
    <w:rsid w:val="0057022E"/>
    <w:rsid w:val="00570312"/>
    <w:rsid w:val="005703A0"/>
    <w:rsid w:val="00570705"/>
    <w:rsid w:val="00570875"/>
    <w:rsid w:val="005708F5"/>
    <w:rsid w:val="0057116E"/>
    <w:rsid w:val="00571192"/>
    <w:rsid w:val="005714B6"/>
    <w:rsid w:val="00571673"/>
    <w:rsid w:val="005716D0"/>
    <w:rsid w:val="00571C7E"/>
    <w:rsid w:val="00571C95"/>
    <w:rsid w:val="00571CAD"/>
    <w:rsid w:val="00571D03"/>
    <w:rsid w:val="005721DA"/>
    <w:rsid w:val="0057220A"/>
    <w:rsid w:val="0057285B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179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02A"/>
    <w:rsid w:val="005761D8"/>
    <w:rsid w:val="00576578"/>
    <w:rsid w:val="005767C8"/>
    <w:rsid w:val="00576AE9"/>
    <w:rsid w:val="00576FF9"/>
    <w:rsid w:val="00577331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F19"/>
    <w:rsid w:val="005841B9"/>
    <w:rsid w:val="00584478"/>
    <w:rsid w:val="00584734"/>
    <w:rsid w:val="00584793"/>
    <w:rsid w:val="00584BBC"/>
    <w:rsid w:val="00584BD1"/>
    <w:rsid w:val="00584D23"/>
    <w:rsid w:val="00584FF8"/>
    <w:rsid w:val="0058506F"/>
    <w:rsid w:val="0058510E"/>
    <w:rsid w:val="0058518B"/>
    <w:rsid w:val="0058554A"/>
    <w:rsid w:val="005857E0"/>
    <w:rsid w:val="0058580D"/>
    <w:rsid w:val="00585D6E"/>
    <w:rsid w:val="00585FED"/>
    <w:rsid w:val="005862BD"/>
    <w:rsid w:val="00586417"/>
    <w:rsid w:val="00586C39"/>
    <w:rsid w:val="00587177"/>
    <w:rsid w:val="0058753A"/>
    <w:rsid w:val="005876EA"/>
    <w:rsid w:val="005903FE"/>
    <w:rsid w:val="0059049C"/>
    <w:rsid w:val="00590A2B"/>
    <w:rsid w:val="00590CA1"/>
    <w:rsid w:val="005912B1"/>
    <w:rsid w:val="0059130A"/>
    <w:rsid w:val="005915CB"/>
    <w:rsid w:val="005917B1"/>
    <w:rsid w:val="00591916"/>
    <w:rsid w:val="0059193F"/>
    <w:rsid w:val="00591F27"/>
    <w:rsid w:val="0059269B"/>
    <w:rsid w:val="00592E0A"/>
    <w:rsid w:val="00592ED8"/>
    <w:rsid w:val="00592EEB"/>
    <w:rsid w:val="00592F09"/>
    <w:rsid w:val="00593600"/>
    <w:rsid w:val="00593A29"/>
    <w:rsid w:val="00593CCC"/>
    <w:rsid w:val="00593CF2"/>
    <w:rsid w:val="00593F42"/>
    <w:rsid w:val="00593FC5"/>
    <w:rsid w:val="00594125"/>
    <w:rsid w:val="005944DA"/>
    <w:rsid w:val="005945A4"/>
    <w:rsid w:val="00594917"/>
    <w:rsid w:val="0059496C"/>
    <w:rsid w:val="00594A72"/>
    <w:rsid w:val="00594B7F"/>
    <w:rsid w:val="00594C3E"/>
    <w:rsid w:val="00594CC6"/>
    <w:rsid w:val="00594D36"/>
    <w:rsid w:val="0059514E"/>
    <w:rsid w:val="005952B7"/>
    <w:rsid w:val="0059530E"/>
    <w:rsid w:val="00595313"/>
    <w:rsid w:val="00595692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726"/>
    <w:rsid w:val="00596A2B"/>
    <w:rsid w:val="00596CC5"/>
    <w:rsid w:val="00596DBF"/>
    <w:rsid w:val="00596F39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DB5"/>
    <w:rsid w:val="00597FC5"/>
    <w:rsid w:val="005A0345"/>
    <w:rsid w:val="005A0ECB"/>
    <w:rsid w:val="005A0EDE"/>
    <w:rsid w:val="005A10D5"/>
    <w:rsid w:val="005A14B0"/>
    <w:rsid w:val="005A1848"/>
    <w:rsid w:val="005A1AF1"/>
    <w:rsid w:val="005A1B6F"/>
    <w:rsid w:val="005A1F1D"/>
    <w:rsid w:val="005A21E2"/>
    <w:rsid w:val="005A2C8F"/>
    <w:rsid w:val="005A2D55"/>
    <w:rsid w:val="005A2D6E"/>
    <w:rsid w:val="005A2E5A"/>
    <w:rsid w:val="005A3140"/>
    <w:rsid w:val="005A3363"/>
    <w:rsid w:val="005A368C"/>
    <w:rsid w:val="005A3972"/>
    <w:rsid w:val="005A41F1"/>
    <w:rsid w:val="005A42E6"/>
    <w:rsid w:val="005A45CD"/>
    <w:rsid w:val="005A481E"/>
    <w:rsid w:val="005A4A68"/>
    <w:rsid w:val="005A4BE2"/>
    <w:rsid w:val="005A4D01"/>
    <w:rsid w:val="005A4D2C"/>
    <w:rsid w:val="005A50B9"/>
    <w:rsid w:val="005A50C8"/>
    <w:rsid w:val="005A50CB"/>
    <w:rsid w:val="005A50F8"/>
    <w:rsid w:val="005A54B2"/>
    <w:rsid w:val="005A54EA"/>
    <w:rsid w:val="005A5DBC"/>
    <w:rsid w:val="005A5F94"/>
    <w:rsid w:val="005A6203"/>
    <w:rsid w:val="005A6502"/>
    <w:rsid w:val="005A6F16"/>
    <w:rsid w:val="005A6FA5"/>
    <w:rsid w:val="005A702A"/>
    <w:rsid w:val="005A7386"/>
    <w:rsid w:val="005A7593"/>
    <w:rsid w:val="005A77E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0CE3"/>
    <w:rsid w:val="005B111D"/>
    <w:rsid w:val="005B11E9"/>
    <w:rsid w:val="005B1445"/>
    <w:rsid w:val="005B16D3"/>
    <w:rsid w:val="005B1976"/>
    <w:rsid w:val="005B1CA4"/>
    <w:rsid w:val="005B1E21"/>
    <w:rsid w:val="005B21C1"/>
    <w:rsid w:val="005B25EA"/>
    <w:rsid w:val="005B27E6"/>
    <w:rsid w:val="005B2807"/>
    <w:rsid w:val="005B2BEE"/>
    <w:rsid w:val="005B2CE5"/>
    <w:rsid w:val="005B2D3D"/>
    <w:rsid w:val="005B2E3C"/>
    <w:rsid w:val="005B2E3E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437"/>
    <w:rsid w:val="005B54C3"/>
    <w:rsid w:val="005B5595"/>
    <w:rsid w:val="005B5EC8"/>
    <w:rsid w:val="005B6007"/>
    <w:rsid w:val="005B63A6"/>
    <w:rsid w:val="005B63DC"/>
    <w:rsid w:val="005B6464"/>
    <w:rsid w:val="005B64CD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161E"/>
    <w:rsid w:val="005C1823"/>
    <w:rsid w:val="005C18B3"/>
    <w:rsid w:val="005C1FC8"/>
    <w:rsid w:val="005C1FF4"/>
    <w:rsid w:val="005C203D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2E2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C7D5A"/>
    <w:rsid w:val="005D0196"/>
    <w:rsid w:val="005D0449"/>
    <w:rsid w:val="005D059E"/>
    <w:rsid w:val="005D0635"/>
    <w:rsid w:val="005D0977"/>
    <w:rsid w:val="005D0A7A"/>
    <w:rsid w:val="005D0F9A"/>
    <w:rsid w:val="005D14DC"/>
    <w:rsid w:val="005D1909"/>
    <w:rsid w:val="005D1AB0"/>
    <w:rsid w:val="005D1EA0"/>
    <w:rsid w:val="005D1ED8"/>
    <w:rsid w:val="005D218D"/>
    <w:rsid w:val="005D2806"/>
    <w:rsid w:val="005D2969"/>
    <w:rsid w:val="005D2D75"/>
    <w:rsid w:val="005D2F2A"/>
    <w:rsid w:val="005D3A34"/>
    <w:rsid w:val="005D3B48"/>
    <w:rsid w:val="005D4406"/>
    <w:rsid w:val="005D4425"/>
    <w:rsid w:val="005D4661"/>
    <w:rsid w:val="005D5004"/>
    <w:rsid w:val="005D52B7"/>
    <w:rsid w:val="005D5779"/>
    <w:rsid w:val="005D5A05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850"/>
    <w:rsid w:val="005D6AA9"/>
    <w:rsid w:val="005D73FE"/>
    <w:rsid w:val="005D7421"/>
    <w:rsid w:val="005D7912"/>
    <w:rsid w:val="005D79FF"/>
    <w:rsid w:val="005D7CD3"/>
    <w:rsid w:val="005D7D91"/>
    <w:rsid w:val="005D7FED"/>
    <w:rsid w:val="005E0080"/>
    <w:rsid w:val="005E0223"/>
    <w:rsid w:val="005E02AC"/>
    <w:rsid w:val="005E02C8"/>
    <w:rsid w:val="005E04C4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D96"/>
    <w:rsid w:val="005E1E2E"/>
    <w:rsid w:val="005E21C7"/>
    <w:rsid w:val="005E22DF"/>
    <w:rsid w:val="005E23B6"/>
    <w:rsid w:val="005E282E"/>
    <w:rsid w:val="005E28D8"/>
    <w:rsid w:val="005E2B36"/>
    <w:rsid w:val="005E2C2F"/>
    <w:rsid w:val="005E3309"/>
    <w:rsid w:val="005E39B2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BF8"/>
    <w:rsid w:val="005E6D29"/>
    <w:rsid w:val="005E6EF6"/>
    <w:rsid w:val="005E7265"/>
    <w:rsid w:val="005E72AE"/>
    <w:rsid w:val="005E736A"/>
    <w:rsid w:val="005E744D"/>
    <w:rsid w:val="005E747D"/>
    <w:rsid w:val="005E778C"/>
    <w:rsid w:val="005E7856"/>
    <w:rsid w:val="005E78C2"/>
    <w:rsid w:val="005E7909"/>
    <w:rsid w:val="005E79A3"/>
    <w:rsid w:val="005E7B14"/>
    <w:rsid w:val="005E7FAA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10"/>
    <w:rsid w:val="005F1855"/>
    <w:rsid w:val="005F18A1"/>
    <w:rsid w:val="005F18A9"/>
    <w:rsid w:val="005F1FB6"/>
    <w:rsid w:val="005F2426"/>
    <w:rsid w:val="005F29D1"/>
    <w:rsid w:val="005F2DE9"/>
    <w:rsid w:val="005F2EEF"/>
    <w:rsid w:val="005F30F9"/>
    <w:rsid w:val="005F322B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50F"/>
    <w:rsid w:val="005F6607"/>
    <w:rsid w:val="005F6911"/>
    <w:rsid w:val="005F6B47"/>
    <w:rsid w:val="005F6D3D"/>
    <w:rsid w:val="005F6F7E"/>
    <w:rsid w:val="005F721E"/>
    <w:rsid w:val="005F79DA"/>
    <w:rsid w:val="005F7A5E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CCF"/>
    <w:rsid w:val="00601E2A"/>
    <w:rsid w:val="00601ED1"/>
    <w:rsid w:val="00601FA0"/>
    <w:rsid w:val="00602464"/>
    <w:rsid w:val="006029FD"/>
    <w:rsid w:val="00602D97"/>
    <w:rsid w:val="00602FC6"/>
    <w:rsid w:val="00603516"/>
    <w:rsid w:val="0060363F"/>
    <w:rsid w:val="006037C2"/>
    <w:rsid w:val="0060392A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4FA3"/>
    <w:rsid w:val="006050E5"/>
    <w:rsid w:val="0060520C"/>
    <w:rsid w:val="006052CF"/>
    <w:rsid w:val="006053A6"/>
    <w:rsid w:val="00605594"/>
    <w:rsid w:val="006057EA"/>
    <w:rsid w:val="00605BC9"/>
    <w:rsid w:val="00605EF6"/>
    <w:rsid w:val="006060DF"/>
    <w:rsid w:val="00606182"/>
    <w:rsid w:val="006063D7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2D6C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80F"/>
    <w:rsid w:val="00614C02"/>
    <w:rsid w:val="00614D10"/>
    <w:rsid w:val="00614E64"/>
    <w:rsid w:val="0061500A"/>
    <w:rsid w:val="00615712"/>
    <w:rsid w:val="00615B0D"/>
    <w:rsid w:val="00615D0C"/>
    <w:rsid w:val="00615E48"/>
    <w:rsid w:val="00615EB6"/>
    <w:rsid w:val="00616303"/>
    <w:rsid w:val="006168C6"/>
    <w:rsid w:val="00616E53"/>
    <w:rsid w:val="006177E8"/>
    <w:rsid w:val="006179D4"/>
    <w:rsid w:val="006200DF"/>
    <w:rsid w:val="00620138"/>
    <w:rsid w:val="00620463"/>
    <w:rsid w:val="006205FD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01D"/>
    <w:rsid w:val="0062314E"/>
    <w:rsid w:val="006235F0"/>
    <w:rsid w:val="00623FFA"/>
    <w:rsid w:val="006245CB"/>
    <w:rsid w:val="006246B3"/>
    <w:rsid w:val="0062476A"/>
    <w:rsid w:val="006248D1"/>
    <w:rsid w:val="00624932"/>
    <w:rsid w:val="00624CB1"/>
    <w:rsid w:val="00624F8E"/>
    <w:rsid w:val="00625032"/>
    <w:rsid w:val="006252B0"/>
    <w:rsid w:val="0062531B"/>
    <w:rsid w:val="00625491"/>
    <w:rsid w:val="00625B5F"/>
    <w:rsid w:val="00625C6F"/>
    <w:rsid w:val="00625C84"/>
    <w:rsid w:val="00625EB1"/>
    <w:rsid w:val="00625F95"/>
    <w:rsid w:val="00626088"/>
    <w:rsid w:val="00626164"/>
    <w:rsid w:val="00626166"/>
    <w:rsid w:val="006264FA"/>
    <w:rsid w:val="00626950"/>
    <w:rsid w:val="00626B35"/>
    <w:rsid w:val="00626DD1"/>
    <w:rsid w:val="00627019"/>
    <w:rsid w:val="00627184"/>
    <w:rsid w:val="00627480"/>
    <w:rsid w:val="00627634"/>
    <w:rsid w:val="006276B0"/>
    <w:rsid w:val="0062774B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1BC"/>
    <w:rsid w:val="006312FC"/>
    <w:rsid w:val="00631448"/>
    <w:rsid w:val="00631513"/>
    <w:rsid w:val="0063179C"/>
    <w:rsid w:val="00631861"/>
    <w:rsid w:val="00631E61"/>
    <w:rsid w:val="006320AB"/>
    <w:rsid w:val="0063244F"/>
    <w:rsid w:val="00632645"/>
    <w:rsid w:val="00632752"/>
    <w:rsid w:val="00632818"/>
    <w:rsid w:val="00632CF0"/>
    <w:rsid w:val="00632D78"/>
    <w:rsid w:val="0063334F"/>
    <w:rsid w:val="006334E1"/>
    <w:rsid w:val="00633744"/>
    <w:rsid w:val="00633A5F"/>
    <w:rsid w:val="00633C93"/>
    <w:rsid w:val="00633E3D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062"/>
    <w:rsid w:val="00636511"/>
    <w:rsid w:val="006366BC"/>
    <w:rsid w:val="006367D2"/>
    <w:rsid w:val="0063698E"/>
    <w:rsid w:val="00636BC1"/>
    <w:rsid w:val="00636BE1"/>
    <w:rsid w:val="00636E9A"/>
    <w:rsid w:val="00636F16"/>
    <w:rsid w:val="00637007"/>
    <w:rsid w:val="006374E8"/>
    <w:rsid w:val="0063777B"/>
    <w:rsid w:val="00637780"/>
    <w:rsid w:val="0063789F"/>
    <w:rsid w:val="00637AED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8E2"/>
    <w:rsid w:val="0064293E"/>
    <w:rsid w:val="006429DC"/>
    <w:rsid w:val="00642AA0"/>
    <w:rsid w:val="00642C49"/>
    <w:rsid w:val="006430B4"/>
    <w:rsid w:val="0064328E"/>
    <w:rsid w:val="006433EB"/>
    <w:rsid w:val="0064379F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CD0"/>
    <w:rsid w:val="00646EBA"/>
    <w:rsid w:val="00646F5E"/>
    <w:rsid w:val="00647ABA"/>
    <w:rsid w:val="00647B83"/>
    <w:rsid w:val="00647D84"/>
    <w:rsid w:val="00647FA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18D"/>
    <w:rsid w:val="0065337A"/>
    <w:rsid w:val="0065394C"/>
    <w:rsid w:val="00653F5F"/>
    <w:rsid w:val="006544A2"/>
    <w:rsid w:val="006544FD"/>
    <w:rsid w:val="006547F5"/>
    <w:rsid w:val="00654A34"/>
    <w:rsid w:val="006552DD"/>
    <w:rsid w:val="00655A48"/>
    <w:rsid w:val="006560D9"/>
    <w:rsid w:val="00656154"/>
    <w:rsid w:val="00656396"/>
    <w:rsid w:val="0065645E"/>
    <w:rsid w:val="0065654F"/>
    <w:rsid w:val="006565A6"/>
    <w:rsid w:val="006566D4"/>
    <w:rsid w:val="00656AE1"/>
    <w:rsid w:val="00656D93"/>
    <w:rsid w:val="00656EC3"/>
    <w:rsid w:val="006571B4"/>
    <w:rsid w:val="00657336"/>
    <w:rsid w:val="006574AD"/>
    <w:rsid w:val="006579F7"/>
    <w:rsid w:val="00657AA1"/>
    <w:rsid w:val="00657FC4"/>
    <w:rsid w:val="006601E3"/>
    <w:rsid w:val="00660472"/>
    <w:rsid w:val="00660684"/>
    <w:rsid w:val="0066069C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5BF"/>
    <w:rsid w:val="0066267F"/>
    <w:rsid w:val="006626D2"/>
    <w:rsid w:val="00662774"/>
    <w:rsid w:val="00662839"/>
    <w:rsid w:val="00662B22"/>
    <w:rsid w:val="00662C7C"/>
    <w:rsid w:val="006630BA"/>
    <w:rsid w:val="00663620"/>
    <w:rsid w:val="00663C90"/>
    <w:rsid w:val="00663D69"/>
    <w:rsid w:val="00663F2C"/>
    <w:rsid w:val="006640F9"/>
    <w:rsid w:val="00664C2D"/>
    <w:rsid w:val="00664DCF"/>
    <w:rsid w:val="00664E8B"/>
    <w:rsid w:val="006652D0"/>
    <w:rsid w:val="006655C0"/>
    <w:rsid w:val="00665817"/>
    <w:rsid w:val="00665909"/>
    <w:rsid w:val="00666009"/>
    <w:rsid w:val="006663F6"/>
    <w:rsid w:val="006664C5"/>
    <w:rsid w:val="00666578"/>
    <w:rsid w:val="006667F8"/>
    <w:rsid w:val="00666920"/>
    <w:rsid w:val="006669B4"/>
    <w:rsid w:val="00666A7A"/>
    <w:rsid w:val="00666A8E"/>
    <w:rsid w:val="00666CA7"/>
    <w:rsid w:val="00666E76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B4D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170"/>
    <w:rsid w:val="0067230B"/>
    <w:rsid w:val="00672420"/>
    <w:rsid w:val="0067251A"/>
    <w:rsid w:val="006726A6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4F66"/>
    <w:rsid w:val="0067532C"/>
    <w:rsid w:val="006758B0"/>
    <w:rsid w:val="006758E4"/>
    <w:rsid w:val="0067606F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21C2"/>
    <w:rsid w:val="006828F0"/>
    <w:rsid w:val="00682963"/>
    <w:rsid w:val="00682A66"/>
    <w:rsid w:val="00682D87"/>
    <w:rsid w:val="00683070"/>
    <w:rsid w:val="006834ED"/>
    <w:rsid w:val="00683570"/>
    <w:rsid w:val="00683607"/>
    <w:rsid w:val="00683708"/>
    <w:rsid w:val="0068379D"/>
    <w:rsid w:val="006838BB"/>
    <w:rsid w:val="00684A96"/>
    <w:rsid w:val="00684AA5"/>
    <w:rsid w:val="00684D17"/>
    <w:rsid w:val="00685156"/>
    <w:rsid w:val="006851F8"/>
    <w:rsid w:val="0068526C"/>
    <w:rsid w:val="00685335"/>
    <w:rsid w:val="006856F4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806"/>
    <w:rsid w:val="0068793B"/>
    <w:rsid w:val="0068799B"/>
    <w:rsid w:val="00687A20"/>
    <w:rsid w:val="00687AC0"/>
    <w:rsid w:val="00687F90"/>
    <w:rsid w:val="006903C0"/>
    <w:rsid w:val="0069073C"/>
    <w:rsid w:val="00690BA9"/>
    <w:rsid w:val="00690C25"/>
    <w:rsid w:val="00690F33"/>
    <w:rsid w:val="006915F7"/>
    <w:rsid w:val="006919DB"/>
    <w:rsid w:val="00691C40"/>
    <w:rsid w:val="00692422"/>
    <w:rsid w:val="006924E2"/>
    <w:rsid w:val="006924F7"/>
    <w:rsid w:val="00692749"/>
    <w:rsid w:val="0069293D"/>
    <w:rsid w:val="006929AA"/>
    <w:rsid w:val="00692A62"/>
    <w:rsid w:val="00692A8C"/>
    <w:rsid w:val="006936C3"/>
    <w:rsid w:val="00693775"/>
    <w:rsid w:val="006938CC"/>
    <w:rsid w:val="006939A6"/>
    <w:rsid w:val="00693F9B"/>
    <w:rsid w:val="00694D40"/>
    <w:rsid w:val="006951B1"/>
    <w:rsid w:val="006958DB"/>
    <w:rsid w:val="0069627A"/>
    <w:rsid w:val="0069629C"/>
    <w:rsid w:val="006962AA"/>
    <w:rsid w:val="006962B6"/>
    <w:rsid w:val="006962ED"/>
    <w:rsid w:val="00696662"/>
    <w:rsid w:val="00696CBD"/>
    <w:rsid w:val="00697351"/>
    <w:rsid w:val="00697573"/>
    <w:rsid w:val="006976D5"/>
    <w:rsid w:val="006976DB"/>
    <w:rsid w:val="00697728"/>
    <w:rsid w:val="00697737"/>
    <w:rsid w:val="006977F4"/>
    <w:rsid w:val="00697DDC"/>
    <w:rsid w:val="00697E3B"/>
    <w:rsid w:val="006A00CC"/>
    <w:rsid w:val="006A0368"/>
    <w:rsid w:val="006A147A"/>
    <w:rsid w:val="006A1489"/>
    <w:rsid w:val="006A1AA7"/>
    <w:rsid w:val="006A1AA8"/>
    <w:rsid w:val="006A1B09"/>
    <w:rsid w:val="006A1BC9"/>
    <w:rsid w:val="006A1DDD"/>
    <w:rsid w:val="006A1F2F"/>
    <w:rsid w:val="006A2058"/>
    <w:rsid w:val="006A2141"/>
    <w:rsid w:val="006A2549"/>
    <w:rsid w:val="006A2559"/>
    <w:rsid w:val="006A27D7"/>
    <w:rsid w:val="006A2BC6"/>
    <w:rsid w:val="006A2CEE"/>
    <w:rsid w:val="006A30A4"/>
    <w:rsid w:val="006A36F6"/>
    <w:rsid w:val="006A3ED9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4E88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D1F"/>
    <w:rsid w:val="006A62CE"/>
    <w:rsid w:val="006A68C5"/>
    <w:rsid w:val="006A6C4D"/>
    <w:rsid w:val="006A6E2B"/>
    <w:rsid w:val="006A7BDA"/>
    <w:rsid w:val="006B011F"/>
    <w:rsid w:val="006B0150"/>
    <w:rsid w:val="006B0197"/>
    <w:rsid w:val="006B08B6"/>
    <w:rsid w:val="006B0E00"/>
    <w:rsid w:val="006B11BF"/>
    <w:rsid w:val="006B1323"/>
    <w:rsid w:val="006B1605"/>
    <w:rsid w:val="006B16ED"/>
    <w:rsid w:val="006B188D"/>
    <w:rsid w:val="006B19FD"/>
    <w:rsid w:val="006B1ACA"/>
    <w:rsid w:val="006B1D80"/>
    <w:rsid w:val="006B1D8D"/>
    <w:rsid w:val="006B1F75"/>
    <w:rsid w:val="006B2258"/>
    <w:rsid w:val="006B2C1A"/>
    <w:rsid w:val="006B3101"/>
    <w:rsid w:val="006B35C7"/>
    <w:rsid w:val="006B3756"/>
    <w:rsid w:val="006B3978"/>
    <w:rsid w:val="006B3D30"/>
    <w:rsid w:val="006B3D46"/>
    <w:rsid w:val="006B3ED5"/>
    <w:rsid w:val="006B3FA5"/>
    <w:rsid w:val="006B4056"/>
    <w:rsid w:val="006B40F4"/>
    <w:rsid w:val="006B43FF"/>
    <w:rsid w:val="006B475A"/>
    <w:rsid w:val="006B4955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DBC"/>
    <w:rsid w:val="006B7F9D"/>
    <w:rsid w:val="006C0161"/>
    <w:rsid w:val="006C01C4"/>
    <w:rsid w:val="006C0294"/>
    <w:rsid w:val="006C04BD"/>
    <w:rsid w:val="006C0512"/>
    <w:rsid w:val="006C07CD"/>
    <w:rsid w:val="006C08E0"/>
    <w:rsid w:val="006C0A49"/>
    <w:rsid w:val="006C0C9B"/>
    <w:rsid w:val="006C0E6F"/>
    <w:rsid w:val="006C1A1E"/>
    <w:rsid w:val="006C1E4E"/>
    <w:rsid w:val="006C1EBF"/>
    <w:rsid w:val="006C2823"/>
    <w:rsid w:val="006C28D9"/>
    <w:rsid w:val="006C2923"/>
    <w:rsid w:val="006C310B"/>
    <w:rsid w:val="006C33A9"/>
    <w:rsid w:val="006C34BA"/>
    <w:rsid w:val="006C358C"/>
    <w:rsid w:val="006C3859"/>
    <w:rsid w:val="006C3ACD"/>
    <w:rsid w:val="006C3D81"/>
    <w:rsid w:val="006C3E68"/>
    <w:rsid w:val="006C43F0"/>
    <w:rsid w:val="006C4CF0"/>
    <w:rsid w:val="006C4EFB"/>
    <w:rsid w:val="006C4F52"/>
    <w:rsid w:val="006C5138"/>
    <w:rsid w:val="006C5E7A"/>
    <w:rsid w:val="006C5F4C"/>
    <w:rsid w:val="006C6048"/>
    <w:rsid w:val="006C6129"/>
    <w:rsid w:val="006C6386"/>
    <w:rsid w:val="006C68E6"/>
    <w:rsid w:val="006C6C44"/>
    <w:rsid w:val="006C6D8A"/>
    <w:rsid w:val="006C6E25"/>
    <w:rsid w:val="006C6E59"/>
    <w:rsid w:val="006C6E81"/>
    <w:rsid w:val="006C6EC9"/>
    <w:rsid w:val="006C7089"/>
    <w:rsid w:val="006C70F3"/>
    <w:rsid w:val="006C7833"/>
    <w:rsid w:val="006D004C"/>
    <w:rsid w:val="006D06CB"/>
    <w:rsid w:val="006D07B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3004"/>
    <w:rsid w:val="006D3007"/>
    <w:rsid w:val="006D323A"/>
    <w:rsid w:val="006D3399"/>
    <w:rsid w:val="006D33E6"/>
    <w:rsid w:val="006D3A13"/>
    <w:rsid w:val="006D3CFE"/>
    <w:rsid w:val="006D3F26"/>
    <w:rsid w:val="006D4305"/>
    <w:rsid w:val="006D448B"/>
    <w:rsid w:val="006D44F2"/>
    <w:rsid w:val="006D4B53"/>
    <w:rsid w:val="006D4BB8"/>
    <w:rsid w:val="006D4D96"/>
    <w:rsid w:val="006D4E4F"/>
    <w:rsid w:val="006D520A"/>
    <w:rsid w:val="006D534E"/>
    <w:rsid w:val="006D5623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5E"/>
    <w:rsid w:val="006E0FB9"/>
    <w:rsid w:val="006E1055"/>
    <w:rsid w:val="006E1157"/>
    <w:rsid w:val="006E1533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205"/>
    <w:rsid w:val="006E3333"/>
    <w:rsid w:val="006E3779"/>
    <w:rsid w:val="006E3899"/>
    <w:rsid w:val="006E3D50"/>
    <w:rsid w:val="006E3F4A"/>
    <w:rsid w:val="006E4067"/>
    <w:rsid w:val="006E4157"/>
    <w:rsid w:val="006E4334"/>
    <w:rsid w:val="006E466A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1D7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6F5"/>
    <w:rsid w:val="006F076D"/>
    <w:rsid w:val="006F08F7"/>
    <w:rsid w:val="006F096B"/>
    <w:rsid w:val="006F0A88"/>
    <w:rsid w:val="006F0B42"/>
    <w:rsid w:val="006F0B89"/>
    <w:rsid w:val="006F0BB2"/>
    <w:rsid w:val="006F0F6C"/>
    <w:rsid w:val="006F117D"/>
    <w:rsid w:val="006F1294"/>
    <w:rsid w:val="006F1597"/>
    <w:rsid w:val="006F15ED"/>
    <w:rsid w:val="006F1660"/>
    <w:rsid w:val="006F1872"/>
    <w:rsid w:val="006F198B"/>
    <w:rsid w:val="006F1A29"/>
    <w:rsid w:val="006F1CE3"/>
    <w:rsid w:val="006F1EBC"/>
    <w:rsid w:val="006F221E"/>
    <w:rsid w:val="006F23C3"/>
    <w:rsid w:val="006F2958"/>
    <w:rsid w:val="006F2CCB"/>
    <w:rsid w:val="006F2CF8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4853"/>
    <w:rsid w:val="006F4857"/>
    <w:rsid w:val="006F4885"/>
    <w:rsid w:val="006F4CBE"/>
    <w:rsid w:val="006F4FEE"/>
    <w:rsid w:val="006F5040"/>
    <w:rsid w:val="006F5103"/>
    <w:rsid w:val="006F54D3"/>
    <w:rsid w:val="006F5688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791"/>
    <w:rsid w:val="006F7996"/>
    <w:rsid w:val="006F7A0C"/>
    <w:rsid w:val="006F7A8C"/>
    <w:rsid w:val="006F7BC8"/>
    <w:rsid w:val="006F7D23"/>
    <w:rsid w:val="00700314"/>
    <w:rsid w:val="00700699"/>
    <w:rsid w:val="00700994"/>
    <w:rsid w:val="007009F4"/>
    <w:rsid w:val="00700D8C"/>
    <w:rsid w:val="00700F73"/>
    <w:rsid w:val="007012A2"/>
    <w:rsid w:val="007013BF"/>
    <w:rsid w:val="007015D5"/>
    <w:rsid w:val="0070195D"/>
    <w:rsid w:val="00702307"/>
    <w:rsid w:val="00702865"/>
    <w:rsid w:val="00702EE1"/>
    <w:rsid w:val="00702F5E"/>
    <w:rsid w:val="0070326F"/>
    <w:rsid w:val="00703342"/>
    <w:rsid w:val="007033CB"/>
    <w:rsid w:val="00703644"/>
    <w:rsid w:val="00703809"/>
    <w:rsid w:val="00703998"/>
    <w:rsid w:val="00703CD5"/>
    <w:rsid w:val="007041A9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A19"/>
    <w:rsid w:val="00705CA8"/>
    <w:rsid w:val="00705D33"/>
    <w:rsid w:val="00705FA3"/>
    <w:rsid w:val="00705FC4"/>
    <w:rsid w:val="007060BF"/>
    <w:rsid w:val="007060FE"/>
    <w:rsid w:val="00706322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D7C"/>
    <w:rsid w:val="00707E00"/>
    <w:rsid w:val="007100EF"/>
    <w:rsid w:val="007104D5"/>
    <w:rsid w:val="00710575"/>
    <w:rsid w:val="00710B2A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8BE"/>
    <w:rsid w:val="00711901"/>
    <w:rsid w:val="00711BED"/>
    <w:rsid w:val="00711D5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B8"/>
    <w:rsid w:val="00714199"/>
    <w:rsid w:val="00714246"/>
    <w:rsid w:val="00714520"/>
    <w:rsid w:val="007146C1"/>
    <w:rsid w:val="00714952"/>
    <w:rsid w:val="0071495F"/>
    <w:rsid w:val="007149F7"/>
    <w:rsid w:val="00714A0E"/>
    <w:rsid w:val="00714AAF"/>
    <w:rsid w:val="00714D8E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392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6"/>
    <w:rsid w:val="007211CA"/>
    <w:rsid w:val="00721242"/>
    <w:rsid w:val="00721591"/>
    <w:rsid w:val="00721DAA"/>
    <w:rsid w:val="00721F19"/>
    <w:rsid w:val="00722011"/>
    <w:rsid w:val="00722091"/>
    <w:rsid w:val="007220FC"/>
    <w:rsid w:val="007223AA"/>
    <w:rsid w:val="007225C5"/>
    <w:rsid w:val="00722667"/>
    <w:rsid w:val="007227A0"/>
    <w:rsid w:val="00722814"/>
    <w:rsid w:val="00722A60"/>
    <w:rsid w:val="00722F20"/>
    <w:rsid w:val="007233C3"/>
    <w:rsid w:val="00723709"/>
    <w:rsid w:val="00723829"/>
    <w:rsid w:val="007239ED"/>
    <w:rsid w:val="00723D00"/>
    <w:rsid w:val="0072439A"/>
    <w:rsid w:val="0072448C"/>
    <w:rsid w:val="00724529"/>
    <w:rsid w:val="007245BD"/>
    <w:rsid w:val="00724672"/>
    <w:rsid w:val="007246C0"/>
    <w:rsid w:val="00724C33"/>
    <w:rsid w:val="00724DC8"/>
    <w:rsid w:val="00724EC6"/>
    <w:rsid w:val="007254B7"/>
    <w:rsid w:val="00725770"/>
    <w:rsid w:val="00725D7A"/>
    <w:rsid w:val="0072617E"/>
    <w:rsid w:val="00726222"/>
    <w:rsid w:val="00726580"/>
    <w:rsid w:val="0072665C"/>
    <w:rsid w:val="00726EE5"/>
    <w:rsid w:val="00727379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FE2"/>
    <w:rsid w:val="00730FEB"/>
    <w:rsid w:val="0073111E"/>
    <w:rsid w:val="00731241"/>
    <w:rsid w:val="0073127E"/>
    <w:rsid w:val="007317D5"/>
    <w:rsid w:val="0073188A"/>
    <w:rsid w:val="00731984"/>
    <w:rsid w:val="00731BEB"/>
    <w:rsid w:val="00731D61"/>
    <w:rsid w:val="0073211B"/>
    <w:rsid w:val="007321BC"/>
    <w:rsid w:val="007323B9"/>
    <w:rsid w:val="007324B9"/>
    <w:rsid w:val="007325F8"/>
    <w:rsid w:val="00732608"/>
    <w:rsid w:val="00732C75"/>
    <w:rsid w:val="00733170"/>
    <w:rsid w:val="007331FD"/>
    <w:rsid w:val="00733535"/>
    <w:rsid w:val="0073369C"/>
    <w:rsid w:val="007337E9"/>
    <w:rsid w:val="00733B8F"/>
    <w:rsid w:val="00733BBF"/>
    <w:rsid w:val="00733C0B"/>
    <w:rsid w:val="007341E3"/>
    <w:rsid w:val="0073438F"/>
    <w:rsid w:val="0073444B"/>
    <w:rsid w:val="0073482A"/>
    <w:rsid w:val="007348D1"/>
    <w:rsid w:val="00734921"/>
    <w:rsid w:val="00734DA8"/>
    <w:rsid w:val="00734EA9"/>
    <w:rsid w:val="00735007"/>
    <w:rsid w:val="00735083"/>
    <w:rsid w:val="00735380"/>
    <w:rsid w:val="00735E36"/>
    <w:rsid w:val="00735EE9"/>
    <w:rsid w:val="00735F0C"/>
    <w:rsid w:val="00735FAF"/>
    <w:rsid w:val="007361AF"/>
    <w:rsid w:val="00736256"/>
    <w:rsid w:val="00736908"/>
    <w:rsid w:val="00736B7A"/>
    <w:rsid w:val="00736EF4"/>
    <w:rsid w:val="00737257"/>
    <w:rsid w:val="0073730B"/>
    <w:rsid w:val="007373D1"/>
    <w:rsid w:val="00737708"/>
    <w:rsid w:val="00737978"/>
    <w:rsid w:val="00737B11"/>
    <w:rsid w:val="00737EAF"/>
    <w:rsid w:val="00740169"/>
    <w:rsid w:val="0074034E"/>
    <w:rsid w:val="00740538"/>
    <w:rsid w:val="00740541"/>
    <w:rsid w:val="007405B7"/>
    <w:rsid w:val="0074078E"/>
    <w:rsid w:val="007407F0"/>
    <w:rsid w:val="00740A27"/>
    <w:rsid w:val="0074103D"/>
    <w:rsid w:val="0074122F"/>
    <w:rsid w:val="00741526"/>
    <w:rsid w:val="00741763"/>
    <w:rsid w:val="00741FFA"/>
    <w:rsid w:val="00742137"/>
    <w:rsid w:val="00742288"/>
    <w:rsid w:val="00742398"/>
    <w:rsid w:val="00742755"/>
    <w:rsid w:val="00742AAF"/>
    <w:rsid w:val="00742B75"/>
    <w:rsid w:val="00742C50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81B"/>
    <w:rsid w:val="00744947"/>
    <w:rsid w:val="007449C7"/>
    <w:rsid w:val="00744A6C"/>
    <w:rsid w:val="0074543D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382"/>
    <w:rsid w:val="007465B6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47DB2"/>
    <w:rsid w:val="007501DD"/>
    <w:rsid w:val="00750818"/>
    <w:rsid w:val="0075093A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15"/>
    <w:rsid w:val="007538D7"/>
    <w:rsid w:val="00753972"/>
    <w:rsid w:val="00753AE1"/>
    <w:rsid w:val="00753AE6"/>
    <w:rsid w:val="00754AC6"/>
    <w:rsid w:val="00754E04"/>
    <w:rsid w:val="00754EBA"/>
    <w:rsid w:val="00755271"/>
    <w:rsid w:val="007552D3"/>
    <w:rsid w:val="007553AA"/>
    <w:rsid w:val="00755577"/>
    <w:rsid w:val="00755742"/>
    <w:rsid w:val="00755844"/>
    <w:rsid w:val="00755E61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F5E"/>
    <w:rsid w:val="007602E8"/>
    <w:rsid w:val="0076036B"/>
    <w:rsid w:val="0076053F"/>
    <w:rsid w:val="007605FF"/>
    <w:rsid w:val="0076076B"/>
    <w:rsid w:val="00760936"/>
    <w:rsid w:val="00760C52"/>
    <w:rsid w:val="00760CF8"/>
    <w:rsid w:val="00760E57"/>
    <w:rsid w:val="0076136F"/>
    <w:rsid w:val="007615C2"/>
    <w:rsid w:val="00761886"/>
    <w:rsid w:val="00761C0F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D54"/>
    <w:rsid w:val="00763D61"/>
    <w:rsid w:val="00763DC8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242"/>
    <w:rsid w:val="007656BC"/>
    <w:rsid w:val="00765E5D"/>
    <w:rsid w:val="00765EB6"/>
    <w:rsid w:val="00766A37"/>
    <w:rsid w:val="00766EF4"/>
    <w:rsid w:val="0076718C"/>
    <w:rsid w:val="0076727A"/>
    <w:rsid w:val="0076753A"/>
    <w:rsid w:val="00767896"/>
    <w:rsid w:val="00767976"/>
    <w:rsid w:val="00767A8F"/>
    <w:rsid w:val="00767B11"/>
    <w:rsid w:val="00767C3A"/>
    <w:rsid w:val="00767CBD"/>
    <w:rsid w:val="00767F51"/>
    <w:rsid w:val="0077016B"/>
    <w:rsid w:val="00770242"/>
    <w:rsid w:val="00770371"/>
    <w:rsid w:val="0077060D"/>
    <w:rsid w:val="007707D2"/>
    <w:rsid w:val="0077093E"/>
    <w:rsid w:val="00770E05"/>
    <w:rsid w:val="007711E5"/>
    <w:rsid w:val="00771833"/>
    <w:rsid w:val="007718E5"/>
    <w:rsid w:val="007719B5"/>
    <w:rsid w:val="007719E7"/>
    <w:rsid w:val="00771F65"/>
    <w:rsid w:val="00771F74"/>
    <w:rsid w:val="00772057"/>
    <w:rsid w:val="007720BA"/>
    <w:rsid w:val="00772186"/>
    <w:rsid w:val="007721C8"/>
    <w:rsid w:val="007722E7"/>
    <w:rsid w:val="00772A6F"/>
    <w:rsid w:val="00772CBF"/>
    <w:rsid w:val="00772DFD"/>
    <w:rsid w:val="00772E7F"/>
    <w:rsid w:val="00772FCF"/>
    <w:rsid w:val="00773211"/>
    <w:rsid w:val="007733C3"/>
    <w:rsid w:val="007737C0"/>
    <w:rsid w:val="007738EF"/>
    <w:rsid w:val="00773F74"/>
    <w:rsid w:val="00773F77"/>
    <w:rsid w:val="007741A5"/>
    <w:rsid w:val="007741EF"/>
    <w:rsid w:val="007744CA"/>
    <w:rsid w:val="00774CD5"/>
    <w:rsid w:val="00774D80"/>
    <w:rsid w:val="00774E07"/>
    <w:rsid w:val="00775066"/>
    <w:rsid w:val="0077560E"/>
    <w:rsid w:val="00775B5E"/>
    <w:rsid w:val="00775C75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E2"/>
    <w:rsid w:val="00777E95"/>
    <w:rsid w:val="00780720"/>
    <w:rsid w:val="00780764"/>
    <w:rsid w:val="00780870"/>
    <w:rsid w:val="00780A7E"/>
    <w:rsid w:val="00780C76"/>
    <w:rsid w:val="00781025"/>
    <w:rsid w:val="007811C0"/>
    <w:rsid w:val="0078123C"/>
    <w:rsid w:val="00781A45"/>
    <w:rsid w:val="00781AD1"/>
    <w:rsid w:val="00781DE0"/>
    <w:rsid w:val="00781EE1"/>
    <w:rsid w:val="007820CC"/>
    <w:rsid w:val="007820D4"/>
    <w:rsid w:val="007823DF"/>
    <w:rsid w:val="00782497"/>
    <w:rsid w:val="007827C1"/>
    <w:rsid w:val="00782EF6"/>
    <w:rsid w:val="007831A9"/>
    <w:rsid w:val="007832D7"/>
    <w:rsid w:val="007832DF"/>
    <w:rsid w:val="007834D0"/>
    <w:rsid w:val="007837A9"/>
    <w:rsid w:val="00783860"/>
    <w:rsid w:val="00783971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87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BEE"/>
    <w:rsid w:val="00786BFE"/>
    <w:rsid w:val="00787085"/>
    <w:rsid w:val="00787173"/>
    <w:rsid w:val="0078729F"/>
    <w:rsid w:val="007873D9"/>
    <w:rsid w:val="00787578"/>
    <w:rsid w:val="00787580"/>
    <w:rsid w:val="007875A1"/>
    <w:rsid w:val="007876CC"/>
    <w:rsid w:val="007878BA"/>
    <w:rsid w:val="0078790A"/>
    <w:rsid w:val="00787F67"/>
    <w:rsid w:val="00790060"/>
    <w:rsid w:val="007905E7"/>
    <w:rsid w:val="00791584"/>
    <w:rsid w:val="00791634"/>
    <w:rsid w:val="007918AA"/>
    <w:rsid w:val="00791B9F"/>
    <w:rsid w:val="00791EFB"/>
    <w:rsid w:val="00792185"/>
    <w:rsid w:val="007921C1"/>
    <w:rsid w:val="007926CB"/>
    <w:rsid w:val="00792AEC"/>
    <w:rsid w:val="00792DCB"/>
    <w:rsid w:val="00792E90"/>
    <w:rsid w:val="00792ECF"/>
    <w:rsid w:val="00792F41"/>
    <w:rsid w:val="007932C2"/>
    <w:rsid w:val="0079365A"/>
    <w:rsid w:val="007937AF"/>
    <w:rsid w:val="0079390D"/>
    <w:rsid w:val="00793B39"/>
    <w:rsid w:val="00793C04"/>
    <w:rsid w:val="00793FA5"/>
    <w:rsid w:val="0079417F"/>
    <w:rsid w:val="007947C6"/>
    <w:rsid w:val="00794B88"/>
    <w:rsid w:val="00795987"/>
    <w:rsid w:val="00795CBD"/>
    <w:rsid w:val="00795F80"/>
    <w:rsid w:val="0079601B"/>
    <w:rsid w:val="00796286"/>
    <w:rsid w:val="0079668A"/>
    <w:rsid w:val="007966E5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EA2"/>
    <w:rsid w:val="00797EA5"/>
    <w:rsid w:val="00797F4B"/>
    <w:rsid w:val="007A0144"/>
    <w:rsid w:val="007A0884"/>
    <w:rsid w:val="007A10D7"/>
    <w:rsid w:val="007A1313"/>
    <w:rsid w:val="007A169D"/>
    <w:rsid w:val="007A1BF8"/>
    <w:rsid w:val="007A1C8F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20"/>
    <w:rsid w:val="007A3380"/>
    <w:rsid w:val="007A3410"/>
    <w:rsid w:val="007A385D"/>
    <w:rsid w:val="007A3950"/>
    <w:rsid w:val="007A3A03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EFF"/>
    <w:rsid w:val="007A5199"/>
    <w:rsid w:val="007A51A7"/>
    <w:rsid w:val="007A52D3"/>
    <w:rsid w:val="007A541B"/>
    <w:rsid w:val="007A5442"/>
    <w:rsid w:val="007A562B"/>
    <w:rsid w:val="007A5FAB"/>
    <w:rsid w:val="007A6229"/>
    <w:rsid w:val="007A628C"/>
    <w:rsid w:val="007A6419"/>
    <w:rsid w:val="007A687B"/>
    <w:rsid w:val="007A690D"/>
    <w:rsid w:val="007A69F8"/>
    <w:rsid w:val="007A6B26"/>
    <w:rsid w:val="007A72CD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118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B9F"/>
    <w:rsid w:val="007B1F17"/>
    <w:rsid w:val="007B205C"/>
    <w:rsid w:val="007B223B"/>
    <w:rsid w:val="007B22E5"/>
    <w:rsid w:val="007B247E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31F"/>
    <w:rsid w:val="007B5426"/>
    <w:rsid w:val="007B5511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3C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86C"/>
    <w:rsid w:val="007C5B27"/>
    <w:rsid w:val="007C5B65"/>
    <w:rsid w:val="007C5E6D"/>
    <w:rsid w:val="007C6164"/>
    <w:rsid w:val="007C6748"/>
    <w:rsid w:val="007C6F19"/>
    <w:rsid w:val="007C6FA8"/>
    <w:rsid w:val="007C70DA"/>
    <w:rsid w:val="007C712F"/>
    <w:rsid w:val="007C7233"/>
    <w:rsid w:val="007C7304"/>
    <w:rsid w:val="007C732C"/>
    <w:rsid w:val="007C7885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56D"/>
    <w:rsid w:val="007D35A6"/>
    <w:rsid w:val="007D35F4"/>
    <w:rsid w:val="007D3ADB"/>
    <w:rsid w:val="007D3BA1"/>
    <w:rsid w:val="007D3FED"/>
    <w:rsid w:val="007D4552"/>
    <w:rsid w:val="007D4E6C"/>
    <w:rsid w:val="007D4EDF"/>
    <w:rsid w:val="007D5165"/>
    <w:rsid w:val="007D51D1"/>
    <w:rsid w:val="007D51E6"/>
    <w:rsid w:val="007D5DBF"/>
    <w:rsid w:val="007D5F4A"/>
    <w:rsid w:val="007D5FDF"/>
    <w:rsid w:val="007D60F2"/>
    <w:rsid w:val="007D676B"/>
    <w:rsid w:val="007D6C0B"/>
    <w:rsid w:val="007D71F1"/>
    <w:rsid w:val="007D77C6"/>
    <w:rsid w:val="007D7839"/>
    <w:rsid w:val="007D7B20"/>
    <w:rsid w:val="007D7D9A"/>
    <w:rsid w:val="007D7DCE"/>
    <w:rsid w:val="007E0291"/>
    <w:rsid w:val="007E06DD"/>
    <w:rsid w:val="007E080D"/>
    <w:rsid w:val="007E0A3E"/>
    <w:rsid w:val="007E0AF0"/>
    <w:rsid w:val="007E0F82"/>
    <w:rsid w:val="007E1660"/>
    <w:rsid w:val="007E1787"/>
    <w:rsid w:val="007E1AC5"/>
    <w:rsid w:val="007E1DCD"/>
    <w:rsid w:val="007E1DD9"/>
    <w:rsid w:val="007E1EC0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3C07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B8B"/>
    <w:rsid w:val="007E6D90"/>
    <w:rsid w:val="007E6F4E"/>
    <w:rsid w:val="007E6F7C"/>
    <w:rsid w:val="007E7294"/>
    <w:rsid w:val="007E734E"/>
    <w:rsid w:val="007E77C5"/>
    <w:rsid w:val="007E78BF"/>
    <w:rsid w:val="007E78C6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88"/>
    <w:rsid w:val="007F17F3"/>
    <w:rsid w:val="007F189A"/>
    <w:rsid w:val="007F198A"/>
    <w:rsid w:val="007F1A04"/>
    <w:rsid w:val="007F1A41"/>
    <w:rsid w:val="007F1F4A"/>
    <w:rsid w:val="007F211A"/>
    <w:rsid w:val="007F2182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46"/>
    <w:rsid w:val="007F46BB"/>
    <w:rsid w:val="007F46FF"/>
    <w:rsid w:val="007F4A65"/>
    <w:rsid w:val="007F4C3A"/>
    <w:rsid w:val="007F4DB2"/>
    <w:rsid w:val="007F4EA8"/>
    <w:rsid w:val="007F5271"/>
    <w:rsid w:val="007F55F0"/>
    <w:rsid w:val="007F5A97"/>
    <w:rsid w:val="007F5B2E"/>
    <w:rsid w:val="007F5CC4"/>
    <w:rsid w:val="007F5D2B"/>
    <w:rsid w:val="007F6002"/>
    <w:rsid w:val="007F650D"/>
    <w:rsid w:val="007F7451"/>
    <w:rsid w:val="007F79EE"/>
    <w:rsid w:val="007F7FDA"/>
    <w:rsid w:val="0080014C"/>
    <w:rsid w:val="00800482"/>
    <w:rsid w:val="00800851"/>
    <w:rsid w:val="00800A7C"/>
    <w:rsid w:val="00800FBD"/>
    <w:rsid w:val="0080117B"/>
    <w:rsid w:val="0080143C"/>
    <w:rsid w:val="00801808"/>
    <w:rsid w:val="00801BD0"/>
    <w:rsid w:val="00801CB4"/>
    <w:rsid w:val="00801D85"/>
    <w:rsid w:val="008026A5"/>
    <w:rsid w:val="00802910"/>
    <w:rsid w:val="00802D1A"/>
    <w:rsid w:val="0080324D"/>
    <w:rsid w:val="00803CBB"/>
    <w:rsid w:val="00803D3E"/>
    <w:rsid w:val="00803D82"/>
    <w:rsid w:val="00803DEE"/>
    <w:rsid w:val="00803E63"/>
    <w:rsid w:val="00804148"/>
    <w:rsid w:val="00804C58"/>
    <w:rsid w:val="00804D0A"/>
    <w:rsid w:val="00804D7F"/>
    <w:rsid w:val="00804E2B"/>
    <w:rsid w:val="00804F98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6E7"/>
    <w:rsid w:val="0081074F"/>
    <w:rsid w:val="00810A27"/>
    <w:rsid w:val="00810B10"/>
    <w:rsid w:val="00810BC5"/>
    <w:rsid w:val="00810C14"/>
    <w:rsid w:val="00810D5B"/>
    <w:rsid w:val="00811024"/>
    <w:rsid w:val="00811355"/>
    <w:rsid w:val="00811802"/>
    <w:rsid w:val="00811A0F"/>
    <w:rsid w:val="00811E56"/>
    <w:rsid w:val="008120C2"/>
    <w:rsid w:val="008122F0"/>
    <w:rsid w:val="00812387"/>
    <w:rsid w:val="008127A3"/>
    <w:rsid w:val="0081291B"/>
    <w:rsid w:val="00812A32"/>
    <w:rsid w:val="00812FBA"/>
    <w:rsid w:val="008133AF"/>
    <w:rsid w:val="008133B1"/>
    <w:rsid w:val="008133EE"/>
    <w:rsid w:val="00813407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23C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681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C30"/>
    <w:rsid w:val="00817C6B"/>
    <w:rsid w:val="00817C7F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234"/>
    <w:rsid w:val="0082151A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C2D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01A"/>
    <w:rsid w:val="0082545B"/>
    <w:rsid w:val="0082565C"/>
    <w:rsid w:val="00825A31"/>
    <w:rsid w:val="00825D50"/>
    <w:rsid w:val="00825D63"/>
    <w:rsid w:val="00825F3E"/>
    <w:rsid w:val="00826038"/>
    <w:rsid w:val="008260E7"/>
    <w:rsid w:val="0082620B"/>
    <w:rsid w:val="0082665E"/>
    <w:rsid w:val="008267F3"/>
    <w:rsid w:val="00826A99"/>
    <w:rsid w:val="00826ACB"/>
    <w:rsid w:val="00826BA8"/>
    <w:rsid w:val="00826C1C"/>
    <w:rsid w:val="00826FCD"/>
    <w:rsid w:val="00827266"/>
    <w:rsid w:val="008275D7"/>
    <w:rsid w:val="00827B7F"/>
    <w:rsid w:val="00827E1B"/>
    <w:rsid w:val="00830181"/>
    <w:rsid w:val="00830324"/>
    <w:rsid w:val="0083039F"/>
    <w:rsid w:val="00830AD7"/>
    <w:rsid w:val="00830B08"/>
    <w:rsid w:val="00830B96"/>
    <w:rsid w:val="00830BA9"/>
    <w:rsid w:val="00830BC6"/>
    <w:rsid w:val="008314ED"/>
    <w:rsid w:val="0083202D"/>
    <w:rsid w:val="00832412"/>
    <w:rsid w:val="008324B2"/>
    <w:rsid w:val="0083253F"/>
    <w:rsid w:val="008326B7"/>
    <w:rsid w:val="008329D1"/>
    <w:rsid w:val="00832C79"/>
    <w:rsid w:val="00832D3D"/>
    <w:rsid w:val="008331BF"/>
    <w:rsid w:val="008332DE"/>
    <w:rsid w:val="00833431"/>
    <w:rsid w:val="00833596"/>
    <w:rsid w:val="008338AE"/>
    <w:rsid w:val="00833A18"/>
    <w:rsid w:val="00833C2E"/>
    <w:rsid w:val="00833D24"/>
    <w:rsid w:val="00833DDA"/>
    <w:rsid w:val="00833E6B"/>
    <w:rsid w:val="0083440C"/>
    <w:rsid w:val="008347D5"/>
    <w:rsid w:val="00834953"/>
    <w:rsid w:val="00834B97"/>
    <w:rsid w:val="00834B9E"/>
    <w:rsid w:val="00834BEA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034"/>
    <w:rsid w:val="00836A66"/>
    <w:rsid w:val="00836ADE"/>
    <w:rsid w:val="00836DB0"/>
    <w:rsid w:val="00836F3E"/>
    <w:rsid w:val="00837741"/>
    <w:rsid w:val="0083788B"/>
    <w:rsid w:val="00837EA0"/>
    <w:rsid w:val="008402B2"/>
    <w:rsid w:val="008402F7"/>
    <w:rsid w:val="0084034B"/>
    <w:rsid w:val="008404DE"/>
    <w:rsid w:val="008407C8"/>
    <w:rsid w:val="008409CA"/>
    <w:rsid w:val="00840DBE"/>
    <w:rsid w:val="00840ED5"/>
    <w:rsid w:val="0084125B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F3F"/>
    <w:rsid w:val="00844194"/>
    <w:rsid w:val="008442D2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DED"/>
    <w:rsid w:val="00845E51"/>
    <w:rsid w:val="00846162"/>
    <w:rsid w:val="00846371"/>
    <w:rsid w:val="00846CAC"/>
    <w:rsid w:val="00847022"/>
    <w:rsid w:val="00847201"/>
    <w:rsid w:val="00847315"/>
    <w:rsid w:val="008476C1"/>
    <w:rsid w:val="00847961"/>
    <w:rsid w:val="00847F16"/>
    <w:rsid w:val="008500FE"/>
    <w:rsid w:val="008502B1"/>
    <w:rsid w:val="0085038C"/>
    <w:rsid w:val="008504AC"/>
    <w:rsid w:val="008509FB"/>
    <w:rsid w:val="00850B54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81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4C5"/>
    <w:rsid w:val="0085380D"/>
    <w:rsid w:val="00853D24"/>
    <w:rsid w:val="00853E60"/>
    <w:rsid w:val="00853EBF"/>
    <w:rsid w:val="00853FD9"/>
    <w:rsid w:val="0085420A"/>
    <w:rsid w:val="008542F1"/>
    <w:rsid w:val="00854454"/>
    <w:rsid w:val="008547D2"/>
    <w:rsid w:val="00854895"/>
    <w:rsid w:val="008548DE"/>
    <w:rsid w:val="00854AD5"/>
    <w:rsid w:val="00854BD2"/>
    <w:rsid w:val="00855764"/>
    <w:rsid w:val="00855898"/>
    <w:rsid w:val="00855B1C"/>
    <w:rsid w:val="00855B5D"/>
    <w:rsid w:val="00855C8E"/>
    <w:rsid w:val="00855D8D"/>
    <w:rsid w:val="00855DCA"/>
    <w:rsid w:val="00855F09"/>
    <w:rsid w:val="00856851"/>
    <w:rsid w:val="00856BAD"/>
    <w:rsid w:val="00856BE6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59E"/>
    <w:rsid w:val="008605C0"/>
    <w:rsid w:val="00860813"/>
    <w:rsid w:val="00860D51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A1"/>
    <w:rsid w:val="00862D6F"/>
    <w:rsid w:val="00862F0E"/>
    <w:rsid w:val="00863162"/>
    <w:rsid w:val="008631C0"/>
    <w:rsid w:val="008632C1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DA3"/>
    <w:rsid w:val="008660A9"/>
    <w:rsid w:val="00866819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829"/>
    <w:rsid w:val="00871B37"/>
    <w:rsid w:val="00871C21"/>
    <w:rsid w:val="00871C32"/>
    <w:rsid w:val="00871DCE"/>
    <w:rsid w:val="0087207C"/>
    <w:rsid w:val="0087213D"/>
    <w:rsid w:val="008727E0"/>
    <w:rsid w:val="008728DA"/>
    <w:rsid w:val="00872ABC"/>
    <w:rsid w:val="00872B0A"/>
    <w:rsid w:val="008730A9"/>
    <w:rsid w:val="008732D1"/>
    <w:rsid w:val="00873735"/>
    <w:rsid w:val="00873743"/>
    <w:rsid w:val="008737D0"/>
    <w:rsid w:val="00873B28"/>
    <w:rsid w:val="00873B41"/>
    <w:rsid w:val="00873F87"/>
    <w:rsid w:val="00873FFA"/>
    <w:rsid w:val="00874359"/>
    <w:rsid w:val="00874435"/>
    <w:rsid w:val="00874721"/>
    <w:rsid w:val="008747A6"/>
    <w:rsid w:val="0087565E"/>
    <w:rsid w:val="00875959"/>
    <w:rsid w:val="00875A0C"/>
    <w:rsid w:val="00875C8D"/>
    <w:rsid w:val="00875DDB"/>
    <w:rsid w:val="00876147"/>
    <w:rsid w:val="00876291"/>
    <w:rsid w:val="00876634"/>
    <w:rsid w:val="00876683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293"/>
    <w:rsid w:val="0088070B"/>
    <w:rsid w:val="0088096D"/>
    <w:rsid w:val="00880E5D"/>
    <w:rsid w:val="00880ED5"/>
    <w:rsid w:val="0088103A"/>
    <w:rsid w:val="0088114B"/>
    <w:rsid w:val="008815F0"/>
    <w:rsid w:val="008817E9"/>
    <w:rsid w:val="00881DB5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2E3"/>
    <w:rsid w:val="008844AD"/>
    <w:rsid w:val="00884601"/>
    <w:rsid w:val="00884763"/>
    <w:rsid w:val="008847E4"/>
    <w:rsid w:val="0088482C"/>
    <w:rsid w:val="0088497C"/>
    <w:rsid w:val="00884A0C"/>
    <w:rsid w:val="0088544A"/>
    <w:rsid w:val="00885544"/>
    <w:rsid w:val="008855AB"/>
    <w:rsid w:val="00885908"/>
    <w:rsid w:val="00885AF5"/>
    <w:rsid w:val="00885B14"/>
    <w:rsid w:val="00885F36"/>
    <w:rsid w:val="00886021"/>
    <w:rsid w:val="008861DC"/>
    <w:rsid w:val="00886644"/>
    <w:rsid w:val="00886CE1"/>
    <w:rsid w:val="00886CFF"/>
    <w:rsid w:val="00886E19"/>
    <w:rsid w:val="00886F35"/>
    <w:rsid w:val="00887661"/>
    <w:rsid w:val="008876EC"/>
    <w:rsid w:val="00887733"/>
    <w:rsid w:val="00887867"/>
    <w:rsid w:val="00887CA4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AF0"/>
    <w:rsid w:val="00891BA3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1AB"/>
    <w:rsid w:val="00894696"/>
    <w:rsid w:val="008946C9"/>
    <w:rsid w:val="00894740"/>
    <w:rsid w:val="008948A3"/>
    <w:rsid w:val="00894B4A"/>
    <w:rsid w:val="00895001"/>
    <w:rsid w:val="0089535E"/>
    <w:rsid w:val="008955FC"/>
    <w:rsid w:val="008957B7"/>
    <w:rsid w:val="00895F71"/>
    <w:rsid w:val="0089625C"/>
    <w:rsid w:val="00896309"/>
    <w:rsid w:val="00896385"/>
    <w:rsid w:val="008963A9"/>
    <w:rsid w:val="00896708"/>
    <w:rsid w:val="0089678A"/>
    <w:rsid w:val="008970F6"/>
    <w:rsid w:val="00897265"/>
    <w:rsid w:val="00897373"/>
    <w:rsid w:val="00897972"/>
    <w:rsid w:val="00897980"/>
    <w:rsid w:val="00897ECF"/>
    <w:rsid w:val="008A0B1B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67F"/>
    <w:rsid w:val="008A2735"/>
    <w:rsid w:val="008A2878"/>
    <w:rsid w:val="008A28A6"/>
    <w:rsid w:val="008A28B6"/>
    <w:rsid w:val="008A2971"/>
    <w:rsid w:val="008A2C9F"/>
    <w:rsid w:val="008A2DE6"/>
    <w:rsid w:val="008A327B"/>
    <w:rsid w:val="008A3783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8C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F39"/>
    <w:rsid w:val="008A6FA9"/>
    <w:rsid w:val="008A7009"/>
    <w:rsid w:val="008A749B"/>
    <w:rsid w:val="008A74A1"/>
    <w:rsid w:val="008A76EF"/>
    <w:rsid w:val="008A7782"/>
    <w:rsid w:val="008A784F"/>
    <w:rsid w:val="008A7E94"/>
    <w:rsid w:val="008B0342"/>
    <w:rsid w:val="008B048D"/>
    <w:rsid w:val="008B06F0"/>
    <w:rsid w:val="008B06F1"/>
    <w:rsid w:val="008B0C19"/>
    <w:rsid w:val="008B0C50"/>
    <w:rsid w:val="008B0D5B"/>
    <w:rsid w:val="008B0D6E"/>
    <w:rsid w:val="008B14B5"/>
    <w:rsid w:val="008B1537"/>
    <w:rsid w:val="008B1631"/>
    <w:rsid w:val="008B1778"/>
    <w:rsid w:val="008B1823"/>
    <w:rsid w:val="008B1E4C"/>
    <w:rsid w:val="008B1ED5"/>
    <w:rsid w:val="008B21CE"/>
    <w:rsid w:val="008B22AB"/>
    <w:rsid w:val="008B27F2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0E5"/>
    <w:rsid w:val="008B51A5"/>
    <w:rsid w:val="008B51D6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30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00"/>
    <w:rsid w:val="008C191D"/>
    <w:rsid w:val="008C1C57"/>
    <w:rsid w:val="008C1E1B"/>
    <w:rsid w:val="008C2454"/>
    <w:rsid w:val="008C2B6A"/>
    <w:rsid w:val="008C2C4E"/>
    <w:rsid w:val="008C30AB"/>
    <w:rsid w:val="008C321C"/>
    <w:rsid w:val="008C3257"/>
    <w:rsid w:val="008C3629"/>
    <w:rsid w:val="008C3AC7"/>
    <w:rsid w:val="008C3C1A"/>
    <w:rsid w:val="008C3D75"/>
    <w:rsid w:val="008C423C"/>
    <w:rsid w:val="008C4714"/>
    <w:rsid w:val="008C4B1C"/>
    <w:rsid w:val="008C4B53"/>
    <w:rsid w:val="008C4B5E"/>
    <w:rsid w:val="008C4E31"/>
    <w:rsid w:val="008C4E8E"/>
    <w:rsid w:val="008C5725"/>
    <w:rsid w:val="008C5871"/>
    <w:rsid w:val="008C5A2B"/>
    <w:rsid w:val="008C5A67"/>
    <w:rsid w:val="008C5C45"/>
    <w:rsid w:val="008C5F10"/>
    <w:rsid w:val="008C6076"/>
    <w:rsid w:val="008C6104"/>
    <w:rsid w:val="008C6698"/>
    <w:rsid w:val="008C6B44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1E1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5D"/>
    <w:rsid w:val="008D3063"/>
    <w:rsid w:val="008D3561"/>
    <w:rsid w:val="008D380B"/>
    <w:rsid w:val="008D393D"/>
    <w:rsid w:val="008D3B91"/>
    <w:rsid w:val="008D3CB4"/>
    <w:rsid w:val="008D41BA"/>
    <w:rsid w:val="008D43A7"/>
    <w:rsid w:val="008D4BA1"/>
    <w:rsid w:val="008D503B"/>
    <w:rsid w:val="008D52A3"/>
    <w:rsid w:val="008D532A"/>
    <w:rsid w:val="008D545E"/>
    <w:rsid w:val="008D5684"/>
    <w:rsid w:val="008D5A88"/>
    <w:rsid w:val="008D5C3A"/>
    <w:rsid w:val="008D5C94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8FE"/>
    <w:rsid w:val="008D7C5E"/>
    <w:rsid w:val="008E03A4"/>
    <w:rsid w:val="008E040B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212"/>
    <w:rsid w:val="008E233A"/>
    <w:rsid w:val="008E243C"/>
    <w:rsid w:val="008E251A"/>
    <w:rsid w:val="008E276A"/>
    <w:rsid w:val="008E2977"/>
    <w:rsid w:val="008E2AD6"/>
    <w:rsid w:val="008E2C86"/>
    <w:rsid w:val="008E2EE4"/>
    <w:rsid w:val="008E3061"/>
    <w:rsid w:val="008E30F6"/>
    <w:rsid w:val="008E343A"/>
    <w:rsid w:val="008E3609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5D92"/>
    <w:rsid w:val="008E62F9"/>
    <w:rsid w:val="008E64D7"/>
    <w:rsid w:val="008E6A99"/>
    <w:rsid w:val="008E6AAA"/>
    <w:rsid w:val="008E7644"/>
    <w:rsid w:val="008E766D"/>
    <w:rsid w:val="008E7AD8"/>
    <w:rsid w:val="008E7F56"/>
    <w:rsid w:val="008E7FED"/>
    <w:rsid w:val="008F00E5"/>
    <w:rsid w:val="008F05BA"/>
    <w:rsid w:val="008F0653"/>
    <w:rsid w:val="008F06E0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3EE"/>
    <w:rsid w:val="008F160E"/>
    <w:rsid w:val="008F17E8"/>
    <w:rsid w:val="008F1AB0"/>
    <w:rsid w:val="008F1B9F"/>
    <w:rsid w:val="008F1E14"/>
    <w:rsid w:val="008F201A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737D"/>
    <w:rsid w:val="008F745C"/>
    <w:rsid w:val="008F7981"/>
    <w:rsid w:val="008F79CE"/>
    <w:rsid w:val="008F7A7A"/>
    <w:rsid w:val="008F7C90"/>
    <w:rsid w:val="008F7C92"/>
    <w:rsid w:val="008F7EAE"/>
    <w:rsid w:val="008F7FB8"/>
    <w:rsid w:val="00900175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B57"/>
    <w:rsid w:val="00901F4C"/>
    <w:rsid w:val="00902552"/>
    <w:rsid w:val="00902594"/>
    <w:rsid w:val="0090287B"/>
    <w:rsid w:val="009029DC"/>
    <w:rsid w:val="00902A6D"/>
    <w:rsid w:val="00902D9C"/>
    <w:rsid w:val="0090341F"/>
    <w:rsid w:val="0090360E"/>
    <w:rsid w:val="00903883"/>
    <w:rsid w:val="00903946"/>
    <w:rsid w:val="00903A30"/>
    <w:rsid w:val="009042C4"/>
    <w:rsid w:val="00904374"/>
    <w:rsid w:val="0090472E"/>
    <w:rsid w:val="0090490C"/>
    <w:rsid w:val="00904D40"/>
    <w:rsid w:val="00904F68"/>
    <w:rsid w:val="009053E6"/>
    <w:rsid w:val="0090570A"/>
    <w:rsid w:val="00905727"/>
    <w:rsid w:val="0090583E"/>
    <w:rsid w:val="009058BE"/>
    <w:rsid w:val="009058EC"/>
    <w:rsid w:val="00905B1E"/>
    <w:rsid w:val="00905BA5"/>
    <w:rsid w:val="00905DE8"/>
    <w:rsid w:val="00906242"/>
    <w:rsid w:val="009064BE"/>
    <w:rsid w:val="00906690"/>
    <w:rsid w:val="0090712A"/>
    <w:rsid w:val="0090747D"/>
    <w:rsid w:val="00907488"/>
    <w:rsid w:val="009074CA"/>
    <w:rsid w:val="009078C1"/>
    <w:rsid w:val="00907917"/>
    <w:rsid w:val="00907FC1"/>
    <w:rsid w:val="009100E4"/>
    <w:rsid w:val="0091014F"/>
    <w:rsid w:val="00910433"/>
    <w:rsid w:val="0091056C"/>
    <w:rsid w:val="00910616"/>
    <w:rsid w:val="009109A7"/>
    <w:rsid w:val="009109EA"/>
    <w:rsid w:val="00910C04"/>
    <w:rsid w:val="00910CD7"/>
    <w:rsid w:val="00911102"/>
    <w:rsid w:val="009111D8"/>
    <w:rsid w:val="0091147D"/>
    <w:rsid w:val="009114E2"/>
    <w:rsid w:val="00911885"/>
    <w:rsid w:val="00911889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78A"/>
    <w:rsid w:val="00914CAC"/>
    <w:rsid w:val="00914DA2"/>
    <w:rsid w:val="00915026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A33"/>
    <w:rsid w:val="00917D61"/>
    <w:rsid w:val="00917D65"/>
    <w:rsid w:val="00917DA9"/>
    <w:rsid w:val="00920281"/>
    <w:rsid w:val="00920466"/>
    <w:rsid w:val="009205A0"/>
    <w:rsid w:val="00920624"/>
    <w:rsid w:val="0092086E"/>
    <w:rsid w:val="00920976"/>
    <w:rsid w:val="00920C30"/>
    <w:rsid w:val="00920C72"/>
    <w:rsid w:val="00920C73"/>
    <w:rsid w:val="0092117B"/>
    <w:rsid w:val="009212EE"/>
    <w:rsid w:val="00921434"/>
    <w:rsid w:val="0092153F"/>
    <w:rsid w:val="00921623"/>
    <w:rsid w:val="00921816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F3E"/>
    <w:rsid w:val="009231FD"/>
    <w:rsid w:val="0092369A"/>
    <w:rsid w:val="00923A5E"/>
    <w:rsid w:val="00923AF5"/>
    <w:rsid w:val="009240ED"/>
    <w:rsid w:val="00924383"/>
    <w:rsid w:val="009247F6"/>
    <w:rsid w:val="00924C3C"/>
    <w:rsid w:val="00925378"/>
    <w:rsid w:val="0092575F"/>
    <w:rsid w:val="00925A68"/>
    <w:rsid w:val="00925EB0"/>
    <w:rsid w:val="00926141"/>
    <w:rsid w:val="00926401"/>
    <w:rsid w:val="00926643"/>
    <w:rsid w:val="0092667A"/>
    <w:rsid w:val="00926ADF"/>
    <w:rsid w:val="00926FD6"/>
    <w:rsid w:val="009278E1"/>
    <w:rsid w:val="00927D01"/>
    <w:rsid w:val="00927F84"/>
    <w:rsid w:val="00927FF1"/>
    <w:rsid w:val="00930505"/>
    <w:rsid w:val="0093090E"/>
    <w:rsid w:val="0093094C"/>
    <w:rsid w:val="00930CEB"/>
    <w:rsid w:val="00930E09"/>
    <w:rsid w:val="00930FD4"/>
    <w:rsid w:val="00931187"/>
    <w:rsid w:val="00931266"/>
    <w:rsid w:val="00931709"/>
    <w:rsid w:val="009317F2"/>
    <w:rsid w:val="00932053"/>
    <w:rsid w:val="009326A2"/>
    <w:rsid w:val="009329DF"/>
    <w:rsid w:val="00932AC4"/>
    <w:rsid w:val="00932D34"/>
    <w:rsid w:val="00933407"/>
    <w:rsid w:val="009336D8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35F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CA1"/>
    <w:rsid w:val="00937EE9"/>
    <w:rsid w:val="00937F20"/>
    <w:rsid w:val="009409A2"/>
    <w:rsid w:val="00940ABC"/>
    <w:rsid w:val="00940B62"/>
    <w:rsid w:val="00940DDE"/>
    <w:rsid w:val="00940E47"/>
    <w:rsid w:val="0094100A"/>
    <w:rsid w:val="0094106D"/>
    <w:rsid w:val="00941092"/>
    <w:rsid w:val="009410B5"/>
    <w:rsid w:val="0094110A"/>
    <w:rsid w:val="00941293"/>
    <w:rsid w:val="009414A1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45A"/>
    <w:rsid w:val="00942AF8"/>
    <w:rsid w:val="00942F36"/>
    <w:rsid w:val="00942FF5"/>
    <w:rsid w:val="00943065"/>
    <w:rsid w:val="009432C4"/>
    <w:rsid w:val="00943C67"/>
    <w:rsid w:val="00943DBE"/>
    <w:rsid w:val="00943FF6"/>
    <w:rsid w:val="0094412D"/>
    <w:rsid w:val="00944384"/>
    <w:rsid w:val="00944427"/>
    <w:rsid w:val="009444EB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5E22"/>
    <w:rsid w:val="00946DED"/>
    <w:rsid w:val="00947038"/>
    <w:rsid w:val="009470AC"/>
    <w:rsid w:val="009471B9"/>
    <w:rsid w:val="009472A8"/>
    <w:rsid w:val="009472F3"/>
    <w:rsid w:val="0094732C"/>
    <w:rsid w:val="00947AC1"/>
    <w:rsid w:val="00947C67"/>
    <w:rsid w:val="00947D1F"/>
    <w:rsid w:val="00947E39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870"/>
    <w:rsid w:val="00951E13"/>
    <w:rsid w:val="009521C1"/>
    <w:rsid w:val="00952292"/>
    <w:rsid w:val="00952674"/>
    <w:rsid w:val="009527E2"/>
    <w:rsid w:val="009527FB"/>
    <w:rsid w:val="00952BF5"/>
    <w:rsid w:val="00952F1F"/>
    <w:rsid w:val="009533D5"/>
    <w:rsid w:val="009536CC"/>
    <w:rsid w:val="0095375A"/>
    <w:rsid w:val="00953887"/>
    <w:rsid w:val="00953CC5"/>
    <w:rsid w:val="00953EEB"/>
    <w:rsid w:val="00953FC5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DD3"/>
    <w:rsid w:val="00955E61"/>
    <w:rsid w:val="00955F49"/>
    <w:rsid w:val="009565B3"/>
    <w:rsid w:val="00956A7C"/>
    <w:rsid w:val="00956E15"/>
    <w:rsid w:val="009574A3"/>
    <w:rsid w:val="00957698"/>
    <w:rsid w:val="00957775"/>
    <w:rsid w:val="00957A6E"/>
    <w:rsid w:val="00957AF2"/>
    <w:rsid w:val="00957BA8"/>
    <w:rsid w:val="00957CAB"/>
    <w:rsid w:val="00957E6F"/>
    <w:rsid w:val="00960029"/>
    <w:rsid w:val="009600FD"/>
    <w:rsid w:val="00960319"/>
    <w:rsid w:val="0096031C"/>
    <w:rsid w:val="00960368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3047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90E"/>
    <w:rsid w:val="00964A70"/>
    <w:rsid w:val="00964D72"/>
    <w:rsid w:val="009650C2"/>
    <w:rsid w:val="009650F1"/>
    <w:rsid w:val="00965166"/>
    <w:rsid w:val="009654BF"/>
    <w:rsid w:val="0096550E"/>
    <w:rsid w:val="00965AB8"/>
    <w:rsid w:val="00965D88"/>
    <w:rsid w:val="009668A9"/>
    <w:rsid w:val="009668EE"/>
    <w:rsid w:val="00966E07"/>
    <w:rsid w:val="00966E45"/>
    <w:rsid w:val="00966F5B"/>
    <w:rsid w:val="0096701C"/>
    <w:rsid w:val="009671DA"/>
    <w:rsid w:val="009673DC"/>
    <w:rsid w:val="009675C2"/>
    <w:rsid w:val="0096799B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7CA"/>
    <w:rsid w:val="009709ED"/>
    <w:rsid w:val="00970A33"/>
    <w:rsid w:val="00970AD4"/>
    <w:rsid w:val="00970BAD"/>
    <w:rsid w:val="00970BF6"/>
    <w:rsid w:val="00970D11"/>
    <w:rsid w:val="00970EB3"/>
    <w:rsid w:val="00970F69"/>
    <w:rsid w:val="009710E2"/>
    <w:rsid w:val="009712DE"/>
    <w:rsid w:val="00971306"/>
    <w:rsid w:val="0097140C"/>
    <w:rsid w:val="0097178D"/>
    <w:rsid w:val="009718CA"/>
    <w:rsid w:val="00971907"/>
    <w:rsid w:val="00971A98"/>
    <w:rsid w:val="00971ABF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D91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0EEC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5F3"/>
    <w:rsid w:val="0098362C"/>
    <w:rsid w:val="00983643"/>
    <w:rsid w:val="0098367F"/>
    <w:rsid w:val="009837B6"/>
    <w:rsid w:val="00983AC0"/>
    <w:rsid w:val="00983AE9"/>
    <w:rsid w:val="00984025"/>
    <w:rsid w:val="00984057"/>
    <w:rsid w:val="009846F4"/>
    <w:rsid w:val="00984841"/>
    <w:rsid w:val="00984B6E"/>
    <w:rsid w:val="00984E81"/>
    <w:rsid w:val="0098505E"/>
    <w:rsid w:val="00985389"/>
    <w:rsid w:val="00985637"/>
    <w:rsid w:val="00985999"/>
    <w:rsid w:val="00985AF3"/>
    <w:rsid w:val="00985B57"/>
    <w:rsid w:val="009860FA"/>
    <w:rsid w:val="00986934"/>
    <w:rsid w:val="009869AA"/>
    <w:rsid w:val="00986CC0"/>
    <w:rsid w:val="00986D83"/>
    <w:rsid w:val="00986E9A"/>
    <w:rsid w:val="00987002"/>
    <w:rsid w:val="009870CE"/>
    <w:rsid w:val="009876F9"/>
    <w:rsid w:val="009878C5"/>
    <w:rsid w:val="00987E1A"/>
    <w:rsid w:val="00990517"/>
    <w:rsid w:val="009909D8"/>
    <w:rsid w:val="00990A58"/>
    <w:rsid w:val="00990FA8"/>
    <w:rsid w:val="0099122C"/>
    <w:rsid w:val="009916B9"/>
    <w:rsid w:val="009918D7"/>
    <w:rsid w:val="00991932"/>
    <w:rsid w:val="00991CE0"/>
    <w:rsid w:val="00991D7F"/>
    <w:rsid w:val="009927E6"/>
    <w:rsid w:val="0099293E"/>
    <w:rsid w:val="00992A47"/>
    <w:rsid w:val="00992A7D"/>
    <w:rsid w:val="00992FCE"/>
    <w:rsid w:val="009931FA"/>
    <w:rsid w:val="009932CA"/>
    <w:rsid w:val="009939DE"/>
    <w:rsid w:val="00993A39"/>
    <w:rsid w:val="00993CFC"/>
    <w:rsid w:val="00993DD6"/>
    <w:rsid w:val="00994796"/>
    <w:rsid w:val="00994869"/>
    <w:rsid w:val="00994A51"/>
    <w:rsid w:val="00994FB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BE2"/>
    <w:rsid w:val="009971CB"/>
    <w:rsid w:val="00997631"/>
    <w:rsid w:val="00997742"/>
    <w:rsid w:val="009979E2"/>
    <w:rsid w:val="00997B2C"/>
    <w:rsid w:val="00997C69"/>
    <w:rsid w:val="00997E15"/>
    <w:rsid w:val="00997ED0"/>
    <w:rsid w:val="009A0361"/>
    <w:rsid w:val="009A07D3"/>
    <w:rsid w:val="009A08B9"/>
    <w:rsid w:val="009A0DD8"/>
    <w:rsid w:val="009A0F95"/>
    <w:rsid w:val="009A11D4"/>
    <w:rsid w:val="009A1293"/>
    <w:rsid w:val="009A12D1"/>
    <w:rsid w:val="009A1490"/>
    <w:rsid w:val="009A1572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DBF"/>
    <w:rsid w:val="009A3E9A"/>
    <w:rsid w:val="009A401C"/>
    <w:rsid w:val="009A5423"/>
    <w:rsid w:val="009A56CB"/>
    <w:rsid w:val="009A5D00"/>
    <w:rsid w:val="009A5F91"/>
    <w:rsid w:val="009A600F"/>
    <w:rsid w:val="009A63DA"/>
    <w:rsid w:val="009A68F0"/>
    <w:rsid w:val="009A691B"/>
    <w:rsid w:val="009A6C95"/>
    <w:rsid w:val="009A6E81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11A"/>
    <w:rsid w:val="009B116F"/>
    <w:rsid w:val="009B15D4"/>
    <w:rsid w:val="009B1899"/>
    <w:rsid w:val="009B1C5B"/>
    <w:rsid w:val="009B1F34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035"/>
    <w:rsid w:val="009B43B2"/>
    <w:rsid w:val="009B4593"/>
    <w:rsid w:val="009B46DE"/>
    <w:rsid w:val="009B46DF"/>
    <w:rsid w:val="009B46F0"/>
    <w:rsid w:val="009B4B5A"/>
    <w:rsid w:val="009B4D9C"/>
    <w:rsid w:val="009B4DC7"/>
    <w:rsid w:val="009B4EA6"/>
    <w:rsid w:val="009B5166"/>
    <w:rsid w:val="009B5ACE"/>
    <w:rsid w:val="009B5AE6"/>
    <w:rsid w:val="009B5CC4"/>
    <w:rsid w:val="009B5CFD"/>
    <w:rsid w:val="009B5E75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826"/>
    <w:rsid w:val="009B7C10"/>
    <w:rsid w:val="009B7CDA"/>
    <w:rsid w:val="009B7E8A"/>
    <w:rsid w:val="009B7E9C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0A9"/>
    <w:rsid w:val="009C121D"/>
    <w:rsid w:val="009C1318"/>
    <w:rsid w:val="009C1350"/>
    <w:rsid w:val="009C1862"/>
    <w:rsid w:val="009C1A88"/>
    <w:rsid w:val="009C1DB1"/>
    <w:rsid w:val="009C1E9C"/>
    <w:rsid w:val="009C2249"/>
    <w:rsid w:val="009C237B"/>
    <w:rsid w:val="009C2396"/>
    <w:rsid w:val="009C2906"/>
    <w:rsid w:val="009C2D37"/>
    <w:rsid w:val="009C2D3D"/>
    <w:rsid w:val="009C2D66"/>
    <w:rsid w:val="009C2F53"/>
    <w:rsid w:val="009C31EF"/>
    <w:rsid w:val="009C331C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2C"/>
    <w:rsid w:val="009C5A96"/>
    <w:rsid w:val="009C5AFF"/>
    <w:rsid w:val="009C62EE"/>
    <w:rsid w:val="009C6539"/>
    <w:rsid w:val="009C671E"/>
    <w:rsid w:val="009C6845"/>
    <w:rsid w:val="009C6A1C"/>
    <w:rsid w:val="009C6C0A"/>
    <w:rsid w:val="009C6CD4"/>
    <w:rsid w:val="009C6E1C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2AD"/>
    <w:rsid w:val="009D0461"/>
    <w:rsid w:val="009D05AD"/>
    <w:rsid w:val="009D0692"/>
    <w:rsid w:val="009D0BE3"/>
    <w:rsid w:val="009D1048"/>
    <w:rsid w:val="009D11CA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B3A"/>
    <w:rsid w:val="009D3B60"/>
    <w:rsid w:val="009D3F1B"/>
    <w:rsid w:val="009D40EB"/>
    <w:rsid w:val="009D413C"/>
    <w:rsid w:val="009D41B6"/>
    <w:rsid w:val="009D41D5"/>
    <w:rsid w:val="009D43A3"/>
    <w:rsid w:val="009D4991"/>
    <w:rsid w:val="009D4A63"/>
    <w:rsid w:val="009D4D09"/>
    <w:rsid w:val="009D55A3"/>
    <w:rsid w:val="009D58BD"/>
    <w:rsid w:val="009D5AC6"/>
    <w:rsid w:val="009D64A7"/>
    <w:rsid w:val="009D662B"/>
    <w:rsid w:val="009D6810"/>
    <w:rsid w:val="009D6897"/>
    <w:rsid w:val="009D6923"/>
    <w:rsid w:val="009D69ED"/>
    <w:rsid w:val="009D6D31"/>
    <w:rsid w:val="009D72CC"/>
    <w:rsid w:val="009D759E"/>
    <w:rsid w:val="009D7665"/>
    <w:rsid w:val="009D7775"/>
    <w:rsid w:val="009D7889"/>
    <w:rsid w:val="009D7949"/>
    <w:rsid w:val="009E01B7"/>
    <w:rsid w:val="009E03B6"/>
    <w:rsid w:val="009E08E7"/>
    <w:rsid w:val="009E0CAF"/>
    <w:rsid w:val="009E0FB1"/>
    <w:rsid w:val="009E1315"/>
    <w:rsid w:val="009E178F"/>
    <w:rsid w:val="009E1919"/>
    <w:rsid w:val="009E1AF0"/>
    <w:rsid w:val="009E1BCB"/>
    <w:rsid w:val="009E2576"/>
    <w:rsid w:val="009E25B0"/>
    <w:rsid w:val="009E25D4"/>
    <w:rsid w:val="009E266A"/>
    <w:rsid w:val="009E269A"/>
    <w:rsid w:val="009E2E2E"/>
    <w:rsid w:val="009E2EFD"/>
    <w:rsid w:val="009E33AF"/>
    <w:rsid w:val="009E381B"/>
    <w:rsid w:val="009E394B"/>
    <w:rsid w:val="009E399C"/>
    <w:rsid w:val="009E3B83"/>
    <w:rsid w:val="009E3CF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B41"/>
    <w:rsid w:val="009E6B61"/>
    <w:rsid w:val="009E6F3E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E7FDE"/>
    <w:rsid w:val="009F0050"/>
    <w:rsid w:val="009F00A7"/>
    <w:rsid w:val="009F00FD"/>
    <w:rsid w:val="009F03D8"/>
    <w:rsid w:val="009F042E"/>
    <w:rsid w:val="009F0739"/>
    <w:rsid w:val="009F0A48"/>
    <w:rsid w:val="009F0B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AD1"/>
    <w:rsid w:val="009F2DD0"/>
    <w:rsid w:val="009F3008"/>
    <w:rsid w:val="009F3609"/>
    <w:rsid w:val="009F3752"/>
    <w:rsid w:val="009F37EF"/>
    <w:rsid w:val="009F390C"/>
    <w:rsid w:val="009F3AE2"/>
    <w:rsid w:val="009F3B1E"/>
    <w:rsid w:val="009F4250"/>
    <w:rsid w:val="009F43C4"/>
    <w:rsid w:val="009F43E4"/>
    <w:rsid w:val="009F46CD"/>
    <w:rsid w:val="009F46DF"/>
    <w:rsid w:val="009F4746"/>
    <w:rsid w:val="009F4D49"/>
    <w:rsid w:val="009F4EBA"/>
    <w:rsid w:val="009F5620"/>
    <w:rsid w:val="009F5917"/>
    <w:rsid w:val="009F5B7D"/>
    <w:rsid w:val="009F5D7F"/>
    <w:rsid w:val="009F5EEA"/>
    <w:rsid w:val="009F6176"/>
    <w:rsid w:val="009F61A5"/>
    <w:rsid w:val="009F63F1"/>
    <w:rsid w:val="009F67FC"/>
    <w:rsid w:val="009F6E42"/>
    <w:rsid w:val="009F6FB6"/>
    <w:rsid w:val="009F7018"/>
    <w:rsid w:val="009F70E1"/>
    <w:rsid w:val="009F76FD"/>
    <w:rsid w:val="009F7799"/>
    <w:rsid w:val="009F793F"/>
    <w:rsid w:val="009F7CEF"/>
    <w:rsid w:val="009F7DC4"/>
    <w:rsid w:val="00A001F4"/>
    <w:rsid w:val="00A00274"/>
    <w:rsid w:val="00A002FF"/>
    <w:rsid w:val="00A00590"/>
    <w:rsid w:val="00A005E5"/>
    <w:rsid w:val="00A00B17"/>
    <w:rsid w:val="00A00BA8"/>
    <w:rsid w:val="00A0109C"/>
    <w:rsid w:val="00A01103"/>
    <w:rsid w:val="00A01CB3"/>
    <w:rsid w:val="00A0201E"/>
    <w:rsid w:val="00A02059"/>
    <w:rsid w:val="00A0219D"/>
    <w:rsid w:val="00A0224F"/>
    <w:rsid w:val="00A022D1"/>
    <w:rsid w:val="00A025B7"/>
    <w:rsid w:val="00A03053"/>
    <w:rsid w:val="00A03377"/>
    <w:rsid w:val="00A03534"/>
    <w:rsid w:val="00A03775"/>
    <w:rsid w:val="00A038AB"/>
    <w:rsid w:val="00A03C53"/>
    <w:rsid w:val="00A03D75"/>
    <w:rsid w:val="00A03EF7"/>
    <w:rsid w:val="00A0441E"/>
    <w:rsid w:val="00A049BB"/>
    <w:rsid w:val="00A054AD"/>
    <w:rsid w:val="00A0564C"/>
    <w:rsid w:val="00A05721"/>
    <w:rsid w:val="00A05871"/>
    <w:rsid w:val="00A05A96"/>
    <w:rsid w:val="00A05F45"/>
    <w:rsid w:val="00A067C3"/>
    <w:rsid w:val="00A06881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22BA"/>
    <w:rsid w:val="00A12374"/>
    <w:rsid w:val="00A1272A"/>
    <w:rsid w:val="00A12D56"/>
    <w:rsid w:val="00A12F94"/>
    <w:rsid w:val="00A1341E"/>
    <w:rsid w:val="00A13785"/>
    <w:rsid w:val="00A13958"/>
    <w:rsid w:val="00A13990"/>
    <w:rsid w:val="00A13AE5"/>
    <w:rsid w:val="00A15248"/>
    <w:rsid w:val="00A15321"/>
    <w:rsid w:val="00A154DD"/>
    <w:rsid w:val="00A155DE"/>
    <w:rsid w:val="00A156D9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C5"/>
    <w:rsid w:val="00A1721B"/>
    <w:rsid w:val="00A1727D"/>
    <w:rsid w:val="00A173C0"/>
    <w:rsid w:val="00A1790F"/>
    <w:rsid w:val="00A17A1C"/>
    <w:rsid w:val="00A17B90"/>
    <w:rsid w:val="00A17D24"/>
    <w:rsid w:val="00A20020"/>
    <w:rsid w:val="00A2029D"/>
    <w:rsid w:val="00A20564"/>
    <w:rsid w:val="00A205A6"/>
    <w:rsid w:val="00A207EE"/>
    <w:rsid w:val="00A20A14"/>
    <w:rsid w:val="00A20A94"/>
    <w:rsid w:val="00A20AE7"/>
    <w:rsid w:val="00A20C34"/>
    <w:rsid w:val="00A20DCC"/>
    <w:rsid w:val="00A212B0"/>
    <w:rsid w:val="00A21339"/>
    <w:rsid w:val="00A21515"/>
    <w:rsid w:val="00A21778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4BEC"/>
    <w:rsid w:val="00A25804"/>
    <w:rsid w:val="00A2596B"/>
    <w:rsid w:val="00A25A6B"/>
    <w:rsid w:val="00A25B8B"/>
    <w:rsid w:val="00A26248"/>
    <w:rsid w:val="00A26E37"/>
    <w:rsid w:val="00A2710D"/>
    <w:rsid w:val="00A27117"/>
    <w:rsid w:val="00A271FD"/>
    <w:rsid w:val="00A27509"/>
    <w:rsid w:val="00A27659"/>
    <w:rsid w:val="00A27ADF"/>
    <w:rsid w:val="00A27B00"/>
    <w:rsid w:val="00A3040C"/>
    <w:rsid w:val="00A30411"/>
    <w:rsid w:val="00A30703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1B1"/>
    <w:rsid w:val="00A336DF"/>
    <w:rsid w:val="00A3371B"/>
    <w:rsid w:val="00A3375F"/>
    <w:rsid w:val="00A337D9"/>
    <w:rsid w:val="00A33A0B"/>
    <w:rsid w:val="00A33A30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38A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2FFC"/>
    <w:rsid w:val="00A430A1"/>
    <w:rsid w:val="00A4335E"/>
    <w:rsid w:val="00A433C6"/>
    <w:rsid w:val="00A4342A"/>
    <w:rsid w:val="00A439FA"/>
    <w:rsid w:val="00A43B5F"/>
    <w:rsid w:val="00A44062"/>
    <w:rsid w:val="00A44105"/>
    <w:rsid w:val="00A444AD"/>
    <w:rsid w:val="00A446C0"/>
    <w:rsid w:val="00A44A3A"/>
    <w:rsid w:val="00A450DC"/>
    <w:rsid w:val="00A45640"/>
    <w:rsid w:val="00A459BD"/>
    <w:rsid w:val="00A45AED"/>
    <w:rsid w:val="00A45B27"/>
    <w:rsid w:val="00A45B63"/>
    <w:rsid w:val="00A45D5E"/>
    <w:rsid w:val="00A45DD6"/>
    <w:rsid w:val="00A45ECC"/>
    <w:rsid w:val="00A4610A"/>
    <w:rsid w:val="00A46119"/>
    <w:rsid w:val="00A46252"/>
    <w:rsid w:val="00A4628A"/>
    <w:rsid w:val="00A464D0"/>
    <w:rsid w:val="00A464F5"/>
    <w:rsid w:val="00A46572"/>
    <w:rsid w:val="00A469C8"/>
    <w:rsid w:val="00A46B33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0E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219"/>
    <w:rsid w:val="00A524FB"/>
    <w:rsid w:val="00A527C1"/>
    <w:rsid w:val="00A52C19"/>
    <w:rsid w:val="00A52D6C"/>
    <w:rsid w:val="00A53158"/>
    <w:rsid w:val="00A53451"/>
    <w:rsid w:val="00A54056"/>
    <w:rsid w:val="00A5441C"/>
    <w:rsid w:val="00A54768"/>
    <w:rsid w:val="00A54951"/>
    <w:rsid w:val="00A549A9"/>
    <w:rsid w:val="00A54D60"/>
    <w:rsid w:val="00A54F07"/>
    <w:rsid w:val="00A54F2A"/>
    <w:rsid w:val="00A553A2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635"/>
    <w:rsid w:val="00A57AF1"/>
    <w:rsid w:val="00A57CF6"/>
    <w:rsid w:val="00A57CF9"/>
    <w:rsid w:val="00A605EE"/>
    <w:rsid w:val="00A608DC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F1"/>
    <w:rsid w:val="00A61D56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C01"/>
    <w:rsid w:val="00A63CF0"/>
    <w:rsid w:val="00A63DF6"/>
    <w:rsid w:val="00A63E3F"/>
    <w:rsid w:val="00A64A7F"/>
    <w:rsid w:val="00A64C64"/>
    <w:rsid w:val="00A64E22"/>
    <w:rsid w:val="00A650A4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DFE"/>
    <w:rsid w:val="00A65F21"/>
    <w:rsid w:val="00A66081"/>
    <w:rsid w:val="00A6623E"/>
    <w:rsid w:val="00A6628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88E"/>
    <w:rsid w:val="00A67B1C"/>
    <w:rsid w:val="00A67D0D"/>
    <w:rsid w:val="00A67D52"/>
    <w:rsid w:val="00A704D2"/>
    <w:rsid w:val="00A704ED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3BBF"/>
    <w:rsid w:val="00A7417B"/>
    <w:rsid w:val="00A74229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743"/>
    <w:rsid w:val="00A75825"/>
    <w:rsid w:val="00A758B0"/>
    <w:rsid w:val="00A75C6D"/>
    <w:rsid w:val="00A75D7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5B3"/>
    <w:rsid w:val="00A77A28"/>
    <w:rsid w:val="00A77DC6"/>
    <w:rsid w:val="00A77FA3"/>
    <w:rsid w:val="00A807BC"/>
    <w:rsid w:val="00A808EB"/>
    <w:rsid w:val="00A80986"/>
    <w:rsid w:val="00A81510"/>
    <w:rsid w:val="00A81608"/>
    <w:rsid w:val="00A8164F"/>
    <w:rsid w:val="00A8176F"/>
    <w:rsid w:val="00A818A4"/>
    <w:rsid w:val="00A818D6"/>
    <w:rsid w:val="00A8196A"/>
    <w:rsid w:val="00A81A2C"/>
    <w:rsid w:val="00A81CB8"/>
    <w:rsid w:val="00A82122"/>
    <w:rsid w:val="00A82594"/>
    <w:rsid w:val="00A826C4"/>
    <w:rsid w:val="00A82B93"/>
    <w:rsid w:val="00A82E29"/>
    <w:rsid w:val="00A82F6D"/>
    <w:rsid w:val="00A83291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D9"/>
    <w:rsid w:val="00A85BA5"/>
    <w:rsid w:val="00A85DF0"/>
    <w:rsid w:val="00A85E64"/>
    <w:rsid w:val="00A86221"/>
    <w:rsid w:val="00A8630E"/>
    <w:rsid w:val="00A8648A"/>
    <w:rsid w:val="00A86C15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87F92"/>
    <w:rsid w:val="00A90449"/>
    <w:rsid w:val="00A907FE"/>
    <w:rsid w:val="00A90847"/>
    <w:rsid w:val="00A90AE7"/>
    <w:rsid w:val="00A90AFC"/>
    <w:rsid w:val="00A90CD8"/>
    <w:rsid w:val="00A90F68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2F60"/>
    <w:rsid w:val="00A92F91"/>
    <w:rsid w:val="00A93477"/>
    <w:rsid w:val="00A9381A"/>
    <w:rsid w:val="00A938C7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F54"/>
    <w:rsid w:val="00A9515F"/>
    <w:rsid w:val="00A951BC"/>
    <w:rsid w:val="00A95283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B44"/>
    <w:rsid w:val="00AA01A6"/>
    <w:rsid w:val="00AA031A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2F97"/>
    <w:rsid w:val="00AA31A5"/>
    <w:rsid w:val="00AA32EC"/>
    <w:rsid w:val="00AA360F"/>
    <w:rsid w:val="00AA3884"/>
    <w:rsid w:val="00AA3918"/>
    <w:rsid w:val="00AA3953"/>
    <w:rsid w:val="00AA3A7F"/>
    <w:rsid w:val="00AA3ADB"/>
    <w:rsid w:val="00AA3C3E"/>
    <w:rsid w:val="00AA3E54"/>
    <w:rsid w:val="00AA42A3"/>
    <w:rsid w:val="00AA486C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D74"/>
    <w:rsid w:val="00AB2F16"/>
    <w:rsid w:val="00AB3180"/>
    <w:rsid w:val="00AB325F"/>
    <w:rsid w:val="00AB3490"/>
    <w:rsid w:val="00AB356B"/>
    <w:rsid w:val="00AB358D"/>
    <w:rsid w:val="00AB369D"/>
    <w:rsid w:val="00AB3798"/>
    <w:rsid w:val="00AB3ADA"/>
    <w:rsid w:val="00AB4304"/>
    <w:rsid w:val="00AB49A9"/>
    <w:rsid w:val="00AB4A28"/>
    <w:rsid w:val="00AB4F1A"/>
    <w:rsid w:val="00AB5104"/>
    <w:rsid w:val="00AB51BA"/>
    <w:rsid w:val="00AB52A5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146"/>
    <w:rsid w:val="00AB7401"/>
    <w:rsid w:val="00AB75A2"/>
    <w:rsid w:val="00AB774A"/>
    <w:rsid w:val="00AB7808"/>
    <w:rsid w:val="00AB7818"/>
    <w:rsid w:val="00AB782F"/>
    <w:rsid w:val="00AB7907"/>
    <w:rsid w:val="00AB7A2A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1AE2"/>
    <w:rsid w:val="00AC202E"/>
    <w:rsid w:val="00AC215E"/>
    <w:rsid w:val="00AC22A0"/>
    <w:rsid w:val="00AC2532"/>
    <w:rsid w:val="00AC26F2"/>
    <w:rsid w:val="00AC2933"/>
    <w:rsid w:val="00AC2CF4"/>
    <w:rsid w:val="00AC2D28"/>
    <w:rsid w:val="00AC2ECB"/>
    <w:rsid w:val="00AC300D"/>
    <w:rsid w:val="00AC312D"/>
    <w:rsid w:val="00AC3192"/>
    <w:rsid w:val="00AC31C1"/>
    <w:rsid w:val="00AC3369"/>
    <w:rsid w:val="00AC35F2"/>
    <w:rsid w:val="00AC3616"/>
    <w:rsid w:val="00AC391E"/>
    <w:rsid w:val="00AC3A0C"/>
    <w:rsid w:val="00AC3B03"/>
    <w:rsid w:val="00AC3B93"/>
    <w:rsid w:val="00AC3C68"/>
    <w:rsid w:val="00AC4057"/>
    <w:rsid w:val="00AC407D"/>
    <w:rsid w:val="00AC40B6"/>
    <w:rsid w:val="00AC414A"/>
    <w:rsid w:val="00AC42E6"/>
    <w:rsid w:val="00AC4621"/>
    <w:rsid w:val="00AC46CE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5D9"/>
    <w:rsid w:val="00AD07C2"/>
    <w:rsid w:val="00AD0829"/>
    <w:rsid w:val="00AD0C96"/>
    <w:rsid w:val="00AD10E0"/>
    <w:rsid w:val="00AD120A"/>
    <w:rsid w:val="00AD1479"/>
    <w:rsid w:val="00AD1A49"/>
    <w:rsid w:val="00AD1F9A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25A"/>
    <w:rsid w:val="00AD47EA"/>
    <w:rsid w:val="00AD4AB4"/>
    <w:rsid w:val="00AD4DD3"/>
    <w:rsid w:val="00AD4E96"/>
    <w:rsid w:val="00AD5447"/>
    <w:rsid w:val="00AD54C9"/>
    <w:rsid w:val="00AD5693"/>
    <w:rsid w:val="00AD5850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1B"/>
    <w:rsid w:val="00AD7531"/>
    <w:rsid w:val="00AD77D4"/>
    <w:rsid w:val="00AD77E0"/>
    <w:rsid w:val="00AD79A1"/>
    <w:rsid w:val="00AD7AB6"/>
    <w:rsid w:val="00AD7D57"/>
    <w:rsid w:val="00AD7E8F"/>
    <w:rsid w:val="00AE00EE"/>
    <w:rsid w:val="00AE0294"/>
    <w:rsid w:val="00AE0331"/>
    <w:rsid w:val="00AE065E"/>
    <w:rsid w:val="00AE077C"/>
    <w:rsid w:val="00AE095D"/>
    <w:rsid w:val="00AE0B0E"/>
    <w:rsid w:val="00AE0D60"/>
    <w:rsid w:val="00AE0E3F"/>
    <w:rsid w:val="00AE0F4B"/>
    <w:rsid w:val="00AE11FE"/>
    <w:rsid w:val="00AE1310"/>
    <w:rsid w:val="00AE139C"/>
    <w:rsid w:val="00AE1497"/>
    <w:rsid w:val="00AE1641"/>
    <w:rsid w:val="00AE1729"/>
    <w:rsid w:val="00AE1C68"/>
    <w:rsid w:val="00AE2152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946"/>
    <w:rsid w:val="00AE59C4"/>
    <w:rsid w:val="00AE5A6E"/>
    <w:rsid w:val="00AE5B23"/>
    <w:rsid w:val="00AE5B39"/>
    <w:rsid w:val="00AE5B89"/>
    <w:rsid w:val="00AE5E28"/>
    <w:rsid w:val="00AE5FA4"/>
    <w:rsid w:val="00AE60F4"/>
    <w:rsid w:val="00AE6157"/>
    <w:rsid w:val="00AE615B"/>
    <w:rsid w:val="00AE6537"/>
    <w:rsid w:val="00AE662E"/>
    <w:rsid w:val="00AE737F"/>
    <w:rsid w:val="00AE76B9"/>
    <w:rsid w:val="00AE781B"/>
    <w:rsid w:val="00AF06B7"/>
    <w:rsid w:val="00AF06EB"/>
    <w:rsid w:val="00AF0791"/>
    <w:rsid w:val="00AF0C89"/>
    <w:rsid w:val="00AF1073"/>
    <w:rsid w:val="00AF11F7"/>
    <w:rsid w:val="00AF121B"/>
    <w:rsid w:val="00AF13C4"/>
    <w:rsid w:val="00AF1709"/>
    <w:rsid w:val="00AF1E4E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8DD"/>
    <w:rsid w:val="00AF3AB0"/>
    <w:rsid w:val="00AF3AD4"/>
    <w:rsid w:val="00AF3B64"/>
    <w:rsid w:val="00AF3FC6"/>
    <w:rsid w:val="00AF4032"/>
    <w:rsid w:val="00AF45DE"/>
    <w:rsid w:val="00AF463E"/>
    <w:rsid w:val="00AF4A0F"/>
    <w:rsid w:val="00AF4E4D"/>
    <w:rsid w:val="00AF5395"/>
    <w:rsid w:val="00AF53ED"/>
    <w:rsid w:val="00AF55E7"/>
    <w:rsid w:val="00AF5877"/>
    <w:rsid w:val="00AF5B7E"/>
    <w:rsid w:val="00AF5BDC"/>
    <w:rsid w:val="00AF6463"/>
    <w:rsid w:val="00AF690B"/>
    <w:rsid w:val="00AF6F0E"/>
    <w:rsid w:val="00AF703D"/>
    <w:rsid w:val="00AF7331"/>
    <w:rsid w:val="00AF7455"/>
    <w:rsid w:val="00AF77C6"/>
    <w:rsid w:val="00AF79C8"/>
    <w:rsid w:val="00AF7C55"/>
    <w:rsid w:val="00AF7ED0"/>
    <w:rsid w:val="00B001A6"/>
    <w:rsid w:val="00B008BF"/>
    <w:rsid w:val="00B00D49"/>
    <w:rsid w:val="00B00DBD"/>
    <w:rsid w:val="00B00F22"/>
    <w:rsid w:val="00B0107C"/>
    <w:rsid w:val="00B01191"/>
    <w:rsid w:val="00B01389"/>
    <w:rsid w:val="00B01590"/>
    <w:rsid w:val="00B01620"/>
    <w:rsid w:val="00B01A5D"/>
    <w:rsid w:val="00B0227B"/>
    <w:rsid w:val="00B0233E"/>
    <w:rsid w:val="00B0259C"/>
    <w:rsid w:val="00B025AB"/>
    <w:rsid w:val="00B027CF"/>
    <w:rsid w:val="00B02913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3FEC"/>
    <w:rsid w:val="00B040A7"/>
    <w:rsid w:val="00B0410A"/>
    <w:rsid w:val="00B04F5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43F"/>
    <w:rsid w:val="00B07925"/>
    <w:rsid w:val="00B07B82"/>
    <w:rsid w:val="00B07BE6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C7C"/>
    <w:rsid w:val="00B10C8C"/>
    <w:rsid w:val="00B10CB6"/>
    <w:rsid w:val="00B10DCE"/>
    <w:rsid w:val="00B10EA8"/>
    <w:rsid w:val="00B11199"/>
    <w:rsid w:val="00B11368"/>
    <w:rsid w:val="00B11385"/>
    <w:rsid w:val="00B11457"/>
    <w:rsid w:val="00B115F8"/>
    <w:rsid w:val="00B11881"/>
    <w:rsid w:val="00B11DAF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C28"/>
    <w:rsid w:val="00B13F2A"/>
    <w:rsid w:val="00B14161"/>
    <w:rsid w:val="00B144D0"/>
    <w:rsid w:val="00B14575"/>
    <w:rsid w:val="00B14631"/>
    <w:rsid w:val="00B146D8"/>
    <w:rsid w:val="00B1480A"/>
    <w:rsid w:val="00B14952"/>
    <w:rsid w:val="00B149DE"/>
    <w:rsid w:val="00B14A47"/>
    <w:rsid w:val="00B14A99"/>
    <w:rsid w:val="00B15348"/>
    <w:rsid w:val="00B154AF"/>
    <w:rsid w:val="00B158E3"/>
    <w:rsid w:val="00B15932"/>
    <w:rsid w:val="00B15B72"/>
    <w:rsid w:val="00B15B88"/>
    <w:rsid w:val="00B1605A"/>
    <w:rsid w:val="00B16165"/>
    <w:rsid w:val="00B16453"/>
    <w:rsid w:val="00B16B22"/>
    <w:rsid w:val="00B16E51"/>
    <w:rsid w:val="00B16EB0"/>
    <w:rsid w:val="00B16FA7"/>
    <w:rsid w:val="00B170E3"/>
    <w:rsid w:val="00B17463"/>
    <w:rsid w:val="00B17767"/>
    <w:rsid w:val="00B178C9"/>
    <w:rsid w:val="00B178D8"/>
    <w:rsid w:val="00B17971"/>
    <w:rsid w:val="00B17C12"/>
    <w:rsid w:val="00B17C69"/>
    <w:rsid w:val="00B20076"/>
    <w:rsid w:val="00B2010D"/>
    <w:rsid w:val="00B20255"/>
    <w:rsid w:val="00B20514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A7F"/>
    <w:rsid w:val="00B25B06"/>
    <w:rsid w:val="00B25C35"/>
    <w:rsid w:val="00B25E1D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C7"/>
    <w:rsid w:val="00B27FE5"/>
    <w:rsid w:val="00B301FC"/>
    <w:rsid w:val="00B30346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69A"/>
    <w:rsid w:val="00B328FE"/>
    <w:rsid w:val="00B32C81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E4"/>
    <w:rsid w:val="00B3489B"/>
    <w:rsid w:val="00B34A29"/>
    <w:rsid w:val="00B34EBA"/>
    <w:rsid w:val="00B35557"/>
    <w:rsid w:val="00B35756"/>
    <w:rsid w:val="00B35C09"/>
    <w:rsid w:val="00B35D2A"/>
    <w:rsid w:val="00B35E71"/>
    <w:rsid w:val="00B36BC4"/>
    <w:rsid w:val="00B36EF5"/>
    <w:rsid w:val="00B37183"/>
    <w:rsid w:val="00B37554"/>
    <w:rsid w:val="00B37862"/>
    <w:rsid w:val="00B378C2"/>
    <w:rsid w:val="00B3791E"/>
    <w:rsid w:val="00B37B7C"/>
    <w:rsid w:val="00B37C2E"/>
    <w:rsid w:val="00B4062D"/>
    <w:rsid w:val="00B406BB"/>
    <w:rsid w:val="00B409D9"/>
    <w:rsid w:val="00B40F2E"/>
    <w:rsid w:val="00B411AC"/>
    <w:rsid w:val="00B4149F"/>
    <w:rsid w:val="00B4164E"/>
    <w:rsid w:val="00B41A7C"/>
    <w:rsid w:val="00B41B83"/>
    <w:rsid w:val="00B41B9E"/>
    <w:rsid w:val="00B41EB7"/>
    <w:rsid w:val="00B41F0F"/>
    <w:rsid w:val="00B41F92"/>
    <w:rsid w:val="00B42265"/>
    <w:rsid w:val="00B426C4"/>
    <w:rsid w:val="00B42873"/>
    <w:rsid w:val="00B429F8"/>
    <w:rsid w:val="00B42A85"/>
    <w:rsid w:val="00B42B32"/>
    <w:rsid w:val="00B42C74"/>
    <w:rsid w:val="00B430F6"/>
    <w:rsid w:val="00B43426"/>
    <w:rsid w:val="00B434F7"/>
    <w:rsid w:val="00B4354E"/>
    <w:rsid w:val="00B43A0B"/>
    <w:rsid w:val="00B43BFF"/>
    <w:rsid w:val="00B43CB5"/>
    <w:rsid w:val="00B43CD7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C30"/>
    <w:rsid w:val="00B45C8F"/>
    <w:rsid w:val="00B46048"/>
    <w:rsid w:val="00B4614B"/>
    <w:rsid w:val="00B46494"/>
    <w:rsid w:val="00B46834"/>
    <w:rsid w:val="00B4689A"/>
    <w:rsid w:val="00B46991"/>
    <w:rsid w:val="00B46E03"/>
    <w:rsid w:val="00B46ECA"/>
    <w:rsid w:val="00B471A3"/>
    <w:rsid w:val="00B47424"/>
    <w:rsid w:val="00B474D1"/>
    <w:rsid w:val="00B47BD9"/>
    <w:rsid w:val="00B502E1"/>
    <w:rsid w:val="00B50413"/>
    <w:rsid w:val="00B5054D"/>
    <w:rsid w:val="00B50982"/>
    <w:rsid w:val="00B50BBF"/>
    <w:rsid w:val="00B50CA0"/>
    <w:rsid w:val="00B50DAB"/>
    <w:rsid w:val="00B50E52"/>
    <w:rsid w:val="00B50F73"/>
    <w:rsid w:val="00B51084"/>
    <w:rsid w:val="00B5137A"/>
    <w:rsid w:val="00B513EB"/>
    <w:rsid w:val="00B51718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30"/>
    <w:rsid w:val="00B530CD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01"/>
    <w:rsid w:val="00B54CFE"/>
    <w:rsid w:val="00B54F95"/>
    <w:rsid w:val="00B5523C"/>
    <w:rsid w:val="00B552E9"/>
    <w:rsid w:val="00B5547E"/>
    <w:rsid w:val="00B55523"/>
    <w:rsid w:val="00B55763"/>
    <w:rsid w:val="00B559BA"/>
    <w:rsid w:val="00B55B67"/>
    <w:rsid w:val="00B55B76"/>
    <w:rsid w:val="00B55F01"/>
    <w:rsid w:val="00B55F80"/>
    <w:rsid w:val="00B55F82"/>
    <w:rsid w:val="00B561ED"/>
    <w:rsid w:val="00B5664A"/>
    <w:rsid w:val="00B566BB"/>
    <w:rsid w:val="00B566FC"/>
    <w:rsid w:val="00B56B40"/>
    <w:rsid w:val="00B5719F"/>
    <w:rsid w:val="00B5791F"/>
    <w:rsid w:val="00B57968"/>
    <w:rsid w:val="00B57B4C"/>
    <w:rsid w:val="00B57D41"/>
    <w:rsid w:val="00B600E1"/>
    <w:rsid w:val="00B60170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2E32"/>
    <w:rsid w:val="00B63094"/>
    <w:rsid w:val="00B63420"/>
    <w:rsid w:val="00B63837"/>
    <w:rsid w:val="00B639F7"/>
    <w:rsid w:val="00B639FA"/>
    <w:rsid w:val="00B63BC3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C32"/>
    <w:rsid w:val="00B65ECC"/>
    <w:rsid w:val="00B65F5A"/>
    <w:rsid w:val="00B660A6"/>
    <w:rsid w:val="00B661B0"/>
    <w:rsid w:val="00B66289"/>
    <w:rsid w:val="00B664E7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970"/>
    <w:rsid w:val="00B73A6C"/>
    <w:rsid w:val="00B73D85"/>
    <w:rsid w:val="00B73F30"/>
    <w:rsid w:val="00B73F79"/>
    <w:rsid w:val="00B7409A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5DF1"/>
    <w:rsid w:val="00B760BA"/>
    <w:rsid w:val="00B762B6"/>
    <w:rsid w:val="00B7646A"/>
    <w:rsid w:val="00B764F7"/>
    <w:rsid w:val="00B767ED"/>
    <w:rsid w:val="00B7682A"/>
    <w:rsid w:val="00B76941"/>
    <w:rsid w:val="00B7716F"/>
    <w:rsid w:val="00B772A4"/>
    <w:rsid w:val="00B774CF"/>
    <w:rsid w:val="00B777A4"/>
    <w:rsid w:val="00B777B6"/>
    <w:rsid w:val="00B77825"/>
    <w:rsid w:val="00B80222"/>
    <w:rsid w:val="00B806EA"/>
    <w:rsid w:val="00B80C4E"/>
    <w:rsid w:val="00B80D5D"/>
    <w:rsid w:val="00B81147"/>
    <w:rsid w:val="00B81618"/>
    <w:rsid w:val="00B81915"/>
    <w:rsid w:val="00B81BC9"/>
    <w:rsid w:val="00B81F8A"/>
    <w:rsid w:val="00B825FE"/>
    <w:rsid w:val="00B82660"/>
    <w:rsid w:val="00B8279D"/>
    <w:rsid w:val="00B8294F"/>
    <w:rsid w:val="00B82DAD"/>
    <w:rsid w:val="00B82F2B"/>
    <w:rsid w:val="00B82F9C"/>
    <w:rsid w:val="00B831A3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66E"/>
    <w:rsid w:val="00B84895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58C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87E91"/>
    <w:rsid w:val="00B906A4"/>
    <w:rsid w:val="00B90756"/>
    <w:rsid w:val="00B9080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CA5"/>
    <w:rsid w:val="00B91CAD"/>
    <w:rsid w:val="00B923FA"/>
    <w:rsid w:val="00B9244D"/>
    <w:rsid w:val="00B92625"/>
    <w:rsid w:val="00B9266F"/>
    <w:rsid w:val="00B927E7"/>
    <w:rsid w:val="00B928CE"/>
    <w:rsid w:val="00B92A7A"/>
    <w:rsid w:val="00B92D6B"/>
    <w:rsid w:val="00B92EB8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68B"/>
    <w:rsid w:val="00B948E7"/>
    <w:rsid w:val="00B949F1"/>
    <w:rsid w:val="00B94AF7"/>
    <w:rsid w:val="00B94B2A"/>
    <w:rsid w:val="00B94B48"/>
    <w:rsid w:val="00B94C23"/>
    <w:rsid w:val="00B94CCF"/>
    <w:rsid w:val="00B94CF9"/>
    <w:rsid w:val="00B94FA7"/>
    <w:rsid w:val="00B953CE"/>
    <w:rsid w:val="00B95775"/>
    <w:rsid w:val="00B95912"/>
    <w:rsid w:val="00B9593D"/>
    <w:rsid w:val="00B95AD4"/>
    <w:rsid w:val="00B95E03"/>
    <w:rsid w:val="00B96241"/>
    <w:rsid w:val="00B9626B"/>
    <w:rsid w:val="00B96304"/>
    <w:rsid w:val="00B9631D"/>
    <w:rsid w:val="00B96636"/>
    <w:rsid w:val="00B96B58"/>
    <w:rsid w:val="00B96C03"/>
    <w:rsid w:val="00B96F09"/>
    <w:rsid w:val="00B975F0"/>
    <w:rsid w:val="00B97A8A"/>
    <w:rsid w:val="00B97B26"/>
    <w:rsid w:val="00B97D90"/>
    <w:rsid w:val="00B97E54"/>
    <w:rsid w:val="00BA032D"/>
    <w:rsid w:val="00BA0405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1FF1"/>
    <w:rsid w:val="00BA2257"/>
    <w:rsid w:val="00BA22AC"/>
    <w:rsid w:val="00BA28F1"/>
    <w:rsid w:val="00BA2B42"/>
    <w:rsid w:val="00BA2F59"/>
    <w:rsid w:val="00BA3304"/>
    <w:rsid w:val="00BA339D"/>
    <w:rsid w:val="00BA37EA"/>
    <w:rsid w:val="00BA3914"/>
    <w:rsid w:val="00BA3EB5"/>
    <w:rsid w:val="00BA4226"/>
    <w:rsid w:val="00BA48DF"/>
    <w:rsid w:val="00BA4E44"/>
    <w:rsid w:val="00BA4E7C"/>
    <w:rsid w:val="00BA50A4"/>
    <w:rsid w:val="00BA50E4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75"/>
    <w:rsid w:val="00BA63C5"/>
    <w:rsid w:val="00BA6604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B04A1"/>
    <w:rsid w:val="00BB053C"/>
    <w:rsid w:val="00BB0588"/>
    <w:rsid w:val="00BB0601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D6A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934"/>
    <w:rsid w:val="00BB3A7F"/>
    <w:rsid w:val="00BB3DB7"/>
    <w:rsid w:val="00BB4080"/>
    <w:rsid w:val="00BB42C9"/>
    <w:rsid w:val="00BB49BF"/>
    <w:rsid w:val="00BB4B07"/>
    <w:rsid w:val="00BB4CF0"/>
    <w:rsid w:val="00BB4E06"/>
    <w:rsid w:val="00BB4EF8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7050"/>
    <w:rsid w:val="00BB7210"/>
    <w:rsid w:val="00BB75C8"/>
    <w:rsid w:val="00BB763C"/>
    <w:rsid w:val="00BB79C3"/>
    <w:rsid w:val="00BB7C62"/>
    <w:rsid w:val="00BB7E42"/>
    <w:rsid w:val="00BC0045"/>
    <w:rsid w:val="00BC00DE"/>
    <w:rsid w:val="00BC0167"/>
    <w:rsid w:val="00BC0596"/>
    <w:rsid w:val="00BC05AE"/>
    <w:rsid w:val="00BC06E7"/>
    <w:rsid w:val="00BC0CD3"/>
    <w:rsid w:val="00BC0D00"/>
    <w:rsid w:val="00BC11F9"/>
    <w:rsid w:val="00BC133E"/>
    <w:rsid w:val="00BC1623"/>
    <w:rsid w:val="00BC16B9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D0"/>
    <w:rsid w:val="00BC54C1"/>
    <w:rsid w:val="00BC5CA7"/>
    <w:rsid w:val="00BC5DCB"/>
    <w:rsid w:val="00BC5DDB"/>
    <w:rsid w:val="00BC5E71"/>
    <w:rsid w:val="00BC61B7"/>
    <w:rsid w:val="00BC6727"/>
    <w:rsid w:val="00BC69A2"/>
    <w:rsid w:val="00BC6D56"/>
    <w:rsid w:val="00BC6E6B"/>
    <w:rsid w:val="00BC709B"/>
    <w:rsid w:val="00BC7220"/>
    <w:rsid w:val="00BC7490"/>
    <w:rsid w:val="00BC75DA"/>
    <w:rsid w:val="00BC765B"/>
    <w:rsid w:val="00BC7771"/>
    <w:rsid w:val="00BC79CB"/>
    <w:rsid w:val="00BC7BCC"/>
    <w:rsid w:val="00BC7C48"/>
    <w:rsid w:val="00BC7CF8"/>
    <w:rsid w:val="00BC7E15"/>
    <w:rsid w:val="00BD043F"/>
    <w:rsid w:val="00BD0537"/>
    <w:rsid w:val="00BD0CFF"/>
    <w:rsid w:val="00BD0F5D"/>
    <w:rsid w:val="00BD10E7"/>
    <w:rsid w:val="00BD10FF"/>
    <w:rsid w:val="00BD1298"/>
    <w:rsid w:val="00BD12D5"/>
    <w:rsid w:val="00BD137F"/>
    <w:rsid w:val="00BD1AD6"/>
    <w:rsid w:val="00BD1C26"/>
    <w:rsid w:val="00BD1E2E"/>
    <w:rsid w:val="00BD1EC5"/>
    <w:rsid w:val="00BD1F3E"/>
    <w:rsid w:val="00BD1F8D"/>
    <w:rsid w:val="00BD200E"/>
    <w:rsid w:val="00BD24E0"/>
    <w:rsid w:val="00BD284C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B2D"/>
    <w:rsid w:val="00BD4CDE"/>
    <w:rsid w:val="00BD4E82"/>
    <w:rsid w:val="00BD5130"/>
    <w:rsid w:val="00BD5501"/>
    <w:rsid w:val="00BD56A7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E80"/>
    <w:rsid w:val="00BE10D4"/>
    <w:rsid w:val="00BE1131"/>
    <w:rsid w:val="00BE12E3"/>
    <w:rsid w:val="00BE1581"/>
    <w:rsid w:val="00BE1678"/>
    <w:rsid w:val="00BE1738"/>
    <w:rsid w:val="00BE1864"/>
    <w:rsid w:val="00BE1888"/>
    <w:rsid w:val="00BE194C"/>
    <w:rsid w:val="00BE1AD9"/>
    <w:rsid w:val="00BE2075"/>
    <w:rsid w:val="00BE23A3"/>
    <w:rsid w:val="00BE2579"/>
    <w:rsid w:val="00BE2783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25B"/>
    <w:rsid w:val="00BE74A2"/>
    <w:rsid w:val="00BE74B7"/>
    <w:rsid w:val="00BE76B2"/>
    <w:rsid w:val="00BE78DB"/>
    <w:rsid w:val="00BE7A27"/>
    <w:rsid w:val="00BE7A42"/>
    <w:rsid w:val="00BE7D54"/>
    <w:rsid w:val="00BE7F78"/>
    <w:rsid w:val="00BF0044"/>
    <w:rsid w:val="00BF034B"/>
    <w:rsid w:val="00BF057B"/>
    <w:rsid w:val="00BF0919"/>
    <w:rsid w:val="00BF09C2"/>
    <w:rsid w:val="00BF0ACA"/>
    <w:rsid w:val="00BF1198"/>
    <w:rsid w:val="00BF1247"/>
    <w:rsid w:val="00BF14CE"/>
    <w:rsid w:val="00BF14FE"/>
    <w:rsid w:val="00BF1562"/>
    <w:rsid w:val="00BF15C6"/>
    <w:rsid w:val="00BF1880"/>
    <w:rsid w:val="00BF1B2D"/>
    <w:rsid w:val="00BF1BFF"/>
    <w:rsid w:val="00BF1CA0"/>
    <w:rsid w:val="00BF1CF3"/>
    <w:rsid w:val="00BF1D34"/>
    <w:rsid w:val="00BF1DFF"/>
    <w:rsid w:val="00BF1F8D"/>
    <w:rsid w:val="00BF2215"/>
    <w:rsid w:val="00BF2418"/>
    <w:rsid w:val="00BF31A3"/>
    <w:rsid w:val="00BF350C"/>
    <w:rsid w:val="00BF3613"/>
    <w:rsid w:val="00BF3AD1"/>
    <w:rsid w:val="00BF3E1D"/>
    <w:rsid w:val="00BF408E"/>
    <w:rsid w:val="00BF41B4"/>
    <w:rsid w:val="00BF429E"/>
    <w:rsid w:val="00BF4317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42A"/>
    <w:rsid w:val="00BF6702"/>
    <w:rsid w:val="00BF673D"/>
    <w:rsid w:val="00BF67AC"/>
    <w:rsid w:val="00BF6843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3EB"/>
    <w:rsid w:val="00C03487"/>
    <w:rsid w:val="00C03A86"/>
    <w:rsid w:val="00C03A8B"/>
    <w:rsid w:val="00C03ABB"/>
    <w:rsid w:val="00C03B3A"/>
    <w:rsid w:val="00C03E3B"/>
    <w:rsid w:val="00C04444"/>
    <w:rsid w:val="00C04BEF"/>
    <w:rsid w:val="00C04C50"/>
    <w:rsid w:val="00C04F22"/>
    <w:rsid w:val="00C04F5D"/>
    <w:rsid w:val="00C0550D"/>
    <w:rsid w:val="00C05682"/>
    <w:rsid w:val="00C0591A"/>
    <w:rsid w:val="00C05F3C"/>
    <w:rsid w:val="00C0632D"/>
    <w:rsid w:val="00C06410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2EFB"/>
    <w:rsid w:val="00C1308D"/>
    <w:rsid w:val="00C133D9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13B"/>
    <w:rsid w:val="00C16748"/>
    <w:rsid w:val="00C167A7"/>
    <w:rsid w:val="00C16827"/>
    <w:rsid w:val="00C1686A"/>
    <w:rsid w:val="00C16C47"/>
    <w:rsid w:val="00C171F7"/>
    <w:rsid w:val="00C17286"/>
    <w:rsid w:val="00C179B9"/>
    <w:rsid w:val="00C17C1B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CC1"/>
    <w:rsid w:val="00C22ED2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E86"/>
    <w:rsid w:val="00C25FC9"/>
    <w:rsid w:val="00C26308"/>
    <w:rsid w:val="00C2660B"/>
    <w:rsid w:val="00C2689D"/>
    <w:rsid w:val="00C26BF6"/>
    <w:rsid w:val="00C26C78"/>
    <w:rsid w:val="00C2730E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69D"/>
    <w:rsid w:val="00C34742"/>
    <w:rsid w:val="00C34A3D"/>
    <w:rsid w:val="00C34C85"/>
    <w:rsid w:val="00C34E6E"/>
    <w:rsid w:val="00C34F84"/>
    <w:rsid w:val="00C351B0"/>
    <w:rsid w:val="00C35202"/>
    <w:rsid w:val="00C3531C"/>
    <w:rsid w:val="00C35379"/>
    <w:rsid w:val="00C355D4"/>
    <w:rsid w:val="00C3576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2D5"/>
    <w:rsid w:val="00C37582"/>
    <w:rsid w:val="00C3780C"/>
    <w:rsid w:val="00C3791C"/>
    <w:rsid w:val="00C37DCA"/>
    <w:rsid w:val="00C37FE6"/>
    <w:rsid w:val="00C40047"/>
    <w:rsid w:val="00C40480"/>
    <w:rsid w:val="00C404B8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357"/>
    <w:rsid w:val="00C44032"/>
    <w:rsid w:val="00C44692"/>
    <w:rsid w:val="00C4470D"/>
    <w:rsid w:val="00C44753"/>
    <w:rsid w:val="00C44772"/>
    <w:rsid w:val="00C44D37"/>
    <w:rsid w:val="00C4559B"/>
    <w:rsid w:val="00C456B4"/>
    <w:rsid w:val="00C45BC8"/>
    <w:rsid w:val="00C45CFF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AEA"/>
    <w:rsid w:val="00C50D5A"/>
    <w:rsid w:val="00C50D88"/>
    <w:rsid w:val="00C50F96"/>
    <w:rsid w:val="00C51287"/>
    <w:rsid w:val="00C513E3"/>
    <w:rsid w:val="00C51580"/>
    <w:rsid w:val="00C5175C"/>
    <w:rsid w:val="00C519E7"/>
    <w:rsid w:val="00C51A17"/>
    <w:rsid w:val="00C51E97"/>
    <w:rsid w:val="00C521E1"/>
    <w:rsid w:val="00C5261C"/>
    <w:rsid w:val="00C526BD"/>
    <w:rsid w:val="00C52BE8"/>
    <w:rsid w:val="00C52DD8"/>
    <w:rsid w:val="00C52FEB"/>
    <w:rsid w:val="00C53276"/>
    <w:rsid w:val="00C536DE"/>
    <w:rsid w:val="00C5378A"/>
    <w:rsid w:val="00C537A2"/>
    <w:rsid w:val="00C54040"/>
    <w:rsid w:val="00C5450A"/>
    <w:rsid w:val="00C54CCB"/>
    <w:rsid w:val="00C55233"/>
    <w:rsid w:val="00C55237"/>
    <w:rsid w:val="00C5537D"/>
    <w:rsid w:val="00C55C0E"/>
    <w:rsid w:val="00C55E65"/>
    <w:rsid w:val="00C56259"/>
    <w:rsid w:val="00C562FA"/>
    <w:rsid w:val="00C563C1"/>
    <w:rsid w:val="00C563C6"/>
    <w:rsid w:val="00C56628"/>
    <w:rsid w:val="00C56F59"/>
    <w:rsid w:val="00C572AE"/>
    <w:rsid w:val="00C5734E"/>
    <w:rsid w:val="00C57545"/>
    <w:rsid w:val="00C57936"/>
    <w:rsid w:val="00C57AC9"/>
    <w:rsid w:val="00C57B0B"/>
    <w:rsid w:val="00C57BDE"/>
    <w:rsid w:val="00C57C9B"/>
    <w:rsid w:val="00C57E42"/>
    <w:rsid w:val="00C60183"/>
    <w:rsid w:val="00C602C3"/>
    <w:rsid w:val="00C6036F"/>
    <w:rsid w:val="00C607A3"/>
    <w:rsid w:val="00C609F5"/>
    <w:rsid w:val="00C60DFC"/>
    <w:rsid w:val="00C60FBF"/>
    <w:rsid w:val="00C6111A"/>
    <w:rsid w:val="00C618AD"/>
    <w:rsid w:val="00C618DD"/>
    <w:rsid w:val="00C61F77"/>
    <w:rsid w:val="00C620F9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49"/>
    <w:rsid w:val="00C65A74"/>
    <w:rsid w:val="00C65A9D"/>
    <w:rsid w:val="00C65DD7"/>
    <w:rsid w:val="00C65F3B"/>
    <w:rsid w:val="00C6603A"/>
    <w:rsid w:val="00C66050"/>
    <w:rsid w:val="00C6624B"/>
    <w:rsid w:val="00C663E8"/>
    <w:rsid w:val="00C66989"/>
    <w:rsid w:val="00C669B9"/>
    <w:rsid w:val="00C66AC3"/>
    <w:rsid w:val="00C66BE1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F0"/>
    <w:rsid w:val="00C72100"/>
    <w:rsid w:val="00C722BE"/>
    <w:rsid w:val="00C72450"/>
    <w:rsid w:val="00C7249F"/>
    <w:rsid w:val="00C7267D"/>
    <w:rsid w:val="00C72976"/>
    <w:rsid w:val="00C72D42"/>
    <w:rsid w:val="00C72E99"/>
    <w:rsid w:val="00C72F75"/>
    <w:rsid w:val="00C73037"/>
    <w:rsid w:val="00C730B8"/>
    <w:rsid w:val="00C731A6"/>
    <w:rsid w:val="00C7322E"/>
    <w:rsid w:val="00C733F1"/>
    <w:rsid w:val="00C7350F"/>
    <w:rsid w:val="00C7362A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6C3"/>
    <w:rsid w:val="00C7572F"/>
    <w:rsid w:val="00C75A4D"/>
    <w:rsid w:val="00C75A6B"/>
    <w:rsid w:val="00C75AB8"/>
    <w:rsid w:val="00C761C9"/>
    <w:rsid w:val="00C7633A"/>
    <w:rsid w:val="00C7638B"/>
    <w:rsid w:val="00C767DB"/>
    <w:rsid w:val="00C767F3"/>
    <w:rsid w:val="00C7695D"/>
    <w:rsid w:val="00C76FE3"/>
    <w:rsid w:val="00C77072"/>
    <w:rsid w:val="00C7731B"/>
    <w:rsid w:val="00C77370"/>
    <w:rsid w:val="00C7737C"/>
    <w:rsid w:val="00C778A3"/>
    <w:rsid w:val="00C77BDA"/>
    <w:rsid w:val="00C77D3E"/>
    <w:rsid w:val="00C77DEF"/>
    <w:rsid w:val="00C801C2"/>
    <w:rsid w:val="00C80574"/>
    <w:rsid w:val="00C806A1"/>
    <w:rsid w:val="00C80FD6"/>
    <w:rsid w:val="00C812CE"/>
    <w:rsid w:val="00C81315"/>
    <w:rsid w:val="00C815D0"/>
    <w:rsid w:val="00C816E6"/>
    <w:rsid w:val="00C81A7D"/>
    <w:rsid w:val="00C81B08"/>
    <w:rsid w:val="00C81B53"/>
    <w:rsid w:val="00C81D78"/>
    <w:rsid w:val="00C81DF9"/>
    <w:rsid w:val="00C81F84"/>
    <w:rsid w:val="00C82427"/>
    <w:rsid w:val="00C8242A"/>
    <w:rsid w:val="00C826A0"/>
    <w:rsid w:val="00C829A3"/>
    <w:rsid w:val="00C82B70"/>
    <w:rsid w:val="00C83255"/>
    <w:rsid w:val="00C834BD"/>
    <w:rsid w:val="00C835FE"/>
    <w:rsid w:val="00C836D3"/>
    <w:rsid w:val="00C83CF5"/>
    <w:rsid w:val="00C84135"/>
    <w:rsid w:val="00C84150"/>
    <w:rsid w:val="00C84ABB"/>
    <w:rsid w:val="00C84DE0"/>
    <w:rsid w:val="00C850FD"/>
    <w:rsid w:val="00C85260"/>
    <w:rsid w:val="00C8547E"/>
    <w:rsid w:val="00C857EC"/>
    <w:rsid w:val="00C859AB"/>
    <w:rsid w:val="00C86077"/>
    <w:rsid w:val="00C86697"/>
    <w:rsid w:val="00C8674D"/>
    <w:rsid w:val="00C868E5"/>
    <w:rsid w:val="00C86A72"/>
    <w:rsid w:val="00C86B24"/>
    <w:rsid w:val="00C86D1D"/>
    <w:rsid w:val="00C8700F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B02"/>
    <w:rsid w:val="00C91CDC"/>
    <w:rsid w:val="00C920E8"/>
    <w:rsid w:val="00C9221E"/>
    <w:rsid w:val="00C92432"/>
    <w:rsid w:val="00C92746"/>
    <w:rsid w:val="00C928E6"/>
    <w:rsid w:val="00C929C7"/>
    <w:rsid w:val="00C92BCF"/>
    <w:rsid w:val="00C92FE2"/>
    <w:rsid w:val="00C9321D"/>
    <w:rsid w:val="00C93594"/>
    <w:rsid w:val="00C936EB"/>
    <w:rsid w:val="00C93A18"/>
    <w:rsid w:val="00C93B90"/>
    <w:rsid w:val="00C93D92"/>
    <w:rsid w:val="00C946B3"/>
    <w:rsid w:val="00C94793"/>
    <w:rsid w:val="00C948A2"/>
    <w:rsid w:val="00C948BA"/>
    <w:rsid w:val="00C94A8A"/>
    <w:rsid w:val="00C94FC2"/>
    <w:rsid w:val="00C951BA"/>
    <w:rsid w:val="00C951FB"/>
    <w:rsid w:val="00C953BB"/>
    <w:rsid w:val="00C9541F"/>
    <w:rsid w:val="00C9575D"/>
    <w:rsid w:val="00C95925"/>
    <w:rsid w:val="00C95B13"/>
    <w:rsid w:val="00C95EF1"/>
    <w:rsid w:val="00C96151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3BC"/>
    <w:rsid w:val="00CA04ED"/>
    <w:rsid w:val="00CA05E1"/>
    <w:rsid w:val="00CA0758"/>
    <w:rsid w:val="00CA07B1"/>
    <w:rsid w:val="00CA087A"/>
    <w:rsid w:val="00CA107E"/>
    <w:rsid w:val="00CA1993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2FE5"/>
    <w:rsid w:val="00CA3123"/>
    <w:rsid w:val="00CA322D"/>
    <w:rsid w:val="00CA3546"/>
    <w:rsid w:val="00CA372B"/>
    <w:rsid w:val="00CA3768"/>
    <w:rsid w:val="00CA3873"/>
    <w:rsid w:val="00CA3D86"/>
    <w:rsid w:val="00CA3F9E"/>
    <w:rsid w:val="00CA42CF"/>
    <w:rsid w:val="00CA4321"/>
    <w:rsid w:val="00CA476B"/>
    <w:rsid w:val="00CA4853"/>
    <w:rsid w:val="00CA49C9"/>
    <w:rsid w:val="00CA4B12"/>
    <w:rsid w:val="00CA522D"/>
    <w:rsid w:val="00CA54E5"/>
    <w:rsid w:val="00CA55C4"/>
    <w:rsid w:val="00CA5816"/>
    <w:rsid w:val="00CA5874"/>
    <w:rsid w:val="00CA59F7"/>
    <w:rsid w:val="00CA5F77"/>
    <w:rsid w:val="00CA617B"/>
    <w:rsid w:val="00CA62A1"/>
    <w:rsid w:val="00CA6439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1BCF"/>
    <w:rsid w:val="00CB23F0"/>
    <w:rsid w:val="00CB2AF6"/>
    <w:rsid w:val="00CB2B11"/>
    <w:rsid w:val="00CB2B88"/>
    <w:rsid w:val="00CB31C1"/>
    <w:rsid w:val="00CB3288"/>
    <w:rsid w:val="00CB32BB"/>
    <w:rsid w:val="00CB3B0B"/>
    <w:rsid w:val="00CB4176"/>
    <w:rsid w:val="00CB4427"/>
    <w:rsid w:val="00CB4568"/>
    <w:rsid w:val="00CB457E"/>
    <w:rsid w:val="00CB460E"/>
    <w:rsid w:val="00CB48EE"/>
    <w:rsid w:val="00CB4BCA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5D"/>
    <w:rsid w:val="00CB6ABA"/>
    <w:rsid w:val="00CB6BF5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4EF"/>
    <w:rsid w:val="00CC152F"/>
    <w:rsid w:val="00CC1660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4583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5E88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D003B"/>
    <w:rsid w:val="00CD013A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FB3"/>
    <w:rsid w:val="00CD39A7"/>
    <w:rsid w:val="00CD4214"/>
    <w:rsid w:val="00CD42E7"/>
    <w:rsid w:val="00CD4305"/>
    <w:rsid w:val="00CD44B9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D3E"/>
    <w:rsid w:val="00CD6DD6"/>
    <w:rsid w:val="00CD710A"/>
    <w:rsid w:val="00CD7261"/>
    <w:rsid w:val="00CD74AA"/>
    <w:rsid w:val="00CD7918"/>
    <w:rsid w:val="00CD7A29"/>
    <w:rsid w:val="00CD7C7A"/>
    <w:rsid w:val="00CE00C0"/>
    <w:rsid w:val="00CE0213"/>
    <w:rsid w:val="00CE0498"/>
    <w:rsid w:val="00CE0718"/>
    <w:rsid w:val="00CE0842"/>
    <w:rsid w:val="00CE08DB"/>
    <w:rsid w:val="00CE0A13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2D5"/>
    <w:rsid w:val="00CE3361"/>
    <w:rsid w:val="00CE365D"/>
    <w:rsid w:val="00CE36C8"/>
    <w:rsid w:val="00CE3BAE"/>
    <w:rsid w:val="00CE3C66"/>
    <w:rsid w:val="00CE3E13"/>
    <w:rsid w:val="00CE45B0"/>
    <w:rsid w:val="00CE4645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523"/>
    <w:rsid w:val="00CE7967"/>
    <w:rsid w:val="00CE7BC6"/>
    <w:rsid w:val="00CE7D02"/>
    <w:rsid w:val="00CE7E01"/>
    <w:rsid w:val="00CF0381"/>
    <w:rsid w:val="00CF03CC"/>
    <w:rsid w:val="00CF08DC"/>
    <w:rsid w:val="00CF0966"/>
    <w:rsid w:val="00CF0C6E"/>
    <w:rsid w:val="00CF0CD9"/>
    <w:rsid w:val="00CF0D69"/>
    <w:rsid w:val="00CF0D6C"/>
    <w:rsid w:val="00CF151D"/>
    <w:rsid w:val="00CF1642"/>
    <w:rsid w:val="00CF19DC"/>
    <w:rsid w:val="00CF1AD5"/>
    <w:rsid w:val="00CF1BCB"/>
    <w:rsid w:val="00CF1DE5"/>
    <w:rsid w:val="00CF1EB5"/>
    <w:rsid w:val="00CF1FAA"/>
    <w:rsid w:val="00CF20F7"/>
    <w:rsid w:val="00CF21E5"/>
    <w:rsid w:val="00CF21F9"/>
    <w:rsid w:val="00CF2295"/>
    <w:rsid w:val="00CF3189"/>
    <w:rsid w:val="00CF3359"/>
    <w:rsid w:val="00CF3377"/>
    <w:rsid w:val="00CF385B"/>
    <w:rsid w:val="00CF3DE7"/>
    <w:rsid w:val="00CF3FE8"/>
    <w:rsid w:val="00CF40BE"/>
    <w:rsid w:val="00CF4506"/>
    <w:rsid w:val="00CF4943"/>
    <w:rsid w:val="00CF497C"/>
    <w:rsid w:val="00CF4B04"/>
    <w:rsid w:val="00CF4B32"/>
    <w:rsid w:val="00CF4D86"/>
    <w:rsid w:val="00CF4FDC"/>
    <w:rsid w:val="00CF508C"/>
    <w:rsid w:val="00CF5193"/>
    <w:rsid w:val="00CF535B"/>
    <w:rsid w:val="00CF55AE"/>
    <w:rsid w:val="00CF55D9"/>
    <w:rsid w:val="00CF59E8"/>
    <w:rsid w:val="00CF6015"/>
    <w:rsid w:val="00CF68F6"/>
    <w:rsid w:val="00CF6CAE"/>
    <w:rsid w:val="00CF6E44"/>
    <w:rsid w:val="00CF6FD5"/>
    <w:rsid w:val="00CF74BE"/>
    <w:rsid w:val="00CF74C3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066"/>
    <w:rsid w:val="00D01187"/>
    <w:rsid w:val="00D017A0"/>
    <w:rsid w:val="00D0198A"/>
    <w:rsid w:val="00D019A3"/>
    <w:rsid w:val="00D02242"/>
    <w:rsid w:val="00D0232A"/>
    <w:rsid w:val="00D024B7"/>
    <w:rsid w:val="00D025CB"/>
    <w:rsid w:val="00D02755"/>
    <w:rsid w:val="00D02AA3"/>
    <w:rsid w:val="00D02AE8"/>
    <w:rsid w:val="00D02B59"/>
    <w:rsid w:val="00D02C4A"/>
    <w:rsid w:val="00D02CAE"/>
    <w:rsid w:val="00D02EC1"/>
    <w:rsid w:val="00D02F54"/>
    <w:rsid w:val="00D03044"/>
    <w:rsid w:val="00D03625"/>
    <w:rsid w:val="00D03998"/>
    <w:rsid w:val="00D03A27"/>
    <w:rsid w:val="00D03B90"/>
    <w:rsid w:val="00D040E1"/>
    <w:rsid w:val="00D04405"/>
    <w:rsid w:val="00D04754"/>
    <w:rsid w:val="00D0476A"/>
    <w:rsid w:val="00D048EF"/>
    <w:rsid w:val="00D049DE"/>
    <w:rsid w:val="00D049DF"/>
    <w:rsid w:val="00D04D3B"/>
    <w:rsid w:val="00D04EAE"/>
    <w:rsid w:val="00D056D4"/>
    <w:rsid w:val="00D05908"/>
    <w:rsid w:val="00D059E6"/>
    <w:rsid w:val="00D05E7C"/>
    <w:rsid w:val="00D05F3F"/>
    <w:rsid w:val="00D0619D"/>
    <w:rsid w:val="00D06489"/>
    <w:rsid w:val="00D0668E"/>
    <w:rsid w:val="00D06780"/>
    <w:rsid w:val="00D06827"/>
    <w:rsid w:val="00D06A07"/>
    <w:rsid w:val="00D06A35"/>
    <w:rsid w:val="00D06AF7"/>
    <w:rsid w:val="00D06FA2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0FF"/>
    <w:rsid w:val="00D142BF"/>
    <w:rsid w:val="00D14530"/>
    <w:rsid w:val="00D147C3"/>
    <w:rsid w:val="00D147C7"/>
    <w:rsid w:val="00D14CCD"/>
    <w:rsid w:val="00D14DC5"/>
    <w:rsid w:val="00D15177"/>
    <w:rsid w:val="00D151E8"/>
    <w:rsid w:val="00D1524D"/>
    <w:rsid w:val="00D1531D"/>
    <w:rsid w:val="00D15370"/>
    <w:rsid w:val="00D1581C"/>
    <w:rsid w:val="00D15B45"/>
    <w:rsid w:val="00D161B7"/>
    <w:rsid w:val="00D16779"/>
    <w:rsid w:val="00D16C4A"/>
    <w:rsid w:val="00D1726C"/>
    <w:rsid w:val="00D1785B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4C2"/>
    <w:rsid w:val="00D21CAF"/>
    <w:rsid w:val="00D21D65"/>
    <w:rsid w:val="00D21F1F"/>
    <w:rsid w:val="00D2209D"/>
    <w:rsid w:val="00D2212F"/>
    <w:rsid w:val="00D2263F"/>
    <w:rsid w:val="00D22A75"/>
    <w:rsid w:val="00D22B1F"/>
    <w:rsid w:val="00D22B3D"/>
    <w:rsid w:val="00D22F30"/>
    <w:rsid w:val="00D23240"/>
    <w:rsid w:val="00D2359B"/>
    <w:rsid w:val="00D23610"/>
    <w:rsid w:val="00D23842"/>
    <w:rsid w:val="00D23AC8"/>
    <w:rsid w:val="00D23B0C"/>
    <w:rsid w:val="00D23D10"/>
    <w:rsid w:val="00D24034"/>
    <w:rsid w:val="00D24041"/>
    <w:rsid w:val="00D2420A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5FEB"/>
    <w:rsid w:val="00D26A20"/>
    <w:rsid w:val="00D26AA5"/>
    <w:rsid w:val="00D26D39"/>
    <w:rsid w:val="00D27110"/>
    <w:rsid w:val="00D27294"/>
    <w:rsid w:val="00D272C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1F8D"/>
    <w:rsid w:val="00D321E6"/>
    <w:rsid w:val="00D325F2"/>
    <w:rsid w:val="00D32DF6"/>
    <w:rsid w:val="00D32F4B"/>
    <w:rsid w:val="00D3353A"/>
    <w:rsid w:val="00D3360C"/>
    <w:rsid w:val="00D3386D"/>
    <w:rsid w:val="00D3396F"/>
    <w:rsid w:val="00D33C7D"/>
    <w:rsid w:val="00D33F81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744"/>
    <w:rsid w:val="00D36867"/>
    <w:rsid w:val="00D36CD9"/>
    <w:rsid w:val="00D371EC"/>
    <w:rsid w:val="00D37616"/>
    <w:rsid w:val="00D376DE"/>
    <w:rsid w:val="00D37B78"/>
    <w:rsid w:val="00D37CE3"/>
    <w:rsid w:val="00D37EB9"/>
    <w:rsid w:val="00D37EBC"/>
    <w:rsid w:val="00D4001E"/>
    <w:rsid w:val="00D40539"/>
    <w:rsid w:val="00D406E2"/>
    <w:rsid w:val="00D40C22"/>
    <w:rsid w:val="00D40D9E"/>
    <w:rsid w:val="00D414AB"/>
    <w:rsid w:val="00D4170D"/>
    <w:rsid w:val="00D41767"/>
    <w:rsid w:val="00D417A5"/>
    <w:rsid w:val="00D41CF1"/>
    <w:rsid w:val="00D41E38"/>
    <w:rsid w:val="00D41F86"/>
    <w:rsid w:val="00D42088"/>
    <w:rsid w:val="00D4258B"/>
    <w:rsid w:val="00D42CC1"/>
    <w:rsid w:val="00D432A6"/>
    <w:rsid w:val="00D432B4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B0A"/>
    <w:rsid w:val="00D44DE0"/>
    <w:rsid w:val="00D45948"/>
    <w:rsid w:val="00D45B54"/>
    <w:rsid w:val="00D45C12"/>
    <w:rsid w:val="00D45C2A"/>
    <w:rsid w:val="00D45D7A"/>
    <w:rsid w:val="00D45FDC"/>
    <w:rsid w:val="00D46057"/>
    <w:rsid w:val="00D46156"/>
    <w:rsid w:val="00D4644B"/>
    <w:rsid w:val="00D46709"/>
    <w:rsid w:val="00D46A8E"/>
    <w:rsid w:val="00D4764F"/>
    <w:rsid w:val="00D47678"/>
    <w:rsid w:val="00D47DDB"/>
    <w:rsid w:val="00D501A6"/>
    <w:rsid w:val="00D501C0"/>
    <w:rsid w:val="00D506DA"/>
    <w:rsid w:val="00D50B97"/>
    <w:rsid w:val="00D50D0D"/>
    <w:rsid w:val="00D50DC8"/>
    <w:rsid w:val="00D50DD0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D31"/>
    <w:rsid w:val="00D53EBA"/>
    <w:rsid w:val="00D54094"/>
    <w:rsid w:val="00D54107"/>
    <w:rsid w:val="00D54231"/>
    <w:rsid w:val="00D54347"/>
    <w:rsid w:val="00D544B3"/>
    <w:rsid w:val="00D544DD"/>
    <w:rsid w:val="00D54614"/>
    <w:rsid w:val="00D54880"/>
    <w:rsid w:val="00D54A03"/>
    <w:rsid w:val="00D54BC6"/>
    <w:rsid w:val="00D54F5A"/>
    <w:rsid w:val="00D551B6"/>
    <w:rsid w:val="00D55271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093"/>
    <w:rsid w:val="00D615DD"/>
    <w:rsid w:val="00D61653"/>
    <w:rsid w:val="00D616CC"/>
    <w:rsid w:val="00D61913"/>
    <w:rsid w:val="00D61A80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798"/>
    <w:rsid w:val="00D63A0A"/>
    <w:rsid w:val="00D63A1A"/>
    <w:rsid w:val="00D63D30"/>
    <w:rsid w:val="00D642A5"/>
    <w:rsid w:val="00D6462E"/>
    <w:rsid w:val="00D64B2D"/>
    <w:rsid w:val="00D64B93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C6A"/>
    <w:rsid w:val="00D67CEA"/>
    <w:rsid w:val="00D67DC0"/>
    <w:rsid w:val="00D67F06"/>
    <w:rsid w:val="00D70071"/>
    <w:rsid w:val="00D70122"/>
    <w:rsid w:val="00D7091F"/>
    <w:rsid w:val="00D70A09"/>
    <w:rsid w:val="00D70FDA"/>
    <w:rsid w:val="00D71126"/>
    <w:rsid w:val="00D71135"/>
    <w:rsid w:val="00D7153C"/>
    <w:rsid w:val="00D718A3"/>
    <w:rsid w:val="00D71B89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F74"/>
    <w:rsid w:val="00D75F89"/>
    <w:rsid w:val="00D76203"/>
    <w:rsid w:val="00D768FE"/>
    <w:rsid w:val="00D76B59"/>
    <w:rsid w:val="00D76D5C"/>
    <w:rsid w:val="00D76DBE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2C"/>
    <w:rsid w:val="00D8206E"/>
    <w:rsid w:val="00D821B3"/>
    <w:rsid w:val="00D823E4"/>
    <w:rsid w:val="00D8247D"/>
    <w:rsid w:val="00D829AE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02A"/>
    <w:rsid w:val="00D85150"/>
    <w:rsid w:val="00D852F2"/>
    <w:rsid w:val="00D85511"/>
    <w:rsid w:val="00D85751"/>
    <w:rsid w:val="00D857B3"/>
    <w:rsid w:val="00D85E17"/>
    <w:rsid w:val="00D861DB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696"/>
    <w:rsid w:val="00D91D52"/>
    <w:rsid w:val="00D91D93"/>
    <w:rsid w:val="00D921CA"/>
    <w:rsid w:val="00D92C6F"/>
    <w:rsid w:val="00D92C92"/>
    <w:rsid w:val="00D92D78"/>
    <w:rsid w:val="00D93044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21F"/>
    <w:rsid w:val="00D944CE"/>
    <w:rsid w:val="00D94569"/>
    <w:rsid w:val="00D94AE1"/>
    <w:rsid w:val="00D94E3C"/>
    <w:rsid w:val="00D95473"/>
    <w:rsid w:val="00D95719"/>
    <w:rsid w:val="00D95A38"/>
    <w:rsid w:val="00D95E2C"/>
    <w:rsid w:val="00D95F00"/>
    <w:rsid w:val="00D95F82"/>
    <w:rsid w:val="00D96407"/>
    <w:rsid w:val="00D96709"/>
    <w:rsid w:val="00D967AF"/>
    <w:rsid w:val="00D9689E"/>
    <w:rsid w:val="00D969D0"/>
    <w:rsid w:val="00D96C78"/>
    <w:rsid w:val="00D97091"/>
    <w:rsid w:val="00D972B0"/>
    <w:rsid w:val="00D97700"/>
    <w:rsid w:val="00D97894"/>
    <w:rsid w:val="00D979B6"/>
    <w:rsid w:val="00D97AE5"/>
    <w:rsid w:val="00D97CA7"/>
    <w:rsid w:val="00D97EF0"/>
    <w:rsid w:val="00DA00E8"/>
    <w:rsid w:val="00DA0B38"/>
    <w:rsid w:val="00DA0CBD"/>
    <w:rsid w:val="00DA0DA9"/>
    <w:rsid w:val="00DA1379"/>
    <w:rsid w:val="00DA14A4"/>
    <w:rsid w:val="00DA1896"/>
    <w:rsid w:val="00DA18E9"/>
    <w:rsid w:val="00DA19B5"/>
    <w:rsid w:val="00DA1BDC"/>
    <w:rsid w:val="00DA1C56"/>
    <w:rsid w:val="00DA209D"/>
    <w:rsid w:val="00DA212A"/>
    <w:rsid w:val="00DA2222"/>
    <w:rsid w:val="00DA2642"/>
    <w:rsid w:val="00DA2839"/>
    <w:rsid w:val="00DA2A97"/>
    <w:rsid w:val="00DA2BC1"/>
    <w:rsid w:val="00DA2CB0"/>
    <w:rsid w:val="00DA2DC1"/>
    <w:rsid w:val="00DA2F16"/>
    <w:rsid w:val="00DA3054"/>
    <w:rsid w:val="00DA311C"/>
    <w:rsid w:val="00DA3505"/>
    <w:rsid w:val="00DA363E"/>
    <w:rsid w:val="00DA375F"/>
    <w:rsid w:val="00DA3CE4"/>
    <w:rsid w:val="00DA4113"/>
    <w:rsid w:val="00DA42EF"/>
    <w:rsid w:val="00DA43F8"/>
    <w:rsid w:val="00DA444F"/>
    <w:rsid w:val="00DA44BA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6DFF"/>
    <w:rsid w:val="00DA7B8B"/>
    <w:rsid w:val="00DA7C8F"/>
    <w:rsid w:val="00DB0035"/>
    <w:rsid w:val="00DB050B"/>
    <w:rsid w:val="00DB06D1"/>
    <w:rsid w:val="00DB07AB"/>
    <w:rsid w:val="00DB086D"/>
    <w:rsid w:val="00DB0981"/>
    <w:rsid w:val="00DB0B17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889"/>
    <w:rsid w:val="00DB19F9"/>
    <w:rsid w:val="00DB1BC4"/>
    <w:rsid w:val="00DB1CA7"/>
    <w:rsid w:val="00DB1F1B"/>
    <w:rsid w:val="00DB225F"/>
    <w:rsid w:val="00DB276C"/>
    <w:rsid w:val="00DB2AD7"/>
    <w:rsid w:val="00DB330D"/>
    <w:rsid w:val="00DB3353"/>
    <w:rsid w:val="00DB33BB"/>
    <w:rsid w:val="00DB3C1C"/>
    <w:rsid w:val="00DB3E72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5FB"/>
    <w:rsid w:val="00DB788F"/>
    <w:rsid w:val="00DB7B4E"/>
    <w:rsid w:val="00DB7EE9"/>
    <w:rsid w:val="00DC0046"/>
    <w:rsid w:val="00DC051B"/>
    <w:rsid w:val="00DC0595"/>
    <w:rsid w:val="00DC073C"/>
    <w:rsid w:val="00DC0D8C"/>
    <w:rsid w:val="00DC0EB3"/>
    <w:rsid w:val="00DC0EFD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A74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60F"/>
    <w:rsid w:val="00DC5A59"/>
    <w:rsid w:val="00DC5D27"/>
    <w:rsid w:val="00DC6316"/>
    <w:rsid w:val="00DC65F7"/>
    <w:rsid w:val="00DC668D"/>
    <w:rsid w:val="00DC6A4E"/>
    <w:rsid w:val="00DC6E86"/>
    <w:rsid w:val="00DC6F5A"/>
    <w:rsid w:val="00DC7C94"/>
    <w:rsid w:val="00DC7E3F"/>
    <w:rsid w:val="00DC7F7D"/>
    <w:rsid w:val="00DD0053"/>
    <w:rsid w:val="00DD0232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2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C98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C42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72BC"/>
    <w:rsid w:val="00DD7509"/>
    <w:rsid w:val="00DD75A1"/>
    <w:rsid w:val="00DD7DDC"/>
    <w:rsid w:val="00DD7E3A"/>
    <w:rsid w:val="00DE045D"/>
    <w:rsid w:val="00DE047C"/>
    <w:rsid w:val="00DE04B5"/>
    <w:rsid w:val="00DE099C"/>
    <w:rsid w:val="00DE0D85"/>
    <w:rsid w:val="00DE0E61"/>
    <w:rsid w:val="00DE0F82"/>
    <w:rsid w:val="00DE12AA"/>
    <w:rsid w:val="00DE1498"/>
    <w:rsid w:val="00DE1DB1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69"/>
    <w:rsid w:val="00DE55A7"/>
    <w:rsid w:val="00DE5A33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3F0"/>
    <w:rsid w:val="00DE773E"/>
    <w:rsid w:val="00DE7800"/>
    <w:rsid w:val="00DE7851"/>
    <w:rsid w:val="00DE7937"/>
    <w:rsid w:val="00DE7A3A"/>
    <w:rsid w:val="00DE7AD2"/>
    <w:rsid w:val="00DE7EE5"/>
    <w:rsid w:val="00DF00F6"/>
    <w:rsid w:val="00DF0267"/>
    <w:rsid w:val="00DF0635"/>
    <w:rsid w:val="00DF07CF"/>
    <w:rsid w:val="00DF0A93"/>
    <w:rsid w:val="00DF0A97"/>
    <w:rsid w:val="00DF0FDB"/>
    <w:rsid w:val="00DF117F"/>
    <w:rsid w:val="00DF11BC"/>
    <w:rsid w:val="00DF1298"/>
    <w:rsid w:val="00DF1316"/>
    <w:rsid w:val="00DF1477"/>
    <w:rsid w:val="00DF188F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4D93"/>
    <w:rsid w:val="00DF4E88"/>
    <w:rsid w:val="00DF512E"/>
    <w:rsid w:val="00DF527D"/>
    <w:rsid w:val="00DF59EE"/>
    <w:rsid w:val="00DF5A6D"/>
    <w:rsid w:val="00DF5B6B"/>
    <w:rsid w:val="00DF64A3"/>
    <w:rsid w:val="00DF6697"/>
    <w:rsid w:val="00DF68AA"/>
    <w:rsid w:val="00DF6CB1"/>
    <w:rsid w:val="00DF6EF5"/>
    <w:rsid w:val="00DF7037"/>
    <w:rsid w:val="00DF72C9"/>
    <w:rsid w:val="00DF73C8"/>
    <w:rsid w:val="00DF7456"/>
    <w:rsid w:val="00DF761A"/>
    <w:rsid w:val="00DF77B0"/>
    <w:rsid w:val="00DF7B34"/>
    <w:rsid w:val="00DF7DF2"/>
    <w:rsid w:val="00DF7F26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786"/>
    <w:rsid w:val="00E0189F"/>
    <w:rsid w:val="00E01A5F"/>
    <w:rsid w:val="00E01D73"/>
    <w:rsid w:val="00E020FD"/>
    <w:rsid w:val="00E0213F"/>
    <w:rsid w:val="00E0239E"/>
    <w:rsid w:val="00E0243C"/>
    <w:rsid w:val="00E02666"/>
    <w:rsid w:val="00E02AA4"/>
    <w:rsid w:val="00E02CF9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313"/>
    <w:rsid w:val="00E0641A"/>
    <w:rsid w:val="00E06648"/>
    <w:rsid w:val="00E067A5"/>
    <w:rsid w:val="00E06F3C"/>
    <w:rsid w:val="00E071D6"/>
    <w:rsid w:val="00E073A2"/>
    <w:rsid w:val="00E07679"/>
    <w:rsid w:val="00E076CE"/>
    <w:rsid w:val="00E078F5"/>
    <w:rsid w:val="00E07907"/>
    <w:rsid w:val="00E079D0"/>
    <w:rsid w:val="00E079D9"/>
    <w:rsid w:val="00E07EA6"/>
    <w:rsid w:val="00E07EC8"/>
    <w:rsid w:val="00E10A2B"/>
    <w:rsid w:val="00E10DC4"/>
    <w:rsid w:val="00E11285"/>
    <w:rsid w:val="00E11353"/>
    <w:rsid w:val="00E1145E"/>
    <w:rsid w:val="00E117D3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BDD"/>
    <w:rsid w:val="00E12D35"/>
    <w:rsid w:val="00E133E0"/>
    <w:rsid w:val="00E135EF"/>
    <w:rsid w:val="00E136E1"/>
    <w:rsid w:val="00E137DB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4D99"/>
    <w:rsid w:val="00E15285"/>
    <w:rsid w:val="00E15588"/>
    <w:rsid w:val="00E15598"/>
    <w:rsid w:val="00E1599A"/>
    <w:rsid w:val="00E159E3"/>
    <w:rsid w:val="00E16143"/>
    <w:rsid w:val="00E16635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507"/>
    <w:rsid w:val="00E226CE"/>
    <w:rsid w:val="00E22837"/>
    <w:rsid w:val="00E22AB7"/>
    <w:rsid w:val="00E22AE1"/>
    <w:rsid w:val="00E22B9E"/>
    <w:rsid w:val="00E22BCE"/>
    <w:rsid w:val="00E22DD4"/>
    <w:rsid w:val="00E22F89"/>
    <w:rsid w:val="00E22F9D"/>
    <w:rsid w:val="00E22FE1"/>
    <w:rsid w:val="00E23049"/>
    <w:rsid w:val="00E233E0"/>
    <w:rsid w:val="00E23A1B"/>
    <w:rsid w:val="00E23C1C"/>
    <w:rsid w:val="00E23CE8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5A"/>
    <w:rsid w:val="00E323F4"/>
    <w:rsid w:val="00E3242F"/>
    <w:rsid w:val="00E324B8"/>
    <w:rsid w:val="00E32796"/>
    <w:rsid w:val="00E328F5"/>
    <w:rsid w:val="00E32B45"/>
    <w:rsid w:val="00E32B9E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5005"/>
    <w:rsid w:val="00E350FE"/>
    <w:rsid w:val="00E35480"/>
    <w:rsid w:val="00E3597A"/>
    <w:rsid w:val="00E35990"/>
    <w:rsid w:val="00E35B45"/>
    <w:rsid w:val="00E35D49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4C4"/>
    <w:rsid w:val="00E41875"/>
    <w:rsid w:val="00E418B4"/>
    <w:rsid w:val="00E418FA"/>
    <w:rsid w:val="00E41994"/>
    <w:rsid w:val="00E41BD6"/>
    <w:rsid w:val="00E41C38"/>
    <w:rsid w:val="00E41E77"/>
    <w:rsid w:val="00E41E7B"/>
    <w:rsid w:val="00E42972"/>
    <w:rsid w:val="00E42EC3"/>
    <w:rsid w:val="00E43006"/>
    <w:rsid w:val="00E43079"/>
    <w:rsid w:val="00E43136"/>
    <w:rsid w:val="00E43150"/>
    <w:rsid w:val="00E43332"/>
    <w:rsid w:val="00E4357D"/>
    <w:rsid w:val="00E438AB"/>
    <w:rsid w:val="00E43D98"/>
    <w:rsid w:val="00E43E7F"/>
    <w:rsid w:val="00E43ED6"/>
    <w:rsid w:val="00E4403D"/>
    <w:rsid w:val="00E44215"/>
    <w:rsid w:val="00E444D3"/>
    <w:rsid w:val="00E44502"/>
    <w:rsid w:val="00E446D8"/>
    <w:rsid w:val="00E44A5C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B6B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885"/>
    <w:rsid w:val="00E47A36"/>
    <w:rsid w:val="00E47E64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8D"/>
    <w:rsid w:val="00E538BB"/>
    <w:rsid w:val="00E53976"/>
    <w:rsid w:val="00E53D8E"/>
    <w:rsid w:val="00E542CD"/>
    <w:rsid w:val="00E54AFE"/>
    <w:rsid w:val="00E54F6D"/>
    <w:rsid w:val="00E5503D"/>
    <w:rsid w:val="00E55097"/>
    <w:rsid w:val="00E5523F"/>
    <w:rsid w:val="00E55596"/>
    <w:rsid w:val="00E5594F"/>
    <w:rsid w:val="00E55B8E"/>
    <w:rsid w:val="00E5611F"/>
    <w:rsid w:val="00E567D6"/>
    <w:rsid w:val="00E56C1D"/>
    <w:rsid w:val="00E56D62"/>
    <w:rsid w:val="00E56E02"/>
    <w:rsid w:val="00E5741B"/>
    <w:rsid w:val="00E57430"/>
    <w:rsid w:val="00E574E9"/>
    <w:rsid w:val="00E57531"/>
    <w:rsid w:val="00E576B7"/>
    <w:rsid w:val="00E579F0"/>
    <w:rsid w:val="00E57E77"/>
    <w:rsid w:val="00E60389"/>
    <w:rsid w:val="00E60A88"/>
    <w:rsid w:val="00E61084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69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3C95"/>
    <w:rsid w:val="00E63CCD"/>
    <w:rsid w:val="00E640BC"/>
    <w:rsid w:val="00E642D5"/>
    <w:rsid w:val="00E6431C"/>
    <w:rsid w:val="00E64408"/>
    <w:rsid w:val="00E644FD"/>
    <w:rsid w:val="00E64618"/>
    <w:rsid w:val="00E6512D"/>
    <w:rsid w:val="00E651D0"/>
    <w:rsid w:val="00E651ED"/>
    <w:rsid w:val="00E6535A"/>
    <w:rsid w:val="00E65D6D"/>
    <w:rsid w:val="00E66330"/>
    <w:rsid w:val="00E66778"/>
    <w:rsid w:val="00E66A86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67F25"/>
    <w:rsid w:val="00E7002C"/>
    <w:rsid w:val="00E7024D"/>
    <w:rsid w:val="00E70314"/>
    <w:rsid w:val="00E70667"/>
    <w:rsid w:val="00E70717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2CC4"/>
    <w:rsid w:val="00E72F85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A0F"/>
    <w:rsid w:val="00E75AD8"/>
    <w:rsid w:val="00E75B16"/>
    <w:rsid w:val="00E75C37"/>
    <w:rsid w:val="00E763CE"/>
    <w:rsid w:val="00E76518"/>
    <w:rsid w:val="00E76968"/>
    <w:rsid w:val="00E769CD"/>
    <w:rsid w:val="00E769D7"/>
    <w:rsid w:val="00E76DA1"/>
    <w:rsid w:val="00E76F82"/>
    <w:rsid w:val="00E77230"/>
    <w:rsid w:val="00E77817"/>
    <w:rsid w:val="00E77D4A"/>
    <w:rsid w:val="00E8011C"/>
    <w:rsid w:val="00E80732"/>
    <w:rsid w:val="00E81277"/>
    <w:rsid w:val="00E8156B"/>
    <w:rsid w:val="00E819DE"/>
    <w:rsid w:val="00E81B90"/>
    <w:rsid w:val="00E81DC7"/>
    <w:rsid w:val="00E81E02"/>
    <w:rsid w:val="00E82C19"/>
    <w:rsid w:val="00E83308"/>
    <w:rsid w:val="00E833BC"/>
    <w:rsid w:val="00E83700"/>
    <w:rsid w:val="00E8386D"/>
    <w:rsid w:val="00E83B29"/>
    <w:rsid w:val="00E8407E"/>
    <w:rsid w:val="00E84226"/>
    <w:rsid w:val="00E845E3"/>
    <w:rsid w:val="00E84C2A"/>
    <w:rsid w:val="00E84C86"/>
    <w:rsid w:val="00E84E1E"/>
    <w:rsid w:val="00E85095"/>
    <w:rsid w:val="00E85169"/>
    <w:rsid w:val="00E85454"/>
    <w:rsid w:val="00E859F2"/>
    <w:rsid w:val="00E85B2D"/>
    <w:rsid w:val="00E85B73"/>
    <w:rsid w:val="00E85C5F"/>
    <w:rsid w:val="00E85D3A"/>
    <w:rsid w:val="00E85EE6"/>
    <w:rsid w:val="00E8612B"/>
    <w:rsid w:val="00E86530"/>
    <w:rsid w:val="00E866C4"/>
    <w:rsid w:val="00E869F3"/>
    <w:rsid w:val="00E86A88"/>
    <w:rsid w:val="00E86C0E"/>
    <w:rsid w:val="00E86DA9"/>
    <w:rsid w:val="00E8707E"/>
    <w:rsid w:val="00E8718E"/>
    <w:rsid w:val="00E877E0"/>
    <w:rsid w:val="00E8791B"/>
    <w:rsid w:val="00E87AE9"/>
    <w:rsid w:val="00E87C18"/>
    <w:rsid w:val="00E87F94"/>
    <w:rsid w:val="00E900E4"/>
    <w:rsid w:val="00E906FF"/>
    <w:rsid w:val="00E90998"/>
    <w:rsid w:val="00E90A02"/>
    <w:rsid w:val="00E9115A"/>
    <w:rsid w:val="00E9173A"/>
    <w:rsid w:val="00E91C5F"/>
    <w:rsid w:val="00E91D94"/>
    <w:rsid w:val="00E92433"/>
    <w:rsid w:val="00E92536"/>
    <w:rsid w:val="00E927B3"/>
    <w:rsid w:val="00E92A5B"/>
    <w:rsid w:val="00E92A98"/>
    <w:rsid w:val="00E92ADB"/>
    <w:rsid w:val="00E9309B"/>
    <w:rsid w:val="00E932DA"/>
    <w:rsid w:val="00E93419"/>
    <w:rsid w:val="00E93B8D"/>
    <w:rsid w:val="00E9441F"/>
    <w:rsid w:val="00E9466B"/>
    <w:rsid w:val="00E947B4"/>
    <w:rsid w:val="00E947E3"/>
    <w:rsid w:val="00E94996"/>
    <w:rsid w:val="00E94AEB"/>
    <w:rsid w:val="00E94DDC"/>
    <w:rsid w:val="00E95053"/>
    <w:rsid w:val="00E95161"/>
    <w:rsid w:val="00E952A2"/>
    <w:rsid w:val="00E953D7"/>
    <w:rsid w:val="00E954FE"/>
    <w:rsid w:val="00E9557F"/>
    <w:rsid w:val="00E95648"/>
    <w:rsid w:val="00E95928"/>
    <w:rsid w:val="00E9594E"/>
    <w:rsid w:val="00E9598E"/>
    <w:rsid w:val="00E95AB9"/>
    <w:rsid w:val="00E95BA1"/>
    <w:rsid w:val="00E95C45"/>
    <w:rsid w:val="00E95D53"/>
    <w:rsid w:val="00E967C4"/>
    <w:rsid w:val="00E96A0E"/>
    <w:rsid w:val="00E96A3F"/>
    <w:rsid w:val="00E96AEB"/>
    <w:rsid w:val="00E96E86"/>
    <w:rsid w:val="00E96EDD"/>
    <w:rsid w:val="00E97362"/>
    <w:rsid w:val="00E973F0"/>
    <w:rsid w:val="00E97409"/>
    <w:rsid w:val="00E97AC6"/>
    <w:rsid w:val="00E97C0C"/>
    <w:rsid w:val="00E97C1E"/>
    <w:rsid w:val="00E97C87"/>
    <w:rsid w:val="00E97E07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A8A"/>
    <w:rsid w:val="00EA2D57"/>
    <w:rsid w:val="00EA2DD7"/>
    <w:rsid w:val="00EA2E61"/>
    <w:rsid w:val="00EA32F6"/>
    <w:rsid w:val="00EA347D"/>
    <w:rsid w:val="00EA38A3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81A"/>
    <w:rsid w:val="00EA6B7C"/>
    <w:rsid w:val="00EA6C88"/>
    <w:rsid w:val="00EA6E3F"/>
    <w:rsid w:val="00EA7022"/>
    <w:rsid w:val="00EA7102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F97"/>
    <w:rsid w:val="00EB1039"/>
    <w:rsid w:val="00EB1168"/>
    <w:rsid w:val="00EB14E7"/>
    <w:rsid w:val="00EB14F6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01B"/>
    <w:rsid w:val="00EB52B9"/>
    <w:rsid w:val="00EB5424"/>
    <w:rsid w:val="00EB5851"/>
    <w:rsid w:val="00EB58F0"/>
    <w:rsid w:val="00EB59F7"/>
    <w:rsid w:val="00EB5C9B"/>
    <w:rsid w:val="00EB615C"/>
    <w:rsid w:val="00EB637B"/>
    <w:rsid w:val="00EB648E"/>
    <w:rsid w:val="00EB6825"/>
    <w:rsid w:val="00EB689E"/>
    <w:rsid w:val="00EB697A"/>
    <w:rsid w:val="00EB6F3B"/>
    <w:rsid w:val="00EB6FF2"/>
    <w:rsid w:val="00EB704D"/>
    <w:rsid w:val="00EB7483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A70"/>
    <w:rsid w:val="00EC2041"/>
    <w:rsid w:val="00EC2058"/>
    <w:rsid w:val="00EC222F"/>
    <w:rsid w:val="00EC2400"/>
    <w:rsid w:val="00EC247B"/>
    <w:rsid w:val="00EC2B7B"/>
    <w:rsid w:val="00EC31B5"/>
    <w:rsid w:val="00EC328C"/>
    <w:rsid w:val="00EC32BC"/>
    <w:rsid w:val="00EC334F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61C"/>
    <w:rsid w:val="00EC5845"/>
    <w:rsid w:val="00EC589A"/>
    <w:rsid w:val="00EC5970"/>
    <w:rsid w:val="00EC59DB"/>
    <w:rsid w:val="00EC5B80"/>
    <w:rsid w:val="00EC5CFF"/>
    <w:rsid w:val="00EC5E80"/>
    <w:rsid w:val="00EC605D"/>
    <w:rsid w:val="00EC6761"/>
    <w:rsid w:val="00EC685B"/>
    <w:rsid w:val="00EC6E48"/>
    <w:rsid w:val="00EC6FC2"/>
    <w:rsid w:val="00EC7143"/>
    <w:rsid w:val="00EC7217"/>
    <w:rsid w:val="00EC7752"/>
    <w:rsid w:val="00EC7CCE"/>
    <w:rsid w:val="00EC7FB1"/>
    <w:rsid w:val="00ED010C"/>
    <w:rsid w:val="00ED0C07"/>
    <w:rsid w:val="00ED0E7F"/>
    <w:rsid w:val="00ED1112"/>
    <w:rsid w:val="00ED149A"/>
    <w:rsid w:val="00ED18BF"/>
    <w:rsid w:val="00ED1BAA"/>
    <w:rsid w:val="00ED249F"/>
    <w:rsid w:val="00ED26A7"/>
    <w:rsid w:val="00ED2BB7"/>
    <w:rsid w:val="00ED2DA7"/>
    <w:rsid w:val="00ED3117"/>
    <w:rsid w:val="00ED32E3"/>
    <w:rsid w:val="00ED3427"/>
    <w:rsid w:val="00ED35BF"/>
    <w:rsid w:val="00ED383A"/>
    <w:rsid w:val="00ED3B42"/>
    <w:rsid w:val="00ED4146"/>
    <w:rsid w:val="00ED4166"/>
    <w:rsid w:val="00ED4325"/>
    <w:rsid w:val="00ED47D0"/>
    <w:rsid w:val="00ED48FE"/>
    <w:rsid w:val="00ED4BD5"/>
    <w:rsid w:val="00ED4C9A"/>
    <w:rsid w:val="00ED4DE9"/>
    <w:rsid w:val="00ED4F25"/>
    <w:rsid w:val="00ED562C"/>
    <w:rsid w:val="00ED56B2"/>
    <w:rsid w:val="00ED56CA"/>
    <w:rsid w:val="00ED5743"/>
    <w:rsid w:val="00ED592C"/>
    <w:rsid w:val="00ED5A81"/>
    <w:rsid w:val="00ED5D29"/>
    <w:rsid w:val="00ED5E3B"/>
    <w:rsid w:val="00ED5F6E"/>
    <w:rsid w:val="00ED6557"/>
    <w:rsid w:val="00ED7667"/>
    <w:rsid w:val="00ED781C"/>
    <w:rsid w:val="00ED7F78"/>
    <w:rsid w:val="00EE0078"/>
    <w:rsid w:val="00EE03B5"/>
    <w:rsid w:val="00EE044E"/>
    <w:rsid w:val="00EE04F0"/>
    <w:rsid w:val="00EE0809"/>
    <w:rsid w:val="00EE0A56"/>
    <w:rsid w:val="00EE0A98"/>
    <w:rsid w:val="00EE0AE4"/>
    <w:rsid w:val="00EE0B84"/>
    <w:rsid w:val="00EE0C95"/>
    <w:rsid w:val="00EE0FA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AF"/>
    <w:rsid w:val="00EE20B9"/>
    <w:rsid w:val="00EE2617"/>
    <w:rsid w:val="00EE293D"/>
    <w:rsid w:val="00EE2DC5"/>
    <w:rsid w:val="00EE2E6D"/>
    <w:rsid w:val="00EE32A2"/>
    <w:rsid w:val="00EE33CC"/>
    <w:rsid w:val="00EE352D"/>
    <w:rsid w:val="00EE3680"/>
    <w:rsid w:val="00EE38FF"/>
    <w:rsid w:val="00EE397E"/>
    <w:rsid w:val="00EE39B1"/>
    <w:rsid w:val="00EE3C1A"/>
    <w:rsid w:val="00EE3D3B"/>
    <w:rsid w:val="00EE3F5E"/>
    <w:rsid w:val="00EE4331"/>
    <w:rsid w:val="00EE4AA2"/>
    <w:rsid w:val="00EE4BCE"/>
    <w:rsid w:val="00EE4CAB"/>
    <w:rsid w:val="00EE4ED7"/>
    <w:rsid w:val="00EE51A8"/>
    <w:rsid w:val="00EE544D"/>
    <w:rsid w:val="00EE57C6"/>
    <w:rsid w:val="00EE5939"/>
    <w:rsid w:val="00EE5CD5"/>
    <w:rsid w:val="00EE5E44"/>
    <w:rsid w:val="00EE5EF8"/>
    <w:rsid w:val="00EE60A8"/>
    <w:rsid w:val="00EE621B"/>
    <w:rsid w:val="00EE65C0"/>
    <w:rsid w:val="00EE68A0"/>
    <w:rsid w:val="00EE68AA"/>
    <w:rsid w:val="00EE70C1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234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6C4"/>
    <w:rsid w:val="00EF7857"/>
    <w:rsid w:val="00EF7B73"/>
    <w:rsid w:val="00EF7D98"/>
    <w:rsid w:val="00EF7FDB"/>
    <w:rsid w:val="00F00072"/>
    <w:rsid w:val="00F000AB"/>
    <w:rsid w:val="00F003C4"/>
    <w:rsid w:val="00F00591"/>
    <w:rsid w:val="00F00875"/>
    <w:rsid w:val="00F008BB"/>
    <w:rsid w:val="00F009B9"/>
    <w:rsid w:val="00F00DFC"/>
    <w:rsid w:val="00F00E2A"/>
    <w:rsid w:val="00F013A9"/>
    <w:rsid w:val="00F01581"/>
    <w:rsid w:val="00F01824"/>
    <w:rsid w:val="00F018E6"/>
    <w:rsid w:val="00F0191D"/>
    <w:rsid w:val="00F01C77"/>
    <w:rsid w:val="00F024EF"/>
    <w:rsid w:val="00F02591"/>
    <w:rsid w:val="00F025F9"/>
    <w:rsid w:val="00F02B0B"/>
    <w:rsid w:val="00F02BCC"/>
    <w:rsid w:val="00F02C08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64A"/>
    <w:rsid w:val="00F04AFD"/>
    <w:rsid w:val="00F04CA4"/>
    <w:rsid w:val="00F04EFF"/>
    <w:rsid w:val="00F05075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75B"/>
    <w:rsid w:val="00F10978"/>
    <w:rsid w:val="00F10CD1"/>
    <w:rsid w:val="00F10EC9"/>
    <w:rsid w:val="00F1122B"/>
    <w:rsid w:val="00F11267"/>
    <w:rsid w:val="00F11532"/>
    <w:rsid w:val="00F117E9"/>
    <w:rsid w:val="00F119F2"/>
    <w:rsid w:val="00F11A9C"/>
    <w:rsid w:val="00F11D1F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808"/>
    <w:rsid w:val="00F14FB2"/>
    <w:rsid w:val="00F1518B"/>
    <w:rsid w:val="00F151D2"/>
    <w:rsid w:val="00F15539"/>
    <w:rsid w:val="00F1567B"/>
    <w:rsid w:val="00F1572E"/>
    <w:rsid w:val="00F158F0"/>
    <w:rsid w:val="00F15AB5"/>
    <w:rsid w:val="00F15B31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9E7"/>
    <w:rsid w:val="00F17FF5"/>
    <w:rsid w:val="00F2011A"/>
    <w:rsid w:val="00F201F0"/>
    <w:rsid w:val="00F20415"/>
    <w:rsid w:val="00F2053E"/>
    <w:rsid w:val="00F205D3"/>
    <w:rsid w:val="00F20A64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328"/>
    <w:rsid w:val="00F225FC"/>
    <w:rsid w:val="00F22797"/>
    <w:rsid w:val="00F22806"/>
    <w:rsid w:val="00F22884"/>
    <w:rsid w:val="00F22903"/>
    <w:rsid w:val="00F22934"/>
    <w:rsid w:val="00F22975"/>
    <w:rsid w:val="00F22A2D"/>
    <w:rsid w:val="00F22A68"/>
    <w:rsid w:val="00F230C4"/>
    <w:rsid w:val="00F2316D"/>
    <w:rsid w:val="00F23248"/>
    <w:rsid w:val="00F2328D"/>
    <w:rsid w:val="00F23606"/>
    <w:rsid w:val="00F2366D"/>
    <w:rsid w:val="00F236A4"/>
    <w:rsid w:val="00F2372D"/>
    <w:rsid w:val="00F237C3"/>
    <w:rsid w:val="00F23938"/>
    <w:rsid w:val="00F23950"/>
    <w:rsid w:val="00F23A9D"/>
    <w:rsid w:val="00F23C2B"/>
    <w:rsid w:val="00F242E0"/>
    <w:rsid w:val="00F244C8"/>
    <w:rsid w:val="00F247AF"/>
    <w:rsid w:val="00F24D29"/>
    <w:rsid w:val="00F24FBE"/>
    <w:rsid w:val="00F250F7"/>
    <w:rsid w:val="00F2521D"/>
    <w:rsid w:val="00F25856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BE6"/>
    <w:rsid w:val="00F30D31"/>
    <w:rsid w:val="00F31428"/>
    <w:rsid w:val="00F315FF"/>
    <w:rsid w:val="00F3198E"/>
    <w:rsid w:val="00F31D82"/>
    <w:rsid w:val="00F31EE4"/>
    <w:rsid w:val="00F31F3E"/>
    <w:rsid w:val="00F32195"/>
    <w:rsid w:val="00F32913"/>
    <w:rsid w:val="00F33087"/>
    <w:rsid w:val="00F3308F"/>
    <w:rsid w:val="00F33299"/>
    <w:rsid w:val="00F3359D"/>
    <w:rsid w:val="00F335B5"/>
    <w:rsid w:val="00F33621"/>
    <w:rsid w:val="00F3369E"/>
    <w:rsid w:val="00F3380A"/>
    <w:rsid w:val="00F33BAB"/>
    <w:rsid w:val="00F3450E"/>
    <w:rsid w:val="00F347BA"/>
    <w:rsid w:val="00F3485C"/>
    <w:rsid w:val="00F348C7"/>
    <w:rsid w:val="00F34E6C"/>
    <w:rsid w:val="00F34FE2"/>
    <w:rsid w:val="00F3504F"/>
    <w:rsid w:val="00F356A6"/>
    <w:rsid w:val="00F3586D"/>
    <w:rsid w:val="00F35C6C"/>
    <w:rsid w:val="00F35DE1"/>
    <w:rsid w:val="00F35DF2"/>
    <w:rsid w:val="00F35E81"/>
    <w:rsid w:val="00F35E85"/>
    <w:rsid w:val="00F35FC3"/>
    <w:rsid w:val="00F36043"/>
    <w:rsid w:val="00F3615B"/>
    <w:rsid w:val="00F36403"/>
    <w:rsid w:val="00F36755"/>
    <w:rsid w:val="00F36882"/>
    <w:rsid w:val="00F36968"/>
    <w:rsid w:val="00F36A5C"/>
    <w:rsid w:val="00F36B16"/>
    <w:rsid w:val="00F36B56"/>
    <w:rsid w:val="00F36E8C"/>
    <w:rsid w:val="00F3730E"/>
    <w:rsid w:val="00F3794F"/>
    <w:rsid w:val="00F379BB"/>
    <w:rsid w:val="00F37B5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651"/>
    <w:rsid w:val="00F44768"/>
    <w:rsid w:val="00F448A1"/>
    <w:rsid w:val="00F448C9"/>
    <w:rsid w:val="00F44B82"/>
    <w:rsid w:val="00F45161"/>
    <w:rsid w:val="00F45427"/>
    <w:rsid w:val="00F45570"/>
    <w:rsid w:val="00F458AF"/>
    <w:rsid w:val="00F458F5"/>
    <w:rsid w:val="00F46058"/>
    <w:rsid w:val="00F46177"/>
    <w:rsid w:val="00F46692"/>
    <w:rsid w:val="00F46709"/>
    <w:rsid w:val="00F46C54"/>
    <w:rsid w:val="00F46F4D"/>
    <w:rsid w:val="00F471B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6F1"/>
    <w:rsid w:val="00F5178A"/>
    <w:rsid w:val="00F51842"/>
    <w:rsid w:val="00F51CFE"/>
    <w:rsid w:val="00F520A0"/>
    <w:rsid w:val="00F524DA"/>
    <w:rsid w:val="00F52911"/>
    <w:rsid w:val="00F52914"/>
    <w:rsid w:val="00F52BEF"/>
    <w:rsid w:val="00F52DE1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2B2"/>
    <w:rsid w:val="00F54523"/>
    <w:rsid w:val="00F54614"/>
    <w:rsid w:val="00F547FC"/>
    <w:rsid w:val="00F54A2B"/>
    <w:rsid w:val="00F54AD6"/>
    <w:rsid w:val="00F54D9E"/>
    <w:rsid w:val="00F54ED6"/>
    <w:rsid w:val="00F54F56"/>
    <w:rsid w:val="00F55062"/>
    <w:rsid w:val="00F5508D"/>
    <w:rsid w:val="00F550DC"/>
    <w:rsid w:val="00F55288"/>
    <w:rsid w:val="00F55352"/>
    <w:rsid w:val="00F55642"/>
    <w:rsid w:val="00F558C4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640"/>
    <w:rsid w:val="00F57BAC"/>
    <w:rsid w:val="00F600AE"/>
    <w:rsid w:val="00F603C7"/>
    <w:rsid w:val="00F603D2"/>
    <w:rsid w:val="00F604F6"/>
    <w:rsid w:val="00F6058D"/>
    <w:rsid w:val="00F607AF"/>
    <w:rsid w:val="00F60977"/>
    <w:rsid w:val="00F60A8C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4E7"/>
    <w:rsid w:val="00F62622"/>
    <w:rsid w:val="00F629B9"/>
    <w:rsid w:val="00F62B86"/>
    <w:rsid w:val="00F62C26"/>
    <w:rsid w:val="00F62C47"/>
    <w:rsid w:val="00F62C52"/>
    <w:rsid w:val="00F62C59"/>
    <w:rsid w:val="00F62EA7"/>
    <w:rsid w:val="00F62F21"/>
    <w:rsid w:val="00F6356E"/>
    <w:rsid w:val="00F63A67"/>
    <w:rsid w:val="00F63A7A"/>
    <w:rsid w:val="00F63AAF"/>
    <w:rsid w:val="00F63AE4"/>
    <w:rsid w:val="00F63C49"/>
    <w:rsid w:val="00F640E1"/>
    <w:rsid w:val="00F6411A"/>
    <w:rsid w:val="00F642EE"/>
    <w:rsid w:val="00F646BC"/>
    <w:rsid w:val="00F646DD"/>
    <w:rsid w:val="00F64CA8"/>
    <w:rsid w:val="00F64CD1"/>
    <w:rsid w:val="00F65040"/>
    <w:rsid w:val="00F650BF"/>
    <w:rsid w:val="00F6588B"/>
    <w:rsid w:val="00F658B3"/>
    <w:rsid w:val="00F65D95"/>
    <w:rsid w:val="00F65EB5"/>
    <w:rsid w:val="00F6624D"/>
    <w:rsid w:val="00F66417"/>
    <w:rsid w:val="00F66420"/>
    <w:rsid w:val="00F66465"/>
    <w:rsid w:val="00F66C79"/>
    <w:rsid w:val="00F66D57"/>
    <w:rsid w:val="00F66F70"/>
    <w:rsid w:val="00F67072"/>
    <w:rsid w:val="00F670E5"/>
    <w:rsid w:val="00F67353"/>
    <w:rsid w:val="00F673AA"/>
    <w:rsid w:val="00F674FA"/>
    <w:rsid w:val="00F6785B"/>
    <w:rsid w:val="00F67ECC"/>
    <w:rsid w:val="00F7027F"/>
    <w:rsid w:val="00F7031F"/>
    <w:rsid w:val="00F704FC"/>
    <w:rsid w:val="00F705A9"/>
    <w:rsid w:val="00F70861"/>
    <w:rsid w:val="00F70BB3"/>
    <w:rsid w:val="00F70CB4"/>
    <w:rsid w:val="00F70D00"/>
    <w:rsid w:val="00F713E7"/>
    <w:rsid w:val="00F716AE"/>
    <w:rsid w:val="00F71768"/>
    <w:rsid w:val="00F71A67"/>
    <w:rsid w:val="00F71FF7"/>
    <w:rsid w:val="00F720D9"/>
    <w:rsid w:val="00F7214D"/>
    <w:rsid w:val="00F723C6"/>
    <w:rsid w:val="00F72665"/>
    <w:rsid w:val="00F72FA0"/>
    <w:rsid w:val="00F72FD3"/>
    <w:rsid w:val="00F73220"/>
    <w:rsid w:val="00F73515"/>
    <w:rsid w:val="00F73988"/>
    <w:rsid w:val="00F739E8"/>
    <w:rsid w:val="00F73F2D"/>
    <w:rsid w:val="00F74356"/>
    <w:rsid w:val="00F74477"/>
    <w:rsid w:val="00F74BAF"/>
    <w:rsid w:val="00F74FDB"/>
    <w:rsid w:val="00F753B9"/>
    <w:rsid w:val="00F75A7A"/>
    <w:rsid w:val="00F75D2F"/>
    <w:rsid w:val="00F75D7A"/>
    <w:rsid w:val="00F75EE0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7F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41B"/>
    <w:rsid w:val="00F815BD"/>
    <w:rsid w:val="00F815CF"/>
    <w:rsid w:val="00F81D5D"/>
    <w:rsid w:val="00F827A7"/>
    <w:rsid w:val="00F827ED"/>
    <w:rsid w:val="00F82849"/>
    <w:rsid w:val="00F82C9F"/>
    <w:rsid w:val="00F82D94"/>
    <w:rsid w:val="00F82EEB"/>
    <w:rsid w:val="00F82F36"/>
    <w:rsid w:val="00F83017"/>
    <w:rsid w:val="00F8306D"/>
    <w:rsid w:val="00F83075"/>
    <w:rsid w:val="00F83116"/>
    <w:rsid w:val="00F83137"/>
    <w:rsid w:val="00F832C4"/>
    <w:rsid w:val="00F832EF"/>
    <w:rsid w:val="00F83426"/>
    <w:rsid w:val="00F836B2"/>
    <w:rsid w:val="00F83C6D"/>
    <w:rsid w:val="00F841F3"/>
    <w:rsid w:val="00F84514"/>
    <w:rsid w:val="00F845EA"/>
    <w:rsid w:val="00F84CCE"/>
    <w:rsid w:val="00F84DC5"/>
    <w:rsid w:val="00F8505B"/>
    <w:rsid w:val="00F850AE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10C"/>
    <w:rsid w:val="00F87352"/>
    <w:rsid w:val="00F8760D"/>
    <w:rsid w:val="00F8762F"/>
    <w:rsid w:val="00F87D03"/>
    <w:rsid w:val="00F87F38"/>
    <w:rsid w:val="00F905A0"/>
    <w:rsid w:val="00F90692"/>
    <w:rsid w:val="00F909C2"/>
    <w:rsid w:val="00F90B60"/>
    <w:rsid w:val="00F90D7C"/>
    <w:rsid w:val="00F9108D"/>
    <w:rsid w:val="00F915EA"/>
    <w:rsid w:val="00F91BC2"/>
    <w:rsid w:val="00F91BE8"/>
    <w:rsid w:val="00F92164"/>
    <w:rsid w:val="00F92182"/>
    <w:rsid w:val="00F9228E"/>
    <w:rsid w:val="00F9237E"/>
    <w:rsid w:val="00F925AC"/>
    <w:rsid w:val="00F92A49"/>
    <w:rsid w:val="00F92B39"/>
    <w:rsid w:val="00F92B97"/>
    <w:rsid w:val="00F92C70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6E88"/>
    <w:rsid w:val="00F97249"/>
    <w:rsid w:val="00F9751D"/>
    <w:rsid w:val="00F975A0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1D6E"/>
    <w:rsid w:val="00FA2034"/>
    <w:rsid w:val="00FA205A"/>
    <w:rsid w:val="00FA2080"/>
    <w:rsid w:val="00FA2226"/>
    <w:rsid w:val="00FA227C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A52"/>
    <w:rsid w:val="00FA3CB0"/>
    <w:rsid w:val="00FA3CF4"/>
    <w:rsid w:val="00FA3DEE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044"/>
    <w:rsid w:val="00FA532E"/>
    <w:rsid w:val="00FA5335"/>
    <w:rsid w:val="00FA558B"/>
    <w:rsid w:val="00FA5747"/>
    <w:rsid w:val="00FA59E7"/>
    <w:rsid w:val="00FA5DF4"/>
    <w:rsid w:val="00FA65F3"/>
    <w:rsid w:val="00FA666D"/>
    <w:rsid w:val="00FA66D6"/>
    <w:rsid w:val="00FA68D6"/>
    <w:rsid w:val="00FA68DC"/>
    <w:rsid w:val="00FA6C55"/>
    <w:rsid w:val="00FA6E67"/>
    <w:rsid w:val="00FA736E"/>
    <w:rsid w:val="00FA771C"/>
    <w:rsid w:val="00FA775E"/>
    <w:rsid w:val="00FA77BF"/>
    <w:rsid w:val="00FA7AB2"/>
    <w:rsid w:val="00FA7ECC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8AF"/>
    <w:rsid w:val="00FB1AA3"/>
    <w:rsid w:val="00FB1E62"/>
    <w:rsid w:val="00FB2060"/>
    <w:rsid w:val="00FB214A"/>
    <w:rsid w:val="00FB21C1"/>
    <w:rsid w:val="00FB232E"/>
    <w:rsid w:val="00FB284E"/>
    <w:rsid w:val="00FB2B5E"/>
    <w:rsid w:val="00FB2B7F"/>
    <w:rsid w:val="00FB2D75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940"/>
    <w:rsid w:val="00FB49B1"/>
    <w:rsid w:val="00FB4A35"/>
    <w:rsid w:val="00FB4C67"/>
    <w:rsid w:val="00FB4CA9"/>
    <w:rsid w:val="00FB4FB8"/>
    <w:rsid w:val="00FB5002"/>
    <w:rsid w:val="00FB50B3"/>
    <w:rsid w:val="00FB5301"/>
    <w:rsid w:val="00FB5C74"/>
    <w:rsid w:val="00FB5DF7"/>
    <w:rsid w:val="00FB5F2F"/>
    <w:rsid w:val="00FB60F6"/>
    <w:rsid w:val="00FB6BFC"/>
    <w:rsid w:val="00FB704A"/>
    <w:rsid w:val="00FB72C4"/>
    <w:rsid w:val="00FB7329"/>
    <w:rsid w:val="00FB732F"/>
    <w:rsid w:val="00FB7537"/>
    <w:rsid w:val="00FB77A8"/>
    <w:rsid w:val="00FB78FF"/>
    <w:rsid w:val="00FB7964"/>
    <w:rsid w:val="00FB7C08"/>
    <w:rsid w:val="00FB7F32"/>
    <w:rsid w:val="00FB7F63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0ECD"/>
    <w:rsid w:val="00FC113F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7D4"/>
    <w:rsid w:val="00FC388F"/>
    <w:rsid w:val="00FC3960"/>
    <w:rsid w:val="00FC3AA6"/>
    <w:rsid w:val="00FC3ADC"/>
    <w:rsid w:val="00FC3C52"/>
    <w:rsid w:val="00FC3D2C"/>
    <w:rsid w:val="00FC40C3"/>
    <w:rsid w:val="00FC504E"/>
    <w:rsid w:val="00FC50B8"/>
    <w:rsid w:val="00FC5EF5"/>
    <w:rsid w:val="00FC5FB2"/>
    <w:rsid w:val="00FC60DF"/>
    <w:rsid w:val="00FC64B0"/>
    <w:rsid w:val="00FC653E"/>
    <w:rsid w:val="00FC68B2"/>
    <w:rsid w:val="00FC6A20"/>
    <w:rsid w:val="00FC6C6B"/>
    <w:rsid w:val="00FC6DD4"/>
    <w:rsid w:val="00FC6FD6"/>
    <w:rsid w:val="00FC74D4"/>
    <w:rsid w:val="00FC787F"/>
    <w:rsid w:val="00FC7A48"/>
    <w:rsid w:val="00FC7A51"/>
    <w:rsid w:val="00FC7DB5"/>
    <w:rsid w:val="00FC7EE4"/>
    <w:rsid w:val="00FD0314"/>
    <w:rsid w:val="00FD0342"/>
    <w:rsid w:val="00FD05BA"/>
    <w:rsid w:val="00FD0A70"/>
    <w:rsid w:val="00FD0C33"/>
    <w:rsid w:val="00FD127B"/>
    <w:rsid w:val="00FD13EE"/>
    <w:rsid w:val="00FD1A53"/>
    <w:rsid w:val="00FD1BAF"/>
    <w:rsid w:val="00FD1BD7"/>
    <w:rsid w:val="00FD1BF5"/>
    <w:rsid w:val="00FD1C72"/>
    <w:rsid w:val="00FD1FB2"/>
    <w:rsid w:val="00FD2181"/>
    <w:rsid w:val="00FD2245"/>
    <w:rsid w:val="00FD27DD"/>
    <w:rsid w:val="00FD2854"/>
    <w:rsid w:val="00FD2B5B"/>
    <w:rsid w:val="00FD2E7A"/>
    <w:rsid w:val="00FD3344"/>
    <w:rsid w:val="00FD36C7"/>
    <w:rsid w:val="00FD3840"/>
    <w:rsid w:val="00FD404A"/>
    <w:rsid w:val="00FD4145"/>
    <w:rsid w:val="00FD44A6"/>
    <w:rsid w:val="00FD45B4"/>
    <w:rsid w:val="00FD4AD5"/>
    <w:rsid w:val="00FD4F29"/>
    <w:rsid w:val="00FD5073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5FA7"/>
    <w:rsid w:val="00FD638E"/>
    <w:rsid w:val="00FD6617"/>
    <w:rsid w:val="00FD6896"/>
    <w:rsid w:val="00FD69E5"/>
    <w:rsid w:val="00FD6A71"/>
    <w:rsid w:val="00FD6B73"/>
    <w:rsid w:val="00FD6C8F"/>
    <w:rsid w:val="00FD6CBF"/>
    <w:rsid w:val="00FD6E12"/>
    <w:rsid w:val="00FD715F"/>
    <w:rsid w:val="00FD7427"/>
    <w:rsid w:val="00FD7652"/>
    <w:rsid w:val="00FD77B6"/>
    <w:rsid w:val="00FD788F"/>
    <w:rsid w:val="00FD796C"/>
    <w:rsid w:val="00FD7AB3"/>
    <w:rsid w:val="00FD7CAD"/>
    <w:rsid w:val="00FE02D3"/>
    <w:rsid w:val="00FE0526"/>
    <w:rsid w:val="00FE070F"/>
    <w:rsid w:val="00FE0776"/>
    <w:rsid w:val="00FE0A66"/>
    <w:rsid w:val="00FE1056"/>
    <w:rsid w:val="00FE1154"/>
    <w:rsid w:val="00FE13E6"/>
    <w:rsid w:val="00FE176E"/>
    <w:rsid w:val="00FE1B8F"/>
    <w:rsid w:val="00FE1B9E"/>
    <w:rsid w:val="00FE1EC4"/>
    <w:rsid w:val="00FE216C"/>
    <w:rsid w:val="00FE2A07"/>
    <w:rsid w:val="00FE2BA7"/>
    <w:rsid w:val="00FE2FB2"/>
    <w:rsid w:val="00FE33E6"/>
    <w:rsid w:val="00FE34FB"/>
    <w:rsid w:val="00FE35BE"/>
    <w:rsid w:val="00FE3768"/>
    <w:rsid w:val="00FE3B17"/>
    <w:rsid w:val="00FE3BC6"/>
    <w:rsid w:val="00FE3D6C"/>
    <w:rsid w:val="00FE3DD4"/>
    <w:rsid w:val="00FE4332"/>
    <w:rsid w:val="00FE44C0"/>
    <w:rsid w:val="00FE47EC"/>
    <w:rsid w:val="00FE4906"/>
    <w:rsid w:val="00FE4991"/>
    <w:rsid w:val="00FE4CC8"/>
    <w:rsid w:val="00FE50F9"/>
    <w:rsid w:val="00FE57C3"/>
    <w:rsid w:val="00FE5DC3"/>
    <w:rsid w:val="00FE5F2B"/>
    <w:rsid w:val="00FE6345"/>
    <w:rsid w:val="00FE680D"/>
    <w:rsid w:val="00FE6D5C"/>
    <w:rsid w:val="00FE6EBC"/>
    <w:rsid w:val="00FE6F49"/>
    <w:rsid w:val="00FE70B8"/>
    <w:rsid w:val="00FE70F5"/>
    <w:rsid w:val="00FE7199"/>
    <w:rsid w:val="00FE71E0"/>
    <w:rsid w:val="00FE7503"/>
    <w:rsid w:val="00FE760E"/>
    <w:rsid w:val="00FE767F"/>
    <w:rsid w:val="00FE771E"/>
    <w:rsid w:val="00FE7777"/>
    <w:rsid w:val="00FE79AC"/>
    <w:rsid w:val="00FE7B7D"/>
    <w:rsid w:val="00FF044D"/>
    <w:rsid w:val="00FF074A"/>
    <w:rsid w:val="00FF07BA"/>
    <w:rsid w:val="00FF0A76"/>
    <w:rsid w:val="00FF0CB5"/>
    <w:rsid w:val="00FF0EF9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B30"/>
    <w:rsid w:val="00FF3B96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868"/>
    <w:rsid w:val="00FF69F9"/>
    <w:rsid w:val="00FF6D42"/>
    <w:rsid w:val="00FF6E0E"/>
    <w:rsid w:val="00FF6E72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0E0A9A9"/>
  <w15:chartTrackingRefBased/>
  <w15:docId w15:val="{256991BD-322E-4349-AA41-6FB9CDDF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8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rsid w:val="00A331B1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A5263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195AF6"/>
    <w:rPr>
      <w:rFonts w:ascii="Times New Roman" w:hAnsi="Times New Roman"/>
      <w:sz w:val="22"/>
      <w:lang w:eastAsia="en-US" w:bidi="ar-SA"/>
    </w:rPr>
  </w:style>
  <w:style w:type="character" w:customStyle="1" w:styleId="BodyTextIndent2Char1">
    <w:name w:val="Body Text Indent 2 Char1"/>
    <w:basedOn w:val="DefaultParagraphFont"/>
    <w:rsid w:val="006057EA"/>
    <w:rPr>
      <w:rFonts w:ascii="Times New Roman" w:eastAsia="Times New Roman" w:hAnsi="Times New Roman" w:cs="EucrosiaUPC"/>
      <w:sz w:val="30"/>
      <w:szCs w:val="30"/>
    </w:rPr>
  </w:style>
  <w:style w:type="character" w:customStyle="1" w:styleId="Heading1Char1">
    <w:name w:val="Heading 1 Char1"/>
    <w:basedOn w:val="DefaultParagraphFont"/>
    <w:rsid w:val="00F713E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713E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713E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713E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713E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F713E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F713E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713E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713E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13E7"/>
  </w:style>
  <w:style w:type="character" w:customStyle="1" w:styleId="st1">
    <w:name w:val="st1"/>
    <w:basedOn w:val="DefaultParagraphFont"/>
    <w:rsid w:val="00F713E7"/>
  </w:style>
  <w:style w:type="character" w:styleId="Hyperlink">
    <w:name w:val="Hyperlink"/>
    <w:basedOn w:val="DefaultParagraphFont"/>
    <w:uiPriority w:val="99"/>
    <w:unhideWhenUsed/>
    <w:rsid w:val="00F713E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F713E7"/>
    <w:rPr>
      <w:color w:val="4D90F0"/>
    </w:rPr>
  </w:style>
  <w:style w:type="table" w:customStyle="1" w:styleId="TableGridLight1">
    <w:name w:val="Table Grid Light1"/>
    <w:basedOn w:val="TableNormal"/>
    <w:uiPriority w:val="40"/>
    <w:rsid w:val="00F713E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F713E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F713E7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F713E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713E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713E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713E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713E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713E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713E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713E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713E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713E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F713E7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E2">
    <w:name w:val="?????? 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3">
    <w:name w:val="??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4">
    <w:name w:val="?????????? 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7">
    <w:name w:val="บวก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2">
    <w:name w:val="Table Grid2"/>
    <w:basedOn w:val="TableNormal"/>
    <w:next w:val="TableGrid"/>
    <w:uiPriority w:val="5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6DD1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626DD1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a8">
    <w:name w:val="เนื้อเรื่อง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eastAsia="Times New Roman" w:hAnsi="Times New Roman" w:cs="CordiaUPC"/>
      <w:sz w:val="28"/>
      <w:szCs w:val="28"/>
      <w:lang w:val="th-TH"/>
    </w:rPr>
  </w:style>
  <w:style w:type="paragraph" w:customStyle="1" w:styleId="Pa48">
    <w:name w:val="Pa48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styleId="List">
    <w:name w:val="List"/>
    <w:basedOn w:val="Normal"/>
    <w:rsid w:val="00626DD1"/>
    <w:pPr>
      <w:ind w:left="360" w:hanging="360"/>
      <w:contextualSpacing/>
    </w:pPr>
    <w:rPr>
      <w:szCs w:val="22"/>
    </w:rPr>
  </w:style>
  <w:style w:type="table" w:customStyle="1" w:styleId="TableGrid3">
    <w:name w:val="Table Grid3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6DD1"/>
  </w:style>
  <w:style w:type="table" w:customStyle="1" w:styleId="TableGrid8">
    <w:name w:val="Table Grid8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semiHidden/>
    <w:rsid w:val="00626DD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26DD1"/>
    <w:pPr>
      <w:spacing w:line="260" w:lineRule="atLeast"/>
    </w:pPr>
    <w:rPr>
      <w:rFonts w:eastAsia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Hyperlink1">
    <w:name w:val="Hyperlink1"/>
    <w:uiPriority w:val="99"/>
    <w:unhideWhenUsed/>
    <w:rsid w:val="00626DD1"/>
    <w:rPr>
      <w:color w:val="0000FF"/>
      <w:u w:val="single"/>
    </w:rPr>
  </w:style>
  <w:style w:type="character" w:customStyle="1" w:styleId="FollowedHyperlink1">
    <w:name w:val="FollowedHyperlink1"/>
    <w:semiHidden/>
    <w:unhideWhenUsed/>
    <w:rsid w:val="00626DD1"/>
    <w:rPr>
      <w:color w:val="800080"/>
      <w:u w:val="single"/>
    </w:rPr>
  </w:style>
  <w:style w:type="paragraph" w:customStyle="1" w:styleId="Pa43">
    <w:name w:val="Pa43"/>
    <w:basedOn w:val="Default"/>
    <w:next w:val="Default"/>
    <w:uiPriority w:val="99"/>
    <w:rsid w:val="00626DD1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16">
    <w:name w:val="A16"/>
    <w:uiPriority w:val="99"/>
    <w:rsid w:val="00626DD1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626DD1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table" w:customStyle="1" w:styleId="TableGrid11">
    <w:name w:val="Table Grid11"/>
    <w:basedOn w:val="TableNormal"/>
    <w:next w:val="TableGrid"/>
    <w:uiPriority w:val="3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626DD1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uiPriority w:val="99"/>
    <w:semiHidden/>
    <w:rsid w:val="00626DD1"/>
    <w:rPr>
      <w:color w:val="808080"/>
    </w:rPr>
  </w:style>
  <w:style w:type="paragraph" w:customStyle="1" w:styleId="Quote1">
    <w:name w:val="Quote1"/>
    <w:basedOn w:val="Normal"/>
    <w:next w:val="Normal"/>
    <w:uiPriority w:val="29"/>
    <w:qFormat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 w:after="160" w:line="260" w:lineRule="atLeast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link w:val="Quote"/>
    <w:uiPriority w:val="29"/>
    <w:rsid w:val="00626DD1"/>
    <w:rPr>
      <w:i/>
      <w:iCs/>
      <w:color w:val="404040"/>
      <w:sz w:val="22"/>
      <w:lang w:val="en-GB" w:bidi="ar-SA"/>
    </w:rPr>
  </w:style>
  <w:style w:type="paragraph" w:customStyle="1" w:styleId="Pa29">
    <w:name w:val="Pa29"/>
    <w:basedOn w:val="Default"/>
    <w:next w:val="Default"/>
    <w:uiPriority w:val="99"/>
    <w:rsid w:val="00626DD1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80">
    <w:name w:val="A8"/>
    <w:uiPriority w:val="99"/>
    <w:rsid w:val="00626DD1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styleId="Quote">
    <w:name w:val="Quote"/>
    <w:basedOn w:val="Normal"/>
    <w:next w:val="Normal"/>
    <w:link w:val="QuoteChar"/>
    <w:uiPriority w:val="29"/>
    <w:qFormat/>
    <w:rsid w:val="00626DD1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626DD1"/>
    <w:rPr>
      <w:rFonts w:ascii="Arial" w:hAnsi="Arial"/>
      <w:i/>
      <w:iCs/>
      <w:color w:val="404040" w:themeColor="text1" w:themeTint="BF"/>
      <w:sz w:val="18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3">
    <w:name w:val="Table Grid13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626DD1"/>
  </w:style>
  <w:style w:type="table" w:customStyle="1" w:styleId="TableGrid14">
    <w:name w:val="Table Grid14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5">
    <w:name w:val="Table Grid15"/>
    <w:basedOn w:val="TableNormal"/>
    <w:next w:val="TableGrid"/>
    <w:uiPriority w:val="3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D60CE-FAB2-46D9-8995-2874807E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1133</TotalTime>
  <Pages>61</Pages>
  <Words>11375</Words>
  <Characters>64840</Characters>
  <Application>Microsoft Office Word</Application>
  <DocSecurity>0</DocSecurity>
  <Lines>540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76063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Ukrit, Techanusorn</cp:lastModifiedBy>
  <cp:revision>112</cp:revision>
  <cp:lastPrinted>2022-05-27T09:57:00Z</cp:lastPrinted>
  <dcterms:created xsi:type="dcterms:W3CDTF">2022-05-23T04:52:00Z</dcterms:created>
  <dcterms:modified xsi:type="dcterms:W3CDTF">2022-05-27T10:25:00Z</dcterms:modified>
</cp:coreProperties>
</file>