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705"/>
      </w:tblGrid>
      <w:tr w:rsidR="00726B9B" w:rsidRPr="00C52C41" w14:paraId="19FFE9D2" w14:textId="77777777" w:rsidTr="00D4084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29C290E" w14:textId="222438E0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DFBA8D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3104A377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A74810" w:rsidRPr="00C52C41" w14:paraId="33B92D6C" w14:textId="77777777" w:rsidTr="00D4084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ACF773F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1E9BE8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54FDC0A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26B9B" w:rsidRPr="00C52C41" w14:paraId="1E836782" w14:textId="77777777" w:rsidTr="003E0F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1278" w:type="dxa"/>
          </w:tcPr>
          <w:p w14:paraId="726E3CFD" w14:textId="63380F95" w:rsidR="00726B9B" w:rsidRPr="00C52C41" w:rsidRDefault="003E5BB7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A26A7BB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7FD611E" w14:textId="56DDBDF4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726B9B" w:rsidRPr="00C52C41" w14:paraId="4F798654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26B521" w14:textId="68CAA05E" w:rsidR="00726B9B" w:rsidRPr="00C52C41" w:rsidRDefault="003E5BB7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1FF70BB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F948330" w14:textId="77777777" w:rsidR="00726B9B" w:rsidRPr="00F969A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69A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AE3277" w:rsidRPr="00C52C41" w14:paraId="25DDB6D3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91672B" w14:textId="534F6A1F" w:rsidR="00AE3277" w:rsidRPr="003E5BB7" w:rsidRDefault="00A473DD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32FB9AF" w14:textId="77777777" w:rsidR="00AE3277" w:rsidRPr="00C52C41" w:rsidRDefault="00AE3277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8F338FA" w14:textId="35C4004C" w:rsidR="00AE3277" w:rsidRPr="00C52C41" w:rsidRDefault="00AE3277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AE3277" w:rsidRPr="00C52C41" w14:paraId="2FE69951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3DD4BD" w14:textId="2A049291" w:rsidR="00AE3277" w:rsidRDefault="00A473DD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B17167F" w14:textId="77777777" w:rsidR="00AE3277" w:rsidRPr="00C52C41" w:rsidRDefault="00AE3277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FC6FD0D" w14:textId="5132F576" w:rsidR="00AE3277" w:rsidRPr="00C52C41" w:rsidRDefault="00AE3277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327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Pr="00AE327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2019 (Covid-19)</w:t>
            </w:r>
          </w:p>
        </w:tc>
      </w:tr>
      <w:tr w:rsidR="00BD265A" w:rsidRPr="00C52C41" w14:paraId="0EC9E87D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65D8A3" w14:textId="624E538A" w:rsidR="00BD265A" w:rsidRPr="00C52C41" w:rsidRDefault="00A473DD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0349791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CA771EA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D265A" w:rsidRPr="00C52C41" w14:paraId="66C37F36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2E8CC03" w14:textId="633E34F3" w:rsidR="00BD265A" w:rsidRPr="00C52C41" w:rsidRDefault="00A473DD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7E78FAA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97F6146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BD265A" w:rsidRPr="00C52C41" w14:paraId="133BB758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F43113" w14:textId="74BC255B" w:rsidR="00BD265A" w:rsidRPr="00C52C41" w:rsidRDefault="00A473DD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70BACC6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5EFFFF8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ลูกหนี้การค้า </w:t>
            </w:r>
          </w:p>
        </w:tc>
      </w:tr>
      <w:tr w:rsidR="00E26BB8" w:rsidRPr="00C52C41" w14:paraId="0DF7C319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447058" w14:textId="0ED5848F" w:rsidR="00E26BB8" w:rsidRDefault="00A473DD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496DEE5" w14:textId="77777777" w:rsidR="00E26BB8" w:rsidRPr="00C52C41" w:rsidRDefault="00E26BB8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AF1EC01" w14:textId="1386DC36" w:rsidR="00E26BB8" w:rsidRPr="00C52C41" w:rsidRDefault="00872222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B3E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BD265A" w:rsidRPr="00C52C41" w14:paraId="53E3DE1E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E8C34B" w14:textId="52634A6F" w:rsidR="00BD265A" w:rsidRPr="00C52C41" w:rsidRDefault="00A473DD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4990DA2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EACBD38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DC55FE" w:rsidRPr="00C52C41" w14:paraId="07DD3386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BBDFD6" w14:textId="08E7E183" w:rsidR="00DC55FE" w:rsidRPr="00C52C41" w:rsidRDefault="003E5BB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A473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B86F925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410E991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DC55FE" w:rsidRPr="00C52C41" w14:paraId="4E5111F1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0E58F8" w14:textId="4F7C54A6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473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D781243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616AF5" w14:textId="27F5C02A" w:rsidR="00DC55FE" w:rsidRPr="00C52C41" w:rsidRDefault="001B6DF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</w:t>
            </w:r>
            <w:r w:rsidR="00DC55FE"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และอุปกรณ์</w:t>
            </w:r>
          </w:p>
        </w:tc>
      </w:tr>
      <w:tr w:rsidR="00AE3277" w:rsidRPr="00C52C41" w14:paraId="6F2AE31C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9F9412" w14:textId="7399D9DB" w:rsidR="00AE3277" w:rsidRPr="00C52C41" w:rsidRDefault="00AE327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473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E0053C0" w14:textId="77777777" w:rsidR="00AE3277" w:rsidRPr="00C52C41" w:rsidRDefault="00AE327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D99C517" w14:textId="3776F86E" w:rsidR="00AE3277" w:rsidRDefault="00AE327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33736D" w:rsidRPr="00C52C41" w14:paraId="14C0FCC8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4DC611" w14:textId="063D2AF4" w:rsidR="0033736D" w:rsidRPr="00C52C41" w:rsidRDefault="003E5BB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473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3B4329A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305E8CF" w14:textId="69BD8213" w:rsidR="0033736D" w:rsidRPr="00C52C41" w:rsidRDefault="001B3E96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เจ้าหนี้หมุนเวียน</w:t>
            </w:r>
            <w:r w:rsidR="0033736D"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424A4C" w:rsidRPr="00C52C41" w14:paraId="773D6147" w14:textId="77777777" w:rsidTr="006A71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D29A0D" w14:textId="3289A261" w:rsidR="00424A4C" w:rsidRPr="00C52C41" w:rsidRDefault="00424A4C" w:rsidP="006A71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473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36C9E1E" w14:textId="77777777" w:rsidR="00424A4C" w:rsidRPr="00C52C41" w:rsidRDefault="00424A4C" w:rsidP="006A71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8FAC3FB" w14:textId="77777777" w:rsidR="00424A4C" w:rsidRPr="00C52C41" w:rsidRDefault="00424A4C" w:rsidP="006A71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33736D" w:rsidRPr="00C52C41" w14:paraId="4310B42F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AE453F" w14:textId="2AE69664" w:rsidR="0033736D" w:rsidRPr="00C52C41" w:rsidRDefault="00FE0499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E049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A473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AA36266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90294BC" w14:textId="1DC0A1D4" w:rsidR="0033736D" w:rsidRPr="00C52C41" w:rsidRDefault="0033736D" w:rsidP="00304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  <w:r w:rsidR="00F3165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ไม่หมุนเวียน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สำหรับผลประโยชน์พนักงาน</w:t>
            </w:r>
          </w:p>
        </w:tc>
      </w:tr>
      <w:tr w:rsidR="0033736D" w:rsidRPr="00C52C41" w14:paraId="2A26EB28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2DD3847" w14:textId="69902061" w:rsidR="0033736D" w:rsidRPr="00C52C41" w:rsidRDefault="003E5BB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E5BB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473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BC4E764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BEDBAE0" w14:textId="75A2E8D7" w:rsidR="0033736D" w:rsidRPr="00C52C41" w:rsidRDefault="00DC3786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ส่วนเกินมูลค่าหุ้นและสำรอง</w:t>
            </w:r>
          </w:p>
        </w:tc>
      </w:tr>
      <w:tr w:rsidR="0033736D" w:rsidRPr="00C52C41" w14:paraId="17E116D1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85C878" w14:textId="3340B11B" w:rsidR="0033736D" w:rsidRPr="00C52C41" w:rsidRDefault="0010463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63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A473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A688D64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8052174" w14:textId="6270AFF5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CC786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33736D" w:rsidRPr="00C52C41" w14:paraId="049F9A94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70F673" w14:textId="7E88C0F6" w:rsidR="0033736D" w:rsidRPr="00C52C41" w:rsidRDefault="00FE0499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E049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A473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FAB5FFC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C8E27F4" w14:textId="40A791E6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ของ</w:t>
            </w: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พนักงาน</w:t>
            </w:r>
          </w:p>
        </w:tc>
      </w:tr>
      <w:tr w:rsidR="0033736D" w:rsidRPr="00C52C41" w14:paraId="535DEA14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F9D88F" w14:textId="23A36B7C" w:rsidR="0033736D" w:rsidRPr="00C52C41" w:rsidRDefault="00A473D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00F5DA04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2B98CDD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33736D" w:rsidRPr="00C52C41" w14:paraId="2FE93579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8CF90B" w14:textId="13E5EA0A" w:rsidR="0033736D" w:rsidRPr="00C52C41" w:rsidRDefault="003E5BB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A473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D3AEC38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884F649" w14:textId="4782F91E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F655F6" w:rsidRPr="00C52C41" w14:paraId="592C8452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5609342" w14:textId="7FFAEEDB" w:rsidR="00F655F6" w:rsidRDefault="003E5BB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A473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4FE3512" w14:textId="77777777" w:rsidR="00F655F6" w:rsidRPr="00C52C41" w:rsidRDefault="00F655F6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746FB88" w14:textId="7EF042FE" w:rsidR="00F655F6" w:rsidRPr="00C52C41" w:rsidRDefault="00F655F6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="0008248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08248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(ขาดทุน) 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ต่อหุ้น</w:t>
            </w:r>
            <w:r w:rsidR="008D190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</w:tr>
      <w:tr w:rsidR="00350CB9" w:rsidRPr="00C52C41" w14:paraId="5FBB6E6F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C3C745" w14:textId="15FD67B2" w:rsidR="00350CB9" w:rsidRDefault="003E5BB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A473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2C0595D" w14:textId="77777777" w:rsidR="00350CB9" w:rsidRPr="00C52C41" w:rsidRDefault="00350CB9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8312093" w14:textId="57066D99" w:rsidR="00350CB9" w:rsidRPr="00C52C41" w:rsidRDefault="00350CB9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3736D" w:rsidRPr="00C52C41" w14:paraId="50EE5207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6EC113" w14:textId="03D487EB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A473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1F1BBE2" w14:textId="77777777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C1BFF8" w14:textId="77777777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E3277" w:rsidRPr="00C52C41" w14:paraId="1AA23F99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10CF9AA" w14:textId="37F1D900" w:rsidR="00AE3277" w:rsidRPr="006B116C" w:rsidRDefault="0010463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463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A473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9D2AD19" w14:textId="77777777" w:rsidR="00AE3277" w:rsidRPr="006B116C" w:rsidRDefault="00AE327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24776B8" w14:textId="0F4FB79F" w:rsidR="00AE3277" w:rsidRPr="006B116C" w:rsidRDefault="00AE327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327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33736D" w:rsidRPr="00C52C41" w14:paraId="099F9F98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CB3C93" w14:textId="370F6C53" w:rsidR="0033736D" w:rsidRPr="006B116C" w:rsidRDefault="003E5BB7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E5BB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2</w:t>
            </w:r>
            <w:r w:rsidR="00A473D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7DF9C16" w14:textId="77777777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873B2CF" w14:textId="605578CC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7C4C53C4" w14:textId="0D7B2F63" w:rsidR="003E0F1A" w:rsidRDefault="003E0F1A" w:rsidP="0078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4828D64" w14:textId="77777777" w:rsidR="00C85FF1" w:rsidRPr="000D212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0D212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F770594" w14:textId="77777777" w:rsidR="00C85FF1" w:rsidRPr="0025456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</w:p>
    <w:p w14:paraId="641DC6D8" w14:textId="744EE9C9" w:rsidR="00C85FF1" w:rsidRPr="0026427C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8B0DF0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</w:t>
      </w:r>
      <w:r>
        <w:rPr>
          <w:rFonts w:ascii="Angsana New" w:hAnsi="Angsana New" w:hint="cs"/>
          <w:sz w:val="30"/>
          <w:szCs w:val="30"/>
          <w:cs/>
        </w:rPr>
        <w:t>จากคณะกรรมการ</w:t>
      </w:r>
      <w:r w:rsidRPr="00771E5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1147C">
        <w:rPr>
          <w:rFonts w:ascii="Angsana New" w:hAnsi="Angsana New"/>
          <w:sz w:val="30"/>
          <w:szCs w:val="30"/>
        </w:rPr>
        <w:t xml:space="preserve">20 </w:t>
      </w:r>
      <w:r w:rsidR="0051147C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51147C">
        <w:rPr>
          <w:rFonts w:ascii="Angsana New" w:hAnsi="Angsana New"/>
          <w:sz w:val="30"/>
          <w:szCs w:val="30"/>
        </w:rPr>
        <w:t>2565</w:t>
      </w:r>
    </w:p>
    <w:p w14:paraId="656242A1" w14:textId="77777777" w:rsidR="00C85FF1" w:rsidRPr="0025456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5A3057D" w14:textId="13CD2FCE" w:rsidR="00C85FF1" w:rsidRPr="00B23C3A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3E5BB7">
        <w:rPr>
          <w:rFonts w:ascii="Angsana New" w:hAnsi="Angsana New"/>
          <w:b/>
          <w:bCs/>
          <w:sz w:val="30"/>
          <w:szCs w:val="30"/>
        </w:rPr>
        <w:t>1</w:t>
      </w:r>
      <w:r w:rsidRPr="00B23C3A">
        <w:rPr>
          <w:rFonts w:ascii="Angsana New" w:hAnsi="Angsana New"/>
          <w:b/>
          <w:bCs/>
          <w:sz w:val="30"/>
          <w:szCs w:val="30"/>
        </w:rPr>
        <w:tab/>
      </w:r>
      <w:r w:rsidRPr="00B23C3A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37F0CAA3" w14:textId="77777777" w:rsidR="00C132DF" w:rsidRDefault="00C132DF" w:rsidP="00254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D9E728" w14:textId="7A8E160C" w:rsidR="00254568" w:rsidRDefault="00254568" w:rsidP="00254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  <w:r w:rsidRPr="00B77A9F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B77A9F">
        <w:rPr>
          <w:rFonts w:ascii="Angsana New" w:hAnsi="Angsana New"/>
          <w:sz w:val="30"/>
          <w:szCs w:val="30"/>
          <w:cs/>
        </w:rPr>
        <w:t>โทเร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77A9F">
        <w:rPr>
          <w:rFonts w:ascii="Angsana New" w:hAnsi="Angsana New"/>
          <w:sz w:val="30"/>
          <w:szCs w:val="30"/>
          <w:cs/>
        </w:rPr>
        <w:t>เท็กซ์ไทล์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 w:rsidRPr="00B77A9F">
        <w:rPr>
          <w:rFonts w:ascii="Angsana New" w:hAnsi="Angsana New"/>
          <w:sz w:val="30"/>
          <w:szCs w:val="30"/>
          <w:cs/>
        </w:rPr>
        <w:t>ประเทศไทย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B77A9F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 w:rsidRPr="00B77A9F">
        <w:rPr>
          <w:rFonts w:ascii="Angsana New" w:hAnsi="Angsana New"/>
          <w:sz w:val="30"/>
          <w:szCs w:val="30"/>
          <w:cs/>
        </w:rPr>
        <w:t>มหาชน</w:t>
      </w:r>
      <w:r>
        <w:rPr>
          <w:rFonts w:ascii="Angsana New" w:hAnsi="Angsana New" w:hint="cs"/>
          <w:sz w:val="30"/>
          <w:szCs w:val="30"/>
          <w:cs/>
        </w:rPr>
        <w:t>)</w:t>
      </w: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40760">
        <w:rPr>
          <w:rFonts w:ascii="Angsana New" w:hAnsi="Angsana New"/>
          <w:spacing w:val="-2"/>
          <w:sz w:val="30"/>
          <w:szCs w:val="30"/>
        </w:rPr>
        <w:t>“</w:t>
      </w:r>
      <w:r w:rsidRPr="00740760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740760">
        <w:rPr>
          <w:rFonts w:ascii="Angsana New" w:hAnsi="Angsana New"/>
          <w:spacing w:val="-2"/>
          <w:sz w:val="30"/>
          <w:szCs w:val="30"/>
        </w:rPr>
        <w:t>”</w:t>
      </w: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Pr="002A2296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เกิดจากการรวมธุรกิจโดยวิธี</w:t>
      </w:r>
      <w:r w:rsidRPr="002A2296">
        <w:rPr>
          <w:rFonts w:ascii="Angsana New" w:hAnsi="Angsana New"/>
          <w:sz w:val="30"/>
          <w:szCs w:val="30"/>
          <w:cs/>
        </w:rPr>
        <w:t>การควบบริษัทระหว่าง</w:t>
      </w:r>
      <w:r w:rsidRPr="004F1F61">
        <w:rPr>
          <w:rFonts w:ascii="Angsana New" w:hAnsi="Angsana New"/>
          <w:sz w:val="30"/>
          <w:szCs w:val="30"/>
          <w:cs/>
        </w:rPr>
        <w:t>บริษัท ลัคกี้เท็คซ์ (ไทย) จำกัด (มหาชน)</w:t>
      </w:r>
      <w:r w:rsidRPr="004F1F61">
        <w:rPr>
          <w:rFonts w:ascii="Angsana New" w:hAnsi="Angsana New" w:hint="cs"/>
          <w:sz w:val="30"/>
          <w:szCs w:val="30"/>
          <w:cs/>
        </w:rPr>
        <w:t xml:space="preserve"> </w:t>
      </w:r>
      <w:r w:rsidRPr="002A2296">
        <w:rPr>
          <w:rFonts w:ascii="Angsana New" w:hAnsi="Angsana New"/>
          <w:sz w:val="30"/>
          <w:szCs w:val="30"/>
          <w:cs/>
        </w:rPr>
        <w:t>กับบริษัท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2A2296">
        <w:rPr>
          <w:rFonts w:ascii="Angsana New" w:hAnsi="Angsana New"/>
          <w:sz w:val="30"/>
          <w:szCs w:val="30"/>
          <w:cs/>
        </w:rPr>
        <w:t>ไทยโทเรเท็กซ์ไทล์มิลลส์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2A2296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  <w:cs/>
        </w:rPr>
        <w:t xml:space="preserve"> (</w:t>
      </w:r>
      <w:r w:rsidRPr="002A2296">
        <w:rPr>
          <w:rFonts w:ascii="Angsana New" w:hAnsi="Angsana New"/>
          <w:sz w:val="30"/>
          <w:szCs w:val="30"/>
          <w:cs/>
        </w:rPr>
        <w:t>มหาชน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B5FBD">
        <w:rPr>
          <w:rFonts w:ascii="Angsana New" w:hAnsi="Angsana New"/>
          <w:sz w:val="30"/>
          <w:szCs w:val="30"/>
          <w:cs/>
        </w:rPr>
        <w:t>บริษัทจดทะเบียน</w:t>
      </w:r>
      <w:r w:rsidRPr="006B5FBD">
        <w:rPr>
          <w:rFonts w:ascii="Angsana New" w:hAnsi="Angsana New" w:hint="cs"/>
          <w:sz w:val="30"/>
          <w:szCs w:val="30"/>
          <w:cs/>
        </w:rPr>
        <w:t>จัดตั้งเป็นนิติบุคคลในประเทศไทยและได้รับอนุมัติเป็นหลักทรัพย์จดทะเบียนใน</w:t>
      </w:r>
      <w:r w:rsidRPr="006B5FBD">
        <w:rPr>
          <w:rFonts w:ascii="Angsana New" w:hAnsi="Angsana New"/>
          <w:sz w:val="30"/>
          <w:szCs w:val="30"/>
          <w:cs/>
        </w:rPr>
        <w:t>ตลาดหลักทรัพย์แห่งประเทศไทยเมื่อ</w:t>
      </w:r>
      <w:r w:rsidRPr="006B5FB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A42740">
        <w:rPr>
          <w:rFonts w:ascii="Angsana New" w:hAnsi="Angsana New"/>
          <w:sz w:val="30"/>
          <w:szCs w:val="30"/>
        </w:rPr>
        <w:t>1</w:t>
      </w:r>
      <w:r w:rsidRPr="006B5FBD">
        <w:rPr>
          <w:rFonts w:ascii="Angsana New" w:hAnsi="Angsana New"/>
          <w:sz w:val="30"/>
          <w:szCs w:val="30"/>
        </w:rPr>
        <w:t xml:space="preserve"> </w:t>
      </w:r>
      <w:r w:rsidRPr="006B5FBD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A42740">
        <w:rPr>
          <w:rFonts w:ascii="Angsana New" w:hAnsi="Angsana New"/>
          <w:sz w:val="30"/>
          <w:szCs w:val="30"/>
        </w:rPr>
        <w:t>2562</w:t>
      </w:r>
      <w:r w:rsidRPr="006B5FBD">
        <w:rPr>
          <w:rFonts w:ascii="Angsana New" w:hAnsi="Angsana New"/>
          <w:sz w:val="30"/>
          <w:szCs w:val="30"/>
        </w:rPr>
        <w:t xml:space="preserve"> (</w:t>
      </w:r>
      <w:r w:rsidRPr="006B5FBD">
        <w:rPr>
          <w:rFonts w:ascii="Angsana New" w:hAnsi="Angsana New" w:hint="cs"/>
          <w:sz w:val="30"/>
          <w:szCs w:val="30"/>
          <w:cs/>
        </w:rPr>
        <w:t>วันควบบริษัท</w:t>
      </w:r>
      <w:r w:rsidRPr="006B5FBD">
        <w:rPr>
          <w:rFonts w:ascii="Angsana New" w:hAnsi="Angsana New"/>
          <w:sz w:val="30"/>
          <w:szCs w:val="30"/>
        </w:rPr>
        <w:t>)</w:t>
      </w:r>
    </w:p>
    <w:p w14:paraId="05BD5FAE" w14:textId="77777777" w:rsidR="00C85FF1" w:rsidRPr="0025456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D0C3AC7" w14:textId="70A0A591" w:rsidR="00C85FF1" w:rsidRPr="00740760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40760">
        <w:rPr>
          <w:rFonts w:ascii="Angsana New" w:hAnsi="Angsana New"/>
          <w:sz w:val="30"/>
          <w:szCs w:val="30"/>
          <w:cs/>
        </w:rPr>
        <w:t>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740760">
        <w:rPr>
          <w:rFonts w:ascii="Angsana New" w:hAnsi="Angsana New"/>
          <w:sz w:val="30"/>
          <w:szCs w:val="30"/>
          <w:cs/>
        </w:rPr>
        <w:t>ของบริษัทในระหว่าง</w:t>
      </w:r>
      <w:r w:rsidR="00E35D1C">
        <w:rPr>
          <w:rFonts w:ascii="Angsana New" w:hAnsi="Angsana New" w:hint="cs"/>
          <w:sz w:val="30"/>
          <w:szCs w:val="30"/>
          <w:cs/>
        </w:rPr>
        <w:t>ปี</w:t>
      </w:r>
      <w:r w:rsidRPr="00740760">
        <w:rPr>
          <w:rFonts w:ascii="Angsana New" w:hAnsi="Angsana New"/>
          <w:sz w:val="30"/>
          <w:szCs w:val="30"/>
          <w:cs/>
        </w:rPr>
        <w:t xml:space="preserve">คือ บริษัท </w:t>
      </w:r>
      <w:r w:rsidRPr="00740760">
        <w:rPr>
          <w:rFonts w:ascii="Angsana New" w:hAnsi="Angsana New"/>
          <w:sz w:val="30"/>
          <w:szCs w:val="30"/>
          <w:cs/>
          <w:lang w:val="th-TH"/>
        </w:rPr>
        <w:t>โทเร อินดัสตรีย</w:t>
      </w:r>
      <w:r w:rsidRPr="00740760">
        <w:rPr>
          <w:rFonts w:ascii="Angsana New" w:hAnsi="Angsana New"/>
          <w:sz w:val="30"/>
          <w:szCs w:val="30"/>
          <w:cs/>
        </w:rPr>
        <w:t xml:space="preserve">์ </w:t>
      </w:r>
      <w:r w:rsidRPr="00740760">
        <w:rPr>
          <w:rFonts w:ascii="Angsana New" w:hAnsi="Angsana New"/>
          <w:sz w:val="30"/>
          <w:szCs w:val="30"/>
          <w:cs/>
          <w:lang w:val="th-TH"/>
        </w:rPr>
        <w:t xml:space="preserve">อิ้งค์ </w:t>
      </w:r>
      <w:r w:rsidRPr="00740760">
        <w:rPr>
          <w:rFonts w:ascii="Angsana New" w:hAnsi="Angsana New"/>
          <w:sz w:val="30"/>
          <w:szCs w:val="30"/>
          <w:cs/>
        </w:rPr>
        <w:t>จำกัด บริษัทดังกล่าวเป็น</w:t>
      </w:r>
      <w:r>
        <w:rPr>
          <w:rFonts w:ascii="Angsana New" w:hAnsi="Angsana New"/>
          <w:sz w:val="30"/>
          <w:szCs w:val="30"/>
          <w:cs/>
        </w:rPr>
        <w:br/>
      </w:r>
      <w:r w:rsidRPr="00740760">
        <w:rPr>
          <w:rFonts w:ascii="Angsana New" w:hAnsi="Angsana New"/>
          <w:sz w:val="30"/>
          <w:szCs w:val="30"/>
          <w:cs/>
        </w:rPr>
        <w:t>นิติบุคคลที่จัดตั้งขึ้นในประเทศญี่ปุ่น</w:t>
      </w:r>
    </w:p>
    <w:p w14:paraId="68E0FDE9" w14:textId="77777777" w:rsidR="00C132DF" w:rsidRDefault="00C132DF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7507D2" w14:textId="2B9AB365" w:rsidR="00C85FF1" w:rsidRPr="00740760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F1F61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</w:t>
      </w:r>
      <w:r w:rsidRPr="004F1F61">
        <w:rPr>
          <w:rFonts w:ascii="Angsana New" w:hAnsi="Angsana New" w:hint="cs"/>
          <w:sz w:val="30"/>
          <w:szCs w:val="30"/>
          <w:cs/>
        </w:rPr>
        <w:t>สิ่งทอซึ่งประกอบด้วย</w:t>
      </w:r>
      <w:r w:rsidRPr="004F1F61">
        <w:rPr>
          <w:rFonts w:ascii="Angsana New" w:hAnsi="Angsana New"/>
          <w:sz w:val="30"/>
          <w:szCs w:val="30"/>
          <w:cs/>
        </w:rPr>
        <w:t>ผ้าสปัน ผ้า</w:t>
      </w:r>
      <w:r w:rsidRPr="004F1F61">
        <w:rPr>
          <w:rFonts w:ascii="Angsana New" w:hAnsi="Angsana New" w:hint="cs"/>
          <w:sz w:val="30"/>
          <w:szCs w:val="30"/>
          <w:cs/>
        </w:rPr>
        <w:t>ฟิลาเมนท์</w:t>
      </w:r>
      <w:r w:rsidRPr="004F1F61">
        <w:rPr>
          <w:rFonts w:ascii="Angsana New" w:hAnsi="Angsana New"/>
          <w:sz w:val="30"/>
          <w:szCs w:val="30"/>
          <w:cs/>
        </w:rPr>
        <w:t xml:space="preserve"> </w:t>
      </w:r>
      <w:r w:rsidRPr="004F1F61">
        <w:rPr>
          <w:rFonts w:ascii="Angsana New" w:hAnsi="Angsana New" w:hint="cs"/>
          <w:sz w:val="30"/>
          <w:szCs w:val="30"/>
          <w:cs/>
        </w:rPr>
        <w:t>ผ้าทอ ผ้าถัก และเส้นด้าย</w:t>
      </w:r>
      <w:r w:rsidRPr="004F1F61">
        <w:rPr>
          <w:rFonts w:ascii="Angsana New" w:hAnsi="Angsana New"/>
          <w:sz w:val="30"/>
          <w:szCs w:val="30"/>
          <w:cs/>
        </w:rPr>
        <w:t xml:space="preserve">ยีนส์ </w:t>
      </w:r>
      <w:r w:rsidRPr="004F1F61">
        <w:rPr>
          <w:rFonts w:ascii="Angsana New" w:hAnsi="Angsana New" w:hint="cs"/>
          <w:sz w:val="30"/>
          <w:szCs w:val="30"/>
          <w:cs/>
        </w:rPr>
        <w:t>และผลิตภัณฑ์สิ่งทอ</w:t>
      </w:r>
      <w:r w:rsidRPr="00D343C8">
        <w:rPr>
          <w:rFonts w:ascii="Angsana New" w:hAnsi="Angsana New" w:hint="cs"/>
          <w:sz w:val="30"/>
          <w:szCs w:val="30"/>
          <w:cs/>
        </w:rPr>
        <w:t>เพื่ออุตสาหกรรมการผลิตซึ่งประกอบด้วย</w:t>
      </w:r>
      <w:r w:rsidRPr="00D343C8">
        <w:rPr>
          <w:rFonts w:ascii="Angsana New" w:hAnsi="Angsana New"/>
          <w:sz w:val="30"/>
          <w:szCs w:val="30"/>
          <w:cs/>
        </w:rPr>
        <w:t>ด้ายสำหรับเสริมความแข็งแรงของยาง</w:t>
      </w:r>
      <w:r w:rsidRPr="00D343C8">
        <w:rPr>
          <w:rFonts w:ascii="Angsana New" w:hAnsi="Angsana New" w:hint="cs"/>
          <w:sz w:val="30"/>
          <w:szCs w:val="30"/>
          <w:cs/>
        </w:rPr>
        <w:t xml:space="preserve"> ผ้าสำหรับ</w:t>
      </w:r>
      <w:r>
        <w:rPr>
          <w:rFonts w:ascii="Angsana New" w:hAnsi="Angsana New"/>
          <w:sz w:val="30"/>
          <w:szCs w:val="30"/>
          <w:cs/>
        </w:rPr>
        <w:br/>
      </w:r>
      <w:r w:rsidRPr="00D343C8">
        <w:rPr>
          <w:rFonts w:ascii="Angsana New" w:hAnsi="Angsana New" w:hint="cs"/>
          <w:sz w:val="30"/>
          <w:szCs w:val="30"/>
          <w:cs/>
        </w:rPr>
        <w:t>ทำถุงลมนิรภัย</w:t>
      </w:r>
      <w:r w:rsidRPr="00D343C8">
        <w:rPr>
          <w:rFonts w:ascii="Angsana New" w:hAnsi="Angsana New"/>
          <w:sz w:val="30"/>
          <w:szCs w:val="30"/>
        </w:rPr>
        <w:t xml:space="preserve"> </w:t>
      </w:r>
      <w:r w:rsidRPr="00D343C8">
        <w:rPr>
          <w:rFonts w:ascii="Angsana New" w:hAnsi="Angsana New" w:hint="cs"/>
          <w:sz w:val="30"/>
          <w:szCs w:val="30"/>
          <w:cs/>
        </w:rPr>
        <w:t>ผ้าแคนวา</w:t>
      </w:r>
      <w:r>
        <w:rPr>
          <w:rFonts w:ascii="Angsana New" w:hAnsi="Angsana New" w:hint="cs"/>
          <w:sz w:val="30"/>
          <w:szCs w:val="30"/>
          <w:cs/>
        </w:rPr>
        <w:t>ส</w:t>
      </w:r>
      <w:r w:rsidRPr="00D343C8">
        <w:rPr>
          <w:rFonts w:ascii="Angsana New" w:hAnsi="Angsana New" w:hint="cs"/>
          <w:sz w:val="30"/>
          <w:szCs w:val="30"/>
          <w:cs/>
        </w:rPr>
        <w:t xml:space="preserve"> </w:t>
      </w:r>
      <w:r w:rsidRPr="00D343C8">
        <w:rPr>
          <w:rFonts w:ascii="Angsana New" w:hAnsi="Angsana New"/>
          <w:sz w:val="30"/>
          <w:szCs w:val="30"/>
          <w:cs/>
        </w:rPr>
        <w:t>และผ้า</w:t>
      </w:r>
      <w:r w:rsidRPr="00D343C8">
        <w:rPr>
          <w:rFonts w:ascii="Angsana New" w:hAnsi="Angsana New" w:hint="cs"/>
          <w:sz w:val="30"/>
          <w:szCs w:val="30"/>
          <w:cs/>
        </w:rPr>
        <w:t>เบาะรถยนต์</w:t>
      </w:r>
      <w:r w:rsidRPr="00740760">
        <w:rPr>
          <w:rFonts w:ascii="Angsana New" w:hAnsi="Angsana New"/>
          <w:sz w:val="30"/>
          <w:szCs w:val="30"/>
          <w:cs/>
        </w:rPr>
        <w:t xml:space="preserve"> </w:t>
      </w:r>
    </w:p>
    <w:p w14:paraId="5CB9D3B0" w14:textId="77777777" w:rsidR="00C85FF1" w:rsidRPr="0025456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3563CD" w14:textId="77777777" w:rsidR="00C85FF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 w:rsidRPr="00B23C3A">
        <w:rPr>
          <w:rFonts w:ascii="Angsana New" w:hAnsi="Angsana New"/>
          <w:b/>
          <w:bCs/>
          <w:sz w:val="30"/>
          <w:szCs w:val="30"/>
        </w:rPr>
        <w:t>2</w:t>
      </w:r>
      <w:r w:rsidRPr="00B23C3A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เกณฑ์การจัดทำงบการเงิน</w:t>
      </w:r>
    </w:p>
    <w:p w14:paraId="49F2B4DB" w14:textId="77777777" w:rsidR="00C132DF" w:rsidRDefault="00C132DF" w:rsidP="00906C8B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5D3A625" w14:textId="76DE4CA4" w:rsidR="00C85FF1" w:rsidRDefault="00C85FF1" w:rsidP="00C85FF1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0D2121">
        <w:rPr>
          <w:rFonts w:ascii="Angsana New" w:hAnsi="Angsana New" w:cs="Angsana New"/>
          <w:sz w:val="30"/>
          <w:szCs w:val="30"/>
          <w:cs/>
          <w:lang w:val="en-US" w:bidi="th-TH"/>
        </w:rPr>
        <w:t>งบการเงิน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สภาวิชาชีพบัญชีฯ กฎระเบียบและประกาศคณะกรรมการกำกับหลักทรัพย์และตลาดหลักทรัพย์และตลาดหลักทรัพย์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ที่เกี่ยวข้อง</w:t>
      </w:r>
      <w:r w:rsidR="00580C7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906C8B" w:rsidRPr="00906C8B">
        <w:rPr>
          <w:rFonts w:ascii="Angsana New" w:hAnsi="Angsana New" w:cs="Angsana New"/>
          <w:sz w:val="30"/>
          <w:szCs w:val="30"/>
          <w:cs/>
          <w:lang w:val="en-US" w:bidi="th-TH"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906C8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ประกอบงบการเงินข้อ </w:t>
      </w:r>
      <w:r w:rsidR="00906C8B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906C8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906C8B" w:rsidRPr="00906C8B">
        <w:rPr>
          <w:rFonts w:ascii="Angsana New" w:hAnsi="Angsana New" w:cs="Angsana New"/>
          <w:sz w:val="30"/>
          <w:szCs w:val="30"/>
          <w:cs/>
          <w:lang w:val="en-US" w:bidi="th-TH"/>
        </w:rPr>
        <w:t>ได้ถือปฏิบัติโดยสม่ำเสมอสำหรับงบการเงินทุกรอบระยะเวลาที่รายงาน</w:t>
      </w:r>
    </w:p>
    <w:p w14:paraId="70FDF81E" w14:textId="5A2490F5" w:rsidR="00906C8B" w:rsidRDefault="00906C8B" w:rsidP="00C85FF1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7D9DCCC" w14:textId="242358C0" w:rsidR="00906C8B" w:rsidRDefault="00906C8B" w:rsidP="00C85FF1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06C8B">
        <w:rPr>
          <w:rFonts w:ascii="Angsana New" w:hAnsi="Angsana New" w:cs="Angsana New"/>
          <w:sz w:val="30"/>
          <w:szCs w:val="30"/>
          <w:cs/>
          <w:lang w:val="en-US" w:bidi="th-TH"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</w:t>
      </w:r>
      <w:r w:rsidR="00AF6746">
        <w:rPr>
          <w:rFonts w:ascii="Angsana New" w:hAnsi="Angsana New" w:cs="Angsana New"/>
          <w:sz w:val="30"/>
          <w:szCs w:val="30"/>
          <w:lang w:val="en-US" w:bidi="th-TH"/>
        </w:rPr>
        <w:br/>
      </w:r>
      <w:r w:rsidRPr="00906C8B">
        <w:rPr>
          <w:rFonts w:ascii="Angsana New" w:hAnsi="Angsana New" w:cs="Angsana New"/>
          <w:sz w:val="30"/>
          <w:szCs w:val="30"/>
          <w:cs/>
          <w:lang w:val="en-US" w:bidi="th-TH"/>
        </w:rPr>
        <w:t>อาจแตกต่างจากที่ประมาณการไว้</w:t>
      </w:r>
      <w:r w:rsidR="0087514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906C8B">
        <w:rPr>
          <w:rFonts w:ascii="Angsana New" w:hAnsi="Angsana New" w:cs="Angsana New"/>
          <w:sz w:val="30"/>
          <w:szCs w:val="30"/>
          <w:cs/>
          <w:lang w:val="en-US" w:bidi="th-TH"/>
        </w:rPr>
        <w:t>ประมาณการและข้อสมมติที่ใช้ในการจัดทำงบการเงินจะได้รับการทบทวน</w:t>
      </w:r>
      <w:r w:rsidR="00AF6746">
        <w:rPr>
          <w:rFonts w:ascii="Angsana New" w:hAnsi="Angsana New" w:cs="Angsana New"/>
          <w:sz w:val="30"/>
          <w:szCs w:val="30"/>
          <w:lang w:val="en-US" w:bidi="th-TH"/>
        </w:rPr>
        <w:br/>
      </w:r>
      <w:r w:rsidRPr="00906C8B">
        <w:rPr>
          <w:rFonts w:ascii="Angsana New" w:hAnsi="Angsana New" w:cs="Angsana New"/>
          <w:sz w:val="30"/>
          <w:szCs w:val="30"/>
          <w:cs/>
          <w:lang w:val="en-US" w:bidi="th-TH"/>
        </w:rPr>
        <w:t>อย่างต่อเนื่อง  การปรับประมาณการทางบัญชีจะบันทึกโดยวิธีเปลี่ยนทันทีเป็นต้นไป</w:t>
      </w:r>
    </w:p>
    <w:p w14:paraId="2B8B941D" w14:textId="77777777" w:rsidR="00875146" w:rsidRDefault="00875146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/>
      </w:r>
    </w:p>
    <w:p w14:paraId="48A43136" w14:textId="6052C646" w:rsidR="00C85FF1" w:rsidRPr="00875146" w:rsidRDefault="00875146" w:rsidP="00875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776B7E6" w14:textId="3897CCE7" w:rsidR="00C85FF1" w:rsidRPr="00766883" w:rsidRDefault="00875146" w:rsidP="0076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lastRenderedPageBreak/>
        <w:t>3</w:t>
      </w:r>
      <w:r w:rsidR="00C85FF1" w:rsidRPr="00766883">
        <w:rPr>
          <w:rFonts w:ascii="Angsana New" w:hAnsi="Angsana New"/>
          <w:bCs/>
          <w:sz w:val="30"/>
          <w:szCs w:val="30"/>
        </w:rPr>
        <w:tab/>
      </w:r>
      <w:r w:rsidR="00C85FF1" w:rsidRPr="00766883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0079CF2C" w14:textId="77777777" w:rsidR="00C85FF1" w:rsidRPr="009065B9" w:rsidRDefault="00C85FF1" w:rsidP="00766883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bCs/>
          <w:sz w:val="30"/>
          <w:szCs w:val="30"/>
        </w:rPr>
      </w:pPr>
    </w:p>
    <w:p w14:paraId="2D83C48A" w14:textId="77777777" w:rsidR="00C85FF1" w:rsidRPr="00766883" w:rsidRDefault="00C85FF1" w:rsidP="0076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66883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76688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</w:t>
      </w:r>
      <w:r w:rsidRPr="00766883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766883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76688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เงินลงทุนในบริษัทร่วม</w:t>
      </w:r>
    </w:p>
    <w:p w14:paraId="3317BD06" w14:textId="77777777" w:rsidR="00C85FF1" w:rsidRPr="009065B9" w:rsidRDefault="00C85FF1" w:rsidP="0076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green"/>
        </w:rPr>
      </w:pPr>
    </w:p>
    <w:p w14:paraId="30BB4F52" w14:textId="16D3FE18" w:rsidR="00C85FF1" w:rsidRDefault="00C85FF1" w:rsidP="0076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66883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Pr="00766883">
        <w:rPr>
          <w:rFonts w:ascii="Angsana New" w:hAnsi="Angsana New" w:hint="cs"/>
          <w:sz w:val="30"/>
          <w:szCs w:val="30"/>
          <w:cs/>
        </w:rPr>
        <w:t>ร่วมใน</w:t>
      </w:r>
      <w:r w:rsidRPr="00766883">
        <w:rPr>
          <w:rFonts w:ascii="Angsana New" w:hAnsi="Angsana New"/>
          <w:sz w:val="30"/>
          <w:szCs w:val="30"/>
          <w:cs/>
        </w:rPr>
        <w:t>งบการเงินเฉพาะกิจการวัดมูลค่าด้วยราคาทุนหักค่าเผื่อ</w:t>
      </w:r>
      <w:r w:rsidRPr="00C52412">
        <w:rPr>
          <w:rFonts w:ascii="Angsana New" w:hAnsi="Angsana New"/>
          <w:sz w:val="30"/>
          <w:szCs w:val="30"/>
          <w:cs/>
        </w:rPr>
        <w:t>การด้อยค่า</w:t>
      </w:r>
      <w:r w:rsidRPr="00C52412">
        <w:rPr>
          <w:rFonts w:ascii="Angsana New" w:hAnsi="Angsana New" w:hint="cs"/>
          <w:sz w:val="30"/>
          <w:szCs w:val="30"/>
          <w:cs/>
        </w:rPr>
        <w:t xml:space="preserve"> </w:t>
      </w:r>
      <w:r w:rsidRPr="00C52412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Pr="00C52412">
        <w:rPr>
          <w:rFonts w:ascii="Angsana New" w:hAnsi="Angsana New" w:hint="cs"/>
          <w:sz w:val="30"/>
          <w:szCs w:val="30"/>
          <w:cs/>
        </w:rPr>
        <w:t>ร่วมใน</w:t>
      </w:r>
      <w:r w:rsidRPr="00C52412">
        <w:rPr>
          <w:rFonts w:ascii="Angsana New" w:hAnsi="Angsana New"/>
          <w:sz w:val="30"/>
          <w:szCs w:val="30"/>
          <w:cs/>
        </w:rPr>
        <w:t>งบการเงิน</w:t>
      </w:r>
      <w:r w:rsidRPr="00C52412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C52412">
        <w:rPr>
          <w:rFonts w:ascii="Angsana New" w:hAnsi="Angsana New"/>
          <w:sz w:val="30"/>
          <w:szCs w:val="30"/>
          <w:cs/>
        </w:rPr>
        <w:t>บันทึกบัญชีโดยวิธีส่วนได้เสีย</w:t>
      </w:r>
      <w:r w:rsidR="00813BE4" w:rsidRPr="00C52412">
        <w:rPr>
          <w:rFonts w:ascii="Angsana New" w:hAnsi="Angsana New"/>
          <w:sz w:val="30"/>
          <w:szCs w:val="30"/>
        </w:rPr>
        <w:t xml:space="preserve"> </w:t>
      </w:r>
      <w:r w:rsidR="00813BE4" w:rsidRPr="00C52412">
        <w:rPr>
          <w:rFonts w:ascii="Angsana New" w:hAnsi="Angsana New"/>
          <w:sz w:val="30"/>
          <w:szCs w:val="30"/>
          <w:cs/>
        </w:rPr>
        <w:t>เงินปันผลรับบันทึก</w:t>
      </w:r>
      <w:r w:rsidR="00813BE4" w:rsidRPr="00813BE4">
        <w:rPr>
          <w:rFonts w:ascii="Angsana New" w:hAnsi="Angsana New"/>
          <w:sz w:val="30"/>
          <w:szCs w:val="30"/>
          <w:cs/>
        </w:rPr>
        <w:t>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395C47FD" w14:textId="77777777" w:rsidR="00875146" w:rsidRPr="009065B9" w:rsidRDefault="00875146" w:rsidP="00766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3C1BB27" w14:textId="001EC80E" w:rsidR="00C85FF1" w:rsidRPr="0038765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8765D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38765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38765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8765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เงินตราต่างประเทศ</w:t>
      </w:r>
    </w:p>
    <w:p w14:paraId="664E9F23" w14:textId="77777777" w:rsidR="00766883" w:rsidRPr="009065B9" w:rsidRDefault="00766883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C37A530" w14:textId="10968FD4" w:rsidR="00C85FF1" w:rsidRPr="0038765D" w:rsidRDefault="00C85FF1" w:rsidP="00890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8765D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รวมถึงสินทรัพย์และหนี้สินที่ไม่เป็นตัวเงินซึ่งเกิดจากรายการบัญชีที่เป็นเงินตราต่างประเทศแปลงค่าเป็นสกุลเงินที่ใช้ในการดำเนินงานของบริษัท</w:t>
      </w:r>
      <w:r w:rsidRPr="0038765D">
        <w:rPr>
          <w:rFonts w:ascii="Angsana New" w:hAnsi="Angsana New"/>
          <w:sz w:val="30"/>
          <w:szCs w:val="30"/>
        </w:rPr>
        <w:t xml:space="preserve"> </w:t>
      </w:r>
      <w:r w:rsidRPr="0038765D">
        <w:rPr>
          <w:rFonts w:ascii="Angsana New" w:hAnsi="Angsana New"/>
          <w:sz w:val="30"/>
          <w:szCs w:val="30"/>
          <w:cs/>
        </w:rPr>
        <w:t>โดยใช้อัตราแลกเปลี่ยน ณ วันที่</w:t>
      </w:r>
      <w:r>
        <w:rPr>
          <w:rFonts w:ascii="Angsana New" w:hAnsi="Angsana New"/>
          <w:sz w:val="30"/>
          <w:szCs w:val="30"/>
          <w:cs/>
        </w:rPr>
        <w:br/>
      </w:r>
      <w:r w:rsidRPr="0038765D">
        <w:rPr>
          <w:rFonts w:ascii="Angsana New" w:hAnsi="Angsana New"/>
          <w:sz w:val="30"/>
          <w:szCs w:val="30"/>
          <w:cs/>
        </w:rPr>
        <w:t>เกิดรายการ</w:t>
      </w:r>
      <w:r w:rsidR="00890686">
        <w:rPr>
          <w:rFonts w:ascii="Angsana New" w:hAnsi="Angsana New" w:hint="cs"/>
          <w:sz w:val="30"/>
          <w:szCs w:val="30"/>
          <w:cs/>
        </w:rPr>
        <w:t xml:space="preserve"> </w:t>
      </w:r>
      <w:r w:rsidRPr="0038765D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="001B4A52">
        <w:rPr>
          <w:rFonts w:ascii="Angsana New" w:hAnsi="Angsana New" w:hint="cs"/>
          <w:sz w:val="30"/>
          <w:szCs w:val="30"/>
          <w:cs/>
        </w:rPr>
        <w:t xml:space="preserve"> </w:t>
      </w:r>
      <w:r w:rsidR="001B4A52" w:rsidRPr="0038765D">
        <w:rPr>
          <w:rFonts w:ascii="Angsana New" w:hAnsi="Angsana New"/>
          <w:sz w:val="30"/>
          <w:szCs w:val="30"/>
          <w:cs/>
        </w:rPr>
        <w:t>ณ วันที่รายงาน</w:t>
      </w:r>
    </w:p>
    <w:p w14:paraId="2DC923EA" w14:textId="77777777" w:rsidR="00C85FF1" w:rsidRPr="009065B9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8739D0E" w14:textId="79BB54C5" w:rsidR="00C85FF1" w:rsidRPr="0038765D" w:rsidRDefault="00C85FF1" w:rsidP="00C85FF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8765D">
        <w:rPr>
          <w:rFonts w:ascii="Angsana New" w:hAnsi="Angsana New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265CDBC8" w14:textId="77777777" w:rsidR="00C85FF1" w:rsidRPr="009065B9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green"/>
        </w:rPr>
      </w:pPr>
    </w:p>
    <w:p w14:paraId="53685C40" w14:textId="77777777" w:rsidR="00C85FF1" w:rsidRPr="0038765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8765D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38765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8765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6C316CE2" w14:textId="77777777" w:rsidR="00C85FF1" w:rsidRPr="009065B9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green"/>
        </w:rPr>
      </w:pPr>
    </w:p>
    <w:p w14:paraId="3F2B1CB4" w14:textId="77777777" w:rsidR="00C85FF1" w:rsidRPr="00F51016" w:rsidRDefault="00C85FF1" w:rsidP="00C85FF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51016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F5101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ค</w:t>
      </w:r>
      <w:r w:rsidRPr="00F51016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Pr="00F5101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73F8EFF1" w14:textId="77777777" w:rsidR="00C85FF1" w:rsidRPr="009065B9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019E67D" w14:textId="7AAB107A" w:rsidR="00C85FF1" w:rsidRPr="00F51016" w:rsidRDefault="00C85FF1" w:rsidP="00C85FF1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bookmarkStart w:id="0" w:name="_Hlk65750396"/>
      <w:r w:rsidRPr="00F51016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</w:t>
      </w:r>
      <w:r w:rsidRPr="00D63ECB">
        <w:rPr>
          <w:rFonts w:asciiTheme="majorBidi" w:hAnsiTheme="majorBidi" w:cstheme="majorBidi"/>
          <w:color w:val="000000"/>
          <w:sz w:val="30"/>
          <w:szCs w:val="30"/>
          <w:cs/>
        </w:rPr>
        <w:t>การค้า (ดูหมายเหตุ</w:t>
      </w:r>
      <w:r w:rsidR="00332B01">
        <w:rPr>
          <w:rFonts w:asciiTheme="majorBidi" w:hAnsiTheme="majorBidi" w:cstheme="majorBidi" w:hint="cs"/>
          <w:color w:val="000000"/>
          <w:sz w:val="30"/>
          <w:szCs w:val="30"/>
          <w:cs/>
        </w:rPr>
        <w:t>ประกอบงบการเงิน</w:t>
      </w:r>
      <w:r w:rsidR="00E8305B">
        <w:rPr>
          <w:rFonts w:asciiTheme="majorBidi" w:hAnsiTheme="majorBidi" w:cstheme="majorBidi"/>
          <w:color w:val="000000"/>
          <w:sz w:val="30"/>
          <w:szCs w:val="30"/>
        </w:rPr>
        <w:br/>
      </w:r>
      <w:r w:rsidRPr="00D63EC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ข้อ </w:t>
      </w:r>
      <w:r w:rsidR="00291A49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D63EC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</w:t>
      </w:r>
      <w:r w:rsidR="00CD5FA9" w:rsidRPr="00D63ECB">
        <w:rPr>
          <w:rFonts w:asciiTheme="majorBidi" w:hAnsiTheme="majorBidi" w:cstheme="majorBidi" w:hint="cs"/>
          <w:color w:val="000000"/>
          <w:sz w:val="30"/>
          <w:szCs w:val="30"/>
          <w:cs/>
        </w:rPr>
        <w:t>จ</w:t>
      </w:r>
      <w:r w:rsidRPr="00D63ECB">
        <w:rPr>
          <w:rFonts w:asciiTheme="majorBidi" w:hAnsiTheme="majorBidi" w:cstheme="majorBidi"/>
          <w:color w:val="000000"/>
          <w:sz w:val="30"/>
          <w:szCs w:val="30"/>
          <w:cs/>
        </w:rPr>
        <w:t>))) รับรู้</w:t>
      </w:r>
      <w:r w:rsidRPr="00F51016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รายการเมื่อเริ่มแรกเมื่อ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Pr="00F51016">
        <w:rPr>
          <w:rFonts w:asciiTheme="majorBidi" w:hAnsiTheme="majorBidi" w:cstheme="majorBidi"/>
          <w:color w:val="000000"/>
          <w:sz w:val="30"/>
          <w:szCs w:val="30"/>
          <w:cs/>
        </w:rPr>
        <w:t>เป็น</w:t>
      </w:r>
      <w:r w:rsidRPr="00F51016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Pr="00F51016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F51016">
        <w:rPr>
          <w:rFonts w:asciiTheme="majorBidi" w:hAnsiTheme="majorBidi" w:cstheme="majorBidi"/>
          <w:sz w:val="30"/>
          <w:szCs w:val="30"/>
          <w:cs/>
          <w:lang w:val="en-GB"/>
        </w:rPr>
        <w:t>และวัดมูลค่า</w:t>
      </w:r>
      <w:r w:rsidRPr="00F51016">
        <w:rPr>
          <w:rFonts w:asciiTheme="majorBidi" w:hAnsiTheme="majorBidi" w:cstheme="majorBidi"/>
          <w:sz w:val="30"/>
          <w:szCs w:val="30"/>
          <w:cs/>
        </w:rPr>
        <w:t>ด้วยมูลค่ายุติธรรมโดยรวมต้นทุนการทำรายการที่เกี่ยวข้องโดยตรงกับการได้มา เว้นแต่สินทรัพย์</w:t>
      </w:r>
      <w:r w:rsidR="00E506B3">
        <w:rPr>
          <w:rFonts w:asciiTheme="majorBidi" w:hAnsiTheme="majorBidi" w:cstheme="majorBidi"/>
          <w:sz w:val="30"/>
          <w:szCs w:val="30"/>
        </w:rPr>
        <w:br/>
      </w:r>
      <w:r w:rsidRPr="00F51016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</w:t>
      </w:r>
      <w:r w:rsidRPr="00F51016">
        <w:rPr>
          <w:rFonts w:asciiTheme="majorBidi" w:hAnsiTheme="majorBidi" w:cstheme="majorBidi"/>
          <w:color w:val="000000"/>
          <w:sz w:val="30"/>
          <w:szCs w:val="30"/>
          <w:cs/>
        </w:rPr>
        <w:t>ทางการเงินที่วัดมูลค่าด้วยมูลค่ายุติธรรมผ่านกำไรหรือขาดทุน</w:t>
      </w:r>
      <w:r w:rsidRPr="00F5101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51016">
        <w:rPr>
          <w:rFonts w:asciiTheme="majorBidi" w:hAnsiTheme="majorBidi" w:cstheme="majorBidi"/>
          <w:color w:val="000000"/>
          <w:sz w:val="30"/>
          <w:szCs w:val="30"/>
          <w:cs/>
        </w:rPr>
        <w:t>จะวัดมูลค่าเมื่อเริ่มแรกและภายหลังด้วยมูลค่ายุติธรรม</w:t>
      </w:r>
      <w:bookmarkEnd w:id="0"/>
      <w:r w:rsidRPr="00F51016">
        <w:rPr>
          <w:rFonts w:asciiTheme="majorBidi" w:hAnsiTheme="majorBidi" w:cstheme="majorBidi"/>
          <w:color w:val="000000"/>
          <w:sz w:val="30"/>
          <w:szCs w:val="30"/>
          <w:cs/>
        </w:rPr>
        <w:t>และ</w:t>
      </w:r>
      <w:r w:rsidRPr="00F51016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ต้นทุนการทำรายการที่เกี่ยวข้องโดยตรงกับการได้มานั้นบันทึก</w:t>
      </w:r>
      <w:r w:rsidRPr="00F51016">
        <w:rPr>
          <w:rFonts w:asciiTheme="majorBidi" w:hAnsiTheme="majorBidi" w:cstheme="majorBidi"/>
          <w:color w:val="000000"/>
          <w:sz w:val="30"/>
          <w:szCs w:val="30"/>
          <w:cs/>
        </w:rPr>
        <w:t>ในกำไร</w:t>
      </w:r>
      <w:r w:rsidR="00E506B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F51016">
        <w:rPr>
          <w:rFonts w:asciiTheme="majorBidi" w:hAnsiTheme="majorBidi" w:cstheme="majorBidi"/>
          <w:color w:val="000000"/>
          <w:sz w:val="30"/>
          <w:szCs w:val="30"/>
          <w:cs/>
        </w:rPr>
        <w:t>หรือขาดทุน</w:t>
      </w:r>
    </w:p>
    <w:p w14:paraId="7AC8D8B0" w14:textId="772C5BF6" w:rsidR="00937776" w:rsidRDefault="00937776" w:rsidP="00291A49">
      <w:pPr>
        <w:tabs>
          <w:tab w:val="clear" w:pos="907"/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D0E1B4" w14:textId="176FA19E" w:rsidR="005E77C4" w:rsidRDefault="005E77C4" w:rsidP="00291A49">
      <w:pPr>
        <w:tabs>
          <w:tab w:val="clear" w:pos="907"/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97DB2E" w14:textId="77777777" w:rsidR="005E77C4" w:rsidRDefault="005E77C4" w:rsidP="00291A49">
      <w:pPr>
        <w:tabs>
          <w:tab w:val="clear" w:pos="907"/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0509E1" w14:textId="3A521A54" w:rsidR="00690DBD" w:rsidRDefault="00C85FF1" w:rsidP="00291A49">
      <w:pPr>
        <w:tabs>
          <w:tab w:val="clear" w:pos="907"/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D308D">
        <w:rPr>
          <w:rFonts w:asciiTheme="majorBidi" w:hAnsiTheme="majorBidi" w:cstheme="majorBidi"/>
          <w:sz w:val="30"/>
          <w:szCs w:val="30"/>
          <w:cs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FD308D">
        <w:rPr>
          <w:rFonts w:asciiTheme="majorBidi" w:hAnsiTheme="majorBidi" w:cstheme="majorBidi"/>
          <w:sz w:val="30"/>
          <w:szCs w:val="30"/>
        </w:rPr>
        <w:t xml:space="preserve"> </w:t>
      </w:r>
      <w:r w:rsidRPr="00FD308D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FD308D">
        <w:rPr>
          <w:rFonts w:asciiTheme="majorBidi" w:hAnsiTheme="majorBidi" w:cstheme="majorBidi"/>
          <w:sz w:val="30"/>
          <w:szCs w:val="30"/>
        </w:rPr>
        <w:t xml:space="preserve"> </w:t>
      </w:r>
      <w:r w:rsidRPr="00FD308D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FD308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FD308D">
        <w:rPr>
          <w:rFonts w:asciiTheme="majorBidi" w:hAnsiTheme="majorBidi" w:cstheme="majorBidi"/>
          <w:sz w:val="30"/>
          <w:szCs w:val="30"/>
          <w:cs/>
        </w:rPr>
        <w:br/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</w:t>
      </w:r>
      <w:r w:rsidRPr="00FD308D">
        <w:rPr>
          <w:rFonts w:asciiTheme="majorBidi" w:hAnsiTheme="majorBidi" w:cstheme="majorBidi"/>
          <w:sz w:val="30"/>
          <w:szCs w:val="30"/>
          <w:cs/>
        </w:rPr>
        <w:br/>
        <w:t>ที่ได้รับผลกระทบทั้งหมดจะถูกจัดประเภทรายการใหม่โดยทันทีเป็นต้นไปนับจากวันที่มีการเปลี่ยนแปลง</w:t>
      </w:r>
      <w:r w:rsidRPr="00FD308D">
        <w:rPr>
          <w:rFonts w:asciiTheme="majorBidi" w:hAnsiTheme="majorBidi" w:cstheme="majorBidi"/>
          <w:sz w:val="30"/>
          <w:szCs w:val="30"/>
          <w:cs/>
        </w:rPr>
        <w:br/>
        <w:t xml:space="preserve">การจัดประเภท </w:t>
      </w:r>
    </w:p>
    <w:p w14:paraId="10D1F010" w14:textId="77777777" w:rsidR="00291A49" w:rsidRPr="00572555" w:rsidRDefault="00291A49" w:rsidP="00291A49">
      <w:pPr>
        <w:tabs>
          <w:tab w:val="clear" w:pos="907"/>
          <w:tab w:val="left" w:pos="10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</w:p>
    <w:p w14:paraId="608AA1DB" w14:textId="08269430" w:rsidR="00C85FF1" w:rsidRDefault="00C85FF1" w:rsidP="00E8305B">
      <w:pPr>
        <w:pStyle w:val="BodyText"/>
        <w:shd w:val="clear" w:color="auto" w:fill="FFFFFF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4247B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Pr="00A4247B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A4247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4247B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="00B9468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A4247B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</w:t>
      </w:r>
      <w:r w:rsidR="0093644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3644A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="0093644A" w:rsidRPr="00A4247B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กำไรหรือขาดทุนที่เกิดจากการตัดรายการออกจากบัญชี</w:t>
      </w:r>
      <w:r w:rsidRPr="00A4247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รับรู้ในกำไรหรือขาดทุน </w:t>
      </w:r>
    </w:p>
    <w:p w14:paraId="7E878463" w14:textId="2FEEC992" w:rsidR="00291A49" w:rsidRPr="00572555" w:rsidRDefault="00291A49" w:rsidP="00E8305B">
      <w:pPr>
        <w:pStyle w:val="BodyText"/>
        <w:shd w:val="clear" w:color="auto" w:fill="FFFFFF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B7A666" w14:textId="2C7AFFD5" w:rsidR="00291A49" w:rsidRPr="008B0AA5" w:rsidRDefault="00291A49" w:rsidP="00E8305B">
      <w:pPr>
        <w:pStyle w:val="BodyText"/>
        <w:shd w:val="clear" w:color="auto" w:fill="FFFFFF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8B0AA5">
        <w:rPr>
          <w:rFonts w:asciiTheme="majorBidi" w:hAnsi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05B567B3" w14:textId="721ABC80" w:rsidR="00EB062A" w:rsidRPr="00572555" w:rsidRDefault="00EB062A" w:rsidP="00E8305B">
      <w:pPr>
        <w:pStyle w:val="BodyText"/>
        <w:shd w:val="clear" w:color="auto" w:fill="FFFFFF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</w:p>
    <w:p w14:paraId="06BE74B6" w14:textId="7B10757E" w:rsidR="00EB062A" w:rsidRDefault="00EB062A" w:rsidP="00E8305B">
      <w:pPr>
        <w:pStyle w:val="BodyText"/>
        <w:shd w:val="clear" w:color="auto" w:fill="FFFFFF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8B0AA5">
        <w:rPr>
          <w:rFonts w:asciiTheme="majorBidi" w:hAnsi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เงินปันผลรับรับรู้เป็นรายได้ในกำไรหรือขาดทุนในวันที่บริษัทมีสิทธิได้รับเงินปันผล เว้นแต่</w:t>
      </w:r>
      <w:r w:rsidR="00AF6746">
        <w:rPr>
          <w:rFonts w:asciiTheme="majorBidi" w:hAnsiTheme="majorBidi"/>
          <w:sz w:val="30"/>
          <w:szCs w:val="30"/>
        </w:rPr>
        <w:br/>
      </w:r>
      <w:r w:rsidRPr="008B0AA5">
        <w:rPr>
          <w:rFonts w:asciiTheme="majorBidi" w:hAnsiTheme="majorBidi"/>
          <w:sz w:val="30"/>
          <w:szCs w:val="30"/>
          <w:cs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255AE793" w14:textId="77777777" w:rsidR="00C85FF1" w:rsidRPr="00572555" w:rsidRDefault="00C85FF1" w:rsidP="00572555">
      <w:pPr>
        <w:pStyle w:val="BodyText"/>
        <w:shd w:val="clear" w:color="auto" w:fill="FFFFFF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72C1D4" w14:textId="77777777" w:rsidR="00C85FF1" w:rsidRDefault="00C85FF1" w:rsidP="00C85FF1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4247B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A4247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A4247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.2) </w:t>
      </w:r>
      <w:r w:rsidRPr="00A4247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6C82AA2B" w14:textId="77777777" w:rsidR="00C85FF1" w:rsidRPr="00572555" w:rsidRDefault="00C85FF1" w:rsidP="00572555">
      <w:pPr>
        <w:pStyle w:val="BodyText"/>
        <w:shd w:val="clear" w:color="auto" w:fill="FFFFFF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C730C0" w14:textId="388C9AF0" w:rsidR="00C85FF1" w:rsidRPr="00FA4A0E" w:rsidRDefault="00C85FF1" w:rsidP="00C85FF1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A4A0E">
        <w:rPr>
          <w:rFonts w:asciiTheme="majorBidi" w:hAnsiTheme="majorBidi" w:cstheme="majorBidi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</w:t>
      </w:r>
      <w:r w:rsidRPr="00FA4A0E">
        <w:rPr>
          <w:rFonts w:asciiTheme="majorBidi" w:hAnsiTheme="majorBidi" w:cstheme="majorBidi" w:hint="cs"/>
          <w:sz w:val="30"/>
          <w:szCs w:val="30"/>
          <w:cs/>
        </w:rPr>
        <w:t>่บริษัท</w:t>
      </w:r>
      <w:r w:rsidRPr="00FA4A0E">
        <w:rPr>
          <w:rFonts w:asciiTheme="majorBidi" w:hAnsiTheme="majorBidi" w:cstheme="majorBidi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</w:t>
      </w:r>
      <w:r w:rsidR="00E01629">
        <w:rPr>
          <w:rFonts w:asciiTheme="majorBidi" w:hAnsiTheme="majorBidi" w:cstheme="majorBidi"/>
          <w:sz w:val="30"/>
          <w:szCs w:val="30"/>
          <w:cs/>
        </w:rPr>
        <w:br/>
      </w:r>
      <w:r w:rsidRPr="00FA4A0E">
        <w:rPr>
          <w:rFonts w:asciiTheme="majorBidi" w:hAnsiTheme="majorBidi" w:cstheme="majorBidi"/>
          <w:sz w:val="30"/>
          <w:szCs w:val="30"/>
          <w:cs/>
        </w:rPr>
        <w:t xml:space="preserve">ซึ่งการควบคุมในสินทรัพย์ทางการเงิน </w:t>
      </w:r>
    </w:p>
    <w:p w14:paraId="53A61CC7" w14:textId="3AC9FEE0" w:rsidR="00572555" w:rsidRPr="00572555" w:rsidRDefault="00572555" w:rsidP="00572555">
      <w:pPr>
        <w:pStyle w:val="BodyText"/>
        <w:shd w:val="clear" w:color="auto" w:fill="FFFFFF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ADBE31" w14:textId="00C82830" w:rsidR="009065B9" w:rsidRDefault="00C85FF1" w:rsidP="009065B9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A4A0E">
        <w:rPr>
          <w:rFonts w:asciiTheme="majorBidi" w:hAnsiTheme="majorBidi" w:cstheme="majorBidi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413E2B">
        <w:rPr>
          <w:rFonts w:asciiTheme="majorBidi" w:hAnsiTheme="majorBidi" w:cstheme="majorBidi"/>
          <w:sz w:val="30"/>
          <w:szCs w:val="30"/>
        </w:rPr>
        <w:br/>
      </w:r>
      <w:r w:rsidRPr="00FA4A0E">
        <w:rPr>
          <w:rFonts w:asciiTheme="majorBidi" w:hAnsiTheme="majorBidi" w:cstheme="majorBidi"/>
          <w:sz w:val="30"/>
          <w:szCs w:val="30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FA4A0E">
        <w:rPr>
          <w:rFonts w:asciiTheme="majorBidi" w:hAnsiTheme="majorBidi" w:cstheme="majorBidi"/>
          <w:sz w:val="30"/>
          <w:szCs w:val="30"/>
        </w:rPr>
        <w:t xml:space="preserve"> </w:t>
      </w:r>
    </w:p>
    <w:p w14:paraId="153E0406" w14:textId="062DBF6B" w:rsidR="00EB062A" w:rsidRDefault="00C85FF1" w:rsidP="00EB062A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FA4A0E">
        <w:rPr>
          <w:rFonts w:asciiTheme="majorBidi" w:hAnsiTheme="majorBidi" w:cstheme="majorBidi"/>
          <w:sz w:val="30"/>
          <w:szCs w:val="30"/>
          <w:cs/>
        </w:rPr>
        <w:lastRenderedPageBreak/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9710EBA" w14:textId="77777777" w:rsidR="00CC1A71" w:rsidRPr="004A1DCF" w:rsidRDefault="00CC1A71" w:rsidP="00EB062A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7E1C35B3" w14:textId="79B6EB62" w:rsidR="00C85FF1" w:rsidRPr="00EB062A" w:rsidRDefault="00C85FF1" w:rsidP="00EB062A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90DBD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B451462" w14:textId="77777777" w:rsidR="00C85FF1" w:rsidRPr="004A1DCF" w:rsidRDefault="00C85FF1" w:rsidP="004A1DCF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442BACEC" w14:textId="77777777" w:rsidR="00C85FF1" w:rsidRPr="00690DB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EucrosiaUPCBold" w:hAnsi="Angsana New"/>
          <w:i/>
          <w:iCs/>
          <w:sz w:val="30"/>
          <w:szCs w:val="30"/>
        </w:rPr>
      </w:pPr>
      <w:r w:rsidRPr="00690DBD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690DBD">
        <w:rPr>
          <w:rFonts w:ascii="Angsana New" w:eastAsia="EucrosiaUPCBold" w:hAnsi="Angsana New"/>
          <w:i/>
          <w:iCs/>
          <w:sz w:val="30"/>
          <w:szCs w:val="30"/>
          <w:cs/>
        </w:rPr>
        <w:t>ค</w:t>
      </w:r>
      <w:r w:rsidRPr="00690DBD">
        <w:rPr>
          <w:rFonts w:ascii="Angsana New" w:eastAsia="EucrosiaUPCBold" w:hAnsi="Angsana New"/>
          <w:i/>
          <w:iCs/>
          <w:sz w:val="30"/>
          <w:szCs w:val="30"/>
        </w:rPr>
        <w:t xml:space="preserve">.3) </w:t>
      </w:r>
      <w:r w:rsidRPr="00690DBD">
        <w:rPr>
          <w:rFonts w:ascii="Angsana New" w:eastAsia="EucrosiaUPCBold" w:hAnsi="Angsana New"/>
          <w:i/>
          <w:iCs/>
          <w:sz w:val="30"/>
          <w:szCs w:val="30"/>
          <w:cs/>
        </w:rPr>
        <w:t>อนุพันธ์</w:t>
      </w:r>
    </w:p>
    <w:p w14:paraId="5A95B1D9" w14:textId="77777777" w:rsidR="00C85FF1" w:rsidRPr="004A1DCF" w:rsidRDefault="00C85FF1" w:rsidP="001E5D2D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3BD4C30D" w14:textId="1558C50C" w:rsidR="00C85FF1" w:rsidRPr="00690DBD" w:rsidRDefault="00C85FF1" w:rsidP="00C85FF1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90DBD">
        <w:rPr>
          <w:rFonts w:ascii="Angsana New" w:hAnsi="Angsana New"/>
          <w:sz w:val="30"/>
          <w:szCs w:val="30"/>
          <w:cs/>
        </w:rPr>
        <w:t xml:space="preserve">อนุพันธ์รับรู้ด้วยมูลค่ายุติธรรมและวัดมูลค่ายุติธรรมทุกวันสิ้นรอบระยะเวลารายงาน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 </w:t>
      </w:r>
    </w:p>
    <w:p w14:paraId="6C4B8ECE" w14:textId="77777777" w:rsidR="00C85FF1" w:rsidRPr="004A1DCF" w:rsidRDefault="00C85FF1" w:rsidP="004A1DCF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7DDAB2A6" w14:textId="44967050" w:rsidR="003321EF" w:rsidRPr="003321EF" w:rsidRDefault="003321EF" w:rsidP="00332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="Angsana New" w:eastAsia="EucrosiaUPCBold" w:hAnsi="Angsana New"/>
          <w:i/>
          <w:iCs/>
          <w:sz w:val="30"/>
          <w:szCs w:val="30"/>
          <w:cs/>
        </w:rPr>
      </w:pPr>
      <w:r w:rsidRPr="00690DBD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690DBD">
        <w:rPr>
          <w:rFonts w:ascii="Angsana New" w:eastAsia="EucrosiaUPCBold" w:hAnsi="Angsana New"/>
          <w:i/>
          <w:iCs/>
          <w:sz w:val="30"/>
          <w:szCs w:val="30"/>
          <w:cs/>
        </w:rPr>
        <w:t>ค</w:t>
      </w:r>
      <w:r w:rsidRPr="00690DBD">
        <w:rPr>
          <w:rFonts w:ascii="Angsana New" w:eastAsia="EucrosiaUPCBold" w:hAnsi="Angsana New"/>
          <w:i/>
          <w:iCs/>
          <w:sz w:val="30"/>
          <w:szCs w:val="30"/>
        </w:rPr>
        <w:t>.</w:t>
      </w:r>
      <w:r>
        <w:rPr>
          <w:rFonts w:ascii="Angsana New" w:eastAsia="EucrosiaUPCBold" w:hAnsi="Angsana New"/>
          <w:i/>
          <w:iCs/>
          <w:sz w:val="30"/>
          <w:szCs w:val="30"/>
        </w:rPr>
        <w:t>4</w:t>
      </w:r>
      <w:r w:rsidRPr="00690DBD">
        <w:rPr>
          <w:rFonts w:ascii="Angsana New" w:eastAsia="EucrosiaUPCBold" w:hAnsi="Angsana New"/>
          <w:i/>
          <w:iCs/>
          <w:sz w:val="30"/>
          <w:szCs w:val="30"/>
        </w:rPr>
        <w:t>)</w:t>
      </w:r>
      <w:r>
        <w:rPr>
          <w:rFonts w:ascii="Angsana New" w:eastAsia="EucrosiaUPCBold" w:hAnsi="Angsana New"/>
          <w:i/>
          <w:iCs/>
          <w:sz w:val="30"/>
          <w:szCs w:val="30"/>
        </w:rPr>
        <w:t xml:space="preserve"> </w:t>
      </w:r>
      <w:r w:rsidRPr="003321EF">
        <w:rPr>
          <w:rFonts w:ascii="Angsana New" w:eastAsia="EucrosiaUPCBold" w:hAnsi="Angsana New"/>
          <w:i/>
          <w:iCs/>
          <w:sz w:val="30"/>
          <w:szCs w:val="30"/>
          <w:cs/>
        </w:rPr>
        <w:t>การด้อยค่า</w:t>
      </w:r>
      <w:r w:rsidRPr="003321EF">
        <w:rPr>
          <w:rFonts w:ascii="Angsana New" w:eastAsia="EucrosiaUPCBold" w:hAnsi="Angsana New" w:hint="cs"/>
          <w:i/>
          <w:iCs/>
          <w:sz w:val="30"/>
          <w:szCs w:val="30"/>
          <w:cs/>
        </w:rPr>
        <w:t>สินทรัพย์ทางการเงินนอกเหนือจากลูกหนี้การค้า</w:t>
      </w:r>
    </w:p>
    <w:p w14:paraId="03996A58" w14:textId="77777777" w:rsidR="003321EF" w:rsidRPr="004A1DCF" w:rsidRDefault="003321EF" w:rsidP="004A1DCF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056D2AE2" w14:textId="4178685F" w:rsidR="003321EF" w:rsidRDefault="003321EF" w:rsidP="003321EF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AD7067">
        <w:rPr>
          <w:rFonts w:ascii="Angsana New" w:hAnsi="Angsana New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</w:t>
      </w:r>
      <w:r w:rsidR="00AF6746">
        <w:rPr>
          <w:rFonts w:ascii="Angsana New" w:hAnsi="Angsana New"/>
          <w:sz w:val="30"/>
          <w:szCs w:val="30"/>
        </w:rPr>
        <w:br/>
      </w:r>
      <w:r w:rsidRPr="00AD7067">
        <w:rPr>
          <w:rFonts w:ascii="Angsana New" w:hAnsi="Angsana New"/>
          <w:sz w:val="30"/>
          <w:szCs w:val="30"/>
          <w:cs/>
        </w:rPr>
        <w:t>ตัด</w:t>
      </w:r>
      <w:r>
        <w:rPr>
          <w:rFonts w:ascii="Angsana New" w:hAnsi="Angsana New" w:hint="cs"/>
          <w:sz w:val="30"/>
          <w:szCs w:val="30"/>
          <w:cs/>
        </w:rPr>
        <w:t>จำหน่าย</w:t>
      </w:r>
    </w:p>
    <w:p w14:paraId="296E6D33" w14:textId="77777777" w:rsidR="003321EF" w:rsidRPr="004A1DCF" w:rsidRDefault="003321EF" w:rsidP="003321EF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481469E1" w14:textId="4348D941" w:rsidR="0013114B" w:rsidRDefault="003321EF" w:rsidP="0013114B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AD7067">
        <w:rPr>
          <w:rFonts w:ascii="Angsana New" w:hAnsi="Angsana New"/>
          <w:sz w:val="30"/>
          <w:szCs w:val="30"/>
          <w:cs/>
        </w:rPr>
        <w:t>บริษั</w:t>
      </w:r>
      <w:r w:rsidRPr="00AD7067">
        <w:rPr>
          <w:rFonts w:ascii="Angsana New" w:hAnsi="Angsana New" w:hint="cs"/>
          <w:sz w:val="30"/>
          <w:szCs w:val="30"/>
          <w:cs/>
        </w:rPr>
        <w:t>ท</w:t>
      </w:r>
      <w:r w:rsidRPr="00AD7067">
        <w:rPr>
          <w:rFonts w:ascii="Angsana New" w:hAnsi="Angsana New"/>
          <w:sz w:val="30"/>
          <w:szCs w:val="30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AD7067">
        <w:rPr>
          <w:rFonts w:ascii="Angsana New" w:hAnsi="Angsana New"/>
          <w:sz w:val="30"/>
          <w:szCs w:val="30"/>
        </w:rPr>
        <w:t xml:space="preserve">12 </w:t>
      </w:r>
      <w:r w:rsidRPr="00AD7067">
        <w:rPr>
          <w:rFonts w:ascii="Angsana New" w:hAnsi="Angsana New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</w:t>
      </w:r>
      <w:r w:rsidR="00AF6746">
        <w:rPr>
          <w:rFonts w:ascii="Angsana New" w:hAnsi="Angsana New"/>
          <w:sz w:val="30"/>
          <w:szCs w:val="30"/>
        </w:rPr>
        <w:br/>
      </w:r>
      <w:r w:rsidRPr="00AD7067">
        <w:rPr>
          <w:rFonts w:ascii="Angsana New" w:hAnsi="Angsana New"/>
          <w:sz w:val="30"/>
          <w:szCs w:val="30"/>
          <w:cs/>
        </w:rPr>
        <w:t>ผลขาดทุนด้วยผลขาดทุนด้านเครดิตที่คาดว่าจะเกิดขึ้นตลอดอายุของสัญญา</w:t>
      </w:r>
      <w:r w:rsidRPr="00AD7067">
        <w:rPr>
          <w:rFonts w:ascii="Angsana New" w:hAnsi="Angsana New"/>
          <w:sz w:val="30"/>
          <w:szCs w:val="30"/>
        </w:rPr>
        <w:t xml:space="preserve"> </w:t>
      </w:r>
    </w:p>
    <w:p w14:paraId="62E3172C" w14:textId="77777777" w:rsidR="0013114B" w:rsidRPr="004A1DCF" w:rsidRDefault="0013114B" w:rsidP="0013114B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73EA2DC3" w14:textId="77777777" w:rsidR="00577CD4" w:rsidRDefault="003321EF" w:rsidP="00577CD4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33EE0">
        <w:rPr>
          <w:rFonts w:ascii="Angsana New" w:hAnsi="Angsana New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3702C0F8" w14:textId="77777777" w:rsidR="00577CD4" w:rsidRPr="004A1DCF" w:rsidRDefault="00577CD4" w:rsidP="00577CD4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76A700C2" w14:textId="77777777" w:rsidR="00577CD4" w:rsidRDefault="003321EF" w:rsidP="00577CD4">
      <w:pPr>
        <w:pStyle w:val="BodyText"/>
        <w:shd w:val="clear" w:color="auto" w:fill="FFFFFF"/>
        <w:tabs>
          <w:tab w:val="clear" w:pos="907"/>
          <w:tab w:val="left" w:pos="108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33EE0">
        <w:rPr>
          <w:rFonts w:ascii="Angsana New" w:hAnsi="Angsana New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333EE0">
        <w:rPr>
          <w:rFonts w:ascii="Angsana New" w:hAnsi="Angsana New"/>
          <w:sz w:val="30"/>
          <w:szCs w:val="30"/>
        </w:rPr>
        <w:t xml:space="preserve">30 </w:t>
      </w:r>
      <w:r w:rsidRPr="00333EE0">
        <w:rPr>
          <w:rFonts w:ascii="Angsana New" w:hAnsi="Angsana New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</w:t>
      </w:r>
      <w:r w:rsidR="00577CD4">
        <w:rPr>
          <w:rFonts w:ascii="Angsana New" w:hAnsi="Angsana New" w:hint="cs"/>
          <w:sz w:val="30"/>
          <w:szCs w:val="30"/>
          <w:cs/>
        </w:rPr>
        <w:t xml:space="preserve"> </w:t>
      </w:r>
      <w:r w:rsidRPr="00333EE0">
        <w:rPr>
          <w:rFonts w:ascii="Angsana New" w:hAnsi="Angsana New"/>
          <w:sz w:val="30"/>
          <w:szCs w:val="30"/>
          <w:cs/>
        </w:rPr>
        <w:t>ตลาด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  <w:r w:rsidR="00577CD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9AE492C" w14:textId="367E7B15" w:rsidR="00937776" w:rsidRDefault="00937776" w:rsidP="00577C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540" w:firstLine="540"/>
        <w:jc w:val="thaiDistribute"/>
        <w:rPr>
          <w:rFonts w:ascii="Angsana New" w:hAnsi="Angsana New"/>
          <w:sz w:val="30"/>
          <w:szCs w:val="30"/>
        </w:rPr>
      </w:pPr>
    </w:p>
    <w:p w14:paraId="2D44B7C3" w14:textId="404A733B" w:rsidR="005E77C4" w:rsidRDefault="005E77C4" w:rsidP="00577C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540" w:firstLine="540"/>
        <w:jc w:val="thaiDistribute"/>
        <w:rPr>
          <w:rFonts w:ascii="Angsana New" w:hAnsi="Angsana New"/>
          <w:sz w:val="30"/>
          <w:szCs w:val="30"/>
        </w:rPr>
      </w:pPr>
    </w:p>
    <w:p w14:paraId="03336B8A" w14:textId="77777777" w:rsidR="005E77C4" w:rsidRDefault="005E77C4" w:rsidP="00577C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540" w:firstLine="540"/>
        <w:jc w:val="thaiDistribute"/>
        <w:rPr>
          <w:rFonts w:ascii="Angsana New" w:hAnsi="Angsana New"/>
          <w:sz w:val="30"/>
          <w:szCs w:val="30"/>
        </w:rPr>
      </w:pPr>
    </w:p>
    <w:p w14:paraId="23A0CF9D" w14:textId="233D1729" w:rsidR="00577CD4" w:rsidRPr="00333EE0" w:rsidRDefault="00577CD4" w:rsidP="005E77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540" w:firstLine="450"/>
        <w:jc w:val="thaiDistribute"/>
        <w:rPr>
          <w:rFonts w:ascii="Angsana New" w:hAnsi="Angsana New"/>
          <w:sz w:val="30"/>
          <w:szCs w:val="30"/>
        </w:rPr>
      </w:pPr>
      <w:r w:rsidRPr="00333EE0">
        <w:rPr>
          <w:rFonts w:ascii="Angsana New" w:hAnsi="Angsana New"/>
          <w:sz w:val="30"/>
          <w:szCs w:val="30"/>
          <w:cs/>
        </w:rPr>
        <w:lastRenderedPageBreak/>
        <w:t xml:space="preserve">บริษัทพิจารณาว่าสินทรัพย์ทางการเงินจะเกิดการผิดสัญญาเมื่อ </w:t>
      </w:r>
    </w:p>
    <w:p w14:paraId="6B498689" w14:textId="5CC37D29" w:rsidR="00577CD4" w:rsidRPr="00333EE0" w:rsidRDefault="00577CD4" w:rsidP="00577CD4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ลูกหนี้</w:t>
      </w:r>
      <w:r w:rsidRPr="00333EE0">
        <w:rPr>
          <w:rFonts w:asciiTheme="majorBidi" w:hAnsiTheme="majorBidi" w:cstheme="majorBidi"/>
          <w:color w:val="000000"/>
          <w:sz w:val="30"/>
          <w:szCs w:val="30"/>
          <w:cs/>
        </w:rPr>
        <w:t>ไม่สามารถจ่ายชำระภาระผูกพันด้านเครดิตให้แก่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Pr="00333EE0">
        <w:rPr>
          <w:rFonts w:asciiTheme="majorBidi" w:hAnsiTheme="majorBidi" w:cstheme="majorBidi"/>
          <w:color w:val="000000"/>
          <w:sz w:val="30"/>
          <w:szCs w:val="30"/>
          <w:cs/>
        </w:rPr>
        <w:t>ได้เต็มจำนวน อีกทั้ง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บริษัทไ</w:t>
      </w:r>
      <w:r w:rsidRPr="00333EE0">
        <w:rPr>
          <w:rFonts w:asciiTheme="majorBidi" w:hAnsiTheme="majorBidi" w:cstheme="majorBidi"/>
          <w:color w:val="000000"/>
          <w:sz w:val="30"/>
          <w:szCs w:val="30"/>
          <w:cs/>
        </w:rPr>
        <w:t>ม่มีสิทธิใน</w:t>
      </w:r>
      <w:r w:rsidR="00AF6746">
        <w:rPr>
          <w:rFonts w:asciiTheme="majorBidi" w:hAnsiTheme="majorBidi" w:cstheme="majorBidi"/>
          <w:color w:val="000000"/>
          <w:sz w:val="30"/>
          <w:szCs w:val="30"/>
        </w:rPr>
        <w:br/>
      </w:r>
      <w:r w:rsidRPr="00333EE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การไล่เบี้ย เช่น การยึดหลักประกัน (หากมีการวางหลักประกัน) หรือ </w:t>
      </w:r>
    </w:p>
    <w:p w14:paraId="7EBB2110" w14:textId="66B13D16" w:rsidR="00577CD4" w:rsidRPr="005E77C4" w:rsidRDefault="00577CD4" w:rsidP="00577CD4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8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333EE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333EE0">
        <w:rPr>
          <w:rFonts w:asciiTheme="majorBidi" w:hAnsiTheme="majorBidi" w:cstheme="majorBidi"/>
          <w:color w:val="000000"/>
          <w:sz w:val="30"/>
          <w:szCs w:val="30"/>
        </w:rPr>
        <w:t xml:space="preserve">90 </w:t>
      </w:r>
      <w:r w:rsidRPr="00333EE0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14:paraId="3881586D" w14:textId="77777777" w:rsidR="005E77C4" w:rsidRPr="00CC1A71" w:rsidRDefault="005E77C4" w:rsidP="005E77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3F6F5C79" w14:textId="523E211F" w:rsidR="00577CD4" w:rsidRDefault="00577CD4" w:rsidP="00577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="Angsana New" w:eastAsia="EucrosiaUPCBold" w:hAnsi="Angsana New"/>
          <w:i/>
          <w:iCs/>
          <w:sz w:val="30"/>
          <w:szCs w:val="30"/>
        </w:rPr>
      </w:pPr>
      <w:r w:rsidRPr="00690DBD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690DBD">
        <w:rPr>
          <w:rFonts w:ascii="Angsana New" w:eastAsia="EucrosiaUPCBold" w:hAnsi="Angsana New"/>
          <w:i/>
          <w:iCs/>
          <w:sz w:val="30"/>
          <w:szCs w:val="30"/>
          <w:cs/>
        </w:rPr>
        <w:t>ค</w:t>
      </w:r>
      <w:r w:rsidRPr="00690DBD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931821">
        <w:rPr>
          <w:rFonts w:ascii="Angsana New" w:eastAsia="EucrosiaUPCBold" w:hAnsi="Angsana New"/>
          <w:i/>
          <w:iCs/>
          <w:sz w:val="30"/>
          <w:szCs w:val="30"/>
        </w:rPr>
        <w:t>5</w:t>
      </w:r>
      <w:r w:rsidRPr="00690DBD">
        <w:rPr>
          <w:rFonts w:ascii="Angsana New" w:eastAsia="EucrosiaUPCBold" w:hAnsi="Angsana New"/>
          <w:i/>
          <w:iCs/>
          <w:sz w:val="30"/>
          <w:szCs w:val="30"/>
        </w:rPr>
        <w:t>)</w:t>
      </w:r>
      <w:r>
        <w:rPr>
          <w:rFonts w:ascii="Angsana New" w:eastAsia="EucrosiaUPCBold" w:hAnsi="Angsana New"/>
          <w:i/>
          <w:iCs/>
          <w:sz w:val="30"/>
          <w:szCs w:val="30"/>
        </w:rPr>
        <w:t xml:space="preserve"> </w:t>
      </w:r>
      <w:r w:rsidRPr="00577CD4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การตัดจำหน่าย </w:t>
      </w:r>
    </w:p>
    <w:p w14:paraId="1B8C8D76" w14:textId="7A1BA9CD" w:rsidR="00577CD4" w:rsidRDefault="00577CD4" w:rsidP="00577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="Angsana New" w:eastAsia="EucrosiaUPCBold" w:hAnsi="Angsana New"/>
          <w:i/>
          <w:iCs/>
          <w:sz w:val="30"/>
          <w:szCs w:val="30"/>
        </w:rPr>
      </w:pPr>
    </w:p>
    <w:p w14:paraId="173EEF9F" w14:textId="30389592" w:rsidR="00931821" w:rsidRPr="005E77C4" w:rsidRDefault="00577CD4" w:rsidP="005E7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spacing w:line="240" w:lineRule="auto"/>
        <w:ind w:left="990"/>
        <w:jc w:val="thaiDistribute"/>
        <w:rPr>
          <w:rFonts w:ascii="Angsana New" w:eastAsia="EucrosiaUPCBold" w:hAnsi="Angsana New"/>
          <w:sz w:val="30"/>
          <w:szCs w:val="30"/>
        </w:rPr>
      </w:pPr>
      <w:r w:rsidRPr="005E77C4">
        <w:rPr>
          <w:rFonts w:ascii="Angsana New" w:eastAsia="EucrosiaUPCBold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</w:t>
      </w:r>
      <w:r w:rsidR="00AF6746">
        <w:rPr>
          <w:rFonts w:ascii="Angsana New" w:eastAsia="EucrosiaUPCBold" w:hAnsi="Angsana New"/>
          <w:sz w:val="30"/>
          <w:szCs w:val="30"/>
        </w:rPr>
        <w:br/>
      </w:r>
      <w:r w:rsidRPr="005E77C4">
        <w:rPr>
          <w:rFonts w:ascii="Angsana New" w:eastAsia="EucrosiaUPCBold" w:hAnsi="Angsana New"/>
          <w:sz w:val="30"/>
          <w:szCs w:val="30"/>
          <w:cs/>
        </w:rPr>
        <w:t xml:space="preserve">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</w:t>
      </w:r>
      <w:r w:rsidR="00AF6746">
        <w:rPr>
          <w:rFonts w:ascii="Angsana New" w:eastAsia="EucrosiaUPCBold" w:hAnsi="Angsana New"/>
          <w:sz w:val="30"/>
          <w:szCs w:val="30"/>
        </w:rPr>
        <w:br/>
      </w:r>
      <w:r w:rsidRPr="005E77C4">
        <w:rPr>
          <w:rFonts w:ascii="Angsana New" w:eastAsia="EucrosiaUPCBold" w:hAnsi="Angsana New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36B74C7C" w14:textId="77777777" w:rsidR="00931821" w:rsidRPr="005E77C4" w:rsidRDefault="00931821" w:rsidP="005E7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spacing w:line="240" w:lineRule="auto"/>
        <w:ind w:left="990"/>
        <w:jc w:val="thaiDistribute"/>
        <w:rPr>
          <w:rFonts w:ascii="Angsana New" w:eastAsia="EucrosiaUPCBold" w:hAnsi="Angsana New"/>
          <w:sz w:val="30"/>
          <w:szCs w:val="30"/>
        </w:rPr>
      </w:pPr>
    </w:p>
    <w:p w14:paraId="18510FCB" w14:textId="44A84636" w:rsidR="00931821" w:rsidRDefault="00931821" w:rsidP="00931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="Angsana New" w:eastAsia="EucrosiaUPCBold" w:hAnsi="Angsana New"/>
          <w:i/>
          <w:iCs/>
          <w:sz w:val="30"/>
          <w:szCs w:val="30"/>
        </w:rPr>
      </w:pPr>
      <w:r w:rsidRPr="00690DBD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690DBD">
        <w:rPr>
          <w:rFonts w:ascii="Angsana New" w:eastAsia="EucrosiaUPCBold" w:hAnsi="Angsana New"/>
          <w:i/>
          <w:iCs/>
          <w:sz w:val="30"/>
          <w:szCs w:val="30"/>
          <w:cs/>
        </w:rPr>
        <w:t>ค</w:t>
      </w:r>
      <w:r w:rsidRPr="00690DBD">
        <w:rPr>
          <w:rFonts w:ascii="Angsana New" w:eastAsia="EucrosiaUPCBold" w:hAnsi="Angsana New"/>
          <w:i/>
          <w:iCs/>
          <w:sz w:val="30"/>
          <w:szCs w:val="30"/>
        </w:rPr>
        <w:t>.</w:t>
      </w:r>
      <w:r>
        <w:rPr>
          <w:rFonts w:ascii="Angsana New" w:eastAsia="EucrosiaUPCBold" w:hAnsi="Angsana New"/>
          <w:i/>
          <w:iCs/>
          <w:sz w:val="30"/>
          <w:szCs w:val="30"/>
        </w:rPr>
        <w:t>6</w:t>
      </w:r>
      <w:r w:rsidRPr="00690DBD">
        <w:rPr>
          <w:rFonts w:ascii="Angsana New" w:eastAsia="EucrosiaUPCBold" w:hAnsi="Angsana New"/>
          <w:i/>
          <w:iCs/>
          <w:sz w:val="30"/>
          <w:szCs w:val="30"/>
        </w:rPr>
        <w:t>)</w:t>
      </w:r>
      <w:r>
        <w:rPr>
          <w:rFonts w:ascii="Angsana New" w:eastAsia="EucrosiaUPCBold" w:hAnsi="Angsana New"/>
          <w:i/>
          <w:iCs/>
          <w:sz w:val="30"/>
          <w:szCs w:val="30"/>
        </w:rPr>
        <w:t xml:space="preserve"> </w:t>
      </w:r>
      <w:r w:rsidRPr="00931821">
        <w:rPr>
          <w:rFonts w:ascii="Angsana New" w:eastAsia="EucrosiaUPCBold" w:hAnsi="Angsana New"/>
          <w:i/>
          <w:iCs/>
          <w:sz w:val="30"/>
          <w:szCs w:val="30"/>
          <w:cs/>
        </w:rPr>
        <w:t>ดอกเบี้ย</w:t>
      </w:r>
      <w:r w:rsidRPr="00577CD4">
        <w:rPr>
          <w:rFonts w:ascii="Angsana New" w:eastAsia="EucrosiaUPCBold" w:hAnsi="Angsana New"/>
          <w:i/>
          <w:iCs/>
          <w:sz w:val="30"/>
          <w:szCs w:val="30"/>
          <w:cs/>
        </w:rPr>
        <w:t xml:space="preserve"> </w:t>
      </w:r>
    </w:p>
    <w:p w14:paraId="069A544C" w14:textId="69A09071" w:rsidR="00931821" w:rsidRDefault="00931821" w:rsidP="00931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="Angsana New" w:eastAsia="EucrosiaUPCBold" w:hAnsi="Angsana New"/>
          <w:i/>
          <w:iCs/>
          <w:sz w:val="30"/>
          <w:szCs w:val="30"/>
        </w:rPr>
      </w:pPr>
    </w:p>
    <w:p w14:paraId="4FD23F07" w14:textId="70E5CBD8" w:rsidR="00931821" w:rsidRPr="00931821" w:rsidRDefault="00931821" w:rsidP="00931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080"/>
        </w:tabs>
        <w:spacing w:line="240" w:lineRule="auto"/>
        <w:ind w:left="990"/>
        <w:jc w:val="thaiDistribute"/>
        <w:rPr>
          <w:rFonts w:ascii="Angsana New" w:eastAsia="EucrosiaUPCBold" w:hAnsi="Angsana New"/>
          <w:sz w:val="30"/>
          <w:szCs w:val="30"/>
        </w:rPr>
      </w:pPr>
      <w:r w:rsidRPr="00931821">
        <w:rPr>
          <w:rFonts w:ascii="Angsana New" w:eastAsia="EucrosiaUPCBold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>
        <w:rPr>
          <w:rFonts w:ascii="Angsana New" w:eastAsia="EucrosiaUPCBold" w:hAnsi="Angsana New"/>
          <w:sz w:val="30"/>
          <w:szCs w:val="30"/>
        </w:rPr>
        <w:t xml:space="preserve"> </w:t>
      </w:r>
    </w:p>
    <w:p w14:paraId="335B11E3" w14:textId="77777777" w:rsidR="00931821" w:rsidRDefault="0093182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63204DA" w14:textId="33392C09" w:rsidR="00C85FF1" w:rsidRPr="00AB6B4A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6B4A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AB6B4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</w:t>
      </w:r>
      <w:r w:rsidRPr="00AB6B4A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AB6B4A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เงินสดและรายการเทียบเท่าเงินสด</w:t>
      </w:r>
    </w:p>
    <w:p w14:paraId="07F0F4D8" w14:textId="77777777" w:rsidR="00C85FF1" w:rsidRPr="00690DBD" w:rsidRDefault="00C85FF1" w:rsidP="0069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41EDA72F" w14:textId="272B9ABE" w:rsidR="00C85FF1" w:rsidRPr="00AB6B4A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AB6B4A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ยอดเงินฝากธนาคารประเภทเผื่อเรียก และเงินลงทุน</w:t>
      </w:r>
      <w:r w:rsidRPr="00AB6B4A">
        <w:rPr>
          <w:rFonts w:ascii="Angsana New" w:hAnsi="Angsana New"/>
          <w:sz w:val="30"/>
          <w:szCs w:val="30"/>
          <w:cs/>
        </w:rPr>
        <w:br/>
        <w:t xml:space="preserve">ระยะสั้นที่มีสภาพคล่องสูง </w:t>
      </w:r>
      <w:r w:rsidR="00A807FE" w:rsidRPr="00A807FE">
        <w:rPr>
          <w:rFonts w:ascii="Angsana New" w:hAnsi="Angsana New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55339010" w14:textId="77777777" w:rsidR="00C85FF1" w:rsidRPr="00690DBD" w:rsidRDefault="00C85FF1" w:rsidP="0069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sz w:val="30"/>
          <w:szCs w:val="30"/>
          <w:highlight w:val="green"/>
          <w:cs/>
        </w:rPr>
      </w:pPr>
    </w:p>
    <w:p w14:paraId="362A956C" w14:textId="21AC5C19" w:rsidR="00C85FF1" w:rsidRPr="00264922" w:rsidRDefault="00C85FF1" w:rsidP="00C85FF1">
      <w:pPr>
        <w:pStyle w:val="AccPolicyHeading"/>
      </w:pPr>
      <w:r w:rsidRPr="00116604">
        <w:rPr>
          <w:sz w:val="30"/>
          <w:szCs w:val="30"/>
          <w:cs/>
        </w:rPr>
        <w:t>(</w:t>
      </w:r>
      <w:r w:rsidRPr="00116604">
        <w:rPr>
          <w:rFonts w:hint="cs"/>
          <w:sz w:val="30"/>
          <w:szCs w:val="30"/>
          <w:cs/>
        </w:rPr>
        <w:t>จ</w:t>
      </w:r>
      <w:r w:rsidRPr="00116604">
        <w:rPr>
          <w:sz w:val="30"/>
          <w:szCs w:val="30"/>
          <w:cs/>
        </w:rPr>
        <w:t>)</w:t>
      </w:r>
      <w:r w:rsidRPr="00116604">
        <w:rPr>
          <w:sz w:val="30"/>
          <w:szCs w:val="30"/>
          <w:cs/>
        </w:rPr>
        <w:tab/>
        <w:t>ลูกหนี้การค้</w:t>
      </w:r>
      <w:r w:rsidR="00332B01" w:rsidRPr="00116604">
        <w:rPr>
          <w:rFonts w:hint="cs"/>
          <w:sz w:val="30"/>
          <w:szCs w:val="30"/>
          <w:cs/>
        </w:rPr>
        <w:t>า</w:t>
      </w:r>
    </w:p>
    <w:p w14:paraId="1AB32162" w14:textId="77777777" w:rsidR="00C85FF1" w:rsidRPr="00690DBD" w:rsidRDefault="00C85FF1" w:rsidP="0069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  <w:highlight w:val="green"/>
        </w:rPr>
      </w:pPr>
      <w:r w:rsidRPr="00B169F3">
        <w:rPr>
          <w:rFonts w:ascii="Angsana New" w:hAnsi="Angsana New"/>
          <w:sz w:val="30"/>
          <w:szCs w:val="30"/>
          <w:highlight w:val="green"/>
        </w:rPr>
        <w:t xml:space="preserve"> </w:t>
      </w:r>
    </w:p>
    <w:p w14:paraId="1DC3EB87" w14:textId="30C0DE8F" w:rsidR="00A807FE" w:rsidRDefault="00C85FF1" w:rsidP="00BF577B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AB6B4A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332B01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AB6B4A">
        <w:rPr>
          <w:rFonts w:asciiTheme="majorBidi" w:hAnsiTheme="majorBidi" w:cstheme="majorBidi"/>
          <w:sz w:val="30"/>
          <w:szCs w:val="30"/>
          <w:cs/>
        </w:rPr>
        <w:t>รับรู้เมื่อ</w:t>
      </w:r>
      <w:r w:rsidRPr="00AB6B4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AB6B4A">
        <w:rPr>
          <w:rFonts w:asciiTheme="majorBidi" w:hAnsiTheme="majorBidi" w:cstheme="majorBidi"/>
          <w:sz w:val="30"/>
          <w:szCs w:val="30"/>
          <w:cs/>
        </w:rPr>
        <w:t xml:space="preserve">มีสิทธิที่ปราศจากเงื่อนไขในการได้รับสิ่งตอบแทนตามสัญญา </w:t>
      </w:r>
      <w:r w:rsidR="00150417" w:rsidRPr="00150417">
        <w:rPr>
          <w:rFonts w:asciiTheme="majorBidi" w:hAnsiTheme="majorBidi"/>
          <w:sz w:val="30"/>
          <w:szCs w:val="30"/>
          <w:cs/>
        </w:rPr>
        <w:t xml:space="preserve"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7226DD14" w14:textId="77777777" w:rsidR="003224CE" w:rsidRPr="00690DBD" w:rsidRDefault="003224CE" w:rsidP="00BF577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C7BDA8" w14:textId="02AF483C" w:rsidR="00937776" w:rsidRPr="005E77C4" w:rsidRDefault="00C85FF1" w:rsidP="005E77C4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B6B4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B6B4A">
        <w:rPr>
          <w:rFonts w:asciiTheme="majorBidi" w:hAnsiTheme="majorBidi" w:cstheme="majorBidi" w:hint="cs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1B4A52">
        <w:rPr>
          <w:rFonts w:asciiTheme="majorBidi" w:hAnsiTheme="majorBidi" w:cstheme="majorBidi"/>
          <w:sz w:val="30"/>
          <w:szCs w:val="30"/>
          <w:cs/>
        </w:rPr>
        <w:br/>
      </w:r>
      <w:r w:rsidRPr="00AB6B4A">
        <w:rPr>
          <w:rFonts w:asciiTheme="majorBidi" w:hAnsiTheme="majorBidi" w:cstheme="majorBidi" w:hint="cs"/>
          <w:sz w:val="30"/>
          <w:szCs w:val="30"/>
          <w:cs/>
        </w:rPr>
        <w:t>การตั้งสำรอง</w:t>
      </w:r>
      <w:r w:rsidRPr="00AB6B4A">
        <w:rPr>
          <w:rFonts w:asciiTheme="majorBidi" w:hAnsiTheme="majorBidi" w:cstheme="majorBidi"/>
          <w:sz w:val="30"/>
          <w:szCs w:val="30"/>
          <w:cs/>
        </w:rPr>
        <w:t>เพื่อหาอัตราผลขาดทุนด้านเครดิตที่คาดว่าจะเกิดขึ้น</w:t>
      </w:r>
      <w:r w:rsidRPr="00AB6B4A">
        <w:rPr>
          <w:rFonts w:asciiTheme="majorBidi" w:hAnsiTheme="majorBidi" w:cstheme="majorBidi" w:hint="cs"/>
          <w:sz w:val="30"/>
          <w:szCs w:val="30"/>
          <w:cs/>
        </w:rPr>
        <w:t xml:space="preserve"> ซึ่งวิธีดังกล่าว</w:t>
      </w:r>
      <w:r w:rsidRPr="00AB6B4A">
        <w:rPr>
          <w:rFonts w:asciiTheme="majorBidi" w:hAnsiTheme="majorBidi" w:cstheme="majorBidi"/>
          <w:sz w:val="30"/>
          <w:szCs w:val="30"/>
          <w:cs/>
        </w:rPr>
        <w:t>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AB6B4A">
        <w:rPr>
          <w:rFonts w:asciiTheme="majorBidi" w:hAnsiTheme="majorBidi" w:cstheme="majorBidi" w:hint="cs"/>
          <w:sz w:val="30"/>
          <w:szCs w:val="30"/>
          <w:cs/>
        </w:rPr>
        <w:t xml:space="preserve"> โดยนำข้อมูลผลขาดทุนที่เกิดขึ้นในอดีต </w:t>
      </w:r>
      <w:r w:rsidR="001B4A52">
        <w:rPr>
          <w:rFonts w:asciiTheme="majorBidi" w:hAnsiTheme="majorBidi" w:cstheme="majorBidi"/>
          <w:sz w:val="30"/>
          <w:szCs w:val="30"/>
          <w:cs/>
        </w:rPr>
        <w:br/>
      </w:r>
      <w:r w:rsidRPr="00AB6B4A">
        <w:rPr>
          <w:rFonts w:asciiTheme="majorBidi" w:hAnsiTheme="majorBidi" w:cstheme="majorBidi" w:hint="cs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</w:t>
      </w:r>
      <w:r w:rsidRPr="0000289F">
        <w:rPr>
          <w:rFonts w:asciiTheme="majorBidi" w:hAnsiTheme="majorBidi" w:cstheme="majorBidi" w:hint="cs"/>
          <w:sz w:val="30"/>
          <w:szCs w:val="30"/>
          <w:cs/>
        </w:rPr>
        <w:t>คาดการณ์สภาวการณ์เศรษฐกิจทั่วไปในอนาคต ณ วันที่รายงาน</w:t>
      </w:r>
      <w:r w:rsidR="00937776">
        <w:rPr>
          <w:sz w:val="30"/>
          <w:szCs w:val="30"/>
          <w:cs/>
        </w:rPr>
        <w:br w:type="page"/>
      </w:r>
    </w:p>
    <w:p w14:paraId="660422E2" w14:textId="4B02A02D" w:rsidR="00C85FF1" w:rsidRPr="00116604" w:rsidRDefault="00C85FF1" w:rsidP="00C85FF1">
      <w:pPr>
        <w:pStyle w:val="AccPolicyHeading"/>
        <w:rPr>
          <w:sz w:val="30"/>
          <w:szCs w:val="30"/>
        </w:rPr>
      </w:pPr>
      <w:r w:rsidRPr="00116604">
        <w:rPr>
          <w:sz w:val="30"/>
          <w:szCs w:val="30"/>
          <w:cs/>
        </w:rPr>
        <w:lastRenderedPageBreak/>
        <w:t>(</w:t>
      </w:r>
      <w:r w:rsidRPr="00116604">
        <w:rPr>
          <w:rFonts w:hint="cs"/>
          <w:sz w:val="30"/>
          <w:szCs w:val="30"/>
          <w:cs/>
        </w:rPr>
        <w:t>ฉ</w:t>
      </w:r>
      <w:r w:rsidRPr="00116604">
        <w:rPr>
          <w:sz w:val="30"/>
          <w:szCs w:val="30"/>
          <w:cs/>
        </w:rPr>
        <w:t>)</w:t>
      </w:r>
      <w:r w:rsidRPr="00116604">
        <w:rPr>
          <w:sz w:val="30"/>
          <w:szCs w:val="30"/>
          <w:cs/>
        </w:rPr>
        <w:tab/>
        <w:t>สินค้าคงเหลือ</w:t>
      </w:r>
    </w:p>
    <w:p w14:paraId="47BB21D3" w14:textId="77777777" w:rsidR="00C85FF1" w:rsidRPr="00A77DC5" w:rsidRDefault="00C85FF1" w:rsidP="0069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4"/>
          <w:szCs w:val="24"/>
        </w:rPr>
      </w:pPr>
    </w:p>
    <w:p w14:paraId="3E1112B9" w14:textId="77777777" w:rsidR="00910B60" w:rsidRDefault="00C85FF1" w:rsidP="001504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0289F">
        <w:rPr>
          <w:rFonts w:ascii="Angsana New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 แล้วแต่ราคาใดจะต่ำกว่า</w:t>
      </w:r>
      <w:r w:rsidR="0015041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07AB31D" w14:textId="77777777" w:rsidR="00910B60" w:rsidRPr="00A77DC5" w:rsidRDefault="00910B60" w:rsidP="001504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6C7C5F2C" w14:textId="5861246F" w:rsidR="00C85FF1" w:rsidRPr="0000289F" w:rsidRDefault="00C85FF1" w:rsidP="001504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0289F">
        <w:rPr>
          <w:rFonts w:ascii="Angsana New" w:hAnsi="Angsana New"/>
          <w:sz w:val="30"/>
          <w:szCs w:val="30"/>
          <w:cs/>
        </w:rPr>
        <w:t xml:space="preserve">ต้นทุนของสินค้าคำนวณโดยใช้วิธีถัวเฉลี่ยถ่วงน้ำหนัก </w:t>
      </w:r>
      <w:r w:rsidR="00150417" w:rsidRPr="00150417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</w:t>
      </w:r>
      <w:r w:rsidR="0069560F">
        <w:rPr>
          <w:rFonts w:ascii="Angsana New" w:hAnsi="Angsana New"/>
          <w:sz w:val="30"/>
          <w:szCs w:val="30"/>
        </w:rPr>
        <w:br/>
      </w:r>
      <w:r w:rsidR="00150417" w:rsidRPr="00150417">
        <w:rPr>
          <w:rFonts w:ascii="Angsana New" w:hAnsi="Angsana New"/>
          <w:sz w:val="30"/>
          <w:szCs w:val="30"/>
          <w:cs/>
        </w:rPr>
        <w:t xml:space="preserve">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 </w:t>
      </w:r>
    </w:p>
    <w:p w14:paraId="7A5C09BA" w14:textId="77777777" w:rsidR="00C85FF1" w:rsidRPr="00A77DC5" w:rsidRDefault="00C85FF1" w:rsidP="00690D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24"/>
          <w:szCs w:val="24"/>
          <w:highlight w:val="green"/>
        </w:rPr>
      </w:pPr>
    </w:p>
    <w:p w14:paraId="33E1F7F2" w14:textId="3746ADEB" w:rsidR="00C85FF1" w:rsidRPr="00B63B8C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B63B8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ช</w:t>
      </w: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B63B8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66632920" w14:textId="77777777" w:rsidR="00C85FF1" w:rsidRPr="00A77DC5" w:rsidRDefault="00C85FF1" w:rsidP="004A0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350878DD" w14:textId="21F6143F" w:rsidR="00C85FF1" w:rsidRPr="00B63B8C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3B8C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ต้นทุนการก่อสร้างที่กิจการก่อสร้างเองรวมถึงต้นทุนกู้ยืม</w:t>
      </w:r>
    </w:p>
    <w:p w14:paraId="21117DD8" w14:textId="77777777" w:rsidR="00C85FF1" w:rsidRPr="00A77DC5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7158CDA" w14:textId="5E83452E" w:rsidR="00C85FF1" w:rsidRPr="00B63B8C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3B8C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ค่าเสื่อมราคาคำนวณโดยวิธีเส้นตรงตามอายุการให้ประโยชน์โดยประมาณของสินทรัพย์แต่ละรายการ </w:t>
      </w:r>
      <w:r w:rsidRPr="00B63B8C">
        <w:rPr>
          <w:rFonts w:asciiTheme="majorBidi" w:hAnsiTheme="majorBidi" w:cstheme="majorBidi" w:hint="cs"/>
          <w:sz w:val="30"/>
          <w:szCs w:val="30"/>
          <w:cs/>
        </w:rPr>
        <w:t>และรับรู้</w:t>
      </w:r>
      <w:r w:rsidR="001B4A52" w:rsidRPr="00B63B8C">
        <w:rPr>
          <w:rFonts w:asciiTheme="majorBidi" w:hAnsiTheme="majorBidi" w:cstheme="majorBidi"/>
          <w:sz w:val="30"/>
          <w:szCs w:val="30"/>
          <w:cs/>
        </w:rPr>
        <w:br/>
      </w:r>
      <w:r w:rsidRPr="00B63B8C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  <w:r w:rsidRPr="00B63B8C">
        <w:rPr>
          <w:rFonts w:asciiTheme="majorBidi" w:hAnsiTheme="majorBidi" w:cstheme="majorBidi" w:hint="cs"/>
          <w:sz w:val="30"/>
          <w:szCs w:val="30"/>
          <w:cs/>
        </w:rPr>
        <w:t xml:space="preserve"> ทั้งนี้บริษัทไม่คิดค่าเสื่อมราคาสำหรับที่ดิน</w:t>
      </w:r>
      <w:r w:rsidRPr="00B63B8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0C968AD" w14:textId="77777777" w:rsidR="00C85FF1" w:rsidRPr="00A77DC5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9C19AC0" w14:textId="77777777" w:rsidR="00C85FF1" w:rsidRPr="00B63B8C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3B8C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735A92C9" w14:textId="77777777" w:rsidR="00C85FF1" w:rsidRPr="00A77DC5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highlight w:val="green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C85FF1" w:rsidRPr="00B63B8C" w14:paraId="2AD61588" w14:textId="77777777" w:rsidTr="00C85FF1">
        <w:tc>
          <w:tcPr>
            <w:tcW w:w="5390" w:type="dxa"/>
            <w:shd w:val="clear" w:color="auto" w:fill="auto"/>
            <w:vAlign w:val="bottom"/>
          </w:tcPr>
          <w:p w14:paraId="74BE1D75" w14:textId="7D07DD69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63B8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95" w:type="dxa"/>
          </w:tcPr>
          <w:p w14:paraId="3C7CF5D5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63B8C">
              <w:rPr>
                <w:rFonts w:asciiTheme="majorBidi" w:hAnsiTheme="majorBidi" w:cstheme="majorBidi"/>
                <w:sz w:val="30"/>
                <w:szCs w:val="30"/>
              </w:rPr>
              <w:t xml:space="preserve">10 12 </w:t>
            </w:r>
            <w:r w:rsidRPr="00B63B8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Pr="00B63B8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20EFCE9D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63B8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7204DA98" w14:textId="77777777" w:rsidR="00C85FF1" w:rsidRPr="00A77DC5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highlight w:val="green"/>
        </w:rPr>
      </w:pPr>
    </w:p>
    <w:p w14:paraId="3F42F167" w14:textId="04D7A775" w:rsidR="00C85FF1" w:rsidRPr="00B63B8C" w:rsidRDefault="00C03ABF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3ABF">
        <w:rPr>
          <w:rFonts w:asciiTheme="majorBidi" w:hAnsi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0633E3BF" w14:textId="2751FC24" w:rsidR="00396D32" w:rsidRDefault="00396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0FB4DC5F" w14:textId="77777777" w:rsidR="00C85FF1" w:rsidRPr="00B63B8C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Pr="00B63B8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</w:t>
      </w: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ที่ดิน อาคารและอุปกรณ์</w:t>
      </w:r>
    </w:p>
    <w:p w14:paraId="4E323700" w14:textId="77777777" w:rsidR="00C85FF1" w:rsidRPr="00A77DC5" w:rsidRDefault="00C85FF1" w:rsidP="002F3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7774D356" w14:textId="77777777" w:rsidR="00C85FF1" w:rsidRPr="00B63B8C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3B8C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  <w:r w:rsidRPr="00B63B8C">
        <w:rPr>
          <w:rFonts w:asciiTheme="majorBidi" w:hAnsiTheme="majorBidi" w:cstheme="majorBidi" w:hint="cs"/>
          <w:sz w:val="30"/>
          <w:szCs w:val="30"/>
          <w:cs/>
        </w:rPr>
        <w:t>สะสม</w:t>
      </w:r>
    </w:p>
    <w:p w14:paraId="57DC905D" w14:textId="77777777" w:rsidR="00C85FF1" w:rsidRPr="00A77DC5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5479FEF" w14:textId="6271F10F" w:rsidR="00A77DC5" w:rsidRDefault="00A63EF2" w:rsidP="00A77D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63EF2">
        <w:rPr>
          <w:rFonts w:asciiTheme="majorBidi" w:hAnsi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 การขนย้าย การบูรณะสถานที่ตั้งของสินทรัพย์</w:t>
      </w:r>
      <w:r>
        <w:rPr>
          <w:rFonts w:asciiTheme="majorBidi" w:hAnsiTheme="majorBidi"/>
          <w:sz w:val="30"/>
          <w:szCs w:val="30"/>
        </w:rPr>
        <w:t xml:space="preserve"> </w:t>
      </w:r>
      <w:r w:rsidRPr="00A63EF2">
        <w:rPr>
          <w:rFonts w:asciiTheme="majorBidi" w:hAnsi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4839BAE5" w14:textId="77777777" w:rsidR="00396D32" w:rsidRDefault="00396D32" w:rsidP="00A77D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2B9B207C" w14:textId="61C493D8" w:rsidR="002F3434" w:rsidRPr="00B63B8C" w:rsidRDefault="00351125" w:rsidP="00B63B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1125">
        <w:rPr>
          <w:rFonts w:asciiTheme="majorBidi" w:hAnsi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4246FF65" w14:textId="7B9E1DE8" w:rsidR="00C85FF1" w:rsidRPr="002F3434" w:rsidRDefault="00C85FF1" w:rsidP="002F3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8C093FE" w14:textId="77777777" w:rsidR="00C85FF1" w:rsidRPr="00B63B8C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63B8C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4EFA49FE" w14:textId="77777777" w:rsidR="00C85FF1" w:rsidRPr="00B63B8C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FC25A08" w14:textId="09AD0C8B" w:rsidR="00C85FF1" w:rsidRPr="002F3434" w:rsidRDefault="00C85FF1" w:rsidP="002F3434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B63B8C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B63B8C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B63B8C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Pr="00B63B8C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เมื่อ</w:t>
      </w:r>
      <w:r w:rsidRPr="00B63B8C">
        <w:rPr>
          <w:rFonts w:ascii="Angsana New" w:eastAsia="Times New Roman" w:hAnsi="Angsana New" w:cs="Angsana New"/>
          <w:color w:val="auto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Pr="00B63B8C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B63B8C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</w:t>
      </w:r>
      <w:r w:rsidRPr="00B63B8C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เป็นประจำ</w:t>
      </w:r>
      <w:r w:rsidRPr="00B63B8C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ในการซ่อมบำรุงที่ดิน</w:t>
      </w:r>
      <w:r w:rsidRPr="00B63B8C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B63B8C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Pr="00B63B8C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</w:t>
      </w:r>
      <w:r w:rsidRPr="00B63B8C">
        <w:rPr>
          <w:rFonts w:ascii="Angsana New" w:eastAsia="Times New Roman" w:hAnsi="Angsana New" w:cs="Angsana New"/>
          <w:color w:val="auto"/>
          <w:sz w:val="30"/>
          <w:szCs w:val="30"/>
          <w:cs/>
        </w:rPr>
        <w:t>ะรับรู้ในกำไรหรือขาดทุนเมื่อเกิดขึ้น</w:t>
      </w:r>
    </w:p>
    <w:p w14:paraId="759D4A29" w14:textId="77777777" w:rsidR="008A21F4" w:rsidRDefault="008A21F4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E04B60D" w14:textId="3633A066" w:rsidR="00C85FF1" w:rsidRPr="00B63B8C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63B8C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45C9060F" w14:textId="77777777" w:rsidR="00C85FF1" w:rsidRPr="00B63B8C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B0DD571" w14:textId="3DABA9A6" w:rsidR="00034088" w:rsidRPr="00B63B8C" w:rsidRDefault="00A64C39" w:rsidP="00034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64C39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</w:t>
      </w:r>
      <w:r>
        <w:rPr>
          <w:rFonts w:ascii="Angsana New" w:hAnsi="Angsana New"/>
          <w:sz w:val="30"/>
          <w:szCs w:val="30"/>
        </w:rPr>
        <w:t xml:space="preserve"> </w:t>
      </w:r>
      <w:r w:rsidRPr="00A64C39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</w:t>
      </w:r>
      <w:r w:rsidR="00B67C2C">
        <w:rPr>
          <w:rFonts w:ascii="Angsana New" w:hAnsi="Angsana New"/>
          <w:sz w:val="30"/>
          <w:szCs w:val="30"/>
        </w:rPr>
        <w:br/>
      </w:r>
      <w:r w:rsidRPr="00A64C39">
        <w:rPr>
          <w:rFonts w:ascii="Angsana New" w:hAnsi="Angsana New"/>
          <w:sz w:val="30"/>
          <w:szCs w:val="30"/>
          <w:cs/>
        </w:rPr>
        <w:t>การก่อสร้าง</w:t>
      </w:r>
      <w:r w:rsidR="0055349D">
        <w:rPr>
          <w:rFonts w:ascii="Angsana New" w:hAnsi="Angsana New" w:hint="cs"/>
          <w:sz w:val="30"/>
          <w:szCs w:val="30"/>
          <w:cs/>
        </w:rPr>
        <w:t>และติดตั้ง</w:t>
      </w:r>
    </w:p>
    <w:p w14:paraId="5E28958D" w14:textId="77777777" w:rsidR="00C85FF1" w:rsidRPr="00B63B8C" w:rsidRDefault="00C85FF1" w:rsidP="00B63B8C">
      <w:pPr>
        <w:pStyle w:val="Defaul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0E91F17" w14:textId="69C3B2FD" w:rsidR="00C85FF1" w:rsidRDefault="00C85FF1" w:rsidP="008A21F4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63B8C">
        <w:rPr>
          <w:rFonts w:ascii="Angsana New" w:hAnsi="Angsana New" w:cs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13B67EE9" w14:textId="77777777" w:rsidR="00396D32" w:rsidRPr="00396D32" w:rsidRDefault="00396D32" w:rsidP="008A21F4">
      <w:pPr>
        <w:pStyle w:val="Defaul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6498"/>
        <w:gridCol w:w="1350"/>
        <w:gridCol w:w="1440"/>
      </w:tblGrid>
      <w:tr w:rsidR="00C85FF1" w:rsidRPr="00B63B8C" w14:paraId="56AC92A3" w14:textId="77777777" w:rsidTr="00C85FF1">
        <w:tc>
          <w:tcPr>
            <w:tcW w:w="6498" w:type="dxa"/>
          </w:tcPr>
          <w:p w14:paraId="5A5A75B8" w14:textId="246AD5E8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350" w:type="dxa"/>
          </w:tcPr>
          <w:p w14:paraId="5B62EECE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</w:rPr>
              <w:t>5 - 30</w:t>
            </w:r>
          </w:p>
        </w:tc>
        <w:tc>
          <w:tcPr>
            <w:tcW w:w="1440" w:type="dxa"/>
          </w:tcPr>
          <w:p w14:paraId="7D70424E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85FF1" w:rsidRPr="00B63B8C" w14:paraId="1FBCB0A8" w14:textId="77777777" w:rsidTr="00C85FF1">
        <w:tc>
          <w:tcPr>
            <w:tcW w:w="6498" w:type="dxa"/>
          </w:tcPr>
          <w:p w14:paraId="35824B10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</w:tcPr>
          <w:p w14:paraId="6286621A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</w:rPr>
              <w:t>5 - 20</w:t>
            </w:r>
          </w:p>
        </w:tc>
        <w:tc>
          <w:tcPr>
            <w:tcW w:w="1440" w:type="dxa"/>
          </w:tcPr>
          <w:p w14:paraId="586E6F9D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85FF1" w:rsidRPr="00B63B8C" w14:paraId="44BE1BB5" w14:textId="77777777" w:rsidTr="00C85FF1">
        <w:tc>
          <w:tcPr>
            <w:tcW w:w="6498" w:type="dxa"/>
          </w:tcPr>
          <w:p w14:paraId="24D1CF9C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  <w:r w:rsidRPr="00B63B8C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14:paraId="20165E74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</w:rPr>
              <w:t>3 -</w:t>
            </w:r>
            <w:r w:rsidRPr="00B63B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63B8C">
              <w:rPr>
                <w:rFonts w:ascii="Angsana New" w:hAnsi="Angsana New"/>
                <w:sz w:val="30"/>
                <w:szCs w:val="30"/>
              </w:rPr>
              <w:t>15</w:t>
            </w:r>
            <w:r w:rsidRPr="00B63B8C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1440" w:type="dxa"/>
          </w:tcPr>
          <w:p w14:paraId="15324642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85FF1" w:rsidRPr="00B63B8C" w14:paraId="2CC24AFF" w14:textId="77777777" w:rsidTr="00C85FF1">
        <w:tc>
          <w:tcPr>
            <w:tcW w:w="6498" w:type="dxa"/>
          </w:tcPr>
          <w:p w14:paraId="4C39BE67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3B8C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5E4A527A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63B8C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B63B8C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B63B8C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1440" w:type="dxa"/>
          </w:tcPr>
          <w:p w14:paraId="644B0316" w14:textId="77777777" w:rsidR="00C85FF1" w:rsidRPr="00B63B8C" w:rsidRDefault="00C85FF1" w:rsidP="00B6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63B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2B1C85C8" w14:textId="77777777" w:rsidR="0044677B" w:rsidRDefault="0044677B" w:rsidP="00B267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710B513" w14:textId="77777777" w:rsidR="0044677B" w:rsidRDefault="00446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726BE72" w14:textId="00452107" w:rsidR="00C85FF1" w:rsidRPr="00B63B8C" w:rsidRDefault="00C85FF1" w:rsidP="00B267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Pr="00B63B8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ฌ</w:t>
      </w: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B267EB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04650A16" w14:textId="77777777" w:rsidR="00C85FF1" w:rsidRPr="003224CE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3340AC55" w14:textId="20394328" w:rsidR="00C85FF1" w:rsidRPr="00B63B8C" w:rsidRDefault="00C85FF1" w:rsidP="00B63B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84320">
        <w:rPr>
          <w:rFonts w:ascii="Angsana New" w:hAnsi="Angsana New"/>
          <w:sz w:val="30"/>
          <w:szCs w:val="30"/>
          <w:cs/>
        </w:rPr>
        <w:t>สินทรัพย์ไม่มีตัวตนที่บริษัทซื้อมาและมีอายุการใช้</w:t>
      </w:r>
      <w:r w:rsidRPr="00584320">
        <w:rPr>
          <w:rFonts w:ascii="Angsana New" w:hAnsi="Angsana New" w:hint="cs"/>
          <w:sz w:val="30"/>
          <w:szCs w:val="30"/>
          <w:cs/>
        </w:rPr>
        <w:t>ประโยชน์</w:t>
      </w:r>
      <w:r w:rsidRPr="00584320">
        <w:rPr>
          <w:rFonts w:ascii="Angsana New" w:hAnsi="Angsana New"/>
          <w:sz w:val="30"/>
          <w:szCs w:val="30"/>
          <w:cs/>
        </w:rPr>
        <w:t>จำกัด ได้แก่ ค่าลิขสิทธิ์ซอฟ</w:t>
      </w:r>
      <w:r w:rsidRPr="00584320">
        <w:rPr>
          <w:rFonts w:ascii="Angsana New" w:hAnsi="Angsana New" w:hint="cs"/>
          <w:sz w:val="30"/>
          <w:szCs w:val="30"/>
          <w:cs/>
        </w:rPr>
        <w:t>ต์</w:t>
      </w:r>
      <w:r w:rsidRPr="00584320">
        <w:rPr>
          <w:rFonts w:ascii="Angsana New" w:hAnsi="Angsana New"/>
          <w:sz w:val="30"/>
          <w:szCs w:val="30"/>
          <w:cs/>
        </w:rPr>
        <w:t xml:space="preserve">แวร์ </w:t>
      </w:r>
      <w:r w:rsidRPr="00584320">
        <w:rPr>
          <w:rFonts w:ascii="Angsana New" w:hAnsi="Angsana New" w:hint="cs"/>
          <w:sz w:val="30"/>
          <w:szCs w:val="30"/>
          <w:cs/>
        </w:rPr>
        <w:t>วัดมูลค่า</w:t>
      </w:r>
      <w:r w:rsidRPr="00584320">
        <w:rPr>
          <w:rFonts w:ascii="Angsana New" w:hAnsi="Angsana New"/>
          <w:sz w:val="30"/>
          <w:szCs w:val="30"/>
          <w:cs/>
        </w:rPr>
        <w:br/>
      </w:r>
      <w:r w:rsidRPr="00584320">
        <w:rPr>
          <w:rFonts w:ascii="Angsana New" w:hAnsi="Angsana New" w:hint="cs"/>
          <w:sz w:val="30"/>
          <w:szCs w:val="30"/>
          <w:cs/>
        </w:rPr>
        <w:t>ด้วย</w:t>
      </w:r>
      <w:r w:rsidRPr="00584320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Pr="00584320">
        <w:rPr>
          <w:rFonts w:ascii="Angsana New" w:hAnsi="Angsana New"/>
          <w:sz w:val="30"/>
          <w:szCs w:val="30"/>
        </w:rPr>
        <w:t xml:space="preserve"> </w:t>
      </w:r>
      <w:r w:rsidRPr="00584320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B80029" w:rsidRPr="00584320">
        <w:rPr>
          <w:rFonts w:ascii="Angsana New" w:hAnsi="Angsana New"/>
          <w:sz w:val="30"/>
          <w:szCs w:val="30"/>
        </w:rPr>
        <w:t xml:space="preserve"> </w:t>
      </w:r>
      <w:r w:rsidR="00B80029" w:rsidRPr="00584320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53201783" w14:textId="7A82BAF0" w:rsidR="00C85FF1" w:rsidRDefault="00C85FF1" w:rsidP="00B63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green"/>
        </w:rPr>
      </w:pPr>
    </w:p>
    <w:p w14:paraId="044A70F8" w14:textId="061031CD" w:rsidR="00B80029" w:rsidRDefault="00B80029" w:rsidP="00B80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B80029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36532F22" w14:textId="77777777" w:rsidR="00396D32" w:rsidRPr="00396D32" w:rsidRDefault="00396D32" w:rsidP="00B80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B80029" w:rsidRPr="00FB6A8E" w14:paraId="54BFC35A" w14:textId="77777777" w:rsidTr="00906C8B">
        <w:tc>
          <w:tcPr>
            <w:tcW w:w="4483" w:type="dxa"/>
          </w:tcPr>
          <w:p w14:paraId="30007710" w14:textId="77777777" w:rsidR="00B80029" w:rsidRPr="00906C8B" w:rsidRDefault="00B80029" w:rsidP="00906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6C8B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</w:tcPr>
          <w:p w14:paraId="1CE45AE2" w14:textId="16540969" w:rsidR="00B80029" w:rsidRPr="00906C8B" w:rsidRDefault="00B80029" w:rsidP="00906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6C8B">
              <w:rPr>
                <w:rFonts w:asciiTheme="majorBidi" w:hAnsiTheme="majorBidi" w:cstheme="majorBidi"/>
                <w:sz w:val="30"/>
                <w:szCs w:val="30"/>
              </w:rPr>
              <w:t>3 - 10</w:t>
            </w:r>
          </w:p>
        </w:tc>
        <w:tc>
          <w:tcPr>
            <w:tcW w:w="3212" w:type="dxa"/>
          </w:tcPr>
          <w:p w14:paraId="7F7F612C" w14:textId="77777777" w:rsidR="00B80029" w:rsidRPr="00906C8B" w:rsidRDefault="00B80029" w:rsidP="00906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06C8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D550552" w14:textId="77777777" w:rsidR="00B63B8C" w:rsidRPr="00B63B8C" w:rsidRDefault="00B63B8C" w:rsidP="00A473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6D235C" w14:textId="77777777" w:rsidR="00C85FF1" w:rsidRPr="00B63B8C" w:rsidRDefault="00C85FF1" w:rsidP="00B63B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B63B8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ญ</w:t>
      </w: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</w:t>
      </w:r>
      <w:r w:rsidRPr="00B63B8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ัญญา</w:t>
      </w:r>
      <w:r w:rsidRPr="00B63B8C">
        <w:rPr>
          <w:rFonts w:ascii="Angsana New" w:hAnsi="Angsana New"/>
          <w:b/>
          <w:bCs/>
          <w:i/>
          <w:iCs/>
          <w:sz w:val="30"/>
          <w:szCs w:val="30"/>
          <w:cs/>
        </w:rPr>
        <w:t>เช่า</w:t>
      </w:r>
    </w:p>
    <w:p w14:paraId="285B2460" w14:textId="343B9EF6" w:rsidR="00C85FF1" w:rsidRPr="00B63B8C" w:rsidRDefault="00C85FF1" w:rsidP="00716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14:paraId="4B8F41F4" w14:textId="295F6C0A" w:rsidR="00C85FF1" w:rsidRPr="00B63B8C" w:rsidRDefault="00C85FF1" w:rsidP="00B63B8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3B8C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</w:t>
      </w:r>
      <w:r w:rsidR="001E5D2D" w:rsidRPr="00B63B8C">
        <w:rPr>
          <w:rFonts w:asciiTheme="majorBidi" w:hAnsiTheme="majorBidi" w:cstheme="majorBidi"/>
          <w:sz w:val="30"/>
          <w:szCs w:val="30"/>
        </w:rPr>
        <w:t xml:space="preserve"> </w:t>
      </w:r>
      <w:r w:rsidRPr="00B63B8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63B8C">
        <w:rPr>
          <w:rFonts w:asciiTheme="majorBidi" w:hAnsiTheme="majorBidi" w:cstheme="majorBidi"/>
          <w:sz w:val="30"/>
          <w:szCs w:val="30"/>
          <w:cs/>
        </w:rPr>
        <w:t>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8240F3A" w14:textId="77777777" w:rsidR="00C85FF1" w:rsidRPr="00B63B8C" w:rsidRDefault="00C85FF1" w:rsidP="00B63B8C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A691968" w14:textId="0DD9C278" w:rsidR="00C85FF1" w:rsidRPr="00B63B8C" w:rsidRDefault="00C85FF1" w:rsidP="00B63B8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63B8C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B63B8C">
        <w:rPr>
          <w:rFonts w:asciiTheme="majorBidi" w:hAnsiTheme="majorBidi" w:cstheme="majorBidi"/>
          <w:sz w:val="30"/>
          <w:szCs w:val="30"/>
        </w:rPr>
        <w:t xml:space="preserve"> </w:t>
      </w:r>
      <w:r w:rsidRPr="00B63B8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63B8C">
        <w:rPr>
          <w:rFonts w:asciiTheme="majorBidi" w:hAnsiTheme="majorBidi" w:cstheme="majorBidi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</w:t>
      </w:r>
      <w:r w:rsidRPr="00B63B8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63B8C">
        <w:rPr>
          <w:rFonts w:asciiTheme="majorBidi" w:hAnsiTheme="majorBidi" w:cstheme="majorBidi"/>
          <w:sz w:val="30"/>
          <w:szCs w:val="30"/>
          <w:cs/>
        </w:rPr>
        <w:t xml:space="preserve"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 </w:t>
      </w:r>
    </w:p>
    <w:p w14:paraId="2D0095DB" w14:textId="77777777" w:rsidR="00C85FF1" w:rsidRPr="000D5B7F" w:rsidRDefault="00C85FF1" w:rsidP="000D5B7F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7C9C141" w14:textId="20B4ED6F" w:rsidR="00B63B8C" w:rsidRDefault="00C85FF1" w:rsidP="007164E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3B8C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805795D" w14:textId="77777777" w:rsidR="007164EB" w:rsidRDefault="007164EB" w:rsidP="007164E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6AF833C" w14:textId="5780EF68" w:rsidR="000D5B7F" w:rsidRDefault="00C85FF1" w:rsidP="00C85FF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06257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="001E5D2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006257">
        <w:rPr>
          <w:rFonts w:asciiTheme="majorBidi" w:hAnsiTheme="majorBidi" w:cstheme="majorBidi"/>
          <w:sz w:val="30"/>
          <w:szCs w:val="30"/>
          <w:cs/>
        </w:rPr>
        <w:t>ประมาณการต้นทุนใน</w:t>
      </w:r>
      <w:r w:rsidR="009B4FC4">
        <w:rPr>
          <w:rFonts w:asciiTheme="majorBidi" w:hAnsiTheme="majorBidi" w:cstheme="majorBidi"/>
          <w:sz w:val="30"/>
          <w:szCs w:val="30"/>
        </w:rPr>
        <w:br/>
      </w:r>
      <w:r w:rsidRPr="00006257">
        <w:rPr>
          <w:rFonts w:asciiTheme="majorBidi" w:hAnsiTheme="majorBidi" w:cstheme="majorBidi"/>
          <w:sz w:val="30"/>
          <w:szCs w:val="30"/>
          <w:cs/>
        </w:rPr>
        <w:t>การบูรณะและสุทธิจากสิ่งจูงใจในสัญญาเช่าที่ได้รับ</w:t>
      </w:r>
      <w:r w:rsidRPr="00006257">
        <w:rPr>
          <w:rFonts w:asciiTheme="majorBidi" w:hAnsiTheme="majorBidi" w:cstheme="majorBidi"/>
          <w:sz w:val="30"/>
          <w:szCs w:val="30"/>
        </w:rPr>
        <w:t xml:space="preserve"> </w:t>
      </w:r>
      <w:r w:rsidRPr="00006257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bookmarkStart w:id="1" w:name="_Hlk65854665"/>
      <w:r w:rsidRPr="00006257">
        <w:rPr>
          <w:rFonts w:asciiTheme="majorBidi" w:hAnsiTheme="majorBidi" w:cstheme="majorBidi"/>
          <w:sz w:val="30"/>
          <w:szCs w:val="30"/>
        </w:rPr>
        <w:t xml:space="preserve"> </w:t>
      </w:r>
      <w:bookmarkEnd w:id="1"/>
      <w:r w:rsidRPr="00006257">
        <w:rPr>
          <w:rFonts w:asciiTheme="majorBidi" w:hAnsiTheme="majorBidi" w:cstheme="majorBidi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เว้นแต่สัญญาเช่าที่โอนกรรมสิทธิ์ในสินทรัพย์ที่เช่าให้กับบริษัทเมื่อสิ้นสุดสัญญาเช่า หรือบริษัทจะใช้สิทธิในการซื้อสินทรัพย์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bookmarkStart w:id="2" w:name="_Hlk65854679"/>
    </w:p>
    <w:p w14:paraId="086D5DD3" w14:textId="77777777" w:rsidR="000D5B7F" w:rsidRDefault="000D5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bookmarkEnd w:id="2"/>
    <w:p w14:paraId="7DCE740D" w14:textId="5B1E03E9" w:rsidR="00C85FF1" w:rsidRPr="00006257" w:rsidRDefault="00C85FF1" w:rsidP="00C85FF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6257">
        <w:rPr>
          <w:rFonts w:asciiTheme="majorBidi" w:hAnsiTheme="majorBidi" w:cstheme="majorBidi"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บริษัทใช้อัตราดอกเบี้ยเงินกู้ยืมส่วนเพิ่มของบริษัทในการคิดลดเป็นมูลค่าปัจจุบัน</w:t>
      </w:r>
      <w:r w:rsidRPr="00006257">
        <w:rPr>
          <w:rFonts w:asciiTheme="majorBidi" w:hAnsiTheme="majorBidi" w:cstheme="majorBidi"/>
          <w:sz w:val="30"/>
          <w:szCs w:val="30"/>
        </w:rPr>
        <w:t xml:space="preserve"> </w:t>
      </w:r>
      <w:r w:rsidRPr="00006257">
        <w:rPr>
          <w:rFonts w:asciiTheme="majorBidi" w:hAnsiTheme="majorBidi" w:cstheme="majorBidi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006257">
        <w:rPr>
          <w:rFonts w:asciiTheme="majorBidi" w:hAnsiTheme="majorBidi" w:cstheme="majorBidi"/>
          <w:sz w:val="30"/>
          <w:szCs w:val="30"/>
        </w:rPr>
        <w:t xml:space="preserve"> </w:t>
      </w:r>
    </w:p>
    <w:p w14:paraId="5977E705" w14:textId="77777777" w:rsidR="00B63B8C" w:rsidRDefault="00B63B8C" w:rsidP="001B4A5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A9F0A3" w14:textId="5339F6F1" w:rsidR="00B63B8C" w:rsidRDefault="00C85FF1" w:rsidP="001B4A5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752C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="007E20E0">
        <w:rPr>
          <w:rFonts w:asciiTheme="majorBidi" w:hAnsiTheme="majorBidi" w:cstheme="majorBidi"/>
          <w:sz w:val="30"/>
          <w:szCs w:val="30"/>
          <w:cs/>
        </w:rPr>
        <w:br/>
      </w:r>
      <w:r w:rsidRPr="004D752C">
        <w:rPr>
          <w:rFonts w:asciiTheme="majorBidi" w:hAnsiTheme="majorBidi" w:cstheme="majorBidi"/>
          <w:sz w:val="30"/>
          <w:szCs w:val="30"/>
          <w:cs/>
        </w:rPr>
        <w:t>วัดมูลค่าใหม่เมื่อมีการเปลี่ยนแปลงสัญญาเช่า</w:t>
      </w:r>
      <w:bookmarkStart w:id="3" w:name="_Hlk65855261"/>
      <w:r w:rsidR="00FD0232">
        <w:rPr>
          <w:rFonts w:asciiTheme="majorBidi" w:hAnsiTheme="majorBidi" w:cstheme="majorBidi" w:hint="cs"/>
          <w:sz w:val="30"/>
          <w:szCs w:val="30"/>
          <w:cs/>
        </w:rPr>
        <w:t xml:space="preserve"> การเปลี่ยนแปลงอายุสัญญาเช่า</w:t>
      </w:r>
      <w:r w:rsidR="001E5D2D">
        <w:rPr>
          <w:rFonts w:asciiTheme="majorBidi" w:hAnsiTheme="majorBidi" w:cstheme="majorBidi" w:hint="cs"/>
          <w:sz w:val="30"/>
          <w:szCs w:val="30"/>
          <w:cs/>
        </w:rPr>
        <w:t xml:space="preserve"> การเปลี่ยนแปลงค่าเช่า</w:t>
      </w:r>
      <w:r w:rsidR="001B4A5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D752C">
        <w:rPr>
          <w:rFonts w:asciiTheme="majorBidi" w:hAnsiTheme="majorBidi" w:cstheme="majorBidi"/>
          <w:sz w:val="30"/>
          <w:szCs w:val="30"/>
          <w:cs/>
        </w:rPr>
        <w:t>หรือมี</w:t>
      </w:r>
      <w:r w:rsidR="00197781">
        <w:rPr>
          <w:rFonts w:asciiTheme="majorBidi" w:hAnsiTheme="majorBidi" w:cstheme="majorBidi"/>
          <w:sz w:val="30"/>
          <w:szCs w:val="30"/>
        </w:rPr>
        <w:br/>
      </w:r>
      <w:r w:rsidRPr="004D752C">
        <w:rPr>
          <w:rFonts w:asciiTheme="majorBidi" w:hAnsiTheme="majorBidi" w:cstheme="majorBidi"/>
          <w:sz w:val="30"/>
          <w:szCs w:val="30"/>
          <w:cs/>
        </w:rPr>
        <w:t>การเปลี่ยนแปลงการประเมินการเลือกใช้สิทธิที่ระบุในสัญญาเช่า</w:t>
      </w:r>
      <w:bookmarkEnd w:id="3"/>
      <w:r w:rsidRPr="004D752C">
        <w:rPr>
          <w:rFonts w:asciiTheme="majorBidi" w:hAnsiTheme="majorBidi" w:cstheme="majorBidi"/>
          <w:sz w:val="30"/>
          <w:szCs w:val="30"/>
          <w:cs/>
        </w:rPr>
        <w:t xml:space="preserve"> เมื่อมีการวัดมูลค่าหนี้สินตาม</w:t>
      </w:r>
      <w:r w:rsidR="001E5D2D">
        <w:rPr>
          <w:rFonts w:asciiTheme="majorBidi" w:hAnsiTheme="majorBidi" w:cstheme="majorBidi" w:hint="cs"/>
          <w:sz w:val="30"/>
          <w:szCs w:val="30"/>
          <w:cs/>
        </w:rPr>
        <w:t>อายุ</w:t>
      </w:r>
      <w:r w:rsidRPr="004D752C">
        <w:rPr>
          <w:rFonts w:asciiTheme="majorBidi" w:hAnsiTheme="majorBidi" w:cstheme="majorBidi"/>
          <w:sz w:val="30"/>
          <w:szCs w:val="30"/>
          <w:cs/>
        </w:rPr>
        <w:t xml:space="preserve">สัญญาเช่าใหม่ </w:t>
      </w:r>
      <w:r w:rsidR="007E20E0">
        <w:rPr>
          <w:rFonts w:asciiTheme="majorBidi" w:hAnsiTheme="majorBidi" w:cstheme="majorBidi"/>
          <w:sz w:val="30"/>
          <w:szCs w:val="30"/>
          <w:cs/>
        </w:rPr>
        <w:br/>
      </w:r>
      <w:r w:rsidRPr="004D752C">
        <w:rPr>
          <w:rFonts w:asciiTheme="majorBidi" w:hAnsiTheme="majorBidi" w:cstheme="majorBidi"/>
          <w:sz w:val="30"/>
          <w:szCs w:val="30"/>
          <w:cs/>
        </w:rPr>
        <w:t xml:space="preserve">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0A0CF1A0" w14:textId="77777777" w:rsidR="00937274" w:rsidRPr="000D5B7F" w:rsidRDefault="00937274" w:rsidP="0093727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7B0B185" w14:textId="0979A0AB" w:rsidR="00C85FF1" w:rsidRPr="00AE1E2C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AD7067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AD706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ฎ</w:t>
      </w:r>
      <w:r w:rsidRPr="00AD7067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AD7067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937274" w:rsidRPr="00937274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4096FB4E" w14:textId="77777777" w:rsidR="00C85FF1" w:rsidRPr="0015314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B33BDD1" w14:textId="6BB883E0" w:rsidR="00C85FF1" w:rsidRDefault="00C85FF1" w:rsidP="00C85FF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1E2C">
        <w:rPr>
          <w:rFonts w:ascii="Angsana New" w:hAnsi="Angsana New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AE1E2C">
        <w:rPr>
          <w:rFonts w:ascii="Angsana New" w:hAnsi="Angsana New"/>
          <w:sz w:val="30"/>
          <w:szCs w:val="30"/>
        </w:rPr>
        <w:t xml:space="preserve"> </w:t>
      </w:r>
      <w:r w:rsidRPr="00AE1E2C">
        <w:rPr>
          <w:rFonts w:ascii="Angsana New" w:hAnsi="Angsana New"/>
          <w:sz w:val="30"/>
          <w:szCs w:val="30"/>
        </w:rPr>
        <w:br/>
      </w:r>
      <w:r w:rsidRPr="00AE1E2C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20A81C37" w14:textId="77777777" w:rsidR="00AA65B0" w:rsidRPr="00AE1E2C" w:rsidRDefault="00AA65B0" w:rsidP="00C85FF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C7CF6C" w14:textId="518D8D7D" w:rsidR="00C85FF1" w:rsidRPr="00AE1E2C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E1E2C">
        <w:rPr>
          <w:rFonts w:ascii="Angsana New" w:eastAsia="Calibri" w:hAnsi="Angsana New"/>
          <w:sz w:val="30"/>
          <w:szCs w:val="30"/>
          <w:cs/>
        </w:rPr>
        <w:t>ขาดทุนจากการด้อยค่ารับรู้</w:t>
      </w:r>
      <w:r w:rsidRPr="00AE1E2C">
        <w:rPr>
          <w:rFonts w:ascii="Angsana New" w:eastAsia="Calibri" w:hAnsi="Angsana New" w:hint="cs"/>
          <w:sz w:val="30"/>
          <w:szCs w:val="30"/>
          <w:cs/>
        </w:rPr>
        <w:t>ในกำไรหรือขาดทุน</w:t>
      </w:r>
      <w:r w:rsidRPr="00AE1E2C">
        <w:rPr>
          <w:rFonts w:ascii="Angsana New" w:eastAsia="Calibri" w:hAnsi="Angsana New"/>
          <w:sz w:val="30"/>
          <w:szCs w:val="30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Pr="00AE1E2C">
        <w:rPr>
          <w:rFonts w:ascii="Angsana New" w:eastAsia="Calibri" w:hAnsi="Angsana New"/>
          <w:sz w:val="30"/>
          <w:szCs w:val="30"/>
        </w:rPr>
        <w:t xml:space="preserve"> </w:t>
      </w:r>
      <w:r w:rsidRPr="00AE1E2C">
        <w:rPr>
          <w:rFonts w:ascii="Angsana New" w:eastAsia="Calibri" w:hAnsi="Angsana New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</w:t>
      </w:r>
      <w:r w:rsidR="00B67C2C">
        <w:rPr>
          <w:rFonts w:ascii="Angsana New" w:eastAsia="Calibri" w:hAnsi="Angsana New"/>
          <w:sz w:val="30"/>
          <w:szCs w:val="30"/>
        </w:rPr>
        <w:br/>
      </w:r>
      <w:r w:rsidRPr="00AE1E2C">
        <w:rPr>
          <w:rFonts w:ascii="Angsana New" w:eastAsia="Calibri" w:hAnsi="Angsana New"/>
          <w:sz w:val="30"/>
          <w:szCs w:val="30"/>
          <w:cs/>
        </w:rPr>
        <w:t>ในส่วนของผู้ถือหุ้น</w:t>
      </w:r>
    </w:p>
    <w:p w14:paraId="2F6D6E0D" w14:textId="77777777" w:rsidR="00C85FF1" w:rsidRPr="0015314D" w:rsidRDefault="00C85FF1" w:rsidP="00C85FF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highlight w:val="green"/>
        </w:rPr>
      </w:pPr>
    </w:p>
    <w:p w14:paraId="76490AFF" w14:textId="253024B4" w:rsidR="00C85FF1" w:rsidRPr="00005896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005896">
        <w:rPr>
          <w:rFonts w:ascii="Angsana New" w:eastAsia="Calibri" w:hAnsi="Angsana New"/>
          <w:sz w:val="30"/>
          <w:szCs w:val="30"/>
          <w:cs/>
        </w:rPr>
        <w:t>มูลค่าที่คาดว่าจะได้รับคืนหมายถึง มูลค่าจากการใช้ของสินทรัพย์หรือมูลค่ายุติธรรมของสินทรัพย์หักต้นทุน</w:t>
      </w:r>
      <w:r w:rsidRPr="00005896">
        <w:rPr>
          <w:rFonts w:ascii="Angsana New" w:eastAsia="Calibri" w:hAnsi="Angsana New"/>
          <w:sz w:val="30"/>
          <w:szCs w:val="30"/>
          <w:cs/>
        </w:rPr>
        <w:br/>
        <w:t>ในการขายแล้วแต่มูลค่าใดจะสูงกว่า ในการประเมินมูลค่าจากการใช้ของสินทรัพย์ ประมาณการกระแสเงินสด</w:t>
      </w:r>
      <w:r w:rsidRPr="00005896">
        <w:rPr>
          <w:rFonts w:ascii="Angsana New" w:eastAsia="Calibri" w:hAnsi="Angsana New"/>
          <w:sz w:val="30"/>
          <w:szCs w:val="30"/>
          <w:cs/>
        </w:rPr>
        <w:br/>
        <w:t>ที่จะได้รับในอนาคตจะคิดลดเป็นมูลค่าปัจจุบันโดยใช้อัตราคิดลดก่อนคำนึง</w:t>
      </w:r>
      <w:r w:rsidRPr="00005896">
        <w:rPr>
          <w:rFonts w:ascii="Angsana New" w:eastAsia="Calibri" w:hAnsi="Angsana New" w:hint="cs"/>
          <w:sz w:val="30"/>
          <w:szCs w:val="30"/>
          <w:cs/>
        </w:rPr>
        <w:t>ถึง</w:t>
      </w:r>
      <w:r w:rsidRPr="00005896">
        <w:rPr>
          <w:rFonts w:ascii="Angsana New" w:eastAsia="Calibri" w:hAnsi="Angsana New"/>
          <w:sz w:val="30"/>
          <w:szCs w:val="30"/>
          <w:cs/>
        </w:rPr>
        <w:t>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6B37C2BC" w14:textId="77777777" w:rsidR="00C85FF1" w:rsidRPr="0015314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  <w:highlight w:val="green"/>
          <w:cs/>
        </w:rPr>
      </w:pPr>
    </w:p>
    <w:p w14:paraId="0FF3E3DB" w14:textId="77777777" w:rsidR="00C85FF1" w:rsidRPr="00005896" w:rsidRDefault="00C85FF1" w:rsidP="00C85FF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05896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1E4CEDA" w14:textId="7D3BFD93" w:rsidR="00C85FF1" w:rsidRPr="00005896" w:rsidRDefault="00C85FF1" w:rsidP="00A473DD">
      <w:pPr>
        <w:pStyle w:val="AccPolicyHeading"/>
        <w:rPr>
          <w:sz w:val="30"/>
          <w:szCs w:val="30"/>
          <w:cs/>
        </w:rPr>
      </w:pPr>
      <w:r w:rsidRPr="00005896">
        <w:rPr>
          <w:sz w:val="30"/>
          <w:szCs w:val="30"/>
          <w:cs/>
        </w:rPr>
        <w:lastRenderedPageBreak/>
        <w:t>(</w:t>
      </w:r>
      <w:r w:rsidR="00A473DD">
        <w:rPr>
          <w:rFonts w:hint="cs"/>
          <w:sz w:val="30"/>
          <w:szCs w:val="30"/>
          <w:cs/>
        </w:rPr>
        <w:t>ฏ</w:t>
      </w:r>
      <w:r w:rsidRPr="00005896">
        <w:rPr>
          <w:sz w:val="30"/>
          <w:szCs w:val="30"/>
          <w:cs/>
        </w:rPr>
        <w:t>)</w:t>
      </w:r>
      <w:r w:rsidR="00A473DD">
        <w:rPr>
          <w:sz w:val="30"/>
          <w:szCs w:val="30"/>
        </w:rPr>
        <w:tab/>
      </w:r>
      <w:r w:rsidRPr="00005896">
        <w:rPr>
          <w:rFonts w:hint="cs"/>
          <w:sz w:val="30"/>
          <w:szCs w:val="30"/>
          <w:cs/>
        </w:rPr>
        <w:t>รายได้รอตัดบัญชี</w:t>
      </w:r>
    </w:p>
    <w:p w14:paraId="31E04F0C" w14:textId="77777777" w:rsidR="00C85FF1" w:rsidRPr="0015314D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2785EAC" w14:textId="77777777" w:rsidR="00AD7067" w:rsidRDefault="00C85FF1" w:rsidP="001531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outlineLvl w:val="0"/>
        <w:rPr>
          <w:rFonts w:ascii="Angsana New" w:hAnsi="Angsana New"/>
          <w:spacing w:val="-2"/>
          <w:sz w:val="30"/>
          <w:szCs w:val="30"/>
        </w:rPr>
      </w:pPr>
      <w:r w:rsidRPr="00005896">
        <w:rPr>
          <w:rFonts w:ascii="Angsana New" w:hAnsi="Angsana New"/>
          <w:spacing w:val="-2"/>
          <w:sz w:val="30"/>
          <w:szCs w:val="30"/>
          <w:cs/>
        </w:rPr>
        <w:t>รายได้รอตัดบัญชีได้แก่ เงินที่บริษัทได้รับจากบริษัทใหญ่เพื่อเป็นเงินช่วยเหลืออย่างไม่มีเงื่อนไขสำหรั</w:t>
      </w:r>
      <w:r w:rsidRPr="00005896">
        <w:rPr>
          <w:rFonts w:ascii="Angsana New" w:hAnsi="Angsana New" w:hint="cs"/>
          <w:spacing w:val="-2"/>
          <w:sz w:val="30"/>
          <w:szCs w:val="30"/>
          <w:cs/>
        </w:rPr>
        <w:t>บการซื้อ</w:t>
      </w:r>
      <w:r w:rsidRPr="00005896">
        <w:rPr>
          <w:rFonts w:ascii="Angsana New" w:hAnsi="Angsana New"/>
          <w:spacing w:val="-2"/>
          <w:sz w:val="30"/>
          <w:szCs w:val="30"/>
          <w:cs/>
        </w:rPr>
        <w:t>เครื่องจักร</w:t>
      </w:r>
      <w:r w:rsidRPr="00005896">
        <w:rPr>
          <w:rFonts w:ascii="Angsana New" w:hAnsi="Angsana New" w:hint="cs"/>
          <w:spacing w:val="-2"/>
          <w:sz w:val="30"/>
          <w:szCs w:val="30"/>
          <w:cs/>
        </w:rPr>
        <w:t>ใหม่</w:t>
      </w:r>
      <w:r w:rsidRPr="00005896">
        <w:rPr>
          <w:rFonts w:ascii="Angsana New" w:hAnsi="Angsana New"/>
          <w:spacing w:val="-2"/>
          <w:sz w:val="30"/>
          <w:szCs w:val="30"/>
          <w:cs/>
        </w:rPr>
        <w:t>เพื่อเพิ่มประสิทธิภาพการผลิตและลดมลภาวะทางอากาศจากการผลิต รายได้รอตัดบัญชีนี้จะ</w:t>
      </w:r>
      <w:r w:rsidRPr="00005896">
        <w:rPr>
          <w:rFonts w:ascii="Angsana New" w:hAnsi="Angsana New" w:hint="cs"/>
          <w:spacing w:val="-2"/>
          <w:sz w:val="30"/>
          <w:szCs w:val="30"/>
          <w:cs/>
        </w:rPr>
        <w:t>รับรู้</w:t>
      </w:r>
      <w:r w:rsidRPr="00005896">
        <w:rPr>
          <w:rFonts w:ascii="Angsana New" w:hAnsi="Angsana New"/>
          <w:spacing w:val="-2"/>
          <w:sz w:val="30"/>
          <w:szCs w:val="30"/>
          <w:cs/>
        </w:rPr>
        <w:br/>
        <w:t>เป็นรายได้ในกำไรหรือขาดทุนโดยวิธีเส้นตรงตามเกณฑ์อายุการใ</w:t>
      </w:r>
      <w:r w:rsidRPr="00005896">
        <w:rPr>
          <w:rFonts w:ascii="Angsana New" w:hAnsi="Angsana New" w:hint="cs"/>
          <w:spacing w:val="-2"/>
          <w:sz w:val="30"/>
          <w:szCs w:val="30"/>
          <w:cs/>
        </w:rPr>
        <w:t>ห้ประโยชน์</w:t>
      </w:r>
      <w:r w:rsidRPr="00005896">
        <w:rPr>
          <w:rFonts w:ascii="Angsana New" w:hAnsi="Angsana New"/>
          <w:spacing w:val="-2"/>
          <w:sz w:val="30"/>
          <w:szCs w:val="30"/>
          <w:cs/>
        </w:rPr>
        <w:t>โดยประมาณของ</w:t>
      </w:r>
      <w:r w:rsidRPr="00005896">
        <w:rPr>
          <w:rFonts w:ascii="Angsana New" w:hAnsi="Angsana New" w:hint="cs"/>
          <w:spacing w:val="-2"/>
          <w:sz w:val="30"/>
          <w:szCs w:val="30"/>
          <w:cs/>
        </w:rPr>
        <w:t>เครื่องจักร</w:t>
      </w:r>
      <w:r w:rsidRPr="00005896">
        <w:rPr>
          <w:rFonts w:ascii="Angsana New" w:hAnsi="Angsana New"/>
          <w:spacing w:val="-2"/>
          <w:sz w:val="30"/>
          <w:szCs w:val="30"/>
        </w:rPr>
        <w:br/>
      </w:r>
      <w:r w:rsidRPr="00005896">
        <w:rPr>
          <w:rFonts w:ascii="Angsana New" w:hAnsi="Angsana New"/>
          <w:spacing w:val="-2"/>
          <w:sz w:val="30"/>
          <w:szCs w:val="30"/>
          <w:cs/>
        </w:rPr>
        <w:t xml:space="preserve">เป็นระยะเวลา </w:t>
      </w:r>
      <w:r w:rsidRPr="00005896">
        <w:rPr>
          <w:rFonts w:ascii="Angsana New" w:hAnsi="Angsana New"/>
          <w:spacing w:val="-2"/>
          <w:sz w:val="30"/>
          <w:szCs w:val="30"/>
        </w:rPr>
        <w:t xml:space="preserve">10 </w:t>
      </w:r>
      <w:r w:rsidRPr="00005896">
        <w:rPr>
          <w:rFonts w:ascii="Angsana New" w:hAnsi="Angsana New"/>
          <w:spacing w:val="-2"/>
          <w:sz w:val="30"/>
          <w:szCs w:val="30"/>
          <w:cs/>
        </w:rPr>
        <w:t>ปีนับจากวันที่เครื่องจักรพร้อมใช้งาน</w:t>
      </w:r>
    </w:p>
    <w:p w14:paraId="0F5AB8CB" w14:textId="77777777" w:rsidR="00AD7067" w:rsidRDefault="00AD7067" w:rsidP="001531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outlineLvl w:val="0"/>
        <w:rPr>
          <w:rFonts w:ascii="Angsana New" w:hAnsi="Angsana New"/>
          <w:spacing w:val="-2"/>
          <w:sz w:val="30"/>
          <w:szCs w:val="30"/>
        </w:rPr>
      </w:pPr>
    </w:p>
    <w:p w14:paraId="7B66EA54" w14:textId="0C8D87AE" w:rsidR="00C85FF1" w:rsidRPr="0088700E" w:rsidRDefault="00C85FF1" w:rsidP="00C85FF1">
      <w:pPr>
        <w:pStyle w:val="AccPolicyHeading"/>
        <w:rPr>
          <w:sz w:val="30"/>
          <w:szCs w:val="30"/>
          <w:cs/>
          <w:lang w:val="th-TH"/>
        </w:rPr>
      </w:pPr>
      <w:r w:rsidRPr="0088700E">
        <w:rPr>
          <w:sz w:val="30"/>
          <w:szCs w:val="30"/>
          <w:cs/>
        </w:rPr>
        <w:t>(</w:t>
      </w:r>
      <w:r w:rsidR="00A473DD">
        <w:rPr>
          <w:rFonts w:hint="cs"/>
          <w:sz w:val="30"/>
          <w:szCs w:val="30"/>
          <w:cs/>
        </w:rPr>
        <w:t>ฐ</w:t>
      </w:r>
      <w:r w:rsidRPr="0088700E">
        <w:rPr>
          <w:sz w:val="30"/>
          <w:szCs w:val="30"/>
          <w:cs/>
        </w:rPr>
        <w:t>)</w:t>
      </w:r>
      <w:r w:rsidRPr="0088700E">
        <w:rPr>
          <w:sz w:val="30"/>
          <w:szCs w:val="30"/>
          <w:cs/>
        </w:rPr>
        <w:tab/>
      </w:r>
      <w:r w:rsidRPr="0088700E">
        <w:rPr>
          <w:sz w:val="30"/>
          <w:szCs w:val="30"/>
          <w:cs/>
          <w:lang w:val="th-TH"/>
        </w:rPr>
        <w:t>ผลประโยชน์</w:t>
      </w:r>
      <w:r w:rsidRPr="0088700E">
        <w:rPr>
          <w:sz w:val="30"/>
          <w:szCs w:val="30"/>
          <w:cs/>
        </w:rPr>
        <w:t>ของ</w:t>
      </w:r>
      <w:r w:rsidRPr="0088700E">
        <w:rPr>
          <w:sz w:val="30"/>
          <w:szCs w:val="30"/>
          <w:cs/>
          <w:lang w:val="th-TH"/>
        </w:rPr>
        <w:t>พนักงาน</w:t>
      </w:r>
    </w:p>
    <w:p w14:paraId="3638A502" w14:textId="77777777" w:rsidR="00C85FF1" w:rsidRPr="00B169F3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highlight w:val="green"/>
        </w:rPr>
      </w:pPr>
    </w:p>
    <w:p w14:paraId="361F0762" w14:textId="77777777" w:rsidR="00C85FF1" w:rsidRPr="0088700E" w:rsidRDefault="00C85FF1" w:rsidP="00C85FF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8700E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5F6B0348" w14:textId="77777777" w:rsidR="00C85FF1" w:rsidRPr="0088700E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769C257" w14:textId="0E8A2328" w:rsidR="00C85FF1" w:rsidRPr="0088700E" w:rsidRDefault="00C85FF1" w:rsidP="00C85FF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88700E">
        <w:rPr>
          <w:rFonts w:ascii="Angsana New" w:hAnsi="Angsana New"/>
          <w:i/>
          <w:sz w:val="30"/>
          <w:szCs w:val="30"/>
          <w:cs/>
        </w:rPr>
        <w:t>ภาระผูกพันในการสมทบเข้า</w:t>
      </w:r>
      <w:r w:rsidR="008A3824">
        <w:rPr>
          <w:rFonts w:ascii="Angsana New" w:hAnsi="Angsana New" w:hint="cs"/>
          <w:i/>
          <w:sz w:val="30"/>
          <w:szCs w:val="30"/>
          <w:cs/>
        </w:rPr>
        <w:t>กองทุนสำรองเลี้ยงชีพสำหรับพนักงานของบริษัท</w:t>
      </w:r>
      <w:r w:rsidRPr="0088700E">
        <w:rPr>
          <w:rFonts w:ascii="Angsana New" w:hAnsi="Angsana New"/>
          <w:i/>
          <w:sz w:val="30"/>
          <w:szCs w:val="30"/>
          <w:cs/>
        </w:rPr>
        <w:t>จะถูกรับรู้เป็นค่าใช้จ่าย</w:t>
      </w:r>
      <w:r w:rsidR="008A3824">
        <w:rPr>
          <w:rFonts w:ascii="Angsana New" w:hAnsi="Angsana New" w:hint="cs"/>
          <w:i/>
          <w:sz w:val="30"/>
          <w:szCs w:val="30"/>
          <w:cs/>
        </w:rPr>
        <w:t>พนักงานในกำไรหรือขาดทุนในรอบระยะเวลาที่พนักงานได้ทำงานให้กับกิจการ</w:t>
      </w:r>
    </w:p>
    <w:p w14:paraId="1F514DA3" w14:textId="77777777" w:rsidR="00C85FF1" w:rsidRPr="00B169F3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highlight w:val="green"/>
        </w:rPr>
      </w:pPr>
    </w:p>
    <w:p w14:paraId="0D1C2B61" w14:textId="6F6E4335" w:rsidR="00C85FF1" w:rsidRPr="0088700E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8700E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0CB8CE75" w14:textId="77777777" w:rsidR="00C85FF1" w:rsidRPr="00B169F3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highlight w:val="green"/>
        </w:rPr>
      </w:pPr>
    </w:p>
    <w:p w14:paraId="28D5040B" w14:textId="32FFB79C" w:rsidR="00C85FF1" w:rsidRPr="000B0506" w:rsidRDefault="00C85FF1" w:rsidP="00C85FF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0B0506">
        <w:rPr>
          <w:rFonts w:ascii="Angsana New" w:hAnsi="Angsana New"/>
          <w:i/>
          <w:sz w:val="30"/>
          <w:szCs w:val="30"/>
          <w:cs/>
        </w:rPr>
        <w:t>ภาระผูกพันสุทธิของ</w:t>
      </w:r>
      <w:r w:rsidRPr="000B0506">
        <w:rPr>
          <w:rFonts w:ascii="Angsana New" w:hAnsi="Angsana New" w:hint="cs"/>
          <w:i/>
          <w:sz w:val="30"/>
          <w:szCs w:val="30"/>
          <w:cs/>
        </w:rPr>
        <w:t>บริษัท</w:t>
      </w:r>
      <w:r w:rsidRPr="000B0506">
        <w:rPr>
          <w:rFonts w:ascii="Angsana New" w:hAnsi="Angsana New"/>
          <w:i/>
          <w:sz w:val="30"/>
          <w:szCs w:val="30"/>
          <w:cs/>
        </w:rPr>
        <w:t>จากโครงการผลประโยชน์ที่กำหนดไว้ถูกคำนวณจากการประมาณผลประโยชน์</w:t>
      </w:r>
      <w:r w:rsidRPr="000B0506">
        <w:rPr>
          <w:rFonts w:ascii="Angsana New" w:hAnsi="Angsana New"/>
          <w:i/>
          <w:sz w:val="30"/>
          <w:szCs w:val="30"/>
          <w:cs/>
        </w:rPr>
        <w:br/>
        <w:t>ในอนาคตที่เกิดจากการทำงานของพนักงานใน</w:t>
      </w:r>
      <w:r w:rsidRPr="000B0506">
        <w:rPr>
          <w:rFonts w:ascii="Angsana New" w:hAnsi="Angsana New" w:hint="cs"/>
          <w:i/>
          <w:sz w:val="30"/>
          <w:szCs w:val="30"/>
          <w:cs/>
        </w:rPr>
        <w:t>งวด</w:t>
      </w:r>
      <w:r w:rsidRPr="000B0506">
        <w:rPr>
          <w:rFonts w:ascii="Angsana New" w:hAnsi="Angsana New"/>
          <w:i/>
          <w:sz w:val="30"/>
          <w:szCs w:val="30"/>
          <w:cs/>
        </w:rPr>
        <w:t>ปัจจุบันและงวดก่อนๆ ผลประโยชน์ดังกล่าวได้มีการคิดลดกระแสเงิน</w:t>
      </w:r>
      <w:r w:rsidRPr="000B0506">
        <w:rPr>
          <w:rFonts w:ascii="Angsana New" w:hAnsi="Angsana New" w:hint="cs"/>
          <w:i/>
          <w:sz w:val="30"/>
          <w:szCs w:val="30"/>
          <w:cs/>
        </w:rPr>
        <w:t>ส</w:t>
      </w:r>
      <w:r w:rsidRPr="000B0506">
        <w:rPr>
          <w:rFonts w:ascii="Angsana New" w:hAnsi="Angsana New"/>
          <w:i/>
          <w:sz w:val="30"/>
          <w:szCs w:val="30"/>
          <w:cs/>
        </w:rPr>
        <w:t>ดเพื่อให้เป็นมูลค่าปัจจุบันซึ่งจัดทำโดยนักคณิตศาสตร์ประกันภัยที่ได้รับอนุญาต โดยวิธีคิดลด</w:t>
      </w:r>
      <w:r w:rsidR="00A66415">
        <w:rPr>
          <w:rFonts w:ascii="Angsana New" w:hAnsi="Angsana New"/>
          <w:i/>
          <w:sz w:val="30"/>
          <w:szCs w:val="30"/>
        </w:rPr>
        <w:br/>
      </w:r>
      <w:r w:rsidRPr="000B0506">
        <w:rPr>
          <w:rFonts w:ascii="Angsana New" w:hAnsi="Angsana New"/>
          <w:i/>
          <w:sz w:val="30"/>
          <w:szCs w:val="30"/>
          <w:cs/>
        </w:rPr>
        <w:t>แต่ละหน่วยที่ประมาณการไว้</w:t>
      </w:r>
    </w:p>
    <w:p w14:paraId="0F08F3EA" w14:textId="77777777" w:rsidR="00C85FF1" w:rsidRPr="00B169F3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highlight w:val="green"/>
        </w:rPr>
      </w:pPr>
    </w:p>
    <w:p w14:paraId="007079C9" w14:textId="0A0061D7" w:rsidR="004425B8" w:rsidRDefault="00C85FF1" w:rsidP="004425B8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D540F9">
        <w:rPr>
          <w:rFonts w:ascii="Angsana New" w:hAnsi="Angsana New" w:hint="cs"/>
          <w:i/>
          <w:sz w:val="30"/>
          <w:szCs w:val="30"/>
          <w:cs/>
        </w:rPr>
        <w:t>ใน</w:t>
      </w:r>
      <w:r w:rsidRPr="00D540F9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D540F9">
        <w:rPr>
          <w:rFonts w:ascii="Angsana New" w:hAnsi="Angsana New"/>
          <w:i/>
          <w:sz w:val="30"/>
          <w:szCs w:val="30"/>
        </w:rPr>
        <w:t xml:space="preserve"> </w:t>
      </w:r>
      <w:r w:rsidRPr="00D540F9">
        <w:rPr>
          <w:rFonts w:ascii="Angsana New" w:hAnsi="Angsana New"/>
          <w:i/>
          <w:sz w:val="30"/>
          <w:szCs w:val="30"/>
          <w:cs/>
        </w:rPr>
        <w:t>กำไร</w:t>
      </w:r>
      <w:r w:rsidRPr="00D540F9">
        <w:rPr>
          <w:rFonts w:ascii="Angsana New" w:hAnsi="Angsana New" w:hint="cs"/>
          <w:i/>
          <w:sz w:val="30"/>
          <w:szCs w:val="30"/>
          <w:cs/>
        </w:rPr>
        <w:t>หรือ</w:t>
      </w:r>
      <w:r w:rsidRPr="00D540F9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D540F9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D540F9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D540F9">
        <w:rPr>
          <w:rFonts w:ascii="Angsana New" w:hAnsi="Angsana New" w:hint="cs"/>
          <w:i/>
          <w:sz w:val="30"/>
          <w:szCs w:val="30"/>
          <w:cs/>
        </w:rPr>
        <w:t>ทันที บริษัท</w:t>
      </w:r>
      <w:r w:rsidRPr="00D540F9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D540F9">
        <w:rPr>
          <w:rFonts w:ascii="Angsana New" w:hAnsi="Angsana New" w:hint="cs"/>
          <w:i/>
          <w:sz w:val="30"/>
          <w:szCs w:val="30"/>
          <w:cs/>
        </w:rPr>
        <w:t>ของ</w:t>
      </w:r>
      <w:r w:rsidRPr="00D540F9">
        <w:rPr>
          <w:rFonts w:ascii="Angsana New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D540F9">
        <w:rPr>
          <w:rFonts w:ascii="Angsana New" w:hAnsi="Angsana New"/>
          <w:i/>
          <w:sz w:val="30"/>
          <w:szCs w:val="30"/>
          <w:cs/>
        </w:rPr>
        <w:br/>
        <w:t>โดยคำนึงถึงการเปลี่ยนแปลงใดๆ</w:t>
      </w:r>
      <w:r w:rsidRPr="00D540F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D540F9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D540F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D540F9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4BB62249" w14:textId="77777777" w:rsidR="00396D32" w:rsidRDefault="00396D32" w:rsidP="004425B8">
      <w:pPr>
        <w:pStyle w:val="BodyText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</w:p>
    <w:p w14:paraId="24877EFC" w14:textId="77777777" w:rsidR="00C85FF1" w:rsidRPr="00D540F9" w:rsidRDefault="00C85FF1" w:rsidP="00C85FF1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D540F9">
        <w:rPr>
          <w:rFonts w:ascii="Angsana New" w:hAnsi="Angsana New"/>
          <w:i/>
          <w:sz w:val="30"/>
          <w:szCs w:val="30"/>
          <w:cs/>
        </w:rPr>
        <w:t>เมื่อมีการ</w:t>
      </w:r>
      <w:r w:rsidRPr="00D540F9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D540F9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</w:t>
      </w:r>
      <w:r w:rsidRPr="00D540F9">
        <w:rPr>
          <w:rFonts w:ascii="Angsana New" w:hAnsi="Angsana New"/>
          <w:i/>
          <w:sz w:val="30"/>
          <w:szCs w:val="30"/>
          <w:cs/>
        </w:rPr>
        <w:br/>
        <w:t>ที่เกี่ยวข้องกับการบริการในอดีต หรือ</w:t>
      </w:r>
      <w:r w:rsidRPr="00D540F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D540F9">
        <w:rPr>
          <w:rFonts w:ascii="Angsana New" w:hAnsi="Angsana New"/>
          <w:i/>
          <w:sz w:val="30"/>
          <w:szCs w:val="30"/>
          <w:cs/>
        </w:rPr>
        <w:t>กำไร</w:t>
      </w:r>
      <w:r w:rsidRPr="00D540F9">
        <w:rPr>
          <w:rFonts w:ascii="Angsana New" w:hAnsi="Angsana New" w:hint="cs"/>
          <w:i/>
          <w:sz w:val="30"/>
          <w:szCs w:val="30"/>
          <w:cs/>
        </w:rPr>
        <w:t>หรือ</w:t>
      </w:r>
      <w:r w:rsidRPr="00D540F9">
        <w:rPr>
          <w:rFonts w:ascii="Angsana New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D540F9">
        <w:rPr>
          <w:rFonts w:ascii="Angsana New" w:hAnsi="Angsana New" w:hint="cs"/>
          <w:i/>
          <w:sz w:val="30"/>
          <w:szCs w:val="30"/>
          <w:cs/>
        </w:rPr>
        <w:t>บริษัท</w:t>
      </w:r>
      <w:r w:rsidRPr="00D540F9">
        <w:rPr>
          <w:rFonts w:ascii="Angsana New" w:hAnsi="Angsana New"/>
          <w:i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D540F9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D540F9">
        <w:rPr>
          <w:rFonts w:ascii="Angsana New" w:hAnsi="Angsana New"/>
          <w:i/>
          <w:sz w:val="30"/>
          <w:szCs w:val="30"/>
          <w:cs/>
        </w:rPr>
        <w:t>เมื่อเกิดขึ้น</w:t>
      </w:r>
    </w:p>
    <w:p w14:paraId="1B137860" w14:textId="7F72C80A" w:rsidR="00C85FF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  <w:highlight w:val="green"/>
        </w:rPr>
      </w:pPr>
    </w:p>
    <w:p w14:paraId="717133E5" w14:textId="77777777" w:rsidR="0096621F" w:rsidRPr="00B0055E" w:rsidRDefault="0096621F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  <w:highlight w:val="green"/>
        </w:rPr>
      </w:pPr>
    </w:p>
    <w:p w14:paraId="562C07D6" w14:textId="37D238C5" w:rsidR="00677F1D" w:rsidRPr="00677F1D" w:rsidRDefault="00677F1D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677F1D">
        <w:rPr>
          <w:rFonts w:ascii="Angsana New" w:hAnsi="Angsana New"/>
          <w:iCs/>
          <w:sz w:val="30"/>
          <w:szCs w:val="30"/>
          <w:cs/>
        </w:rPr>
        <w:lastRenderedPageBreak/>
        <w:t>ผลประโยชน์ระยะยาวอื่นของพนักงาน</w:t>
      </w:r>
    </w:p>
    <w:p w14:paraId="0BD038BD" w14:textId="77777777" w:rsidR="00677F1D" w:rsidRDefault="00677F1D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54FDC4C1" w14:textId="5E403EEF" w:rsidR="00C85FF1" w:rsidRDefault="00C85FF1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D540F9">
        <w:rPr>
          <w:rFonts w:ascii="Angsana New" w:hAnsi="Angsana New"/>
          <w:i/>
          <w:sz w:val="30"/>
          <w:szCs w:val="30"/>
          <w:cs/>
        </w:rPr>
        <w:t>ภาระผูกพันสุทธิของ</w:t>
      </w:r>
      <w:r w:rsidRPr="00D540F9">
        <w:rPr>
          <w:rFonts w:ascii="Angsana New" w:hAnsi="Angsana New" w:hint="cs"/>
          <w:i/>
          <w:sz w:val="30"/>
          <w:szCs w:val="30"/>
          <w:cs/>
        </w:rPr>
        <w:t xml:space="preserve">บริษัท </w:t>
      </w:r>
      <w:r w:rsidRPr="00D540F9">
        <w:rPr>
          <w:rFonts w:ascii="Angsana New" w:hAnsi="Angsana New"/>
          <w:i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</w:t>
      </w:r>
      <w:r w:rsidRPr="00D540F9">
        <w:rPr>
          <w:rFonts w:ascii="Angsana New" w:hAnsi="Angsana New"/>
          <w:i/>
          <w:sz w:val="30"/>
          <w:szCs w:val="30"/>
          <w:cs/>
        </w:rPr>
        <w:br/>
        <w:t>การทำงาน</w:t>
      </w:r>
      <w:r w:rsidRPr="00D540F9">
        <w:rPr>
          <w:rFonts w:ascii="Angsana New" w:hAnsi="Angsana New" w:hint="cs"/>
          <w:i/>
          <w:sz w:val="30"/>
          <w:szCs w:val="30"/>
          <w:cs/>
        </w:rPr>
        <w:t>ของ</w:t>
      </w:r>
      <w:r w:rsidRPr="00D540F9">
        <w:rPr>
          <w:rFonts w:ascii="Angsana New" w:hAnsi="Angsana New"/>
          <w:i/>
          <w:sz w:val="30"/>
          <w:szCs w:val="30"/>
          <w:cs/>
        </w:rPr>
        <w:t>พนักงานใน</w:t>
      </w:r>
      <w:r w:rsidRPr="00D540F9">
        <w:rPr>
          <w:rFonts w:ascii="Angsana New" w:hAnsi="Angsana New" w:hint="cs"/>
          <w:i/>
          <w:sz w:val="30"/>
          <w:szCs w:val="30"/>
          <w:cs/>
        </w:rPr>
        <w:t>งวด</w:t>
      </w:r>
      <w:r w:rsidRPr="00D540F9">
        <w:rPr>
          <w:rFonts w:ascii="Angsana New" w:hAnsi="Angsana New"/>
          <w:i/>
          <w:sz w:val="30"/>
          <w:szCs w:val="30"/>
          <w:cs/>
        </w:rPr>
        <w:t>ปัจจุบันและงวดก่อน</w:t>
      </w:r>
      <w:r w:rsidRPr="00D540F9">
        <w:rPr>
          <w:rFonts w:ascii="Angsana New" w:hAnsi="Angsana New" w:hint="cs"/>
          <w:i/>
          <w:sz w:val="30"/>
          <w:szCs w:val="30"/>
          <w:cs/>
        </w:rPr>
        <w:t>ๆ</w:t>
      </w:r>
      <w:r w:rsidRPr="00D540F9">
        <w:rPr>
          <w:rFonts w:ascii="Angsana New" w:hAnsi="Angsana New"/>
          <w:i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D540F9">
        <w:rPr>
          <w:rFonts w:ascii="Angsana New" w:hAnsi="Angsana New" w:hint="cs"/>
          <w:i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 </w:t>
      </w:r>
    </w:p>
    <w:p w14:paraId="61BB3190" w14:textId="656939E0" w:rsidR="00677F1D" w:rsidRDefault="00677F1D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10DE3B0B" w14:textId="1A75DB65" w:rsidR="00677F1D" w:rsidRPr="00677F1D" w:rsidRDefault="00677F1D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677F1D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006D5337" w14:textId="77777777" w:rsidR="00AD7067" w:rsidRPr="00677F1D" w:rsidRDefault="00AD7067" w:rsidP="00677F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3AB16794" w14:textId="41B9653B" w:rsidR="00C85FF1" w:rsidRPr="00EF43FE" w:rsidRDefault="00C85FF1" w:rsidP="00C85FF1">
      <w:pPr>
        <w:pStyle w:val="AccPolicyalternative"/>
        <w:spacing w:line="240" w:lineRule="atLeast"/>
        <w:ind w:left="547"/>
        <w:jc w:val="thaiDistribute"/>
        <w:rPr>
          <w:rFonts w:ascii="Angsana New" w:hAnsi="Angsana New" w:cs="Angsana New"/>
          <w:b/>
          <w:bCs w:val="0"/>
          <w:i w:val="0"/>
          <w:iCs w:val="0"/>
          <w:color w:val="000000"/>
          <w:sz w:val="30"/>
          <w:szCs w:val="30"/>
        </w:rPr>
      </w:pPr>
      <w:r w:rsidRPr="00EF43FE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ผลประโยชน์ระยะสั้นของพนักงาน</w:t>
      </w:r>
      <w:r w:rsidRPr="00EF43FE">
        <w:rPr>
          <w:rFonts w:ascii="Angsana New" w:hAnsi="Angsana New" w:cs="Angsana New" w:hint="cs"/>
          <w:b/>
          <w:bCs w:val="0"/>
          <w:iCs w:val="0"/>
          <w:sz w:val="30"/>
          <w:szCs w:val="30"/>
          <w:cs/>
        </w:rPr>
        <w:t>รับรู้</w:t>
      </w:r>
      <w:r w:rsidRPr="00EF43FE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เป็นค่าใช้จ่ายเมื่อพนักงานทำงานให้</w:t>
      </w:r>
      <w:r w:rsidRPr="00EF43FE">
        <w:rPr>
          <w:rFonts w:ascii="Angsana New" w:hAnsi="Angsana New" w:cs="Angsana New"/>
          <w:b/>
          <w:bCs w:val="0"/>
          <w:iCs w:val="0"/>
          <w:sz w:val="30"/>
          <w:szCs w:val="30"/>
        </w:rPr>
        <w:t xml:space="preserve"> </w:t>
      </w:r>
      <w:r w:rsidRPr="00EF43FE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หนี้สินรับรู้ด้วยมูลค่าที่คาดว่าจะ</w:t>
      </w:r>
      <w:r w:rsidR="005D740A">
        <w:rPr>
          <w:rFonts w:ascii="Angsana New" w:hAnsi="Angsana New" w:cs="Angsana New"/>
          <w:b/>
          <w:bCs w:val="0"/>
          <w:iCs w:val="0"/>
          <w:sz w:val="30"/>
          <w:szCs w:val="30"/>
        </w:rPr>
        <w:br/>
      </w:r>
      <w:r w:rsidRPr="00EF43FE">
        <w:rPr>
          <w:rFonts w:ascii="Angsana New" w:hAnsi="Angsana New" w:cs="Angsana New"/>
          <w:b/>
          <w:bCs w:val="0"/>
          <w:iCs w:val="0"/>
          <w:sz w:val="30"/>
          <w:szCs w:val="30"/>
          <w:cs/>
        </w:rPr>
        <w:t>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09E6AA0" w14:textId="77777777" w:rsidR="008A3824" w:rsidRPr="00677F1D" w:rsidRDefault="008A3824" w:rsidP="00677F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1289E6FB" w14:textId="0B0D19AB" w:rsidR="00C85FF1" w:rsidRPr="00EF43FE" w:rsidRDefault="00C85FF1" w:rsidP="00C85FF1">
      <w:pPr>
        <w:pStyle w:val="AccPolicyHeading"/>
      </w:pPr>
      <w:r w:rsidRPr="003224CE">
        <w:rPr>
          <w:rFonts w:hint="cs"/>
          <w:sz w:val="30"/>
          <w:szCs w:val="30"/>
          <w:cs/>
        </w:rPr>
        <w:t>(ฑ</w:t>
      </w:r>
      <w:r w:rsidRPr="00EF43FE">
        <w:rPr>
          <w:rFonts w:hint="cs"/>
          <w:cs/>
        </w:rPr>
        <w:t>)</w:t>
      </w:r>
      <w:r w:rsidRPr="00EF43FE">
        <w:rPr>
          <w:cs/>
        </w:rPr>
        <w:tab/>
      </w:r>
      <w:r w:rsidRPr="003224CE">
        <w:rPr>
          <w:sz w:val="30"/>
          <w:szCs w:val="30"/>
          <w:cs/>
        </w:rPr>
        <w:t>ประมาณ</w:t>
      </w:r>
      <w:r w:rsidRPr="00EF43FE">
        <w:rPr>
          <w:cs/>
        </w:rPr>
        <w:t>การหนี้สิน</w:t>
      </w:r>
    </w:p>
    <w:p w14:paraId="7378D6F2" w14:textId="77777777" w:rsidR="00AD7067" w:rsidRPr="00677F1D" w:rsidRDefault="00AD7067" w:rsidP="00677F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6E68E825" w14:textId="2262D72F" w:rsidR="00C85FF1" w:rsidRDefault="00C85FF1" w:rsidP="00AD7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43FE">
        <w:rPr>
          <w:rFonts w:ascii="Angsana New" w:hAnsi="Angsana New"/>
          <w:sz w:val="30"/>
          <w:szCs w:val="30"/>
          <w:cs/>
        </w:rPr>
        <w:t>ประมาณการหนี้สินจะรับรู้เมื่อบริษัทมีภาระ</w:t>
      </w:r>
      <w:r w:rsidRPr="00EF43FE">
        <w:rPr>
          <w:rFonts w:ascii="Angsana New" w:hAnsi="Angsana New" w:hint="cs"/>
          <w:sz w:val="30"/>
          <w:szCs w:val="30"/>
          <w:cs/>
        </w:rPr>
        <w:t>ผูกพัน</w:t>
      </w:r>
      <w:r w:rsidRPr="00EF43FE">
        <w:rPr>
          <w:rFonts w:ascii="Angsana New" w:hAnsi="Angsana New"/>
          <w:sz w:val="30"/>
          <w:szCs w:val="30"/>
          <w:cs/>
        </w:rPr>
        <w:t>ตามกฎหมาย</w:t>
      </w:r>
      <w:r w:rsidRPr="00EF43FE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EF43FE">
        <w:rPr>
          <w:rFonts w:ascii="Angsana New" w:hAnsi="Angsana New"/>
          <w:sz w:val="30"/>
          <w:szCs w:val="30"/>
          <w:cs/>
        </w:rPr>
        <w:t xml:space="preserve">ที่เกิดขึ้นในปัจจุบัน </w:t>
      </w:r>
      <w:r w:rsidRPr="00EF43FE">
        <w:rPr>
          <w:rFonts w:ascii="Angsana New" w:hAnsi="Angsana New"/>
          <w:sz w:val="30"/>
          <w:szCs w:val="30"/>
          <w:cs/>
        </w:rPr>
        <w:br/>
        <w:t>อันเป็นผลมาจากเหตุการณ์ในอดีต</w:t>
      </w:r>
      <w:r w:rsidRPr="00EF43FE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EF43FE">
        <w:rPr>
          <w:rFonts w:ascii="Angsana New" w:hAnsi="Angsana New"/>
          <w:sz w:val="30"/>
          <w:szCs w:val="30"/>
          <w:cs/>
        </w:rPr>
        <w:t xml:space="preserve"> และมี</w:t>
      </w:r>
      <w:r w:rsidRPr="00EF43FE">
        <w:rPr>
          <w:rFonts w:ascii="Angsana New" w:hAnsi="Angsana New"/>
          <w:sz w:val="30"/>
          <w:szCs w:val="30"/>
        </w:rPr>
        <w:br/>
      </w:r>
      <w:r w:rsidRPr="00EF43FE">
        <w:rPr>
          <w:rFonts w:ascii="Angsana New" w:hAnsi="Angsana New"/>
          <w:sz w:val="30"/>
          <w:szCs w:val="30"/>
          <w:cs/>
        </w:rPr>
        <w:t>ความเป็นไปได้ค่อนข้างแน่นอนว่าประโยชน์เชิงเศรษฐกิจที่จะต้องถูกจ่ายไปเพื่อชำระภาระ</w:t>
      </w:r>
      <w:r w:rsidRPr="00EF43FE">
        <w:rPr>
          <w:rFonts w:ascii="Angsana New" w:hAnsi="Angsana New" w:hint="cs"/>
          <w:sz w:val="30"/>
          <w:szCs w:val="30"/>
          <w:cs/>
        </w:rPr>
        <w:t>ผูกพัน</w:t>
      </w:r>
      <w:r w:rsidRPr="00EF43FE">
        <w:rPr>
          <w:rFonts w:ascii="Angsana New" w:hAnsi="Angsana New"/>
          <w:sz w:val="30"/>
          <w:szCs w:val="30"/>
          <w:cs/>
        </w:rPr>
        <w:t xml:space="preserve">ดังกล่าว </w:t>
      </w:r>
      <w:r w:rsidRPr="00EF43FE">
        <w:rPr>
          <w:rFonts w:ascii="Angsana New" w:hAnsi="Angsana New"/>
          <w:sz w:val="30"/>
          <w:szCs w:val="30"/>
        </w:rPr>
        <w:br/>
      </w:r>
      <w:r w:rsidRPr="00AD7067">
        <w:rPr>
          <w:rFonts w:ascii="Angsana New" w:hAnsi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</w:t>
      </w:r>
      <w:r w:rsidRPr="00AD7067">
        <w:rPr>
          <w:rFonts w:ascii="Angsana New" w:hAnsi="Angsana New" w:hint="cs"/>
          <w:sz w:val="30"/>
          <w:szCs w:val="30"/>
          <w:cs/>
        </w:rPr>
        <w:t>ให้</w:t>
      </w:r>
      <w:r w:rsidRPr="00AD7067">
        <w:rPr>
          <w:rFonts w:ascii="Angsana New" w:hAnsi="Angsana New"/>
          <w:sz w:val="30"/>
          <w:szCs w:val="30"/>
          <w:cs/>
        </w:rPr>
        <w:t xml:space="preserve">สะท้อนจำนวนที่อาจประเมินได้ในตลาดปัจจุบันซึ่งแปรไปตามเวลาและความเสี่ยงที่มีต่อหนี้สิน </w:t>
      </w:r>
    </w:p>
    <w:p w14:paraId="44E5E790" w14:textId="77777777" w:rsidR="00AB47F4" w:rsidRPr="00AD7067" w:rsidRDefault="00AB47F4" w:rsidP="00AD7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D1333B8" w14:textId="77777777" w:rsidR="00C85FF1" w:rsidRPr="00AD7067" w:rsidRDefault="00C85FF1" w:rsidP="00AD7067">
      <w:pPr>
        <w:pStyle w:val="AccPolicyHeading"/>
        <w:rPr>
          <w:rFonts w:asciiTheme="majorBidi" w:hAnsiTheme="majorBidi" w:cstheme="majorBidi"/>
          <w:sz w:val="30"/>
          <w:szCs w:val="30"/>
        </w:rPr>
      </w:pPr>
      <w:r w:rsidRPr="00AD7067">
        <w:rPr>
          <w:sz w:val="30"/>
          <w:szCs w:val="30"/>
          <w:cs/>
        </w:rPr>
        <w:t>(</w:t>
      </w:r>
      <w:r w:rsidRPr="00AD7067">
        <w:rPr>
          <w:rFonts w:hint="cs"/>
          <w:sz w:val="30"/>
          <w:szCs w:val="30"/>
          <w:cs/>
        </w:rPr>
        <w:t>ฒ</w:t>
      </w:r>
      <w:r w:rsidRPr="00AD7067">
        <w:rPr>
          <w:sz w:val="30"/>
          <w:szCs w:val="30"/>
          <w:cs/>
        </w:rPr>
        <w:t>)</w:t>
      </w:r>
      <w:r w:rsidRPr="00AD7067">
        <w:rPr>
          <w:sz w:val="30"/>
          <w:szCs w:val="30"/>
          <w:cs/>
        </w:rPr>
        <w:tab/>
      </w:r>
      <w:r w:rsidRPr="00AD7067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</w:t>
      </w:r>
    </w:p>
    <w:p w14:paraId="14B41B2C" w14:textId="77777777" w:rsidR="00C85FF1" w:rsidRPr="00677F1D" w:rsidRDefault="00C85FF1" w:rsidP="00677F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5C832E3D" w14:textId="77777777" w:rsidR="00C85FF1" w:rsidRPr="00AD7067" w:rsidRDefault="00C85FF1" w:rsidP="00AD7067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7067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2F91D066" w14:textId="5B275573" w:rsidR="00C81A35" w:rsidRDefault="00C81A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</w:rPr>
      </w:pPr>
      <w:r>
        <w:rPr>
          <w:rFonts w:ascii="Angsana New" w:hAnsi="Angsana New"/>
          <w:i/>
          <w:sz w:val="30"/>
          <w:szCs w:val="30"/>
        </w:rPr>
        <w:br w:type="page"/>
      </w:r>
    </w:p>
    <w:p w14:paraId="07F4A4A9" w14:textId="77777777" w:rsidR="00C85FF1" w:rsidRPr="00AD7067" w:rsidRDefault="00C85FF1" w:rsidP="00AD7067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7067">
        <w:rPr>
          <w:rFonts w:asciiTheme="majorBidi" w:hAnsiTheme="majorBidi" w:cstheme="majorBidi"/>
          <w:sz w:val="30"/>
          <w:szCs w:val="30"/>
          <w:cs/>
        </w:rPr>
        <w:lastRenderedPageBreak/>
        <w:t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AD7067">
        <w:rPr>
          <w:rFonts w:asciiTheme="majorBidi" w:hAnsiTheme="majorBidi" w:cstheme="majorBidi"/>
          <w:sz w:val="30"/>
          <w:szCs w:val="30"/>
        </w:rPr>
        <w:t xml:space="preserve"> </w:t>
      </w:r>
      <w:r w:rsidRPr="00AD7067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4F5DA56F" w14:textId="77777777" w:rsidR="00C85FF1" w:rsidRPr="00677F1D" w:rsidRDefault="00C85FF1" w:rsidP="00677F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56A07C73" w14:textId="77777777" w:rsidR="00C85FF1" w:rsidRPr="0015314D" w:rsidRDefault="00C85FF1" w:rsidP="007D106B">
      <w:pPr>
        <w:pStyle w:val="block"/>
        <w:numPr>
          <w:ilvl w:val="0"/>
          <w:numId w:val="22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5314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15314D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15314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5314D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5D31B8C" w14:textId="77777777" w:rsidR="00C85FF1" w:rsidRPr="0015314D" w:rsidRDefault="00C85FF1" w:rsidP="007D106B">
      <w:pPr>
        <w:pStyle w:val="block"/>
        <w:numPr>
          <w:ilvl w:val="0"/>
          <w:numId w:val="22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5314D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15314D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15314D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5314D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0032E1B2" w14:textId="77777777" w:rsidR="003462B7" w:rsidRDefault="00C85FF1" w:rsidP="001E141A">
      <w:pPr>
        <w:pStyle w:val="block"/>
        <w:numPr>
          <w:ilvl w:val="0"/>
          <w:numId w:val="22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0055E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B0055E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B0055E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606D9A4" w14:textId="3B0928FB" w:rsidR="00B0055E" w:rsidRPr="00B0055E" w:rsidRDefault="00B0055E" w:rsidP="003462B7">
      <w:pPr>
        <w:pStyle w:val="block"/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7A4F343" w14:textId="24BEF44C" w:rsidR="00C85FF1" w:rsidRPr="0015314D" w:rsidRDefault="00C85FF1" w:rsidP="00C85FF1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5314D">
        <w:rPr>
          <w:rFonts w:asciiTheme="majorBidi" w:hAnsiTheme="majorBidi" w:cstheme="majorBidi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686FF062" w14:textId="77777777" w:rsidR="00AD7067" w:rsidRDefault="00AD7067" w:rsidP="0015314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2BB055B" w14:textId="77777777" w:rsidR="00AD7067" w:rsidRDefault="00C85FF1" w:rsidP="0015314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5314D">
        <w:rPr>
          <w:rFonts w:asciiTheme="majorBidi" w:hAnsiTheme="majorBidi" w:cstheme="majorBidi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</w:t>
      </w:r>
      <w:r w:rsidR="005D740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15314D">
        <w:rPr>
          <w:rFonts w:asciiTheme="majorBidi" w:hAnsiTheme="majorBidi" w:cstheme="majorBidi"/>
          <w:color w:val="000000"/>
          <w:sz w:val="30"/>
          <w:szCs w:val="30"/>
          <w:cs/>
        </w:rPr>
        <w:t>การทำรายการ เช่น มูลค่ายุติธรรมของผลตอบแทนที่ให้หรือได้รับ</w:t>
      </w:r>
    </w:p>
    <w:p w14:paraId="1AA63ECA" w14:textId="77777777" w:rsidR="00D93F73" w:rsidRPr="00B0055E" w:rsidRDefault="00D93F73" w:rsidP="007C0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BFE0A8A" w14:textId="4894B8C7" w:rsidR="00C85FF1" w:rsidRPr="007C01B3" w:rsidRDefault="00C85FF1" w:rsidP="007C0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b/>
          <w:bCs/>
          <w:i/>
          <w:iCs/>
          <w:sz w:val="30"/>
          <w:szCs w:val="30"/>
          <w:cs/>
        </w:rPr>
      </w:pPr>
      <w:r w:rsidRPr="007C01B3">
        <w:rPr>
          <w:b/>
          <w:bCs/>
          <w:i/>
          <w:iCs/>
          <w:sz w:val="30"/>
          <w:szCs w:val="30"/>
          <w:cs/>
        </w:rPr>
        <w:t>(</w:t>
      </w:r>
      <w:r w:rsidRPr="007C01B3">
        <w:rPr>
          <w:rFonts w:hint="cs"/>
          <w:b/>
          <w:bCs/>
          <w:i/>
          <w:iCs/>
          <w:sz w:val="30"/>
          <w:szCs w:val="30"/>
          <w:cs/>
        </w:rPr>
        <w:t>ณ</w:t>
      </w:r>
      <w:r w:rsidRPr="007C01B3">
        <w:rPr>
          <w:b/>
          <w:bCs/>
          <w:i/>
          <w:iCs/>
          <w:sz w:val="30"/>
          <w:szCs w:val="30"/>
          <w:cs/>
        </w:rPr>
        <w:t>)</w:t>
      </w:r>
      <w:r w:rsidRPr="007C01B3">
        <w:rPr>
          <w:b/>
          <w:bCs/>
          <w:i/>
          <w:iCs/>
          <w:sz w:val="30"/>
          <w:szCs w:val="30"/>
          <w:cs/>
        </w:rPr>
        <w:tab/>
        <w:t>รายได้</w:t>
      </w:r>
    </w:p>
    <w:p w14:paraId="1BE72E52" w14:textId="41C57F90" w:rsidR="00C85FF1" w:rsidRPr="005726AD" w:rsidRDefault="00C85FF1" w:rsidP="005726A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0E0F39A" w14:textId="4C7EA256" w:rsidR="006E5918" w:rsidRPr="006E5918" w:rsidRDefault="006E5918" w:rsidP="006E5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both"/>
        <w:rPr>
          <w:rFonts w:ascii="Angsana New" w:hAnsi="Angsana New"/>
          <w:i/>
          <w:iCs/>
          <w:sz w:val="30"/>
          <w:szCs w:val="30"/>
        </w:rPr>
      </w:pPr>
      <w:r w:rsidRPr="006E5918">
        <w:rPr>
          <w:rFonts w:ascii="Angsana New" w:hAnsi="Angsana New"/>
          <w:i/>
          <w:iCs/>
          <w:sz w:val="30"/>
          <w:szCs w:val="30"/>
        </w:rPr>
        <w:t>(1)</w:t>
      </w:r>
      <w:r w:rsidRPr="006E5918">
        <w:rPr>
          <w:rFonts w:ascii="Angsana New" w:hAnsi="Angsana New"/>
          <w:i/>
          <w:iCs/>
          <w:sz w:val="30"/>
          <w:szCs w:val="30"/>
        </w:rPr>
        <w:tab/>
      </w:r>
      <w:r w:rsidRPr="006E5918">
        <w:rPr>
          <w:rFonts w:ascii="Angsana New" w:hAnsi="Angsana New"/>
          <w:i/>
          <w:iCs/>
          <w:sz w:val="30"/>
          <w:szCs w:val="30"/>
          <w:cs/>
        </w:rPr>
        <w:t>การรับรู้รายได้</w:t>
      </w:r>
    </w:p>
    <w:p w14:paraId="1B851F66" w14:textId="77777777" w:rsidR="006E5918" w:rsidRPr="005726AD" w:rsidRDefault="006E5918" w:rsidP="005726A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EE8BFA2" w14:textId="35193F30" w:rsidR="00C85FF1" w:rsidRPr="00FD6F58" w:rsidRDefault="00C85FF1" w:rsidP="006E5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FD6F58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บริษัทคาดว่าจะ</w:t>
      </w:r>
      <w:r w:rsidRPr="00FD6F58">
        <w:rPr>
          <w:rFonts w:ascii="Angsana New" w:hAnsi="Angsana New"/>
          <w:sz w:val="30"/>
          <w:szCs w:val="30"/>
        </w:rPr>
        <w:br/>
      </w:r>
      <w:r w:rsidRPr="00FD6F58">
        <w:rPr>
          <w:rFonts w:ascii="Angsana New" w:hAnsi="Angsana New"/>
          <w:sz w:val="30"/>
          <w:szCs w:val="30"/>
          <w:cs/>
        </w:rPr>
        <w:t>มีสิทธิได้รับ</w:t>
      </w:r>
      <w:r w:rsidRPr="00FD6F58">
        <w:rPr>
          <w:rFonts w:ascii="Angsana New" w:hAnsi="Angsana New"/>
          <w:sz w:val="30"/>
          <w:szCs w:val="30"/>
        </w:rPr>
        <w:t xml:space="preserve"> </w:t>
      </w:r>
      <w:r w:rsidRPr="00FD6F58">
        <w:rPr>
          <w:rFonts w:ascii="Angsana New" w:hAnsi="Angsana New"/>
          <w:sz w:val="30"/>
          <w:szCs w:val="30"/>
          <w:cs/>
        </w:rPr>
        <w:t xml:space="preserve">ซึ่งไม่รวมจำนวนเงินที่เก็บแทนบุคคลที่สาม ภาษีมูลค่าเพิ่ม และแสดงสุทธิจากส่วนลดการค้าและส่วนลดตามปริมาณ </w:t>
      </w:r>
    </w:p>
    <w:p w14:paraId="5D277602" w14:textId="19D3F65E" w:rsidR="00802863" w:rsidRPr="005726AD" w:rsidRDefault="00802863" w:rsidP="005726A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7E00C138" w14:textId="11E018E3" w:rsidR="00C85FF1" w:rsidRPr="00FD6F58" w:rsidRDefault="00C85FF1" w:rsidP="006E5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FD6F58">
        <w:rPr>
          <w:rFonts w:ascii="Angsana New" w:hAnsi="Angsana New"/>
          <w:i/>
          <w:iCs/>
          <w:sz w:val="30"/>
          <w:szCs w:val="30"/>
          <w:cs/>
        </w:rPr>
        <w:t>การขายสินค้า</w:t>
      </w:r>
    </w:p>
    <w:p w14:paraId="7E018D62" w14:textId="77777777" w:rsidR="00C85FF1" w:rsidRPr="005726AD" w:rsidRDefault="00C85FF1" w:rsidP="005726A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C99D52D" w14:textId="199BF742" w:rsidR="00C85FF1" w:rsidRDefault="00C85FF1" w:rsidP="006E5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FD6F58">
        <w:rPr>
          <w:rFonts w:ascii="Angsana New" w:hAnsi="Angsana New"/>
          <w:sz w:val="30"/>
          <w:szCs w:val="30"/>
          <w:cs/>
        </w:rPr>
        <w:t>รายได้จากการขายสินค้ารับรู้</w:t>
      </w:r>
      <w:r w:rsidRPr="00FD6F58">
        <w:rPr>
          <w:rFonts w:ascii="Angsana New" w:hAnsi="Angsana New" w:hint="cs"/>
          <w:sz w:val="30"/>
          <w:szCs w:val="30"/>
          <w:cs/>
        </w:rPr>
        <w:t xml:space="preserve"> ณ วันที่</w:t>
      </w:r>
      <w:r w:rsidRPr="00FD6F58">
        <w:rPr>
          <w:rFonts w:ascii="Angsana New" w:hAnsi="Angsana New"/>
          <w:sz w:val="30"/>
          <w:szCs w:val="30"/>
          <w:cs/>
        </w:rPr>
        <w:t>มีการส่งมอบสินค้าให้กับลูกค้า สำหรับ</w:t>
      </w:r>
      <w:r w:rsidRPr="00FD6F58">
        <w:rPr>
          <w:rFonts w:ascii="Angsana New" w:hAnsi="Angsana New" w:hint="cs"/>
          <w:sz w:val="30"/>
          <w:szCs w:val="30"/>
          <w:cs/>
        </w:rPr>
        <w:t>การขาย</w:t>
      </w:r>
      <w:r w:rsidRPr="00FD6F58">
        <w:rPr>
          <w:rFonts w:ascii="Angsana New" w:hAnsi="Angsana New"/>
          <w:sz w:val="30"/>
          <w:szCs w:val="30"/>
          <w:cs/>
        </w:rPr>
        <w:t xml:space="preserve">ที่ให้สิทธิลูกค้าในการคืนสินค้า </w:t>
      </w:r>
      <w:r w:rsidRPr="00FD6F58">
        <w:rPr>
          <w:rFonts w:ascii="Angsana New" w:hAnsi="Angsana New" w:hint="cs"/>
          <w:sz w:val="30"/>
          <w:szCs w:val="30"/>
          <w:cs/>
        </w:rPr>
        <w:t>บริษัท</w:t>
      </w:r>
      <w:r w:rsidRPr="00FD6F58">
        <w:rPr>
          <w:rFonts w:ascii="Angsana New" w:hAnsi="Angsana New"/>
          <w:sz w:val="30"/>
          <w:szCs w:val="30"/>
          <w:cs/>
        </w:rPr>
        <w:t>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</w:t>
      </w:r>
      <w:r w:rsidR="007C01B3">
        <w:rPr>
          <w:rFonts w:ascii="Angsana New" w:hAnsi="Angsana New" w:hint="cs"/>
          <w:sz w:val="30"/>
          <w:szCs w:val="30"/>
          <w:cs/>
        </w:rPr>
        <w:t xml:space="preserve"> </w:t>
      </w:r>
      <w:r w:rsidRPr="00FD6F58">
        <w:rPr>
          <w:rFonts w:ascii="Angsana New" w:hAnsi="Angsana New"/>
          <w:sz w:val="30"/>
          <w:szCs w:val="30"/>
          <w:cs/>
        </w:rPr>
        <w:t>รวมถึงยังคงรับรู้สินค้าที่คาดว่าจะได้รับคืนเป็นสินค้าคงเหลือ</w:t>
      </w:r>
    </w:p>
    <w:p w14:paraId="438EEE4C" w14:textId="77777777" w:rsidR="0043507D" w:rsidRPr="0043507D" w:rsidRDefault="0043507D" w:rsidP="0043507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68B1CE1" w14:textId="58C1B6C7" w:rsidR="0043507D" w:rsidRDefault="0043507D" w:rsidP="00435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43507D">
        <w:rPr>
          <w:rFonts w:ascii="Angsana New" w:hAnsi="Angsana New"/>
          <w:i/>
          <w:iCs/>
          <w:sz w:val="30"/>
          <w:szCs w:val="30"/>
          <w:cs/>
        </w:rPr>
        <w:t>เงินรับล่วงหน้าจากลูกค้า</w:t>
      </w:r>
    </w:p>
    <w:p w14:paraId="372FA20B" w14:textId="77777777" w:rsidR="0043507D" w:rsidRPr="0043507D" w:rsidRDefault="0043507D" w:rsidP="0043507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0B7DFA1" w14:textId="689A0EC9" w:rsidR="0043507D" w:rsidRPr="0043507D" w:rsidRDefault="0043507D" w:rsidP="00435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43507D">
        <w:rPr>
          <w:rFonts w:ascii="Angsana New" w:hAnsi="Angsana New"/>
          <w:sz w:val="30"/>
          <w:szCs w:val="30"/>
          <w:cs/>
        </w:rPr>
        <w:t>เงินรับล่วงหน้าจากลูกค้ารับรู้เป็นรายได้เมื่อบริษัทโอนการควบคุมในสินค้าให้กับลูกค้า</w:t>
      </w:r>
    </w:p>
    <w:p w14:paraId="1CA42D34" w14:textId="77777777" w:rsidR="0043507D" w:rsidRPr="0043507D" w:rsidRDefault="0043507D" w:rsidP="0043507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BAFC58B" w14:textId="5D58BF83" w:rsidR="00C81A35" w:rsidRDefault="00C81A35" w:rsidP="00C81A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both"/>
        <w:rPr>
          <w:rFonts w:ascii="Angsana New" w:hAnsi="Angsana New"/>
          <w:i/>
          <w:iCs/>
          <w:sz w:val="30"/>
          <w:szCs w:val="30"/>
        </w:rPr>
      </w:pPr>
      <w:r w:rsidRPr="006E5918">
        <w:rPr>
          <w:rFonts w:ascii="Angsana New" w:hAnsi="Angsana New"/>
          <w:i/>
          <w:iCs/>
          <w:sz w:val="30"/>
          <w:szCs w:val="30"/>
        </w:rPr>
        <w:lastRenderedPageBreak/>
        <w:t>(</w:t>
      </w:r>
      <w:r>
        <w:rPr>
          <w:rFonts w:ascii="Angsana New" w:hAnsi="Angsana New"/>
          <w:i/>
          <w:iCs/>
          <w:sz w:val="30"/>
          <w:szCs w:val="30"/>
        </w:rPr>
        <w:t>2</w:t>
      </w:r>
      <w:r w:rsidRPr="006E5918">
        <w:rPr>
          <w:rFonts w:ascii="Angsana New" w:hAnsi="Angsana New"/>
          <w:i/>
          <w:iCs/>
          <w:sz w:val="30"/>
          <w:szCs w:val="30"/>
        </w:rPr>
        <w:t>)</w:t>
      </w:r>
      <w:r w:rsidRPr="006E5918">
        <w:rPr>
          <w:rFonts w:ascii="Angsana New" w:hAnsi="Angsana New"/>
          <w:i/>
          <w:iCs/>
          <w:sz w:val="30"/>
          <w:szCs w:val="30"/>
        </w:rPr>
        <w:tab/>
      </w:r>
      <w:r w:rsidRPr="00C81A35">
        <w:rPr>
          <w:rFonts w:ascii="Angsana New" w:hAnsi="Angsana New"/>
          <w:i/>
          <w:iCs/>
          <w:sz w:val="30"/>
          <w:szCs w:val="30"/>
          <w:cs/>
        </w:rPr>
        <w:t>ยอดคงเหลือของสัญญา</w:t>
      </w:r>
    </w:p>
    <w:p w14:paraId="7503796A" w14:textId="77777777" w:rsidR="00C81A35" w:rsidRPr="00C81A35" w:rsidRDefault="00C81A35" w:rsidP="00C81A3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272BF64" w14:textId="0F6CC752" w:rsidR="00C81A35" w:rsidRPr="00FD6F58" w:rsidRDefault="00C81A35" w:rsidP="006E59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81A35">
        <w:rPr>
          <w:rFonts w:ascii="Angsana New" w:hAnsi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14:paraId="5493DA77" w14:textId="77777777" w:rsidR="00C85FF1" w:rsidRPr="005726AD" w:rsidRDefault="00C85FF1" w:rsidP="005726A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730ED22" w14:textId="51F0C7F0" w:rsidR="00C85FF1" w:rsidRPr="00FD6F5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b/>
          <w:bCs/>
          <w:i/>
          <w:iCs/>
          <w:sz w:val="30"/>
          <w:szCs w:val="30"/>
          <w:cs/>
        </w:rPr>
      </w:pPr>
      <w:r w:rsidRPr="00FD6F58">
        <w:rPr>
          <w:b/>
          <w:bCs/>
          <w:i/>
          <w:iCs/>
          <w:sz w:val="30"/>
          <w:szCs w:val="30"/>
          <w:cs/>
        </w:rPr>
        <w:t>(</w:t>
      </w:r>
      <w:r w:rsidRPr="00FD6F58">
        <w:rPr>
          <w:rFonts w:hint="cs"/>
          <w:b/>
          <w:bCs/>
          <w:i/>
          <w:iCs/>
          <w:sz w:val="30"/>
          <w:szCs w:val="30"/>
          <w:cs/>
        </w:rPr>
        <w:t>ด</w:t>
      </w:r>
      <w:r w:rsidRPr="00FD6F58">
        <w:rPr>
          <w:b/>
          <w:bCs/>
          <w:i/>
          <w:iCs/>
          <w:sz w:val="30"/>
          <w:szCs w:val="30"/>
          <w:cs/>
        </w:rPr>
        <w:t>)</w:t>
      </w:r>
      <w:r w:rsidRPr="00FD6F58">
        <w:rPr>
          <w:b/>
          <w:bCs/>
          <w:i/>
          <w:iCs/>
          <w:sz w:val="30"/>
          <w:szCs w:val="30"/>
          <w:cs/>
        </w:rPr>
        <w:tab/>
      </w:r>
      <w:r w:rsidR="00626484" w:rsidRPr="00626484">
        <w:rPr>
          <w:b/>
          <w:bCs/>
          <w:i/>
          <w:iCs/>
          <w:sz w:val="30"/>
          <w:szCs w:val="30"/>
          <w:cs/>
        </w:rPr>
        <w:t>รายได้อื่น</w:t>
      </w:r>
    </w:p>
    <w:p w14:paraId="3B060C64" w14:textId="77777777" w:rsidR="00C85FF1" w:rsidRPr="00B33977" w:rsidRDefault="00C85FF1" w:rsidP="00B3397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2162667" w14:textId="54DB15A9" w:rsidR="00C85FF1" w:rsidRPr="00FD6F58" w:rsidRDefault="00626484" w:rsidP="00C85F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626484">
        <w:rPr>
          <w:rFonts w:ascii="Angsana New" w:hAnsi="Angsana New"/>
          <w:i/>
          <w:sz w:val="30"/>
          <w:szCs w:val="30"/>
          <w:cs/>
        </w:rPr>
        <w:t>รายได้อื่นบันทึกในกำไรหรือขาดทุนตามเกณฑ์คงค้าง</w:t>
      </w:r>
      <w:r w:rsidR="00C85FF1" w:rsidRPr="00FD6F58">
        <w:rPr>
          <w:rFonts w:ascii="Angsana New" w:hAnsi="Angsana New"/>
          <w:i/>
          <w:sz w:val="30"/>
          <w:szCs w:val="30"/>
          <w:cs/>
        </w:rPr>
        <w:t xml:space="preserve"> </w:t>
      </w:r>
    </w:p>
    <w:p w14:paraId="56CC2199" w14:textId="0C818EC6" w:rsidR="00C85FF1" w:rsidRPr="00B33977" w:rsidRDefault="00C85FF1" w:rsidP="00B3397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7031BEE0" w14:textId="08B2279F" w:rsidR="00C85FF1" w:rsidRPr="00F460E6" w:rsidRDefault="00C85FF1" w:rsidP="00C85FF1">
      <w:pPr>
        <w:pStyle w:val="AccPolicyHeading"/>
        <w:rPr>
          <w:sz w:val="30"/>
          <w:szCs w:val="30"/>
        </w:rPr>
      </w:pPr>
      <w:r w:rsidRPr="00F460E6">
        <w:rPr>
          <w:sz w:val="30"/>
          <w:szCs w:val="30"/>
          <w:cs/>
        </w:rPr>
        <w:t>(</w:t>
      </w:r>
      <w:r w:rsidRPr="00F460E6">
        <w:rPr>
          <w:rFonts w:hint="cs"/>
          <w:sz w:val="30"/>
          <w:szCs w:val="30"/>
          <w:cs/>
        </w:rPr>
        <w:t>ต</w:t>
      </w:r>
      <w:r w:rsidRPr="00F460E6">
        <w:rPr>
          <w:sz w:val="30"/>
          <w:szCs w:val="30"/>
          <w:cs/>
        </w:rPr>
        <w:t>)</w:t>
      </w:r>
      <w:r w:rsidRPr="00F460E6">
        <w:rPr>
          <w:sz w:val="30"/>
          <w:szCs w:val="30"/>
          <w:cs/>
        </w:rPr>
        <w:tab/>
      </w:r>
      <w:r w:rsidR="00626484" w:rsidRPr="00626484">
        <w:rPr>
          <w:sz w:val="30"/>
          <w:szCs w:val="30"/>
          <w:cs/>
        </w:rPr>
        <w:t>ภาษีเงินได้</w:t>
      </w:r>
    </w:p>
    <w:p w14:paraId="191028EB" w14:textId="77777777" w:rsidR="00B33977" w:rsidRPr="0063220E" w:rsidRDefault="00B33977" w:rsidP="00B339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  <w:highlight w:val="green"/>
        </w:rPr>
      </w:pPr>
    </w:p>
    <w:p w14:paraId="1BFE8821" w14:textId="77777777" w:rsidR="00B33977" w:rsidRPr="00AD7067" w:rsidRDefault="00B33977" w:rsidP="00B3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D7067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AD7067">
        <w:rPr>
          <w:rFonts w:ascii="Angsana New" w:hAnsi="Angsana New" w:hint="cs"/>
          <w:sz w:val="30"/>
          <w:szCs w:val="30"/>
          <w:cs/>
        </w:rPr>
        <w:t>ซึ่ง</w:t>
      </w:r>
      <w:r w:rsidRPr="00AD7067">
        <w:rPr>
          <w:rFonts w:ascii="Angsana New" w:hAnsi="Angsana New"/>
          <w:sz w:val="30"/>
          <w:szCs w:val="30"/>
          <w:cs/>
        </w:rPr>
        <w:t>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0EB91BC7" w14:textId="77777777" w:rsidR="00B33977" w:rsidRPr="00AD7067" w:rsidRDefault="00B33977" w:rsidP="00B339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  <w:highlight w:val="green"/>
        </w:rPr>
      </w:pPr>
    </w:p>
    <w:p w14:paraId="6E6B6733" w14:textId="77777777" w:rsidR="00B33977" w:rsidRPr="00AD7067" w:rsidRDefault="00B33977" w:rsidP="00B3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AD7067">
        <w:rPr>
          <w:rFonts w:ascii="Angsana New" w:hAnsi="Angsana New"/>
          <w:sz w:val="30"/>
          <w:szCs w:val="30"/>
          <w:cs/>
        </w:rPr>
        <w:t>ภาษีเงินได้ของงวดปัจจุบัน</w:t>
      </w:r>
      <w:r w:rsidRPr="00AD7067">
        <w:rPr>
          <w:rFonts w:ascii="Angsana New" w:hAnsi="Angsana New" w:hint="cs"/>
          <w:sz w:val="30"/>
          <w:szCs w:val="30"/>
          <w:cs/>
        </w:rPr>
        <w:t>บันทึก</w:t>
      </w:r>
      <w:r w:rsidRPr="00AD7067">
        <w:rPr>
          <w:rFonts w:ascii="Angsana New" w:hAnsi="Angsana New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2962FB6D" w14:textId="77777777" w:rsidR="00B33977" w:rsidRPr="004964B1" w:rsidRDefault="00B33977" w:rsidP="00B339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8"/>
          <w:szCs w:val="28"/>
          <w:highlight w:val="green"/>
        </w:rPr>
      </w:pPr>
    </w:p>
    <w:p w14:paraId="55544DA7" w14:textId="77777777" w:rsidR="00B33977" w:rsidRPr="00AD7067" w:rsidRDefault="00B33977" w:rsidP="00B3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D7067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AD7067">
        <w:rPr>
          <w:rFonts w:ascii="Angsana New" w:hAnsi="Angsana New" w:hint="cs"/>
          <w:sz w:val="30"/>
          <w:szCs w:val="30"/>
          <w:cs/>
        </w:rPr>
        <w:t xml:space="preserve"> </w:t>
      </w:r>
      <w:r w:rsidRPr="00AD7067">
        <w:rPr>
          <w:rFonts w:ascii="Angsana New" w:hAnsi="Angsana New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Pr="00AD7067">
        <w:rPr>
          <w:rFonts w:ascii="Angsana New" w:hAnsi="Angsana New"/>
          <w:sz w:val="30"/>
          <w:szCs w:val="30"/>
        </w:rPr>
        <w:t xml:space="preserve"> </w:t>
      </w:r>
      <w:r w:rsidRPr="00AD7067">
        <w:rPr>
          <w:rFonts w:ascii="Angsana New" w:hAnsi="Angsana New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14:paraId="1E33DD55" w14:textId="77777777" w:rsidR="00B33977" w:rsidRPr="004964B1" w:rsidRDefault="00B33977" w:rsidP="00B339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8"/>
          <w:szCs w:val="28"/>
          <w:highlight w:val="green"/>
        </w:rPr>
      </w:pPr>
    </w:p>
    <w:p w14:paraId="46BEBB4D" w14:textId="77777777" w:rsidR="00B33977" w:rsidRPr="00802863" w:rsidRDefault="00B33977" w:rsidP="00B33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D7067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AD7067">
        <w:rPr>
          <w:rFonts w:ascii="Angsana New" w:hAnsi="Angsana New" w:hint="cs"/>
          <w:sz w:val="30"/>
          <w:szCs w:val="30"/>
          <w:cs/>
        </w:rPr>
        <w:t>บริษัท</w:t>
      </w:r>
      <w:r w:rsidRPr="00AD7067">
        <w:rPr>
          <w:rFonts w:ascii="Angsana New" w:hAnsi="Angsana New"/>
          <w:sz w:val="30"/>
          <w:szCs w:val="30"/>
          <w:cs/>
        </w:rPr>
        <w:br/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AD7067">
        <w:rPr>
          <w:rFonts w:ascii="Angsana New" w:hAnsi="Angsana New"/>
          <w:sz w:val="30"/>
          <w:szCs w:val="30"/>
        </w:rPr>
        <w:t xml:space="preserve"> </w:t>
      </w:r>
      <w:r w:rsidRPr="00AD7067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AD7067">
        <w:rPr>
          <w:rFonts w:ascii="Angsana New" w:hAnsi="Angsana New"/>
          <w:sz w:val="30"/>
          <w:szCs w:val="30"/>
        </w:rPr>
        <w:t xml:space="preserve"> </w:t>
      </w:r>
      <w:r w:rsidRPr="00AD7067">
        <w:rPr>
          <w:rFonts w:ascii="Angsana New" w:hAnsi="Angsana New"/>
          <w:sz w:val="30"/>
          <w:szCs w:val="30"/>
          <w:cs/>
        </w:rPr>
        <w:t>ทั้งนี้ สินทรัพย์ภาษีเงินได้ของงวดปัจจุบัน</w:t>
      </w:r>
      <w:r w:rsidRPr="00AD7067">
        <w:rPr>
          <w:rFonts w:ascii="Angsana New" w:hAnsi="Angsana New"/>
          <w:sz w:val="30"/>
          <w:szCs w:val="30"/>
          <w:cs/>
        </w:rPr>
        <w:br/>
        <w:t>จะหักกลบกับหนี้สินภาษีเงินได้ของงวดปัจจุบันในงบการเงินเฉพาะกิจการ</w:t>
      </w:r>
    </w:p>
    <w:p w14:paraId="1E24665F" w14:textId="77777777" w:rsidR="00B33977" w:rsidRDefault="00B33977" w:rsidP="00B339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7578057A" w14:textId="77777777" w:rsidR="00B33977" w:rsidRPr="00AD7067" w:rsidRDefault="00B33977" w:rsidP="00B339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AD7067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Pr="00AD7067">
        <w:rPr>
          <w:rFonts w:ascii="Angsana New" w:hAnsi="Angsana New"/>
          <w:sz w:val="30"/>
          <w:szCs w:val="30"/>
          <w:cs/>
        </w:rPr>
        <w:br/>
        <w:t>จะมีจำนวนเพียงพอกับการใช้ประโยชน์จากผลแตกต่างชั่วคราวดังกล่าว</w:t>
      </w:r>
      <w:r w:rsidRPr="00AD7067">
        <w:rPr>
          <w:rFonts w:ascii="Angsana New" w:hAnsi="Angsana New"/>
          <w:sz w:val="30"/>
          <w:szCs w:val="30"/>
        </w:rPr>
        <w:t xml:space="preserve"> </w:t>
      </w:r>
      <w:r w:rsidRPr="00AD7067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0BC8F69" w14:textId="3C75546E" w:rsidR="00B33977" w:rsidRPr="00FD6F58" w:rsidRDefault="00B33977" w:rsidP="00B339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1CF662" w14:textId="200A470E" w:rsidR="00C85FF1" w:rsidRPr="0063220E" w:rsidRDefault="00C85FF1" w:rsidP="00C85FF1">
      <w:pPr>
        <w:pStyle w:val="BodyText"/>
        <w:tabs>
          <w:tab w:val="clear" w:pos="454"/>
          <w:tab w:val="left" w:pos="540"/>
        </w:tabs>
        <w:spacing w:after="0"/>
        <w:rPr>
          <w:rFonts w:ascii="Angsana New" w:hAnsi="Angsana New"/>
          <w:b/>
          <w:bCs/>
          <w:i/>
          <w:iCs/>
          <w:sz w:val="30"/>
          <w:szCs w:val="30"/>
        </w:rPr>
      </w:pPr>
      <w:r w:rsidRPr="0063220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A473D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ถ</w:t>
      </w:r>
      <w:r w:rsidRPr="0063220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63220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B33977" w:rsidRPr="00B33977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15F03A8A" w14:textId="77777777" w:rsidR="00B33977" w:rsidRDefault="00B33977" w:rsidP="00B33977">
      <w:pPr>
        <w:pStyle w:val="BodyText"/>
        <w:tabs>
          <w:tab w:val="clear" w:pos="454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5EAAD46C" w14:textId="7C52F790" w:rsidR="00B33977" w:rsidRDefault="00B33977" w:rsidP="00B33977">
      <w:pPr>
        <w:pStyle w:val="BodyText"/>
        <w:tabs>
          <w:tab w:val="clear" w:pos="454"/>
        </w:tabs>
        <w:spacing w:after="0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E524C1">
        <w:rPr>
          <w:rFonts w:ascii="Angsana New" w:hAnsi="Angsana New" w:hint="cs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</w:t>
      </w:r>
      <w:r w:rsidRPr="00E524C1">
        <w:rPr>
          <w:rFonts w:ascii="Angsana New" w:hAnsi="Angsana New"/>
          <w:sz w:val="30"/>
          <w:szCs w:val="30"/>
          <w:cs/>
        </w:rPr>
        <w:t>บริษัท</w:t>
      </w:r>
      <w:r w:rsidRPr="00E524C1">
        <w:rPr>
          <w:rFonts w:ascii="Angsana New" w:hAnsi="Angsana New" w:hint="cs"/>
          <w:sz w:val="30"/>
          <w:szCs w:val="30"/>
          <w:cs/>
        </w:rPr>
        <w:t xml:space="preserve"> ด้วยจำนวนหุ้นสามัญ</w:t>
      </w:r>
      <w:r w:rsidRPr="00E524C1">
        <w:rPr>
          <w:rFonts w:ascii="Angsana New" w:hAnsi="Angsana New"/>
          <w:sz w:val="30"/>
          <w:szCs w:val="30"/>
          <w:cs/>
        </w:rPr>
        <w:br/>
      </w:r>
      <w:r w:rsidRPr="00E524C1">
        <w:rPr>
          <w:rFonts w:ascii="Angsana New" w:hAnsi="Angsana New" w:hint="cs"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17250FAE" w14:textId="77777777" w:rsidR="00C85FF1" w:rsidRPr="0063220E" w:rsidRDefault="00C85FF1" w:rsidP="00F460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  <w:highlight w:val="green"/>
        </w:rPr>
      </w:pPr>
    </w:p>
    <w:p w14:paraId="4E0B62C6" w14:textId="5F3A56F5" w:rsidR="00C85FF1" w:rsidRPr="005515AF" w:rsidRDefault="00770B0E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5515AF">
        <w:rPr>
          <w:rFonts w:ascii="Angsana New" w:hAnsi="Angsana New"/>
          <w:b/>
          <w:bCs/>
          <w:sz w:val="30"/>
          <w:szCs w:val="30"/>
        </w:rPr>
        <w:t>4</w:t>
      </w:r>
      <w:r w:rsidR="00C85FF1" w:rsidRPr="005515AF">
        <w:rPr>
          <w:rFonts w:ascii="Angsana New" w:hAnsi="Angsana New"/>
          <w:b/>
          <w:bCs/>
          <w:sz w:val="30"/>
          <w:szCs w:val="30"/>
        </w:rPr>
        <w:tab/>
      </w:r>
      <w:r w:rsidR="00C85FF1" w:rsidRPr="005515AF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ผลกระทบจากการแพร่ระบาดของโรคติดเชื้อไวรัสโคโรนา </w:t>
      </w:r>
      <w:r w:rsidR="00C85FF1" w:rsidRPr="005515AF">
        <w:rPr>
          <w:rFonts w:ascii="Angsana New" w:hAnsi="Angsana New"/>
          <w:b/>
          <w:bCs/>
          <w:sz w:val="30"/>
          <w:szCs w:val="30"/>
        </w:rPr>
        <w:t>2019 (Covid-19)</w:t>
      </w:r>
    </w:p>
    <w:p w14:paraId="25D93367" w14:textId="77777777" w:rsidR="00C85FF1" w:rsidRPr="005515AF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82CE064" w14:textId="347CE92B" w:rsidR="0078496A" w:rsidRDefault="00C85FF1" w:rsidP="00784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515AF">
        <w:rPr>
          <w:rFonts w:ascii="Angsana New" w:hAnsi="Angsana New"/>
          <w:sz w:val="30"/>
          <w:szCs w:val="30"/>
          <w:cs/>
        </w:rPr>
        <w:t>การแพร่ระบาดของโรคติดเชื้อไวรัสโคโรนา</w:t>
      </w:r>
      <w:r w:rsidRPr="005515AF">
        <w:rPr>
          <w:rFonts w:ascii="Angsana New" w:hAnsi="Angsana New"/>
          <w:sz w:val="30"/>
          <w:szCs w:val="30"/>
        </w:rPr>
        <w:t xml:space="preserve"> 2019 (COVID-19) </w:t>
      </w:r>
      <w:r w:rsidRPr="005515AF">
        <w:rPr>
          <w:rFonts w:ascii="Angsana New" w:hAnsi="Angsana New"/>
          <w:sz w:val="30"/>
          <w:szCs w:val="30"/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ทั้งนี้ ผู้บริหารมี</w:t>
      </w:r>
      <w:r w:rsidR="001041C4">
        <w:rPr>
          <w:rFonts w:ascii="Angsana New" w:hAnsi="Angsana New"/>
          <w:sz w:val="30"/>
          <w:szCs w:val="30"/>
        </w:rPr>
        <w:br/>
      </w:r>
      <w:r w:rsidRPr="005515AF">
        <w:rPr>
          <w:rFonts w:ascii="Angsana New" w:hAnsi="Angsana New"/>
          <w:sz w:val="30"/>
          <w:szCs w:val="30"/>
          <w:cs/>
        </w:rPr>
        <w:t>การติดตามสถานการณ์ดังกล่าวอย่างใกล้ชิดเพื่อให้มั่นใจว่าพนักงานของบริษัทปลอดภัย และพยายามอย่างยิ่งยวด</w:t>
      </w:r>
      <w:r w:rsidR="001041C4">
        <w:rPr>
          <w:rFonts w:ascii="Angsana New" w:hAnsi="Angsana New"/>
          <w:sz w:val="30"/>
          <w:szCs w:val="30"/>
        </w:rPr>
        <w:br/>
      </w:r>
      <w:r w:rsidRPr="005515AF">
        <w:rPr>
          <w:rFonts w:ascii="Angsana New" w:hAnsi="Angsana New"/>
          <w:sz w:val="30"/>
          <w:szCs w:val="30"/>
          <w:cs/>
        </w:rPr>
        <w:t>ในการควบคุมให้มีผลกระทบต่อธุรกิจให้น้อยที่สุดเท่าที่จะเป็นไปได้</w:t>
      </w:r>
    </w:p>
    <w:p w14:paraId="67E11E24" w14:textId="2C14FE33" w:rsidR="00B11DCB" w:rsidRDefault="00B11DCB" w:rsidP="00784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4086906A" w14:textId="1AADBC74" w:rsidR="009B3614" w:rsidRPr="00C52C41" w:rsidRDefault="00770B0E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9B3614" w:rsidRPr="001D4F7C">
        <w:rPr>
          <w:rFonts w:ascii="Angsana New" w:hAnsi="Angsana New"/>
          <w:b/>
          <w:bCs/>
          <w:sz w:val="30"/>
          <w:szCs w:val="30"/>
        </w:rPr>
        <w:tab/>
      </w:r>
      <w:r w:rsidR="009B3614" w:rsidRPr="001D4F7C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5EFAD1" w14:textId="64E3222C" w:rsidR="00917F8F" w:rsidRDefault="00917F8F" w:rsidP="00676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b/>
          <w:sz w:val="30"/>
          <w:szCs w:val="30"/>
        </w:rPr>
      </w:pPr>
    </w:p>
    <w:p w14:paraId="78A2E4FF" w14:textId="22AB9CD1" w:rsidR="002A0E77" w:rsidRDefault="002A0E77" w:rsidP="002A0E77">
      <w:pPr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2A0E77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ทั้งทางตรงและทางอ้อม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BF957F5" w14:textId="77777777" w:rsidR="002A0E77" w:rsidRPr="00611151" w:rsidRDefault="002A0E77" w:rsidP="00676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b/>
          <w:sz w:val="30"/>
          <w:szCs w:val="30"/>
        </w:rPr>
      </w:pPr>
    </w:p>
    <w:p w14:paraId="0847B1E5" w14:textId="2E7FB2D8" w:rsidR="000F18FA" w:rsidRDefault="009B3614" w:rsidP="00845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5"/>
        <w:jc w:val="thaiDistribute"/>
        <w:rPr>
          <w:rFonts w:ascii="Angsana New" w:hAnsi="Angsana New"/>
          <w:b/>
          <w:sz w:val="30"/>
          <w:szCs w:val="30"/>
        </w:rPr>
      </w:pPr>
      <w:r w:rsidRPr="00C52C41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ความสัมพันธ์ที่มีกับบริษัทร่วมได้เปิดเผย</w:t>
      </w:r>
      <w:r w:rsidRPr="001D4F7C">
        <w:rPr>
          <w:rFonts w:ascii="Angsana New" w:hAnsi="Angsana New"/>
          <w:b/>
          <w:sz w:val="30"/>
          <w:szCs w:val="30"/>
          <w:cs/>
        </w:rPr>
        <w:t>ในหมายเหตุประกอบ</w:t>
      </w:r>
      <w:r w:rsidR="001A2708">
        <w:rPr>
          <w:rFonts w:ascii="Angsana New" w:hAnsi="Angsana New"/>
          <w:b/>
          <w:sz w:val="30"/>
          <w:szCs w:val="30"/>
          <w:cs/>
        </w:rPr>
        <w:t>งบการเงิน</w:t>
      </w:r>
      <w:r w:rsidRPr="00BB76EC">
        <w:rPr>
          <w:rFonts w:ascii="Angsana New" w:hAnsi="Angsana New"/>
          <w:b/>
          <w:sz w:val="30"/>
          <w:szCs w:val="30"/>
          <w:cs/>
        </w:rPr>
        <w:t xml:space="preserve">ข้อ </w:t>
      </w:r>
      <w:r w:rsidR="009C1405" w:rsidRPr="00BB76EC">
        <w:rPr>
          <w:rFonts w:ascii="Angsana New" w:hAnsi="Angsana New"/>
          <w:bCs/>
          <w:sz w:val="30"/>
          <w:szCs w:val="30"/>
        </w:rPr>
        <w:t>1</w:t>
      </w:r>
      <w:r w:rsidR="00BB76EC" w:rsidRPr="00BB76EC">
        <w:rPr>
          <w:rFonts w:ascii="Angsana New" w:hAnsi="Angsana New"/>
          <w:bCs/>
          <w:sz w:val="30"/>
          <w:szCs w:val="30"/>
        </w:rPr>
        <w:t>0</w:t>
      </w:r>
      <w:r w:rsidR="000F18FA" w:rsidRPr="0078496A">
        <w:rPr>
          <w:rFonts w:ascii="Angsana New" w:hAnsi="Angsana New"/>
          <w:b/>
          <w:sz w:val="30"/>
          <w:szCs w:val="30"/>
        </w:rPr>
        <w:t xml:space="preserve"> </w:t>
      </w:r>
      <w:r w:rsidR="00770B0E"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7C01B3">
        <w:rPr>
          <w:rFonts w:ascii="Angsana New" w:hAnsi="Angsana New" w:hint="cs"/>
          <w:b/>
          <w:sz w:val="30"/>
          <w:szCs w:val="30"/>
          <w:cs/>
        </w:rPr>
        <w:t>บุคคลหรือกิจการอื่นที่เกี่ยวข้องกัน</w:t>
      </w:r>
      <w:r w:rsidR="00F460E6">
        <w:rPr>
          <w:rFonts w:ascii="Angsana New" w:hAnsi="Angsana New" w:hint="cs"/>
          <w:b/>
          <w:sz w:val="30"/>
          <w:szCs w:val="30"/>
          <w:cs/>
        </w:rPr>
        <w:t>ที่</w:t>
      </w:r>
      <w:r w:rsidR="007C01B3">
        <w:rPr>
          <w:rFonts w:ascii="Angsana New" w:hAnsi="Angsana New" w:hint="cs"/>
          <w:b/>
          <w:sz w:val="30"/>
          <w:szCs w:val="30"/>
          <w:cs/>
        </w:rPr>
        <w:t>มีรายการระหว่างกันที่มีนัยสำคัญกับบริษัทในระหว่างปีมีดังต่อไปนี้</w:t>
      </w:r>
    </w:p>
    <w:p w14:paraId="222AE749" w14:textId="77777777" w:rsidR="00D23C26" w:rsidRPr="00611151" w:rsidRDefault="00D23C26" w:rsidP="002A0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4050"/>
      </w:tblGrid>
      <w:tr w:rsidR="009B3614" w:rsidRPr="00C52C41" w14:paraId="6B928AD8" w14:textId="77777777" w:rsidTr="00D076A8">
        <w:trPr>
          <w:cantSplit/>
          <w:tblHeader/>
        </w:trPr>
        <w:tc>
          <w:tcPr>
            <w:tcW w:w="4320" w:type="dxa"/>
          </w:tcPr>
          <w:p w14:paraId="44D73305" w14:textId="77777777" w:rsidR="000F18FA" w:rsidRDefault="000F18FA" w:rsidP="000758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370974A" w14:textId="77777777" w:rsidR="009B3614" w:rsidRPr="00C52C41" w:rsidRDefault="009B3614" w:rsidP="000758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4168E8CB" w14:textId="77777777" w:rsidR="009B3614" w:rsidRDefault="009B3614" w:rsidP="003454F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4E467393" w14:textId="08EE86D6" w:rsidR="000263AF" w:rsidRPr="00C52C41" w:rsidRDefault="000758B9" w:rsidP="00B03CB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4050" w:type="dxa"/>
          </w:tcPr>
          <w:p w14:paraId="468A5B23" w14:textId="77777777" w:rsidR="000F18FA" w:rsidRDefault="000F18FA" w:rsidP="000758B9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FCCB6EC" w14:textId="77777777" w:rsidR="009B3614" w:rsidRPr="00C52C41" w:rsidRDefault="009B3614" w:rsidP="000758B9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03CBA" w:rsidRPr="00C52C41" w14:paraId="0218B543" w14:textId="77777777" w:rsidTr="00D076A8">
        <w:trPr>
          <w:cantSplit/>
          <w:tblHeader/>
        </w:trPr>
        <w:tc>
          <w:tcPr>
            <w:tcW w:w="4320" w:type="dxa"/>
          </w:tcPr>
          <w:p w14:paraId="55C4F06C" w14:textId="77777777" w:rsidR="00B03CBA" w:rsidRPr="00B03CBA" w:rsidRDefault="00B03CBA" w:rsidP="000758B9">
            <w:pPr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</w:tcPr>
          <w:p w14:paraId="7F483553" w14:textId="77777777" w:rsidR="00B03CBA" w:rsidRPr="00B03CBA" w:rsidRDefault="00B03CBA" w:rsidP="003454F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50" w:type="dxa"/>
          </w:tcPr>
          <w:p w14:paraId="1032A60B" w14:textId="77777777" w:rsidR="00B03CBA" w:rsidRPr="00B03CBA" w:rsidRDefault="00B03CBA" w:rsidP="000758B9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9B3614" w:rsidRPr="00C52C41" w14:paraId="74B2623B" w14:textId="77777777" w:rsidTr="00D076A8">
        <w:trPr>
          <w:cantSplit/>
        </w:trPr>
        <w:tc>
          <w:tcPr>
            <w:tcW w:w="4320" w:type="dxa"/>
          </w:tcPr>
          <w:p w14:paraId="6FE57E45" w14:textId="5865F358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Industries, Inc</w:t>
            </w:r>
            <w:r w:rsidR="00EE68C7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350" w:type="dxa"/>
          </w:tcPr>
          <w:p w14:paraId="522A1C5E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348F335E" w14:textId="77777777" w:rsidR="009B3614" w:rsidRPr="00C52C41" w:rsidRDefault="009B3614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บริษัทใหญ่ 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3E7E18" w:rsidRPr="00C52C41" w14:paraId="56E1254C" w14:textId="77777777" w:rsidTr="00297568">
        <w:trPr>
          <w:cantSplit/>
        </w:trPr>
        <w:tc>
          <w:tcPr>
            <w:tcW w:w="4320" w:type="dxa"/>
          </w:tcPr>
          <w:p w14:paraId="58A847A8" w14:textId="77777777" w:rsidR="003E7E18" w:rsidRPr="00C52C41" w:rsidRDefault="003E7E18" w:rsidP="002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ไทยโทเรซินเทติคส์ จำกัด</w:t>
            </w:r>
          </w:p>
        </w:tc>
        <w:tc>
          <w:tcPr>
            <w:tcW w:w="1350" w:type="dxa"/>
          </w:tcPr>
          <w:p w14:paraId="4AD1E008" w14:textId="77777777" w:rsidR="003E7E18" w:rsidRPr="00C52C41" w:rsidRDefault="003E7E18" w:rsidP="00297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08C713D" w14:textId="77777777" w:rsidR="003E7E18" w:rsidRPr="00C52C41" w:rsidRDefault="003E7E18" w:rsidP="00297568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 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A61856" w:rsidRPr="00C52C41" w14:paraId="331BDFB4" w14:textId="77777777" w:rsidTr="00D076A8">
        <w:trPr>
          <w:cantSplit/>
        </w:trPr>
        <w:tc>
          <w:tcPr>
            <w:tcW w:w="4320" w:type="dxa"/>
          </w:tcPr>
          <w:p w14:paraId="76D5FFD8" w14:textId="5DC1BE58" w:rsidR="00A61856" w:rsidRDefault="00A61856" w:rsidP="00A6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ซีเอ็มที ไดอิ้ง จำกัด</w:t>
            </w:r>
          </w:p>
        </w:tc>
        <w:tc>
          <w:tcPr>
            <w:tcW w:w="1350" w:type="dxa"/>
          </w:tcPr>
          <w:p w14:paraId="0AC4F084" w14:textId="4EF3ED8E" w:rsidR="00A61856" w:rsidRDefault="00A61856" w:rsidP="00A61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04BB2EC" w14:textId="6BA4F136" w:rsidR="00A61856" w:rsidRDefault="007B15F4" w:rsidP="007B15F4">
            <w:pPr>
              <w:pStyle w:val="a3"/>
              <w:tabs>
                <w:tab w:val="left" w:pos="459"/>
              </w:tabs>
              <w:ind w:left="122" w:right="0" w:hanging="117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852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</w:t>
            </w:r>
            <w:r w:rsidR="00C56E7B" w:rsidRPr="005852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ริษัทถือหุ้น และ</w:t>
            </w:r>
            <w:r w:rsidR="00A61856" w:rsidRPr="005852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147C54" w:rsidRPr="00C52C41" w14:paraId="36E39613" w14:textId="77777777" w:rsidTr="00BB40D0">
        <w:trPr>
          <w:cantSplit/>
        </w:trPr>
        <w:tc>
          <w:tcPr>
            <w:tcW w:w="4320" w:type="dxa"/>
          </w:tcPr>
          <w:p w14:paraId="52FF3E75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Chori Co., Ltd.</w:t>
            </w:r>
          </w:p>
        </w:tc>
        <w:tc>
          <w:tcPr>
            <w:tcW w:w="1350" w:type="dxa"/>
          </w:tcPr>
          <w:p w14:paraId="250BDEAE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536A7A53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14:paraId="77715C23" w14:textId="77777777" w:rsidTr="00BB40D0">
        <w:trPr>
          <w:cantSplit/>
        </w:trPr>
        <w:tc>
          <w:tcPr>
            <w:tcW w:w="4320" w:type="dxa"/>
          </w:tcPr>
          <w:p w14:paraId="01B7418C" w14:textId="77777777" w:rsidR="00147C54" w:rsidRDefault="00147C54" w:rsidP="00BB40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Ichimura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Sangyo Co.,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350" w:type="dxa"/>
          </w:tcPr>
          <w:p w14:paraId="6E5A57D8" w14:textId="77777777" w:rsidR="00147C54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1AE8FE52" w14:textId="77777777" w:rsidR="00147C54" w:rsidRPr="008F7775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14:paraId="0996A865" w14:textId="77777777" w:rsidTr="00BB40D0">
        <w:trPr>
          <w:cantSplit/>
        </w:trPr>
        <w:tc>
          <w:tcPr>
            <w:tcW w:w="4320" w:type="dxa"/>
          </w:tcPr>
          <w:p w14:paraId="52751490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lastRenderedPageBreak/>
              <w:t>Penfabric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350" w:type="dxa"/>
          </w:tcPr>
          <w:p w14:paraId="70A2A75C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50" w:type="dxa"/>
          </w:tcPr>
          <w:p w14:paraId="2AFB6677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147C54" w:rsidRPr="00C52C41" w14:paraId="5051966C" w14:textId="77777777" w:rsidTr="00BB40D0">
        <w:trPr>
          <w:cantSplit/>
        </w:trPr>
        <w:tc>
          <w:tcPr>
            <w:tcW w:w="4320" w:type="dxa"/>
          </w:tcPr>
          <w:p w14:paraId="73C6D0E7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Penfibre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350" w:type="dxa"/>
          </w:tcPr>
          <w:p w14:paraId="2D49202F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50" w:type="dxa"/>
          </w:tcPr>
          <w:p w14:paraId="69648510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147C54" w:rsidRPr="00C52C41" w14:paraId="21049B68" w14:textId="77777777" w:rsidTr="00BB40D0">
        <w:trPr>
          <w:cantSplit/>
        </w:trPr>
        <w:tc>
          <w:tcPr>
            <w:tcW w:w="4320" w:type="dxa"/>
          </w:tcPr>
          <w:p w14:paraId="1E608347" w14:textId="77777777" w:rsidR="00147C54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7A3DEB">
              <w:rPr>
                <w:rFonts w:ascii="Angsana New" w:hAnsi="Angsana New"/>
                <w:sz w:val="30"/>
                <w:szCs w:val="30"/>
              </w:rPr>
              <w:t xml:space="preserve">P.T. Century Textile Industry </w:t>
            </w:r>
            <w:proofErr w:type="spellStart"/>
            <w:r w:rsidRPr="007A3DEB">
              <w:rPr>
                <w:rFonts w:ascii="Angsana New" w:hAnsi="Angsana New"/>
                <w:sz w:val="30"/>
                <w:szCs w:val="30"/>
              </w:rPr>
              <w:t>Tbk</w:t>
            </w:r>
            <w:proofErr w:type="spellEnd"/>
          </w:p>
        </w:tc>
        <w:tc>
          <w:tcPr>
            <w:tcW w:w="1350" w:type="dxa"/>
          </w:tcPr>
          <w:p w14:paraId="77990E56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14:paraId="45C7E763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14:paraId="1E5F6E91" w14:textId="77777777" w:rsidTr="00BB40D0">
        <w:trPr>
          <w:cantSplit/>
        </w:trPr>
        <w:tc>
          <w:tcPr>
            <w:tcW w:w="4320" w:type="dxa"/>
          </w:tcPr>
          <w:p w14:paraId="1984A50B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P.T.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Easterntex</w:t>
            </w:r>
            <w:proofErr w:type="spellEnd"/>
          </w:p>
        </w:tc>
        <w:tc>
          <w:tcPr>
            <w:tcW w:w="1350" w:type="dxa"/>
          </w:tcPr>
          <w:p w14:paraId="10BC6779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14:paraId="26DA4395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14:paraId="6639D04D" w14:textId="77777777" w:rsidTr="00BB40D0">
        <w:trPr>
          <w:cantSplit/>
        </w:trPr>
        <w:tc>
          <w:tcPr>
            <w:tcW w:w="4320" w:type="dxa"/>
          </w:tcPr>
          <w:p w14:paraId="6A92E984" w14:textId="77777777" w:rsidR="00147C54" w:rsidRPr="00A61856" w:rsidRDefault="00147C54" w:rsidP="00BB40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P.T. Indonesia Synthetics Textile Mills</w:t>
            </w:r>
          </w:p>
        </w:tc>
        <w:tc>
          <w:tcPr>
            <w:tcW w:w="1350" w:type="dxa"/>
          </w:tcPr>
          <w:p w14:paraId="2115601F" w14:textId="77777777" w:rsidR="00147C54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14:paraId="4C153FB5" w14:textId="77777777" w:rsidR="00147C54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147C54" w:rsidRPr="00C52C41" w14:paraId="07E3892E" w14:textId="77777777" w:rsidTr="00BB40D0">
        <w:trPr>
          <w:cantSplit/>
        </w:trPr>
        <w:tc>
          <w:tcPr>
            <w:tcW w:w="4320" w:type="dxa"/>
          </w:tcPr>
          <w:p w14:paraId="24B9F112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P.T. Indonesia Toray Synthetics</w:t>
            </w:r>
          </w:p>
        </w:tc>
        <w:tc>
          <w:tcPr>
            <w:tcW w:w="1350" w:type="dxa"/>
          </w:tcPr>
          <w:p w14:paraId="0C61F9C3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14:paraId="25B7667D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14:paraId="58EA0E07" w14:textId="77777777" w:rsidTr="00BB40D0">
        <w:trPr>
          <w:cantSplit/>
        </w:trPr>
        <w:tc>
          <w:tcPr>
            <w:tcW w:w="4320" w:type="dxa"/>
          </w:tcPr>
          <w:p w14:paraId="217A23D1" w14:textId="77777777" w:rsidR="00147C54" w:rsidRPr="00A61856" w:rsidRDefault="00147C54" w:rsidP="00BB40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P.T. Toray International Indonesia</w:t>
            </w:r>
          </w:p>
        </w:tc>
        <w:tc>
          <w:tcPr>
            <w:tcW w:w="1350" w:type="dxa"/>
          </w:tcPr>
          <w:p w14:paraId="65BCC3BE" w14:textId="77777777" w:rsidR="00147C54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14:paraId="15AE406B" w14:textId="77777777" w:rsidR="00147C54" w:rsidRPr="00A61856" w:rsidRDefault="00147C54" w:rsidP="00BB40D0">
            <w:pPr>
              <w:pStyle w:val="a3"/>
              <w:tabs>
                <w:tab w:val="left" w:pos="459"/>
              </w:tabs>
              <w:ind w:right="224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185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147C54" w:rsidRPr="00C52C41" w14:paraId="3DB268AF" w14:textId="77777777" w:rsidTr="00BB40D0">
        <w:trPr>
          <w:cantSplit/>
        </w:trPr>
        <w:tc>
          <w:tcPr>
            <w:tcW w:w="4320" w:type="dxa"/>
          </w:tcPr>
          <w:p w14:paraId="5F0F9D51" w14:textId="77777777" w:rsidR="00147C54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Toray Advanced Textile Mexico, S.A. de C.V.</w:t>
            </w:r>
          </w:p>
        </w:tc>
        <w:tc>
          <w:tcPr>
            <w:tcW w:w="1350" w:type="dxa"/>
          </w:tcPr>
          <w:p w14:paraId="75132163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เม็กซิโก</w:t>
            </w:r>
          </w:p>
        </w:tc>
        <w:tc>
          <w:tcPr>
            <w:tcW w:w="4050" w:type="dxa"/>
          </w:tcPr>
          <w:p w14:paraId="79F4C18E" w14:textId="77777777" w:rsidR="00147C54" w:rsidRPr="008F7775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14:paraId="7D9D8B49" w14:textId="77777777" w:rsidTr="00BB40D0">
        <w:trPr>
          <w:cantSplit/>
        </w:trPr>
        <w:tc>
          <w:tcPr>
            <w:tcW w:w="4320" w:type="dxa"/>
          </w:tcPr>
          <w:p w14:paraId="066167B6" w14:textId="77777777" w:rsidR="00147C54" w:rsidRPr="008F7775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Toray Fibers (Nantong) Co., Ltd.</w:t>
            </w:r>
          </w:p>
        </w:tc>
        <w:tc>
          <w:tcPr>
            <w:tcW w:w="1350" w:type="dxa"/>
          </w:tcPr>
          <w:p w14:paraId="61D45412" w14:textId="77777777" w:rsidR="00147C54" w:rsidRPr="008F7775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4050" w:type="dxa"/>
          </w:tcPr>
          <w:p w14:paraId="29AA1969" w14:textId="77777777" w:rsidR="00147C54" w:rsidRPr="008F7775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08248B" w:rsidRPr="00C52C41" w14:paraId="1D208EE1" w14:textId="77777777" w:rsidTr="0014186F">
        <w:trPr>
          <w:cantSplit/>
        </w:trPr>
        <w:tc>
          <w:tcPr>
            <w:tcW w:w="4320" w:type="dxa"/>
            <w:shd w:val="clear" w:color="auto" w:fill="auto"/>
          </w:tcPr>
          <w:p w14:paraId="3EABB411" w14:textId="079A912F" w:rsidR="0008248B" w:rsidRDefault="0008248B" w:rsidP="00082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37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Toray Fibers &amp; Textiles Research Laboratories</w:t>
            </w:r>
            <w:r>
              <w:rPr>
                <w:rFonts w:ascii="Angsana New" w:hAnsi="Angsana New"/>
                <w:sz w:val="30"/>
                <w:szCs w:val="30"/>
              </w:rPr>
              <w:br/>
              <w:t>(China) Co., Ltd</w:t>
            </w:r>
            <w:r w:rsidR="0080520E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350" w:type="dxa"/>
            <w:shd w:val="clear" w:color="auto" w:fill="auto"/>
          </w:tcPr>
          <w:p w14:paraId="5C27CD89" w14:textId="12CA7FD9" w:rsidR="0008248B" w:rsidRPr="00C52C41" w:rsidRDefault="0008248B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4050" w:type="dxa"/>
            <w:shd w:val="clear" w:color="auto" w:fill="auto"/>
          </w:tcPr>
          <w:p w14:paraId="7E04E70B" w14:textId="26B7ED08" w:rsidR="0008248B" w:rsidRPr="008F7775" w:rsidRDefault="0008248B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14:paraId="25A8F895" w14:textId="77777777" w:rsidTr="00BB40D0">
        <w:trPr>
          <w:cantSplit/>
        </w:trPr>
        <w:tc>
          <w:tcPr>
            <w:tcW w:w="4320" w:type="dxa"/>
          </w:tcPr>
          <w:p w14:paraId="07801315" w14:textId="77777777" w:rsidR="00147C54" w:rsidRPr="00A61856" w:rsidRDefault="00147C54" w:rsidP="00BB40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Toray Industries (H.K.) Ltd.</w:t>
            </w:r>
          </w:p>
        </w:tc>
        <w:tc>
          <w:tcPr>
            <w:tcW w:w="1350" w:type="dxa"/>
          </w:tcPr>
          <w:p w14:paraId="5768D0E3" w14:textId="77777777" w:rsidR="00147C54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ฮ่องกง</w:t>
            </w:r>
          </w:p>
        </w:tc>
        <w:tc>
          <w:tcPr>
            <w:tcW w:w="4050" w:type="dxa"/>
          </w:tcPr>
          <w:p w14:paraId="6B228082" w14:textId="77777777" w:rsidR="00147C54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185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147C54" w:rsidRPr="00C52C41" w14:paraId="2097A56F" w14:textId="77777777" w:rsidTr="00BB40D0">
        <w:trPr>
          <w:cantSplit/>
        </w:trPr>
        <w:tc>
          <w:tcPr>
            <w:tcW w:w="4320" w:type="dxa"/>
          </w:tcPr>
          <w:p w14:paraId="6DA86AEA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Europe GmbH</w:t>
            </w:r>
          </w:p>
        </w:tc>
        <w:tc>
          <w:tcPr>
            <w:tcW w:w="1350" w:type="dxa"/>
          </w:tcPr>
          <w:p w14:paraId="711A72C3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เยอรมัน</w:t>
            </w:r>
          </w:p>
        </w:tc>
        <w:tc>
          <w:tcPr>
            <w:tcW w:w="4050" w:type="dxa"/>
          </w:tcPr>
          <w:p w14:paraId="1EB1A870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C0650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14:paraId="60E44B8D" w14:textId="77777777" w:rsidTr="00BB40D0">
        <w:trPr>
          <w:cantSplit/>
        </w:trPr>
        <w:tc>
          <w:tcPr>
            <w:tcW w:w="4320" w:type="dxa"/>
          </w:tcPr>
          <w:p w14:paraId="4CE17C2F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International Italy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S.</w:t>
            </w:r>
            <w:proofErr w:type="gramStart"/>
            <w:r w:rsidRPr="00C52C41">
              <w:rPr>
                <w:rFonts w:ascii="Angsana New" w:hAnsi="Angsana New"/>
                <w:sz w:val="30"/>
                <w:szCs w:val="30"/>
              </w:rPr>
              <w:t>r.l</w:t>
            </w:r>
            <w:proofErr w:type="spellEnd"/>
            <w:proofErr w:type="gramEnd"/>
          </w:p>
        </w:tc>
        <w:tc>
          <w:tcPr>
            <w:tcW w:w="1350" w:type="dxa"/>
          </w:tcPr>
          <w:p w14:paraId="0165EEE5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อิตาลี</w:t>
            </w:r>
          </w:p>
        </w:tc>
        <w:tc>
          <w:tcPr>
            <w:tcW w:w="4050" w:type="dxa"/>
          </w:tcPr>
          <w:p w14:paraId="3E8A762C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14:paraId="41517F16" w14:textId="77777777" w:rsidTr="00BB40D0">
        <w:trPr>
          <w:cantSplit/>
        </w:trPr>
        <w:tc>
          <w:tcPr>
            <w:tcW w:w="4320" w:type="dxa"/>
          </w:tcPr>
          <w:p w14:paraId="671EA135" w14:textId="77777777" w:rsidR="00147C54" w:rsidRPr="00C52C41" w:rsidRDefault="00147C54" w:rsidP="00BB40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Toray International Vietnam Co., Ltd.</w:t>
            </w:r>
          </w:p>
        </w:tc>
        <w:tc>
          <w:tcPr>
            <w:tcW w:w="1350" w:type="dxa"/>
          </w:tcPr>
          <w:p w14:paraId="1D1B579B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050" w:type="dxa"/>
          </w:tcPr>
          <w:p w14:paraId="3CFC979F" w14:textId="77777777" w:rsidR="00147C54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9B3614" w:rsidRPr="00C52C41" w14:paraId="2185CF25" w14:textId="77777777" w:rsidTr="00D076A8">
        <w:trPr>
          <w:cantSplit/>
        </w:trPr>
        <w:tc>
          <w:tcPr>
            <w:tcW w:w="4320" w:type="dxa"/>
          </w:tcPr>
          <w:p w14:paraId="056C69F5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(America) Inc.</w:t>
            </w:r>
          </w:p>
        </w:tc>
        <w:tc>
          <w:tcPr>
            <w:tcW w:w="1350" w:type="dxa"/>
          </w:tcPr>
          <w:p w14:paraId="2B297DE0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4050" w:type="dxa"/>
          </w:tcPr>
          <w:p w14:paraId="71CEB1BF" w14:textId="77777777" w:rsidR="009B3614" w:rsidRPr="00C52C41" w:rsidRDefault="009B3614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147C54" w:rsidRPr="00C52C41" w14:paraId="726CC33E" w14:textId="77777777" w:rsidTr="00BB40D0">
        <w:trPr>
          <w:cantSplit/>
        </w:trPr>
        <w:tc>
          <w:tcPr>
            <w:tcW w:w="4320" w:type="dxa"/>
          </w:tcPr>
          <w:p w14:paraId="1AA62664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Toray International (China) </w:t>
            </w:r>
            <w:r w:rsidRPr="00C52C41"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350" w:type="dxa"/>
          </w:tcPr>
          <w:p w14:paraId="731B8BD0" w14:textId="77777777" w:rsidR="00147C54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4050" w:type="dxa"/>
          </w:tcPr>
          <w:p w14:paraId="02CFA154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147C54" w:rsidRPr="00C52C41" w14:paraId="6F7A87FF" w14:textId="77777777" w:rsidTr="00BB40D0">
        <w:trPr>
          <w:cantSplit/>
        </w:trPr>
        <w:tc>
          <w:tcPr>
            <w:tcW w:w="4320" w:type="dxa"/>
          </w:tcPr>
          <w:p w14:paraId="40AE2349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International, Inc.</w:t>
            </w:r>
          </w:p>
        </w:tc>
        <w:tc>
          <w:tcPr>
            <w:tcW w:w="1350" w:type="dxa"/>
          </w:tcPr>
          <w:p w14:paraId="738C6CFA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6D3D9B45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147C54" w:rsidRPr="00C52C41" w14:paraId="03013473" w14:textId="77777777" w:rsidTr="00BB40D0">
        <w:trPr>
          <w:cantSplit/>
        </w:trPr>
        <w:tc>
          <w:tcPr>
            <w:tcW w:w="4320" w:type="dxa"/>
          </w:tcPr>
          <w:p w14:paraId="74742040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Kusumgar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</w:rPr>
              <w:t xml:space="preserve"> Advanced Textile Private Limited</w:t>
            </w:r>
          </w:p>
        </w:tc>
        <w:tc>
          <w:tcPr>
            <w:tcW w:w="1350" w:type="dxa"/>
          </w:tcPr>
          <w:p w14:paraId="260630DC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4050" w:type="dxa"/>
          </w:tcPr>
          <w:p w14:paraId="568D3A44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147C54" w:rsidRPr="00C52C41" w14:paraId="3ECC445E" w14:textId="77777777" w:rsidTr="00BB40D0">
        <w:trPr>
          <w:cantSplit/>
        </w:trPr>
        <w:tc>
          <w:tcPr>
            <w:tcW w:w="4320" w:type="dxa"/>
          </w:tcPr>
          <w:p w14:paraId="1DB79105" w14:textId="77777777" w:rsidR="00147C54" w:rsidRDefault="00147C54" w:rsidP="00BB40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1856">
              <w:rPr>
                <w:rFonts w:ascii="Angsana New" w:hAnsi="Angsana New"/>
                <w:sz w:val="30"/>
                <w:szCs w:val="30"/>
              </w:rPr>
              <w:t>Toray Monofilament Ltd.</w:t>
            </w:r>
          </w:p>
        </w:tc>
        <w:tc>
          <w:tcPr>
            <w:tcW w:w="1350" w:type="dxa"/>
          </w:tcPr>
          <w:p w14:paraId="26433520" w14:textId="77777777" w:rsidR="00147C54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7B59CAF6" w14:textId="77777777" w:rsidR="00147C54" w:rsidRPr="00A61856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147C54" w:rsidRPr="00C52C41" w14:paraId="6C2D0F3A" w14:textId="77777777" w:rsidTr="00BB40D0">
        <w:trPr>
          <w:cantSplit/>
        </w:trPr>
        <w:tc>
          <w:tcPr>
            <w:tcW w:w="4320" w:type="dxa"/>
          </w:tcPr>
          <w:p w14:paraId="668F988C" w14:textId="77777777" w:rsidR="00147C54" w:rsidRPr="00C52C41" w:rsidRDefault="00147C54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378" w:hanging="165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Sakai Weaving &amp; Dyeing (Nantong)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  <w:t>Co., Ltd.</w:t>
            </w:r>
          </w:p>
        </w:tc>
        <w:tc>
          <w:tcPr>
            <w:tcW w:w="1350" w:type="dxa"/>
          </w:tcPr>
          <w:p w14:paraId="2DDC2A4C" w14:textId="77777777" w:rsidR="00147C54" w:rsidRPr="00C52C41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4050" w:type="dxa"/>
          </w:tcPr>
          <w:p w14:paraId="724F6D9D" w14:textId="77777777" w:rsidR="00147C54" w:rsidRPr="00C52C41" w:rsidRDefault="00147C54" w:rsidP="00BB40D0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9B3614" w:rsidRPr="00C52C41" w14:paraId="40E9375E" w14:textId="77777777" w:rsidTr="00D076A8">
        <w:trPr>
          <w:cantSplit/>
        </w:trPr>
        <w:tc>
          <w:tcPr>
            <w:tcW w:w="4320" w:type="dxa"/>
          </w:tcPr>
          <w:p w14:paraId="25688181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Textiles Central Europe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1350" w:type="dxa"/>
          </w:tcPr>
          <w:p w14:paraId="353CFB25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สาธารณรัฐเช็ก</w:t>
            </w:r>
          </w:p>
        </w:tc>
        <w:tc>
          <w:tcPr>
            <w:tcW w:w="4050" w:type="dxa"/>
          </w:tcPr>
          <w:p w14:paraId="7F7B86A4" w14:textId="77777777" w:rsidR="009B3614" w:rsidRPr="00C52C41" w:rsidRDefault="009B3614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A61856" w:rsidRPr="00C52C41" w14:paraId="5EBA9FCE" w14:textId="77777777" w:rsidTr="00D076A8">
        <w:trPr>
          <w:cantSplit/>
        </w:trPr>
        <w:tc>
          <w:tcPr>
            <w:tcW w:w="4320" w:type="dxa"/>
          </w:tcPr>
          <w:p w14:paraId="180EE4C8" w14:textId="497D2F3B" w:rsidR="00A61856" w:rsidRDefault="00C93D55" w:rsidP="00A6185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hyperlink r:id="rId8" w:tgtFrame="_blank" w:history="1">
              <w:r w:rsidR="00A61856" w:rsidRPr="00C52C41">
                <w:rPr>
                  <w:rFonts w:ascii="Angsana New" w:hAnsi="Angsana New"/>
                  <w:sz w:val="30"/>
                  <w:szCs w:val="30"/>
                  <w:cs/>
                </w:rPr>
                <w:t>บริษัท โทเร อินดัสตรี (ประเทศไทย) จำกัด</w:t>
              </w:r>
            </w:hyperlink>
          </w:p>
        </w:tc>
        <w:tc>
          <w:tcPr>
            <w:tcW w:w="1350" w:type="dxa"/>
          </w:tcPr>
          <w:p w14:paraId="0E6B8575" w14:textId="6289C505" w:rsidR="00A61856" w:rsidRDefault="00A61856" w:rsidP="00A6185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DEB80D7" w14:textId="5A5841CF" w:rsidR="00A61856" w:rsidRPr="008F7775" w:rsidRDefault="00A61856" w:rsidP="008512BC">
            <w:pPr>
              <w:pStyle w:val="a3"/>
              <w:ind w:left="255" w:right="224" w:hanging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  <w:r w:rsidRPr="008910A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910AC">
              <w:rPr>
                <w:rFonts w:ascii="Angsana New" w:hAnsi="Angsana New"/>
                <w:sz w:val="30"/>
                <w:szCs w:val="30"/>
                <w:cs/>
              </w:rPr>
              <w:br/>
              <w:t>และ/หรือมีกรรมการร่วมกัน</w:t>
            </w:r>
          </w:p>
        </w:tc>
      </w:tr>
      <w:tr w:rsidR="00D6585E" w:rsidRPr="00C52C41" w14:paraId="3E4B5195" w14:textId="77777777" w:rsidTr="00D076A8">
        <w:trPr>
          <w:cantSplit/>
        </w:trPr>
        <w:tc>
          <w:tcPr>
            <w:tcW w:w="4320" w:type="dxa"/>
          </w:tcPr>
          <w:p w14:paraId="1EB1E4CA" w14:textId="30BB6D2A" w:rsidR="00D6585E" w:rsidRDefault="00D6585E" w:rsidP="00A6185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Chori Middle East FZE</w:t>
            </w:r>
          </w:p>
        </w:tc>
        <w:tc>
          <w:tcPr>
            <w:tcW w:w="1350" w:type="dxa"/>
          </w:tcPr>
          <w:p w14:paraId="29A2D51A" w14:textId="747D1C12" w:rsidR="00D6585E" w:rsidRPr="00C52C41" w:rsidRDefault="00D6585E" w:rsidP="00A6185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สหรัฐอาหรับเอมิเรตส์</w:t>
            </w:r>
          </w:p>
        </w:tc>
        <w:tc>
          <w:tcPr>
            <w:tcW w:w="4050" w:type="dxa"/>
          </w:tcPr>
          <w:p w14:paraId="66D6175E" w14:textId="386C6689" w:rsidR="00D6585E" w:rsidRPr="00C52C41" w:rsidRDefault="00D6585E" w:rsidP="004C1402">
            <w:pPr>
              <w:pStyle w:val="a3"/>
              <w:ind w:left="122" w:right="224" w:hanging="1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="00265E79">
              <w:rPr>
                <w:rFonts w:ascii="Angsana New" w:hAnsi="Angsana New" w:hint="cs"/>
                <w:sz w:val="30"/>
                <w:szCs w:val="30"/>
                <w:cs/>
              </w:rPr>
              <w:t>ย่อยทางอ้อมของบริษัทใหญ่ของบริษัท</w:t>
            </w:r>
          </w:p>
        </w:tc>
      </w:tr>
      <w:tr w:rsidR="00723C72" w:rsidRPr="00C52C41" w14:paraId="76FAF044" w14:textId="77777777" w:rsidTr="00F60FE9">
        <w:trPr>
          <w:cantSplit/>
        </w:trPr>
        <w:tc>
          <w:tcPr>
            <w:tcW w:w="4320" w:type="dxa"/>
          </w:tcPr>
          <w:p w14:paraId="0CC64FB2" w14:textId="77777777" w:rsidR="00723C72" w:rsidRPr="00723C72" w:rsidRDefault="00723C72" w:rsidP="00723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723C72">
              <w:rPr>
                <w:rFonts w:ascii="Angsana New" w:hAnsi="Angsana New"/>
                <w:sz w:val="30"/>
                <w:szCs w:val="30"/>
              </w:rPr>
              <w:t>Chori Vietnam Co., Ltd.</w:t>
            </w:r>
          </w:p>
        </w:tc>
        <w:tc>
          <w:tcPr>
            <w:tcW w:w="1350" w:type="dxa"/>
          </w:tcPr>
          <w:p w14:paraId="2EEC1889" w14:textId="77777777" w:rsidR="00723C72" w:rsidRPr="00723C72" w:rsidRDefault="00723C72" w:rsidP="00723C7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3C72"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050" w:type="dxa"/>
          </w:tcPr>
          <w:p w14:paraId="32761471" w14:textId="3F752C29" w:rsidR="00723C72" w:rsidRPr="00C52C41" w:rsidRDefault="00723C72" w:rsidP="00723C72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23C72"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DC0C5C" w:rsidRPr="00C52C41" w14:paraId="67E5DF2B" w14:textId="77777777" w:rsidTr="00D076A8">
        <w:trPr>
          <w:cantSplit/>
        </w:trPr>
        <w:tc>
          <w:tcPr>
            <w:tcW w:w="4320" w:type="dxa"/>
          </w:tcPr>
          <w:p w14:paraId="7EF5AFB9" w14:textId="77777777" w:rsidR="00DC0C5C" w:rsidRDefault="00DC0C5C" w:rsidP="00B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Penovate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.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350" w:type="dxa"/>
          </w:tcPr>
          <w:p w14:paraId="32635122" w14:textId="77777777" w:rsidR="00DC0C5C" w:rsidRPr="00C52C41" w:rsidRDefault="00DC0C5C" w:rsidP="00B819B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50" w:type="dxa"/>
          </w:tcPr>
          <w:p w14:paraId="272C41D2" w14:textId="0291CD44" w:rsidR="00DC0C5C" w:rsidRPr="00B3571D" w:rsidRDefault="00864D53" w:rsidP="00864D53">
            <w:pPr>
              <w:pStyle w:val="a3"/>
              <w:tabs>
                <w:tab w:val="left" w:pos="459"/>
              </w:tabs>
              <w:ind w:left="120" w:right="0" w:hanging="90"/>
              <w:jc w:val="lef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147C54" w:rsidRPr="00C52C41" w14:paraId="02897ED7" w14:textId="77777777" w:rsidTr="00BB40D0">
        <w:trPr>
          <w:cantSplit/>
        </w:trPr>
        <w:tc>
          <w:tcPr>
            <w:tcW w:w="4320" w:type="dxa"/>
          </w:tcPr>
          <w:p w14:paraId="5DE495EB" w14:textId="77777777" w:rsidR="00147C54" w:rsidRPr="00A61856" w:rsidRDefault="00147C54" w:rsidP="00BB40D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E1428">
              <w:rPr>
                <w:rFonts w:ascii="Angsana New" w:hAnsi="Angsana New"/>
                <w:sz w:val="30"/>
                <w:szCs w:val="30"/>
              </w:rPr>
              <w:t>P.T. Chori Indonesia</w:t>
            </w:r>
          </w:p>
        </w:tc>
        <w:tc>
          <w:tcPr>
            <w:tcW w:w="1350" w:type="dxa"/>
          </w:tcPr>
          <w:p w14:paraId="25583283" w14:textId="77777777" w:rsidR="00147C54" w:rsidRDefault="00147C54" w:rsidP="00BB40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050" w:type="dxa"/>
          </w:tcPr>
          <w:p w14:paraId="439692C6" w14:textId="77777777" w:rsidR="00147C54" w:rsidRPr="00F85F26" w:rsidRDefault="00147C54" w:rsidP="00BB40D0">
            <w:pPr>
              <w:pStyle w:val="a3"/>
              <w:ind w:left="122" w:right="224" w:hanging="122"/>
              <w:jc w:val="lef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7A3DEB" w:rsidRPr="00C52C41" w14:paraId="1A8B87FE" w14:textId="77777777" w:rsidTr="00D076A8">
        <w:trPr>
          <w:cantSplit/>
        </w:trPr>
        <w:tc>
          <w:tcPr>
            <w:tcW w:w="4320" w:type="dxa"/>
          </w:tcPr>
          <w:p w14:paraId="7FA02D65" w14:textId="336AEA34" w:rsidR="007A3DEB" w:rsidRDefault="007A3DEB" w:rsidP="00A6185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A3DEB">
              <w:rPr>
                <w:rFonts w:ascii="Angsana New" w:hAnsi="Angsana New"/>
                <w:sz w:val="30"/>
                <w:szCs w:val="30"/>
              </w:rPr>
              <w:lastRenderedPageBreak/>
              <w:t>So</w:t>
            </w:r>
            <w:r w:rsidR="003E7E1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proofErr w:type="spellStart"/>
            <w:r w:rsidRPr="007A3DEB">
              <w:rPr>
                <w:rFonts w:ascii="Angsana New" w:hAnsi="Angsana New"/>
                <w:sz w:val="30"/>
                <w:szCs w:val="30"/>
              </w:rPr>
              <w:t>wa</w:t>
            </w:r>
            <w:proofErr w:type="spellEnd"/>
            <w:r w:rsidR="000D337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A3DEB">
              <w:rPr>
                <w:rFonts w:ascii="Angsana New" w:hAnsi="Angsana New"/>
                <w:sz w:val="30"/>
                <w:szCs w:val="30"/>
              </w:rPr>
              <w:t>Textile Co., Ltd.</w:t>
            </w:r>
          </w:p>
        </w:tc>
        <w:tc>
          <w:tcPr>
            <w:tcW w:w="1350" w:type="dxa"/>
          </w:tcPr>
          <w:p w14:paraId="3EFA89FB" w14:textId="11666A33" w:rsidR="007A3DEB" w:rsidRPr="00C52C41" w:rsidRDefault="007A3DEB" w:rsidP="00A6185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2C8C39A0" w14:textId="35E52295" w:rsidR="007A3DEB" w:rsidRPr="00B3571D" w:rsidRDefault="00265E79" w:rsidP="00265E79">
            <w:pPr>
              <w:pStyle w:val="a3"/>
              <w:ind w:left="120" w:right="224" w:hanging="90"/>
              <w:jc w:val="lef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9C0650" w:rsidRPr="00C52C41" w14:paraId="10F0D15F" w14:textId="77777777" w:rsidTr="00D076A8">
        <w:trPr>
          <w:cantSplit/>
        </w:trPr>
        <w:tc>
          <w:tcPr>
            <w:tcW w:w="4320" w:type="dxa"/>
          </w:tcPr>
          <w:p w14:paraId="7F3C90F7" w14:textId="77777777" w:rsidR="009C0650" w:rsidRPr="001461B7" w:rsidRDefault="009C0650" w:rsidP="009C065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 โชรี จำกัด</w:t>
            </w:r>
          </w:p>
        </w:tc>
        <w:tc>
          <w:tcPr>
            <w:tcW w:w="1350" w:type="dxa"/>
          </w:tcPr>
          <w:p w14:paraId="51924579" w14:textId="77777777" w:rsidR="009C0650" w:rsidRDefault="009C0650" w:rsidP="009C06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380029A" w14:textId="4BBA5D5D" w:rsidR="009C0650" w:rsidRPr="00C52C41" w:rsidRDefault="00864D53" w:rsidP="00220FEC">
            <w:pPr>
              <w:pStyle w:val="a3"/>
              <w:ind w:left="120" w:right="224" w:hanging="9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F93FBE" w:rsidRPr="00C52C41" w14:paraId="7C5FAE08" w14:textId="77777777" w:rsidTr="00461142">
        <w:trPr>
          <w:cantSplit/>
        </w:trPr>
        <w:tc>
          <w:tcPr>
            <w:tcW w:w="4320" w:type="dxa"/>
          </w:tcPr>
          <w:p w14:paraId="47E5C3F5" w14:textId="77777777" w:rsidR="00F93FBE" w:rsidRDefault="00F93FBE" w:rsidP="0046114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61B7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โทเร ไฮบริด คอร์ด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549B6CF0" w14:textId="77777777" w:rsidR="00F93FBE" w:rsidRDefault="00F93FBE" w:rsidP="004611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9AF1258" w14:textId="77777777" w:rsidR="00F93FBE" w:rsidRPr="008F7775" w:rsidRDefault="00F93FBE" w:rsidP="00461142">
            <w:pPr>
              <w:pStyle w:val="a3"/>
              <w:ind w:left="255" w:right="224" w:hanging="25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  <w:r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864D53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</w:t>
            </w:r>
            <w:r w:rsidRPr="00864D5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</w:t>
            </w:r>
            <w:r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ร่วมกัน</w:t>
            </w:r>
          </w:p>
        </w:tc>
      </w:tr>
      <w:tr w:rsidR="009C0650" w:rsidRPr="00C52C41" w14:paraId="74D458CE" w14:textId="77777777" w:rsidTr="00D076A8">
        <w:trPr>
          <w:cantSplit/>
        </w:trPr>
        <w:tc>
          <w:tcPr>
            <w:tcW w:w="4320" w:type="dxa"/>
          </w:tcPr>
          <w:p w14:paraId="3B17246E" w14:textId="77777777" w:rsidR="009C0650" w:rsidRDefault="009C0650" w:rsidP="009C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International Trading (Hong Kong) </w:t>
            </w:r>
          </w:p>
          <w:p w14:paraId="5D8B5800" w14:textId="100853E7" w:rsidR="009C0650" w:rsidRPr="001461B7" w:rsidRDefault="009C0650" w:rsidP="009C0650">
            <w:pPr>
              <w:spacing w:line="240" w:lineRule="auto"/>
              <w:ind w:left="16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350" w:type="dxa"/>
          </w:tcPr>
          <w:p w14:paraId="45BBD270" w14:textId="22C6D676" w:rsidR="009C0650" w:rsidRDefault="009C0650" w:rsidP="009C06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ฮ่องกง</w:t>
            </w:r>
          </w:p>
        </w:tc>
        <w:tc>
          <w:tcPr>
            <w:tcW w:w="4050" w:type="dxa"/>
          </w:tcPr>
          <w:p w14:paraId="5184F5BE" w14:textId="1204290B" w:rsidR="009C0650" w:rsidRPr="00C52C41" w:rsidRDefault="00864D53" w:rsidP="009C0650">
            <w:pPr>
              <w:pStyle w:val="a3"/>
              <w:ind w:left="122" w:right="224" w:hanging="1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บริษัทย่อยทางอ้อมของบริษัทใหญ่ของบริษัท</w:t>
            </w:r>
          </w:p>
        </w:tc>
      </w:tr>
      <w:tr w:rsidR="009C0650" w:rsidRPr="00C52C41" w14:paraId="625D08B6" w14:textId="77777777" w:rsidTr="00D076A8">
        <w:trPr>
          <w:cantSplit/>
        </w:trPr>
        <w:tc>
          <w:tcPr>
            <w:tcW w:w="4320" w:type="dxa"/>
          </w:tcPr>
          <w:p w14:paraId="7C131354" w14:textId="77777777" w:rsidR="009C0650" w:rsidRPr="00C52C41" w:rsidRDefault="009C0650" w:rsidP="009C0650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โทเร อินเตอร์เนชั่นแนล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เทรดดิ้ง </w:t>
            </w:r>
          </w:p>
          <w:p w14:paraId="59676AB1" w14:textId="1FBFEFE0" w:rsidR="009C0650" w:rsidRPr="00C52C41" w:rsidRDefault="009C0650" w:rsidP="009C0650">
            <w:pPr>
              <w:spacing w:line="240" w:lineRule="auto"/>
              <w:ind w:left="16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(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C52C41">
              <w:rPr>
                <w:rFonts w:ascii="Angsana New" w:hAnsi="Angsana New"/>
                <w:sz w:val="30"/>
                <w:szCs w:val="30"/>
              </w:rPr>
              <w:t>)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6F7500A2" w14:textId="6AC1C425" w:rsidR="009C0650" w:rsidRPr="00C52C41" w:rsidRDefault="009C0650" w:rsidP="009C06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18F9017" w14:textId="77777777" w:rsidR="003F60B3" w:rsidRDefault="009C0650" w:rsidP="009C0650">
            <w:pPr>
              <w:pStyle w:val="a3"/>
              <w:tabs>
                <w:tab w:val="left" w:pos="459"/>
              </w:tabs>
              <w:ind w:right="22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ของบริษัทใหญ่ของบริษัท</w:t>
            </w:r>
          </w:p>
          <w:p w14:paraId="76A63C1D" w14:textId="4D27F930" w:rsidR="009C0650" w:rsidRPr="00C52C41" w:rsidRDefault="003F60B3" w:rsidP="003F60B3">
            <w:pPr>
              <w:pStyle w:val="a3"/>
              <w:tabs>
                <w:tab w:val="left" w:pos="459"/>
              </w:tabs>
              <w:ind w:left="255" w:right="22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864D53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</w:t>
            </w:r>
            <w:r w:rsidRPr="00864D5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</w:t>
            </w:r>
            <w:r w:rsidRPr="00864D53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ร่วมกัน</w:t>
            </w:r>
          </w:p>
        </w:tc>
      </w:tr>
      <w:tr w:rsidR="009C0650" w:rsidRPr="00C52C41" w14:paraId="2CE45139" w14:textId="77777777" w:rsidTr="00D076A8">
        <w:trPr>
          <w:cantSplit/>
        </w:trPr>
        <w:tc>
          <w:tcPr>
            <w:tcW w:w="4320" w:type="dxa"/>
          </w:tcPr>
          <w:p w14:paraId="6534892E" w14:textId="77777777" w:rsidR="009C0650" w:rsidRPr="00C52C41" w:rsidRDefault="009C0650" w:rsidP="009C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2B7FA352" w14:textId="77777777" w:rsidR="009C0650" w:rsidRPr="00C52C41" w:rsidRDefault="009C0650" w:rsidP="009C06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Pr="00C52C41">
              <w:rPr>
                <w:rFonts w:ascii="Angsana New" w:hAnsi="Angsana New"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050" w:type="dxa"/>
          </w:tcPr>
          <w:p w14:paraId="5AA9530F" w14:textId="112BE9FC" w:rsidR="009C0650" w:rsidRPr="001457F9" w:rsidRDefault="009C0650" w:rsidP="008E0A75">
            <w:pPr>
              <w:pStyle w:val="a3"/>
              <w:tabs>
                <w:tab w:val="left" w:pos="459"/>
              </w:tabs>
              <w:ind w:left="255" w:right="224" w:hanging="255"/>
              <w:jc w:val="thaiDistribute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1457F9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</w:t>
            </w:r>
            <w:r w:rsidRPr="001457F9"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>บริษัท</w:t>
            </w:r>
            <w:r w:rsidRPr="001457F9">
              <w:rPr>
                <w:rFonts w:ascii="Angsana New" w:hAnsi="Angsana New"/>
                <w:spacing w:val="-14"/>
                <w:sz w:val="30"/>
                <w:szCs w:val="30"/>
                <w:cs/>
              </w:rPr>
              <w:t>ไม่ว่าทางตรงหรือทางอ้อม ทั้งนี้รวมถึงกรรมการของกิจการ (ไม่ว่าจะทำหน้าที่ในระดับบริหารหรือไม่)</w:t>
            </w:r>
            <w:r>
              <w:rPr>
                <w:rFonts w:ascii="Angsana New" w:hAnsi="Angsana New" w:hint="cs"/>
                <w:spacing w:val="-14"/>
                <w:sz w:val="30"/>
                <w:szCs w:val="30"/>
                <w:cs/>
              </w:rPr>
              <w:t xml:space="preserve"> </w:t>
            </w:r>
          </w:p>
        </w:tc>
      </w:tr>
    </w:tbl>
    <w:p w14:paraId="2B9CCA65" w14:textId="3C68A8F1" w:rsidR="00B67340" w:rsidRDefault="00B67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p w14:paraId="5467CF24" w14:textId="77777777" w:rsidR="004964B1" w:rsidRDefault="00496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tbl>
      <w:tblPr>
        <w:tblW w:w="94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49"/>
        <w:gridCol w:w="270"/>
        <w:gridCol w:w="1350"/>
        <w:gridCol w:w="270"/>
        <w:gridCol w:w="1377"/>
        <w:gridCol w:w="270"/>
        <w:gridCol w:w="1404"/>
      </w:tblGrid>
      <w:tr w:rsidR="00DF52AC" w:rsidRPr="00C52C41" w14:paraId="7B7E67CE" w14:textId="77777777" w:rsidTr="00347A00">
        <w:trPr>
          <w:tblHeader/>
        </w:trPr>
        <w:tc>
          <w:tcPr>
            <w:tcW w:w="3150" w:type="dxa"/>
          </w:tcPr>
          <w:p w14:paraId="43082790" w14:textId="1C1226B2" w:rsidR="00DF52AC" w:rsidRPr="00284595" w:rsidRDefault="004964B1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4" w:name="_Hlk16167067"/>
            <w:r w:rsidRPr="00A37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</w:t>
            </w:r>
          </w:p>
        </w:tc>
        <w:tc>
          <w:tcPr>
            <w:tcW w:w="2969" w:type="dxa"/>
            <w:gridSpan w:val="3"/>
          </w:tcPr>
          <w:p w14:paraId="24909E78" w14:textId="297CA653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5B1C1AB0" w14:textId="77777777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51" w:type="dxa"/>
            <w:gridSpan w:val="3"/>
          </w:tcPr>
          <w:p w14:paraId="6038BB83" w14:textId="5EF215CB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15B11" w:rsidRPr="00C52C41" w14:paraId="1F6A1B1E" w14:textId="77777777" w:rsidTr="00347A00">
        <w:trPr>
          <w:tblHeader/>
        </w:trPr>
        <w:tc>
          <w:tcPr>
            <w:tcW w:w="3150" w:type="dxa"/>
          </w:tcPr>
          <w:p w14:paraId="7001878E" w14:textId="2CC7D437" w:rsidR="00F15B11" w:rsidRPr="00284595" w:rsidRDefault="00F15B11" w:rsidP="0049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374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69" w:type="dxa"/>
            <w:gridSpan w:val="3"/>
          </w:tcPr>
          <w:p w14:paraId="05BA5558" w14:textId="22973725" w:rsidR="00F15B11" w:rsidRDefault="00F15B11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5868B3A9" w14:textId="77777777" w:rsidR="00F15B11" w:rsidRPr="00284595" w:rsidRDefault="00F15B11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51" w:type="dxa"/>
            <w:gridSpan w:val="3"/>
          </w:tcPr>
          <w:p w14:paraId="48E1F468" w14:textId="348B4C12" w:rsidR="00F15B11" w:rsidRDefault="00F15B11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4"/>
      <w:tr w:rsidR="00DF52AC" w:rsidRPr="00C52C41" w14:paraId="5C687F97" w14:textId="6AE8206A" w:rsidTr="00347A00">
        <w:trPr>
          <w:tblHeader/>
        </w:trPr>
        <w:tc>
          <w:tcPr>
            <w:tcW w:w="3150" w:type="dxa"/>
          </w:tcPr>
          <w:p w14:paraId="5D7CB8E5" w14:textId="0E4CA43C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dxa"/>
          </w:tcPr>
          <w:p w14:paraId="42566D8A" w14:textId="2D484EEF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8B5173C" w14:textId="77777777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264912F1" w14:textId="56E12620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4C9893E" w14:textId="77777777" w:rsid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7" w:type="dxa"/>
          </w:tcPr>
          <w:p w14:paraId="2B7E6E35" w14:textId="0165F72D" w:rsid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58BA208" w14:textId="1288F728" w:rsid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4" w:type="dxa"/>
          </w:tcPr>
          <w:p w14:paraId="6630699B" w14:textId="7C63F838" w:rsid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F52AC" w:rsidRPr="00C52C41" w14:paraId="13B9619E" w14:textId="6A505D1C" w:rsidTr="00347A00">
        <w:trPr>
          <w:tblHeader/>
        </w:trPr>
        <w:tc>
          <w:tcPr>
            <w:tcW w:w="3150" w:type="dxa"/>
          </w:tcPr>
          <w:p w14:paraId="47762F76" w14:textId="77777777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90" w:type="dxa"/>
            <w:gridSpan w:val="7"/>
            <w:vAlign w:val="center"/>
          </w:tcPr>
          <w:p w14:paraId="2810FA67" w14:textId="0BC5C523" w:rsidR="00DF52AC" w:rsidRPr="003E7E18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CC2E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F52AC" w:rsidRPr="00C52C41" w14:paraId="51C06EC2" w14:textId="2E63053B" w:rsidTr="00DF52AC">
        <w:tc>
          <w:tcPr>
            <w:tcW w:w="3150" w:type="dxa"/>
          </w:tcPr>
          <w:p w14:paraId="661060CE" w14:textId="77777777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2969" w:type="dxa"/>
            <w:gridSpan w:val="3"/>
          </w:tcPr>
          <w:p w14:paraId="1D5E9D2C" w14:textId="57491472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70BD42" w14:textId="77777777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7" w:type="dxa"/>
          </w:tcPr>
          <w:p w14:paraId="3BB4913C" w14:textId="77777777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1448C7" w14:textId="1A39EFE3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4" w:type="dxa"/>
          </w:tcPr>
          <w:p w14:paraId="27CC6AAC" w14:textId="7BBDC3FA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93D2B" w:rsidRPr="00C52C41" w14:paraId="6CDA8A68" w14:textId="682511D6" w:rsidTr="00DF52AC">
        <w:tc>
          <w:tcPr>
            <w:tcW w:w="3150" w:type="dxa"/>
          </w:tcPr>
          <w:p w14:paraId="5E65F725" w14:textId="77777777" w:rsidR="00793D2B" w:rsidRPr="00284595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49" w:type="dxa"/>
          </w:tcPr>
          <w:p w14:paraId="08C72B26" w14:textId="154A7D7E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57,534</w:t>
            </w:r>
          </w:p>
        </w:tc>
        <w:tc>
          <w:tcPr>
            <w:tcW w:w="270" w:type="dxa"/>
          </w:tcPr>
          <w:p w14:paraId="5BCF0913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9C078D" w14:textId="290AC035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27,852</w:t>
            </w:r>
          </w:p>
        </w:tc>
        <w:tc>
          <w:tcPr>
            <w:tcW w:w="270" w:type="dxa"/>
          </w:tcPr>
          <w:p w14:paraId="723D9A26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0F134FEA" w14:textId="31F990D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57,534</w:t>
            </w:r>
          </w:p>
        </w:tc>
        <w:tc>
          <w:tcPr>
            <w:tcW w:w="270" w:type="dxa"/>
          </w:tcPr>
          <w:p w14:paraId="1A9C291D" w14:textId="1934865D" w:rsid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712A3846" w14:textId="4A9A8502" w:rsid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78496A">
              <w:rPr>
                <w:rFonts w:asciiTheme="majorBidi" w:hAnsiTheme="majorBidi" w:cstheme="majorBidi"/>
                <w:sz w:val="30"/>
                <w:szCs w:val="30"/>
              </w:rPr>
              <w:t>27,852</w:t>
            </w:r>
          </w:p>
        </w:tc>
      </w:tr>
      <w:tr w:rsidR="00793D2B" w:rsidRPr="00C52C41" w14:paraId="23B81305" w14:textId="7BBDC718" w:rsidTr="00DF52AC">
        <w:tc>
          <w:tcPr>
            <w:tcW w:w="3150" w:type="dxa"/>
          </w:tcPr>
          <w:p w14:paraId="4020C326" w14:textId="410770E2" w:rsid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รายได้อื่นและรายได้รอตัดบัญชี</w:t>
            </w:r>
          </w:p>
        </w:tc>
        <w:tc>
          <w:tcPr>
            <w:tcW w:w="1349" w:type="dxa"/>
          </w:tcPr>
          <w:p w14:paraId="0D0542A2" w14:textId="1E0E1373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7,397</w:t>
            </w:r>
          </w:p>
        </w:tc>
        <w:tc>
          <w:tcPr>
            <w:tcW w:w="270" w:type="dxa"/>
          </w:tcPr>
          <w:p w14:paraId="1DD9FC6C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B57E38" w14:textId="6EE0012F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7,088</w:t>
            </w:r>
          </w:p>
        </w:tc>
        <w:tc>
          <w:tcPr>
            <w:tcW w:w="270" w:type="dxa"/>
          </w:tcPr>
          <w:p w14:paraId="4606C3EE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E075F73" w14:textId="16BA39B4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7,397</w:t>
            </w:r>
          </w:p>
        </w:tc>
        <w:tc>
          <w:tcPr>
            <w:tcW w:w="270" w:type="dxa"/>
          </w:tcPr>
          <w:p w14:paraId="3D5DD7F8" w14:textId="72ED8B56" w:rsid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3A8BD2B0" w14:textId="453065ED" w:rsid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78496A">
              <w:rPr>
                <w:rFonts w:asciiTheme="majorBidi" w:hAnsiTheme="majorBidi" w:cstheme="majorBidi"/>
                <w:sz w:val="30"/>
                <w:szCs w:val="30"/>
              </w:rPr>
              <w:t>7,088</w:t>
            </w:r>
          </w:p>
        </w:tc>
      </w:tr>
      <w:tr w:rsidR="00793D2B" w:rsidRPr="00C52C41" w14:paraId="556F536D" w14:textId="211E843A" w:rsidTr="00DF52AC">
        <w:tc>
          <w:tcPr>
            <w:tcW w:w="3150" w:type="dxa"/>
          </w:tcPr>
          <w:p w14:paraId="468C70B3" w14:textId="7B6F6713" w:rsid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49" w:type="dxa"/>
          </w:tcPr>
          <w:p w14:paraId="00021797" w14:textId="1D0CF2F4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4FB21A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707CC4" w14:textId="17350DD6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265701FB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F5F56A0" w14:textId="01445DE6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10FEAB" w14:textId="1BE58656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</w:tcPr>
          <w:p w14:paraId="2AC37A31" w14:textId="11044BAA" w:rsid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78496A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793D2B" w:rsidRPr="00C52C41" w14:paraId="3216338A" w14:textId="77777777" w:rsidTr="00DF52AC">
        <w:tc>
          <w:tcPr>
            <w:tcW w:w="3150" w:type="dxa"/>
          </w:tcPr>
          <w:p w14:paraId="169C35EF" w14:textId="21E35FA3" w:rsid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เงินชดเชยการสั่งซื้อวัตถุดิบ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ต่ำกว่าปริมาณที่กำหนด</w:t>
            </w:r>
          </w:p>
        </w:tc>
        <w:tc>
          <w:tcPr>
            <w:tcW w:w="1349" w:type="dxa"/>
          </w:tcPr>
          <w:p w14:paraId="39EE2F09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CDBDF6" w14:textId="018F3089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FD3951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E4AD54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8CC60D" w14:textId="14DA5160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106,682</w:t>
            </w:r>
          </w:p>
        </w:tc>
        <w:tc>
          <w:tcPr>
            <w:tcW w:w="270" w:type="dxa"/>
          </w:tcPr>
          <w:p w14:paraId="1896A13D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56D45DF9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B463B2" w14:textId="2C2605A8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6188E4" w14:textId="77777777" w:rsid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22F7E216" w14:textId="77777777" w:rsid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CD7BE1" w14:textId="1AA93126" w:rsid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78496A">
              <w:rPr>
                <w:rFonts w:asciiTheme="majorBidi" w:hAnsiTheme="majorBidi" w:cstheme="majorBidi"/>
                <w:sz w:val="30"/>
                <w:szCs w:val="30"/>
              </w:rPr>
              <w:t>106,682</w:t>
            </w:r>
          </w:p>
        </w:tc>
      </w:tr>
      <w:tr w:rsidR="00793D2B" w:rsidRPr="00C52C41" w14:paraId="50D12210" w14:textId="28336A77" w:rsidTr="00DF52AC">
        <w:tc>
          <w:tcPr>
            <w:tcW w:w="3150" w:type="dxa"/>
          </w:tcPr>
          <w:p w14:paraId="7FA77C8B" w14:textId="77777777" w:rsidR="00793D2B" w:rsidRPr="00284595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49" w:type="dxa"/>
          </w:tcPr>
          <w:p w14:paraId="5761EAAA" w14:textId="6D459716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55,853</w:t>
            </w:r>
          </w:p>
        </w:tc>
        <w:tc>
          <w:tcPr>
            <w:tcW w:w="270" w:type="dxa"/>
          </w:tcPr>
          <w:p w14:paraId="6274537F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B423E1" w14:textId="76B3969F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50,450</w:t>
            </w:r>
          </w:p>
        </w:tc>
        <w:tc>
          <w:tcPr>
            <w:tcW w:w="270" w:type="dxa"/>
          </w:tcPr>
          <w:p w14:paraId="0DE629B1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E623536" w14:textId="49B3BC99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55,853</w:t>
            </w:r>
          </w:p>
        </w:tc>
        <w:tc>
          <w:tcPr>
            <w:tcW w:w="270" w:type="dxa"/>
          </w:tcPr>
          <w:p w14:paraId="18FC5DAE" w14:textId="178B199C" w:rsid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578827B4" w14:textId="13D9D98C" w:rsid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78496A">
              <w:rPr>
                <w:rFonts w:asciiTheme="majorBidi" w:hAnsiTheme="majorBidi" w:cstheme="majorBidi"/>
                <w:sz w:val="30"/>
                <w:szCs w:val="30"/>
              </w:rPr>
              <w:t>50,450</w:t>
            </w:r>
          </w:p>
        </w:tc>
      </w:tr>
      <w:tr w:rsidR="00793D2B" w:rsidRPr="00C52C41" w14:paraId="51A70E0B" w14:textId="1D680161" w:rsidTr="00DF52AC">
        <w:tc>
          <w:tcPr>
            <w:tcW w:w="3150" w:type="dxa"/>
          </w:tcPr>
          <w:p w14:paraId="42318788" w14:textId="10D29564" w:rsid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49" w:type="dxa"/>
          </w:tcPr>
          <w:p w14:paraId="37A86972" w14:textId="21C2245A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6,416</w:t>
            </w:r>
          </w:p>
        </w:tc>
        <w:tc>
          <w:tcPr>
            <w:tcW w:w="270" w:type="dxa"/>
          </w:tcPr>
          <w:p w14:paraId="52E20724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38C9EB" w14:textId="2027D38D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7,810</w:t>
            </w:r>
          </w:p>
        </w:tc>
        <w:tc>
          <w:tcPr>
            <w:tcW w:w="270" w:type="dxa"/>
          </w:tcPr>
          <w:p w14:paraId="3AA469E5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24EA821C" w14:textId="0F5706C3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6,416</w:t>
            </w:r>
          </w:p>
        </w:tc>
        <w:tc>
          <w:tcPr>
            <w:tcW w:w="270" w:type="dxa"/>
          </w:tcPr>
          <w:p w14:paraId="0F34F929" w14:textId="28A033A8" w:rsid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3A09A9AD" w14:textId="472B3A45" w:rsid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7,810</w:t>
            </w:r>
          </w:p>
        </w:tc>
      </w:tr>
      <w:tr w:rsidR="00DF52AC" w:rsidRPr="008D1791" w14:paraId="3155892D" w14:textId="77777777" w:rsidTr="00074D3B">
        <w:trPr>
          <w:trHeight w:val="92"/>
        </w:trPr>
        <w:tc>
          <w:tcPr>
            <w:tcW w:w="3150" w:type="dxa"/>
          </w:tcPr>
          <w:p w14:paraId="3E24DD1B" w14:textId="77777777" w:rsidR="00DF52AC" w:rsidRPr="004964B1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49" w:type="dxa"/>
          </w:tcPr>
          <w:p w14:paraId="27432B94" w14:textId="77777777" w:rsidR="00DF52AC" w:rsidRPr="00074D3B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242"/>
              </w:tabs>
              <w:spacing w:line="240" w:lineRule="auto"/>
              <w:ind w:left="44" w:right="-10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6EB8D47" w14:textId="77777777" w:rsidR="00DF52AC" w:rsidRPr="00074D3B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2597C5B2" w14:textId="77777777" w:rsidR="00DF52AC" w:rsidRPr="00074D3B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A87FC87" w14:textId="77777777" w:rsidR="00DF52AC" w:rsidRPr="00074D3B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7" w:type="dxa"/>
          </w:tcPr>
          <w:p w14:paraId="5DEFB017" w14:textId="77777777" w:rsidR="00DF52AC" w:rsidRPr="00074D3B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F435585" w14:textId="77777777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534B01F" w14:textId="77777777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F52AC" w:rsidRPr="008D1791" w14:paraId="71695628" w14:textId="7CC7EF5C" w:rsidTr="00DF52AC">
        <w:tc>
          <w:tcPr>
            <w:tcW w:w="3150" w:type="dxa"/>
          </w:tcPr>
          <w:p w14:paraId="4D2CF5A2" w14:textId="77777777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284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9" w:type="dxa"/>
          </w:tcPr>
          <w:p w14:paraId="50D81999" w14:textId="0851A176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242"/>
              </w:tabs>
              <w:spacing w:line="240" w:lineRule="auto"/>
              <w:ind w:left="44" w:right="-10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D5AE2F1" w14:textId="77777777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72C101A7" w14:textId="77777777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8376808" w14:textId="77777777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7" w:type="dxa"/>
          </w:tcPr>
          <w:p w14:paraId="25A2C5D3" w14:textId="77777777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9380B83" w14:textId="2A98091F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4" w:type="dxa"/>
          </w:tcPr>
          <w:p w14:paraId="1D369FB3" w14:textId="71F6195D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3D2B" w:rsidRPr="008D1791" w14:paraId="15BC70DA" w14:textId="53995E08" w:rsidTr="00DF52AC">
        <w:tc>
          <w:tcPr>
            <w:tcW w:w="3150" w:type="dxa"/>
          </w:tcPr>
          <w:p w14:paraId="752293EA" w14:textId="39D73DEE" w:rsidR="00793D2B" w:rsidRPr="00A07C39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49" w:type="dxa"/>
          </w:tcPr>
          <w:p w14:paraId="49AC4224" w14:textId="6C8F5C15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707231CC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ED4D54" w14:textId="10F7DC8E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5A03A1A9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7213AC6" w14:textId="56C26E65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1235FCC0" w14:textId="708C0824" w:rsid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3DB9481A" w14:textId="73FD35C5" w:rsid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78496A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793D2B" w:rsidRPr="008D1791" w14:paraId="516713F8" w14:textId="77777777" w:rsidTr="00DF52AC">
        <w:tc>
          <w:tcPr>
            <w:tcW w:w="3150" w:type="dxa"/>
          </w:tcPr>
          <w:p w14:paraId="75DF9AB0" w14:textId="17C207E7" w:rsid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49" w:type="dxa"/>
          </w:tcPr>
          <w:p w14:paraId="1E3E404F" w14:textId="52CC8D7C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35DF9A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D00D09" w14:textId="744F9263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90CFEF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6FD03769" w14:textId="7C11F4ED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25,582</w:t>
            </w:r>
          </w:p>
        </w:tc>
        <w:tc>
          <w:tcPr>
            <w:tcW w:w="270" w:type="dxa"/>
          </w:tcPr>
          <w:p w14:paraId="4E73FDC2" w14:textId="60D894C5" w:rsid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7485F078" w14:textId="5544B102" w:rsid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62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sz w:val="30"/>
                <w:szCs w:val="30"/>
              </w:rPr>
              <w:t>018</w:t>
            </w:r>
          </w:p>
        </w:tc>
      </w:tr>
      <w:tr w:rsidR="00793D2B" w:rsidRPr="00C52C41" w14:paraId="25C4897E" w14:textId="77777777" w:rsidTr="00DF52AC">
        <w:tc>
          <w:tcPr>
            <w:tcW w:w="3150" w:type="dxa"/>
          </w:tcPr>
          <w:p w14:paraId="4087C1DF" w14:textId="77777777" w:rsidR="00793D2B" w:rsidRPr="006E5778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06519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49" w:type="dxa"/>
          </w:tcPr>
          <w:p w14:paraId="3325661F" w14:textId="0C5CB1A1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3,926</w:t>
            </w:r>
          </w:p>
        </w:tc>
        <w:tc>
          <w:tcPr>
            <w:tcW w:w="270" w:type="dxa"/>
          </w:tcPr>
          <w:p w14:paraId="3CCB927F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68BFE6CE" w14:textId="165FB620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4,685</w:t>
            </w:r>
          </w:p>
        </w:tc>
        <w:tc>
          <w:tcPr>
            <w:tcW w:w="270" w:type="dxa"/>
          </w:tcPr>
          <w:p w14:paraId="2506506B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06C926A" w14:textId="57EE18F0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3,926</w:t>
            </w:r>
          </w:p>
        </w:tc>
        <w:tc>
          <w:tcPr>
            <w:tcW w:w="270" w:type="dxa"/>
          </w:tcPr>
          <w:p w14:paraId="2EA3E834" w14:textId="21EA9BED" w:rsid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7E47DBB4" w14:textId="19CD8300" w:rsidR="00793D2B" w:rsidRPr="006D628E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78496A">
              <w:rPr>
                <w:rFonts w:asciiTheme="majorBidi" w:hAnsiTheme="majorBidi" w:cstheme="majorBidi"/>
                <w:sz w:val="30"/>
                <w:szCs w:val="30"/>
              </w:rPr>
              <w:t>4,685</w:t>
            </w:r>
          </w:p>
        </w:tc>
      </w:tr>
      <w:tr w:rsidR="00793D2B" w:rsidRPr="00C52C41" w14:paraId="725014AA" w14:textId="080FD634" w:rsidTr="00DF52AC">
        <w:tc>
          <w:tcPr>
            <w:tcW w:w="3150" w:type="dxa"/>
          </w:tcPr>
          <w:p w14:paraId="711B2B59" w14:textId="77777777" w:rsidR="00793D2B" w:rsidRPr="00284595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49" w:type="dxa"/>
          </w:tcPr>
          <w:p w14:paraId="3A5AE80C" w14:textId="5B173053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2,312,691</w:t>
            </w:r>
          </w:p>
        </w:tc>
        <w:tc>
          <w:tcPr>
            <w:tcW w:w="270" w:type="dxa"/>
          </w:tcPr>
          <w:p w14:paraId="4C84F1CB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3CE5FE" w14:textId="0F704D1C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1,785,856</w:t>
            </w:r>
          </w:p>
        </w:tc>
        <w:tc>
          <w:tcPr>
            <w:tcW w:w="270" w:type="dxa"/>
          </w:tcPr>
          <w:p w14:paraId="1BA099C0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60871804" w14:textId="643F9E4E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2,312,691</w:t>
            </w:r>
          </w:p>
        </w:tc>
        <w:tc>
          <w:tcPr>
            <w:tcW w:w="270" w:type="dxa"/>
          </w:tcPr>
          <w:p w14:paraId="3B21D1CC" w14:textId="2039B2A5" w:rsid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62994AAD" w14:textId="0A4CDCE7" w:rsid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78496A">
              <w:rPr>
                <w:rFonts w:asciiTheme="majorBidi" w:hAnsiTheme="majorBidi" w:cstheme="majorBidi"/>
                <w:sz w:val="30"/>
                <w:szCs w:val="30"/>
              </w:rPr>
              <w:t>1,785,856</w:t>
            </w:r>
          </w:p>
        </w:tc>
      </w:tr>
      <w:tr w:rsidR="00DF52AC" w:rsidRPr="00DF52AC" w14:paraId="5A58B25C" w14:textId="19BEB02B" w:rsidTr="00DF52AC">
        <w:tc>
          <w:tcPr>
            <w:tcW w:w="3150" w:type="dxa"/>
          </w:tcPr>
          <w:p w14:paraId="0D97EB44" w14:textId="77777777" w:rsidR="00DF52AC" w:rsidRP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49" w:type="dxa"/>
          </w:tcPr>
          <w:p w14:paraId="556EB117" w14:textId="3C9DF3C8" w:rsidR="00DF52AC" w:rsidRP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28C9022" w14:textId="77777777" w:rsidR="00DF52AC" w:rsidRP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3582147C" w14:textId="77777777" w:rsidR="00DF52AC" w:rsidRP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C4DE48A" w14:textId="77777777" w:rsidR="00DF52AC" w:rsidRP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7" w:type="dxa"/>
          </w:tcPr>
          <w:p w14:paraId="5E383E02" w14:textId="77777777" w:rsidR="00DF52AC" w:rsidRP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CBC5617" w14:textId="39B13482" w:rsidR="00DF52AC" w:rsidRP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4" w:type="dxa"/>
          </w:tcPr>
          <w:p w14:paraId="437918EB" w14:textId="1B7A452B" w:rsidR="00DF52AC" w:rsidRP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F52AC" w:rsidRPr="00795EDF" w14:paraId="0FD88E91" w14:textId="7D56CD33" w:rsidTr="00DF52AC">
        <w:tc>
          <w:tcPr>
            <w:tcW w:w="3150" w:type="dxa"/>
          </w:tcPr>
          <w:p w14:paraId="47DB759F" w14:textId="7E51432E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49" w:type="dxa"/>
          </w:tcPr>
          <w:p w14:paraId="493C3831" w14:textId="564AAE8D" w:rsidR="00DF52AC" w:rsidRPr="0078496A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21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448B11" w14:textId="77777777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E97C7CB" w14:textId="77777777" w:rsidR="00DF52AC" w:rsidRPr="00BC12D1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4C2707" w14:textId="77777777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28F13502" w14:textId="77777777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A51AD1" w14:textId="2EAFCA50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060B1352" w14:textId="203F9789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3D2B" w:rsidRPr="00795EDF" w14:paraId="4FA561B2" w14:textId="71F0D294" w:rsidTr="00DF52AC">
        <w:tc>
          <w:tcPr>
            <w:tcW w:w="3150" w:type="dxa"/>
          </w:tcPr>
          <w:p w14:paraId="01E1FFA9" w14:textId="77777777" w:rsidR="00793D2B" w:rsidRPr="00284595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49" w:type="dxa"/>
          </w:tcPr>
          <w:p w14:paraId="5619A599" w14:textId="0F8439B5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2,306,695</w:t>
            </w:r>
          </w:p>
        </w:tc>
        <w:tc>
          <w:tcPr>
            <w:tcW w:w="270" w:type="dxa"/>
          </w:tcPr>
          <w:p w14:paraId="30F2C90F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181332" w14:textId="6E718AC8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2,166,515</w:t>
            </w:r>
          </w:p>
        </w:tc>
        <w:tc>
          <w:tcPr>
            <w:tcW w:w="270" w:type="dxa"/>
          </w:tcPr>
          <w:p w14:paraId="3E042CB9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234842EF" w14:textId="0B347055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2,306,695</w:t>
            </w:r>
          </w:p>
        </w:tc>
        <w:tc>
          <w:tcPr>
            <w:tcW w:w="270" w:type="dxa"/>
          </w:tcPr>
          <w:p w14:paraId="25A7C2AC" w14:textId="488B4E51" w:rsid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3ECB74E5" w14:textId="789BAE6E" w:rsid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78496A">
              <w:rPr>
                <w:rFonts w:asciiTheme="majorBidi" w:hAnsiTheme="majorBidi" w:cstheme="majorBidi"/>
                <w:sz w:val="30"/>
                <w:szCs w:val="30"/>
              </w:rPr>
              <w:t>2,166,5</w:t>
            </w:r>
            <w:r w:rsidRPr="00104637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78496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7686B" w:rsidRPr="00795EDF" w14:paraId="5994085F" w14:textId="77777777" w:rsidTr="00DF52AC">
        <w:tc>
          <w:tcPr>
            <w:tcW w:w="3150" w:type="dxa"/>
          </w:tcPr>
          <w:p w14:paraId="38229732" w14:textId="2B93B02A" w:rsidR="00B7686B" w:rsidRPr="00284595" w:rsidRDefault="00B7686B" w:rsidP="00B7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  <w:r w:rsidRPr="00284595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349" w:type="dxa"/>
          </w:tcPr>
          <w:p w14:paraId="220F38A0" w14:textId="7D686514" w:rsidR="00B7686B" w:rsidRPr="00793D2B" w:rsidRDefault="00B7686B" w:rsidP="00B7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37,475</w:t>
            </w:r>
          </w:p>
        </w:tc>
        <w:tc>
          <w:tcPr>
            <w:tcW w:w="270" w:type="dxa"/>
          </w:tcPr>
          <w:p w14:paraId="3CFC1556" w14:textId="77777777" w:rsidR="00B7686B" w:rsidRPr="00793D2B" w:rsidRDefault="00B7686B" w:rsidP="00B7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CB5B76" w14:textId="0FBD30E7" w:rsidR="00B7686B" w:rsidRPr="00793D2B" w:rsidRDefault="00B7686B" w:rsidP="00B7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8081D3" w14:textId="77777777" w:rsidR="00B7686B" w:rsidRPr="00793D2B" w:rsidRDefault="00B7686B" w:rsidP="00B7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76017230" w14:textId="6672E99D" w:rsidR="00B7686B" w:rsidRPr="00793D2B" w:rsidRDefault="00B7686B" w:rsidP="00B7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37,475</w:t>
            </w:r>
          </w:p>
        </w:tc>
        <w:tc>
          <w:tcPr>
            <w:tcW w:w="270" w:type="dxa"/>
          </w:tcPr>
          <w:p w14:paraId="30868311" w14:textId="77777777" w:rsidR="00B7686B" w:rsidRDefault="00B7686B" w:rsidP="00B7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335EDEBF" w14:textId="5BBFB52B" w:rsidR="00B7686B" w:rsidRPr="0078496A" w:rsidRDefault="00B7686B" w:rsidP="00B7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3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2A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686B" w:rsidRPr="00795EDF" w14:paraId="071782F9" w14:textId="1E505C38" w:rsidTr="00DF52AC">
        <w:tc>
          <w:tcPr>
            <w:tcW w:w="3150" w:type="dxa"/>
          </w:tcPr>
          <w:p w14:paraId="415BAF8B" w14:textId="33039E93" w:rsidR="00B7686B" w:rsidRPr="00284595" w:rsidRDefault="00B7686B" w:rsidP="00B7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49" w:type="dxa"/>
          </w:tcPr>
          <w:p w14:paraId="5A626C09" w14:textId="128B7DB6" w:rsidR="00B7686B" w:rsidRPr="00793D2B" w:rsidRDefault="00B7686B" w:rsidP="00B7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7,984</w:t>
            </w:r>
          </w:p>
        </w:tc>
        <w:tc>
          <w:tcPr>
            <w:tcW w:w="270" w:type="dxa"/>
          </w:tcPr>
          <w:p w14:paraId="0CD77CC9" w14:textId="77777777" w:rsidR="00B7686B" w:rsidRPr="00793D2B" w:rsidRDefault="00B7686B" w:rsidP="00B7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1DAEF34" w14:textId="5ACF3999" w:rsidR="00B7686B" w:rsidRPr="00793D2B" w:rsidRDefault="00B7686B" w:rsidP="00B7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9,789</w:t>
            </w:r>
          </w:p>
        </w:tc>
        <w:tc>
          <w:tcPr>
            <w:tcW w:w="270" w:type="dxa"/>
          </w:tcPr>
          <w:p w14:paraId="16A5E4F3" w14:textId="77777777" w:rsidR="00B7686B" w:rsidRPr="00793D2B" w:rsidRDefault="00B7686B" w:rsidP="00B7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7ADCF519" w14:textId="7FC59BC9" w:rsidR="00B7686B" w:rsidRPr="00793D2B" w:rsidRDefault="00B7686B" w:rsidP="00B7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7,984</w:t>
            </w:r>
          </w:p>
        </w:tc>
        <w:tc>
          <w:tcPr>
            <w:tcW w:w="270" w:type="dxa"/>
          </w:tcPr>
          <w:p w14:paraId="58C222A4" w14:textId="263C8592" w:rsidR="00B7686B" w:rsidRDefault="00B7686B" w:rsidP="00B7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0BEEA0D2" w14:textId="49D9FBE2" w:rsidR="00B7686B" w:rsidRDefault="00B7686B" w:rsidP="00B76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78496A">
              <w:rPr>
                <w:rFonts w:asciiTheme="majorBidi" w:hAnsiTheme="majorBidi" w:cstheme="majorBidi"/>
                <w:sz w:val="30"/>
                <w:szCs w:val="30"/>
              </w:rPr>
              <w:t>9,789</w:t>
            </w:r>
          </w:p>
        </w:tc>
      </w:tr>
      <w:tr w:rsidR="00793D2B" w:rsidRPr="00795EDF" w14:paraId="057EB55B" w14:textId="5C9C4EE9" w:rsidTr="00DF52AC">
        <w:tc>
          <w:tcPr>
            <w:tcW w:w="3150" w:type="dxa"/>
          </w:tcPr>
          <w:p w14:paraId="16A1BF4F" w14:textId="77777777" w:rsidR="00793D2B" w:rsidRPr="00284595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49" w:type="dxa"/>
          </w:tcPr>
          <w:p w14:paraId="563504C7" w14:textId="38D5CDCD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1,910,615</w:t>
            </w:r>
          </w:p>
        </w:tc>
        <w:tc>
          <w:tcPr>
            <w:tcW w:w="270" w:type="dxa"/>
          </w:tcPr>
          <w:p w14:paraId="4B052048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B449C4" w14:textId="1A070F09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93D2B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793D2B">
              <w:rPr>
                <w:rFonts w:asciiTheme="majorBidi" w:hAnsiTheme="majorBidi" w:cstheme="majorBidi"/>
                <w:sz w:val="30"/>
                <w:szCs w:val="30"/>
              </w:rPr>
              <w:t>387</w:t>
            </w:r>
            <w:r w:rsidRPr="00793D2B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793D2B"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  <w:tc>
          <w:tcPr>
            <w:tcW w:w="270" w:type="dxa"/>
          </w:tcPr>
          <w:p w14:paraId="26F1279C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D693EEC" w14:textId="4FC252FA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1,910,615</w:t>
            </w:r>
          </w:p>
        </w:tc>
        <w:tc>
          <w:tcPr>
            <w:tcW w:w="270" w:type="dxa"/>
          </w:tcPr>
          <w:p w14:paraId="66B22DD1" w14:textId="09B3AFBB" w:rsid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738C2A71" w14:textId="1963E1C0" w:rsid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FE0499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E0499">
              <w:rPr>
                <w:rFonts w:asciiTheme="majorBidi" w:hAnsiTheme="majorBidi" w:cstheme="majorBidi" w:hint="cs"/>
                <w:sz w:val="30"/>
                <w:szCs w:val="30"/>
              </w:rPr>
              <w:t>387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FE0499">
              <w:rPr>
                <w:rFonts w:asciiTheme="majorBidi" w:hAnsiTheme="majorBidi" w:cstheme="majorBidi" w:hint="cs"/>
                <w:sz w:val="30"/>
                <w:szCs w:val="30"/>
              </w:rPr>
              <w:t>784</w:t>
            </w:r>
          </w:p>
        </w:tc>
      </w:tr>
      <w:tr w:rsidR="00793D2B" w:rsidRPr="00795EDF" w14:paraId="2F65A80B" w14:textId="63451D2C" w:rsidTr="00DF52AC">
        <w:tc>
          <w:tcPr>
            <w:tcW w:w="3150" w:type="dxa"/>
          </w:tcPr>
          <w:p w14:paraId="69000CAB" w14:textId="773C948D" w:rsidR="00793D2B" w:rsidRPr="00284595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ซื้อเครื่องจักร</w:t>
            </w:r>
            <w:r w:rsidRPr="00284595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349" w:type="dxa"/>
          </w:tcPr>
          <w:p w14:paraId="41F2E732" w14:textId="5ADE841B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40,752</w:t>
            </w:r>
          </w:p>
        </w:tc>
        <w:tc>
          <w:tcPr>
            <w:tcW w:w="270" w:type="dxa"/>
          </w:tcPr>
          <w:p w14:paraId="1E9C324C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424BDF" w14:textId="5CA9688C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BAB344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60BF9BFF" w14:textId="38249A2C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40,752</w:t>
            </w:r>
          </w:p>
        </w:tc>
        <w:tc>
          <w:tcPr>
            <w:tcW w:w="270" w:type="dxa"/>
          </w:tcPr>
          <w:p w14:paraId="4DACABB6" w14:textId="599FC118" w:rsid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6D7CFF04" w14:textId="30F20F36" w:rsid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422A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3D2B" w:rsidRPr="00795EDF" w14:paraId="5C4759A2" w14:textId="6F503B14" w:rsidTr="00DF52AC">
        <w:tc>
          <w:tcPr>
            <w:tcW w:w="3150" w:type="dxa"/>
          </w:tcPr>
          <w:p w14:paraId="69EC7567" w14:textId="77777777" w:rsidR="00793D2B" w:rsidRPr="00006519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0651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49" w:type="dxa"/>
          </w:tcPr>
          <w:p w14:paraId="2F60CE3B" w14:textId="257EEFAE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21,201</w:t>
            </w:r>
          </w:p>
        </w:tc>
        <w:tc>
          <w:tcPr>
            <w:tcW w:w="270" w:type="dxa"/>
          </w:tcPr>
          <w:p w14:paraId="2FD470CC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F800E7" w14:textId="6929D460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13,410</w:t>
            </w:r>
          </w:p>
        </w:tc>
        <w:tc>
          <w:tcPr>
            <w:tcW w:w="270" w:type="dxa"/>
          </w:tcPr>
          <w:p w14:paraId="3C8F37A3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21928101" w14:textId="6F3B5356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21,201</w:t>
            </w:r>
          </w:p>
        </w:tc>
        <w:tc>
          <w:tcPr>
            <w:tcW w:w="270" w:type="dxa"/>
          </w:tcPr>
          <w:p w14:paraId="7C1B6D0C" w14:textId="31D05D27" w:rsid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73F76D91" w14:textId="60BD9864" w:rsidR="00793D2B" w:rsidRPr="009E400D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422A55">
              <w:rPr>
                <w:rFonts w:asciiTheme="majorBidi" w:hAnsiTheme="majorBidi" w:cstheme="majorBidi"/>
                <w:sz w:val="30"/>
                <w:szCs w:val="30"/>
              </w:rPr>
              <w:t>13,410</w:t>
            </w:r>
          </w:p>
        </w:tc>
      </w:tr>
      <w:tr w:rsidR="00793D2B" w:rsidRPr="00795EDF" w14:paraId="3EBF3B38" w14:textId="763344E4" w:rsidTr="00DF52AC">
        <w:tc>
          <w:tcPr>
            <w:tcW w:w="3150" w:type="dxa"/>
          </w:tcPr>
          <w:p w14:paraId="38469323" w14:textId="77777777" w:rsidR="00793D2B" w:rsidRPr="00006519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06519">
              <w:rPr>
                <w:rFonts w:ascii="Angsana New" w:hAnsi="Angsana New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349" w:type="dxa"/>
          </w:tcPr>
          <w:p w14:paraId="06878627" w14:textId="11BDA0F5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24,742</w:t>
            </w:r>
          </w:p>
        </w:tc>
        <w:tc>
          <w:tcPr>
            <w:tcW w:w="270" w:type="dxa"/>
          </w:tcPr>
          <w:p w14:paraId="183230E1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89EFBE" w14:textId="20F9BF81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25,697</w:t>
            </w:r>
          </w:p>
        </w:tc>
        <w:tc>
          <w:tcPr>
            <w:tcW w:w="270" w:type="dxa"/>
          </w:tcPr>
          <w:p w14:paraId="52CED222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D26B2B3" w14:textId="51F903C6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24,742</w:t>
            </w:r>
          </w:p>
        </w:tc>
        <w:tc>
          <w:tcPr>
            <w:tcW w:w="270" w:type="dxa"/>
          </w:tcPr>
          <w:p w14:paraId="262812EC" w14:textId="0C6BC30E" w:rsid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27E6CA5A" w14:textId="6EC2D9DD" w:rsid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  <w:r w:rsidRPr="00422A55">
              <w:rPr>
                <w:rFonts w:asciiTheme="majorBidi" w:hAnsiTheme="majorBidi" w:cstheme="majorBidi"/>
                <w:sz w:val="30"/>
                <w:szCs w:val="30"/>
              </w:rPr>
              <w:t>25,697</w:t>
            </w:r>
          </w:p>
        </w:tc>
      </w:tr>
      <w:tr w:rsidR="00793D2B" w:rsidRPr="00795EDF" w14:paraId="25B7466F" w14:textId="5BEDAB58" w:rsidTr="00DF52AC">
        <w:tc>
          <w:tcPr>
            <w:tcW w:w="3150" w:type="dxa"/>
          </w:tcPr>
          <w:p w14:paraId="7A79635E" w14:textId="5122757C" w:rsidR="00793D2B" w:rsidRPr="00284595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49" w:type="dxa"/>
          </w:tcPr>
          <w:p w14:paraId="6E6EAE59" w14:textId="32D49A11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29,557</w:t>
            </w:r>
          </w:p>
        </w:tc>
        <w:tc>
          <w:tcPr>
            <w:tcW w:w="270" w:type="dxa"/>
          </w:tcPr>
          <w:p w14:paraId="2723838B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7A450A" w14:textId="0111B73C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45,931</w:t>
            </w:r>
          </w:p>
        </w:tc>
        <w:tc>
          <w:tcPr>
            <w:tcW w:w="270" w:type="dxa"/>
          </w:tcPr>
          <w:p w14:paraId="00EE9313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7" w:type="dxa"/>
          </w:tcPr>
          <w:p w14:paraId="1BEBD6DA" w14:textId="5912B4BF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29,557</w:t>
            </w:r>
          </w:p>
        </w:tc>
        <w:tc>
          <w:tcPr>
            <w:tcW w:w="270" w:type="dxa"/>
          </w:tcPr>
          <w:p w14:paraId="1B0727CB" w14:textId="70A242DC" w:rsid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47D34834" w14:textId="0ADC3BB7" w:rsid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45,931</w:t>
            </w:r>
          </w:p>
        </w:tc>
      </w:tr>
      <w:tr w:rsidR="00DF52AC" w:rsidRPr="00DF52AC" w14:paraId="679819CB" w14:textId="0F85C8B0" w:rsidTr="00DF52AC">
        <w:tc>
          <w:tcPr>
            <w:tcW w:w="3150" w:type="dxa"/>
          </w:tcPr>
          <w:p w14:paraId="7ADE1F1D" w14:textId="77777777" w:rsidR="00DF52AC" w:rsidRP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49" w:type="dxa"/>
          </w:tcPr>
          <w:p w14:paraId="468F2788" w14:textId="661CEF46" w:rsidR="00DF52AC" w:rsidRP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CEC5588" w14:textId="77777777" w:rsidR="00DF52AC" w:rsidRP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119A4D67" w14:textId="77777777" w:rsidR="00DF52AC" w:rsidRP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BC3067E" w14:textId="77777777" w:rsidR="00DF52AC" w:rsidRP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7" w:type="dxa"/>
          </w:tcPr>
          <w:p w14:paraId="6D9B97AA" w14:textId="77777777" w:rsidR="00DF52AC" w:rsidRP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DCFEFB0" w14:textId="419E3672" w:rsidR="00DF52AC" w:rsidRP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4" w:type="dxa"/>
          </w:tcPr>
          <w:p w14:paraId="1A70BA97" w14:textId="7C8E6544" w:rsidR="00DF52AC" w:rsidRP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F52AC" w:rsidRPr="00795EDF" w14:paraId="1C9964AE" w14:textId="71B30499" w:rsidTr="00DF52AC">
        <w:tc>
          <w:tcPr>
            <w:tcW w:w="3150" w:type="dxa"/>
          </w:tcPr>
          <w:p w14:paraId="08686E94" w14:textId="67B526FB" w:rsidR="00DF52AC" w:rsidRPr="00B0181B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1349" w:type="dxa"/>
          </w:tcPr>
          <w:p w14:paraId="2966D90B" w14:textId="32D1E6C7" w:rsidR="00DF52AC" w:rsidRDefault="00793D2B" w:rsidP="00346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270" w:type="dxa"/>
          </w:tcPr>
          <w:p w14:paraId="69A13417" w14:textId="77777777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583FED" w14:textId="0FBECB0B" w:rsidR="00DF52AC" w:rsidRDefault="00DF52AC" w:rsidP="00346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270" w:type="dxa"/>
          </w:tcPr>
          <w:p w14:paraId="1FEEFBB2" w14:textId="77777777" w:rsid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7" w:type="dxa"/>
          </w:tcPr>
          <w:p w14:paraId="44F9F0C9" w14:textId="394F15DB" w:rsidR="00DF52AC" w:rsidRDefault="00793D2B" w:rsidP="00346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right="-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270" w:type="dxa"/>
          </w:tcPr>
          <w:p w14:paraId="6E8C2FDB" w14:textId="05165650" w:rsid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7BC4684D" w14:textId="323B68EF" w:rsidR="00DF52AC" w:rsidRDefault="00DF52AC" w:rsidP="00346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right="-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DF52AC" w:rsidRPr="00DF52AC" w14:paraId="5C97FD90" w14:textId="38E24297" w:rsidTr="004964B1">
        <w:trPr>
          <w:trHeight w:val="425"/>
        </w:trPr>
        <w:tc>
          <w:tcPr>
            <w:tcW w:w="3150" w:type="dxa"/>
          </w:tcPr>
          <w:p w14:paraId="43B82B2C" w14:textId="77777777" w:rsidR="00DF52AC" w:rsidRP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49" w:type="dxa"/>
          </w:tcPr>
          <w:p w14:paraId="0B5D0729" w14:textId="2A4D7D8D" w:rsidR="00DF52AC" w:rsidRP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AE87103" w14:textId="77777777" w:rsidR="00DF52AC" w:rsidRP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12442DA6" w14:textId="77777777" w:rsidR="00DF52AC" w:rsidRP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BCDD8FF" w14:textId="77777777" w:rsidR="00DF52AC" w:rsidRP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7" w:type="dxa"/>
          </w:tcPr>
          <w:p w14:paraId="1A6321F3" w14:textId="77777777" w:rsidR="00DF52AC" w:rsidRP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11D9B3F" w14:textId="439731ED" w:rsidR="00DF52AC" w:rsidRP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4" w:type="dxa"/>
          </w:tcPr>
          <w:p w14:paraId="5B2174FE" w14:textId="1314D434" w:rsidR="00DF52AC" w:rsidRP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64F52" w:rsidRPr="00DF52AC" w14:paraId="583EB755" w14:textId="77777777" w:rsidTr="004964B1">
        <w:trPr>
          <w:trHeight w:val="425"/>
        </w:trPr>
        <w:tc>
          <w:tcPr>
            <w:tcW w:w="3150" w:type="dxa"/>
          </w:tcPr>
          <w:p w14:paraId="1071775A" w14:textId="77777777" w:rsidR="00E64F52" w:rsidRPr="00DF52AC" w:rsidRDefault="00E64F52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49" w:type="dxa"/>
          </w:tcPr>
          <w:p w14:paraId="6BFC7BBA" w14:textId="77777777" w:rsidR="00E64F52" w:rsidRPr="00DF52AC" w:rsidRDefault="00E64F52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0238C13" w14:textId="77777777" w:rsidR="00E64F52" w:rsidRPr="00DF52AC" w:rsidRDefault="00E64F52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7EC19854" w14:textId="77777777" w:rsidR="00E64F52" w:rsidRPr="00DF52AC" w:rsidRDefault="00E64F52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3FDD024" w14:textId="77777777" w:rsidR="00E64F52" w:rsidRPr="00DF52AC" w:rsidRDefault="00E64F52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7" w:type="dxa"/>
          </w:tcPr>
          <w:p w14:paraId="1B26D836" w14:textId="77777777" w:rsidR="00E64F52" w:rsidRPr="00DF52AC" w:rsidRDefault="00E64F52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C414F02" w14:textId="77777777" w:rsidR="00E64F52" w:rsidRPr="00DF52AC" w:rsidRDefault="00E64F52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4" w:type="dxa"/>
          </w:tcPr>
          <w:p w14:paraId="3080CCD4" w14:textId="77777777" w:rsidR="00E64F52" w:rsidRPr="00DF52AC" w:rsidRDefault="00E64F52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64F52" w:rsidRPr="00DF52AC" w14:paraId="00B02151" w14:textId="77777777" w:rsidTr="004964B1">
        <w:trPr>
          <w:trHeight w:val="425"/>
        </w:trPr>
        <w:tc>
          <w:tcPr>
            <w:tcW w:w="3150" w:type="dxa"/>
          </w:tcPr>
          <w:p w14:paraId="660BA58E" w14:textId="77777777" w:rsidR="00E64F52" w:rsidRPr="00DF52AC" w:rsidRDefault="00E64F52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49" w:type="dxa"/>
          </w:tcPr>
          <w:p w14:paraId="67DB1BB7" w14:textId="77777777" w:rsidR="00E64F52" w:rsidRPr="00DF52AC" w:rsidRDefault="00E64F52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BC3213B" w14:textId="77777777" w:rsidR="00E64F52" w:rsidRPr="00DF52AC" w:rsidRDefault="00E64F52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67DEC7E5" w14:textId="77777777" w:rsidR="00E64F52" w:rsidRPr="00DF52AC" w:rsidRDefault="00E64F52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8A798DF" w14:textId="77777777" w:rsidR="00E64F52" w:rsidRPr="00DF52AC" w:rsidRDefault="00E64F52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7" w:type="dxa"/>
          </w:tcPr>
          <w:p w14:paraId="00A08672" w14:textId="77777777" w:rsidR="00E64F52" w:rsidRPr="00DF52AC" w:rsidRDefault="00E64F52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9527851" w14:textId="77777777" w:rsidR="00E64F52" w:rsidRPr="00DF52AC" w:rsidRDefault="00E64F52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4" w:type="dxa"/>
          </w:tcPr>
          <w:p w14:paraId="5BDE780B" w14:textId="77777777" w:rsidR="00E64F52" w:rsidRPr="00DF52AC" w:rsidRDefault="00E64F52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F52AC" w:rsidRPr="00795EDF" w14:paraId="394F9534" w14:textId="2D9221D2" w:rsidTr="003462B7">
        <w:trPr>
          <w:trHeight w:val="218"/>
        </w:trPr>
        <w:tc>
          <w:tcPr>
            <w:tcW w:w="3150" w:type="dxa"/>
          </w:tcPr>
          <w:p w14:paraId="4DE7695C" w14:textId="28FFF470" w:rsidR="00DF52AC" w:rsidRPr="00B0181B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349" w:type="dxa"/>
          </w:tcPr>
          <w:p w14:paraId="41C1C56A" w14:textId="2C18018B" w:rsid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F48ED" w14:textId="77777777" w:rsidR="00DF52AC" w:rsidRPr="00284595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5D88A2" w14:textId="77777777" w:rsid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443C0" w14:textId="77777777" w:rsid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4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C72D06E" w14:textId="77777777" w:rsid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B2A261" w14:textId="681A1A60" w:rsid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5A283E31" w14:textId="07D976E3" w:rsidR="00DF52AC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2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52AC" w:rsidRPr="00445D4E" w14:paraId="339468E3" w14:textId="77777777" w:rsidTr="00DF52AC">
        <w:tc>
          <w:tcPr>
            <w:tcW w:w="3150" w:type="dxa"/>
            <w:shd w:val="clear" w:color="auto" w:fill="auto"/>
          </w:tcPr>
          <w:p w14:paraId="2979E3F5" w14:textId="77777777" w:rsidR="00DF52AC" w:rsidRPr="00292C8B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2C8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49" w:type="dxa"/>
            <w:shd w:val="clear" w:color="auto" w:fill="auto"/>
          </w:tcPr>
          <w:p w14:paraId="442AEDC5" w14:textId="0C1EBB29" w:rsidR="00DF52AC" w:rsidRPr="00292C8B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DF06825" w14:textId="77777777" w:rsidR="00DF52AC" w:rsidRPr="00292C8B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AD83B84" w14:textId="77777777" w:rsidR="00DF52AC" w:rsidRPr="00292C8B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701C41" w14:textId="77777777" w:rsidR="00DF52AC" w:rsidRPr="00292C8B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3BF8D9A2" w14:textId="77777777" w:rsidR="00DF52AC" w:rsidRPr="00292C8B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C1E488" w14:textId="77777777" w:rsidR="00DF52AC" w:rsidRPr="00292C8B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2D691697" w14:textId="77777777" w:rsidR="00DF52AC" w:rsidRPr="00292C8B" w:rsidRDefault="00DF52AC" w:rsidP="00DF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3D2B" w:rsidRPr="00445D4E" w14:paraId="4E464B26" w14:textId="77777777" w:rsidTr="00DF52AC">
        <w:tc>
          <w:tcPr>
            <w:tcW w:w="3150" w:type="dxa"/>
            <w:shd w:val="clear" w:color="auto" w:fill="auto"/>
          </w:tcPr>
          <w:p w14:paraId="5F88919F" w14:textId="77777777" w:rsidR="00793D2B" w:rsidRPr="00292C8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49" w:type="dxa"/>
            <w:shd w:val="clear" w:color="auto" w:fill="auto"/>
          </w:tcPr>
          <w:p w14:paraId="790337C9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4773B4" w14:textId="0B8014C1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51,122</w:t>
            </w:r>
          </w:p>
        </w:tc>
        <w:tc>
          <w:tcPr>
            <w:tcW w:w="270" w:type="dxa"/>
            <w:shd w:val="clear" w:color="auto" w:fill="auto"/>
          </w:tcPr>
          <w:p w14:paraId="712E8C4A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6D34857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C8F32A" w14:textId="328B1BDB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48,293</w:t>
            </w:r>
          </w:p>
        </w:tc>
        <w:tc>
          <w:tcPr>
            <w:tcW w:w="270" w:type="dxa"/>
          </w:tcPr>
          <w:p w14:paraId="35254489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2A296ED4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C31109" w14:textId="128D90D0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51,122</w:t>
            </w:r>
          </w:p>
        </w:tc>
        <w:tc>
          <w:tcPr>
            <w:tcW w:w="270" w:type="dxa"/>
            <w:shd w:val="clear" w:color="auto" w:fill="auto"/>
          </w:tcPr>
          <w:p w14:paraId="63717B3B" w14:textId="77777777" w:rsidR="00793D2B" w:rsidRPr="0069626E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0A2DC040" w14:textId="77777777" w:rsid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  <w:tab w:val="decimal" w:pos="15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91751B" w14:textId="18351658" w:rsidR="00793D2B" w:rsidRPr="0069626E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626E">
              <w:rPr>
                <w:rFonts w:asciiTheme="majorBidi" w:hAnsiTheme="majorBidi" w:cstheme="majorBidi"/>
                <w:sz w:val="30"/>
                <w:szCs w:val="30"/>
              </w:rPr>
              <w:t>48,293</w:t>
            </w:r>
          </w:p>
        </w:tc>
      </w:tr>
      <w:tr w:rsidR="00793D2B" w:rsidRPr="00445D4E" w14:paraId="7F9B86E2" w14:textId="77777777" w:rsidTr="00F1695A">
        <w:tc>
          <w:tcPr>
            <w:tcW w:w="3150" w:type="dxa"/>
            <w:shd w:val="clear" w:color="auto" w:fill="auto"/>
            <w:vAlign w:val="center"/>
          </w:tcPr>
          <w:p w14:paraId="79BDCF70" w14:textId="77777777" w:rsidR="00793D2B" w:rsidRPr="00292C8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5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01CBE557" w14:textId="2C3DC65A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29F295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4BE58C" w14:textId="46BE4970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270" w:type="dxa"/>
            <w:vAlign w:val="center"/>
          </w:tcPr>
          <w:p w14:paraId="04B1E4CD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37A33280" w14:textId="016EC5BB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D5262B" w14:textId="77777777" w:rsidR="00793D2B" w:rsidRPr="0069626E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5EA55" w14:textId="67CD67F7" w:rsidR="00793D2B" w:rsidRPr="0069626E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626E"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</w:tr>
      <w:tr w:rsidR="00793D2B" w:rsidRPr="00445D4E" w14:paraId="099B7744" w14:textId="77777777" w:rsidTr="00F1695A">
        <w:tc>
          <w:tcPr>
            <w:tcW w:w="3150" w:type="dxa"/>
            <w:shd w:val="clear" w:color="auto" w:fill="auto"/>
          </w:tcPr>
          <w:p w14:paraId="0C927B4C" w14:textId="77777777" w:rsid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90DB5D" w14:textId="6CD1DCB3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3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51,390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3C66EF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45CB18" w14:textId="584BC294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3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48,556</w:t>
            </w:r>
          </w:p>
        </w:tc>
        <w:tc>
          <w:tcPr>
            <w:tcW w:w="270" w:type="dxa"/>
            <w:vAlign w:val="center"/>
          </w:tcPr>
          <w:p w14:paraId="7A8D439D" w14:textId="77777777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1867CD75" w14:textId="67C18490" w:rsidR="00793D2B" w:rsidRPr="00793D2B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3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51,390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141B8E0" w14:textId="77777777" w:rsidR="00793D2B" w:rsidRPr="0069626E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15E4C22" w14:textId="62954CBE" w:rsidR="00793D2B" w:rsidRPr="0069626E" w:rsidRDefault="00793D2B" w:rsidP="00793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62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48,556</w:t>
            </w:r>
          </w:p>
        </w:tc>
      </w:tr>
    </w:tbl>
    <w:p w14:paraId="5F7F9918" w14:textId="7D97B1EC" w:rsidR="00BC12D1" w:rsidRPr="00474755" w:rsidRDefault="00BC12D1" w:rsidP="00474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cs/>
        </w:rPr>
      </w:pPr>
    </w:p>
    <w:p w14:paraId="44AB2149" w14:textId="5455DD5F" w:rsidR="00812011" w:rsidRPr="00B0181B" w:rsidRDefault="00812011" w:rsidP="00345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B0181B">
        <w:rPr>
          <w:rFonts w:ascii="Angsana New" w:hAnsi="Angsana New"/>
          <w:sz w:val="30"/>
          <w:szCs w:val="30"/>
          <w:cs/>
          <w:lang w:val="th-TH"/>
        </w:rPr>
        <w:t xml:space="preserve">ยอดคงเหลือกับกิจการที่เกี่ยวข้องกัน ณ วันที่ </w:t>
      </w:r>
      <w:r w:rsidR="003E5BB7" w:rsidRPr="003E5BB7">
        <w:rPr>
          <w:rFonts w:ascii="Angsana New" w:hAnsi="Angsana New" w:hint="cs"/>
          <w:sz w:val="30"/>
          <w:szCs w:val="30"/>
        </w:rPr>
        <w:t>31</w:t>
      </w:r>
      <w:r w:rsidR="008D1791" w:rsidRPr="00B0181B">
        <w:rPr>
          <w:rFonts w:ascii="Angsana New" w:hAnsi="Angsana New" w:hint="cs"/>
          <w:sz w:val="30"/>
          <w:szCs w:val="30"/>
          <w:cs/>
          <w:lang w:val="th-TH"/>
        </w:rPr>
        <w:t xml:space="preserve"> มีนาคม</w:t>
      </w:r>
      <w:r w:rsidR="00AA6189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B0181B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7428D358" w14:textId="10FEF961" w:rsidR="0092626A" w:rsidRPr="003462B7" w:rsidRDefault="0092626A" w:rsidP="00496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tbl>
      <w:tblPr>
        <w:tblW w:w="945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5760"/>
        <w:gridCol w:w="1710"/>
        <w:gridCol w:w="270"/>
        <w:gridCol w:w="1710"/>
      </w:tblGrid>
      <w:tr w:rsidR="00E47E32" w:rsidRPr="00B0181B" w14:paraId="1C1FF368" w14:textId="73CEDAC3" w:rsidTr="00074D3B">
        <w:trPr>
          <w:tblHeader/>
        </w:trPr>
        <w:tc>
          <w:tcPr>
            <w:tcW w:w="5769" w:type="dxa"/>
            <w:gridSpan w:val="2"/>
          </w:tcPr>
          <w:p w14:paraId="7C8E869C" w14:textId="3E4A8D87" w:rsidR="00E47E32" w:rsidRPr="00B0181B" w:rsidRDefault="00E47E32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71DC51F" w14:textId="1B151293" w:rsidR="00E47E32" w:rsidRPr="00BC12D1" w:rsidRDefault="00E47E32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E47E32" w:rsidRPr="00B0181B" w14:paraId="04D99DD5" w14:textId="77777777" w:rsidTr="00074D3B">
        <w:trPr>
          <w:tblHeader/>
        </w:trPr>
        <w:tc>
          <w:tcPr>
            <w:tcW w:w="5769" w:type="dxa"/>
            <w:gridSpan w:val="2"/>
          </w:tcPr>
          <w:p w14:paraId="11610686" w14:textId="77777777" w:rsidR="00E47E32" w:rsidRPr="00B0181B" w:rsidRDefault="00E47E32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5243F76E" w14:textId="743B035F" w:rsidR="00E47E32" w:rsidRPr="00BC12D1" w:rsidRDefault="00E47E32" w:rsidP="00521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E47E32" w:rsidRPr="00B0181B" w14:paraId="5B18EBB0" w14:textId="07E2FA92" w:rsidTr="00074D3B">
        <w:trPr>
          <w:tblHeader/>
        </w:trPr>
        <w:tc>
          <w:tcPr>
            <w:tcW w:w="5769" w:type="dxa"/>
            <w:gridSpan w:val="2"/>
          </w:tcPr>
          <w:p w14:paraId="1119AE69" w14:textId="77777777" w:rsidR="00E47E32" w:rsidRPr="00B0181B" w:rsidRDefault="00E47E32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144AFF6" w14:textId="54828975" w:rsidR="00E47E32" w:rsidRPr="00284595" w:rsidRDefault="00E47E32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5B0C8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31F4496" w14:textId="77777777" w:rsidR="00E47E32" w:rsidRPr="00B0181B" w:rsidRDefault="00E47E32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1970EA0" w14:textId="6C825C66" w:rsidR="00E47E32" w:rsidRPr="00284595" w:rsidRDefault="00104637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B0C8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A40ED" w:rsidRPr="00B0181B" w14:paraId="7DA3DE72" w14:textId="651FA8B7" w:rsidTr="00074D3B">
        <w:trPr>
          <w:tblHeader/>
        </w:trPr>
        <w:tc>
          <w:tcPr>
            <w:tcW w:w="5769" w:type="dxa"/>
            <w:gridSpan w:val="2"/>
          </w:tcPr>
          <w:p w14:paraId="10C998A7" w14:textId="77777777" w:rsidR="00FA40ED" w:rsidRPr="00B0181B" w:rsidRDefault="00FA40ED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A985A63" w14:textId="2A91E3E4" w:rsidR="00FA40ED" w:rsidRPr="00B0181B" w:rsidRDefault="00FA40ED" w:rsidP="00BC1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7E32" w:rsidRPr="00B0181B" w14:paraId="2008CAB8" w14:textId="11D03CA5" w:rsidTr="00074D3B">
        <w:tc>
          <w:tcPr>
            <w:tcW w:w="5769" w:type="dxa"/>
            <w:gridSpan w:val="2"/>
          </w:tcPr>
          <w:p w14:paraId="0D25815B" w14:textId="6131605C" w:rsidR="00E47E32" w:rsidRPr="00B0181B" w:rsidRDefault="00E47E32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Pr="006F6F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การค้า</w:t>
            </w:r>
          </w:p>
        </w:tc>
        <w:tc>
          <w:tcPr>
            <w:tcW w:w="3690" w:type="dxa"/>
            <w:gridSpan w:val="3"/>
          </w:tcPr>
          <w:p w14:paraId="72E0401F" w14:textId="77777777" w:rsidR="00E47E32" w:rsidRPr="00B0181B" w:rsidRDefault="00E47E32" w:rsidP="00AA6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74D3B" w:rsidRPr="00B0181B" w14:paraId="7EF1A7D0" w14:textId="00EB43DA" w:rsidTr="00074D3B">
        <w:trPr>
          <w:trHeight w:val="272"/>
        </w:trPr>
        <w:tc>
          <w:tcPr>
            <w:tcW w:w="5769" w:type="dxa"/>
            <w:gridSpan w:val="2"/>
          </w:tcPr>
          <w:p w14:paraId="66C2DC5A" w14:textId="666393E2" w:rsidR="00074D3B" w:rsidRPr="00C1540E" w:rsidRDefault="00074D3B" w:rsidP="00074D3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5C8C5125" w14:textId="0A6F06AF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7,207</w:t>
            </w:r>
          </w:p>
        </w:tc>
        <w:tc>
          <w:tcPr>
            <w:tcW w:w="270" w:type="dxa"/>
          </w:tcPr>
          <w:p w14:paraId="0E11DA3A" w14:textId="77777777" w:rsidR="00074D3B" w:rsidRPr="00664E94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DED981E" w14:textId="4285C5CE" w:rsidR="00074D3B" w:rsidRPr="00664E94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9626E">
              <w:rPr>
                <w:rFonts w:ascii="Angsana New" w:hAnsi="Angsana New"/>
                <w:sz w:val="30"/>
                <w:szCs w:val="30"/>
              </w:rPr>
              <w:t>2,699</w:t>
            </w:r>
          </w:p>
        </w:tc>
      </w:tr>
      <w:tr w:rsidR="00074D3B" w:rsidRPr="00B0181B" w14:paraId="46C51DA5" w14:textId="3D79C52B" w:rsidTr="00074D3B">
        <w:trPr>
          <w:trHeight w:val="182"/>
        </w:trPr>
        <w:tc>
          <w:tcPr>
            <w:tcW w:w="5769" w:type="dxa"/>
            <w:gridSpan w:val="2"/>
          </w:tcPr>
          <w:p w14:paraId="6673F816" w14:textId="093171F6" w:rsidR="00074D3B" w:rsidRPr="00062DCB" w:rsidRDefault="00074D3B" w:rsidP="00074D3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A01458D" w14:textId="62289153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497,812</w:t>
            </w:r>
          </w:p>
        </w:tc>
        <w:tc>
          <w:tcPr>
            <w:tcW w:w="270" w:type="dxa"/>
          </w:tcPr>
          <w:p w14:paraId="6DD5F8BA" w14:textId="77777777" w:rsidR="00074D3B" w:rsidRPr="00664E94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4B3F4DA" w14:textId="24188C13" w:rsid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9626E">
              <w:rPr>
                <w:rFonts w:ascii="Angsana New" w:hAnsi="Angsana New"/>
                <w:sz w:val="30"/>
                <w:szCs w:val="30"/>
              </w:rPr>
              <w:t>559,087</w:t>
            </w:r>
          </w:p>
        </w:tc>
      </w:tr>
      <w:tr w:rsidR="00074D3B" w:rsidRPr="00B0181B" w14:paraId="327AB31C" w14:textId="77777777" w:rsidTr="00074D3B">
        <w:trPr>
          <w:trHeight w:val="334"/>
        </w:trPr>
        <w:tc>
          <w:tcPr>
            <w:tcW w:w="5769" w:type="dxa"/>
            <w:gridSpan w:val="2"/>
          </w:tcPr>
          <w:p w14:paraId="465259E0" w14:textId="77777777" w:rsidR="00074D3B" w:rsidRPr="00062DCB" w:rsidRDefault="00074D3B" w:rsidP="00074D3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04ED15F" w14:textId="495C0155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505,019</w:t>
            </w:r>
          </w:p>
        </w:tc>
        <w:tc>
          <w:tcPr>
            <w:tcW w:w="270" w:type="dxa"/>
          </w:tcPr>
          <w:p w14:paraId="4AC31209" w14:textId="77777777" w:rsidR="00074D3B" w:rsidRPr="00664E94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897CC05" w14:textId="1AA84BDC" w:rsidR="00074D3B" w:rsidRPr="00576D0A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6D0A">
              <w:rPr>
                <w:rFonts w:ascii="Angsana New" w:hAnsi="Angsana New"/>
                <w:b/>
                <w:bCs/>
                <w:sz w:val="30"/>
                <w:szCs w:val="30"/>
              </w:rPr>
              <w:t>561,786</w:t>
            </w:r>
          </w:p>
        </w:tc>
      </w:tr>
      <w:tr w:rsidR="00074D3B" w:rsidRPr="00B0181B" w14:paraId="0C6DD074" w14:textId="77777777" w:rsidTr="00074D3B">
        <w:trPr>
          <w:trHeight w:val="182"/>
        </w:trPr>
        <w:tc>
          <w:tcPr>
            <w:tcW w:w="5769" w:type="dxa"/>
            <w:gridSpan w:val="2"/>
          </w:tcPr>
          <w:p w14:paraId="289E22F1" w14:textId="6D3A099D" w:rsidR="00074D3B" w:rsidRPr="00062DCB" w:rsidRDefault="00074D3B" w:rsidP="00074D3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10" w:type="dxa"/>
          </w:tcPr>
          <w:p w14:paraId="55AF38F6" w14:textId="03DA1538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292529" w14:textId="77777777" w:rsidR="00074D3B" w:rsidRPr="00664E94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B837008" w14:textId="4572F616" w:rsidR="00074D3B" w:rsidRPr="0069626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4D3B" w:rsidRPr="00B0181B" w14:paraId="0078D73A" w14:textId="74410D2F" w:rsidTr="00074D3B">
        <w:trPr>
          <w:trHeight w:val="262"/>
        </w:trPr>
        <w:tc>
          <w:tcPr>
            <w:tcW w:w="5769" w:type="dxa"/>
            <w:gridSpan w:val="2"/>
          </w:tcPr>
          <w:p w14:paraId="4674CF77" w14:textId="32EEDBB9" w:rsidR="00074D3B" w:rsidRPr="00062DCB" w:rsidRDefault="00074D3B" w:rsidP="00074D3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A47F448" w14:textId="606CBA8B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505,019</w:t>
            </w:r>
          </w:p>
        </w:tc>
        <w:tc>
          <w:tcPr>
            <w:tcW w:w="270" w:type="dxa"/>
          </w:tcPr>
          <w:p w14:paraId="05731ECA" w14:textId="77777777" w:rsidR="00074D3B" w:rsidRPr="00664E94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C70DA70" w14:textId="2E698684" w:rsid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9626E">
              <w:rPr>
                <w:rFonts w:ascii="Angsana New" w:hAnsi="Angsana New"/>
                <w:b/>
                <w:bCs/>
                <w:sz w:val="30"/>
                <w:szCs w:val="30"/>
              </w:rPr>
              <w:t>561,786</w:t>
            </w:r>
          </w:p>
        </w:tc>
      </w:tr>
      <w:tr w:rsidR="005B0C8B" w:rsidRPr="00B0181B" w14:paraId="546DBDA1" w14:textId="77777777" w:rsidTr="00074D3B">
        <w:trPr>
          <w:trHeight w:val="314"/>
        </w:trPr>
        <w:tc>
          <w:tcPr>
            <w:tcW w:w="5769" w:type="dxa"/>
            <w:gridSpan w:val="2"/>
          </w:tcPr>
          <w:p w14:paraId="086EC21A" w14:textId="77777777" w:rsidR="005B0C8B" w:rsidRPr="002A0E77" w:rsidRDefault="005B0C8B" w:rsidP="002A0E7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C191938" w14:textId="77777777" w:rsidR="005B0C8B" w:rsidRPr="002A0E77" w:rsidRDefault="005B0C8B" w:rsidP="002A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E92E8C" w14:textId="77777777" w:rsidR="005B0C8B" w:rsidRPr="005B1382" w:rsidRDefault="005B0C8B" w:rsidP="002A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1AB62FC" w14:textId="77777777" w:rsidR="005B0C8B" w:rsidRPr="002A0E77" w:rsidRDefault="005B0C8B" w:rsidP="002A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0C8B" w:rsidRPr="003454FC" w14:paraId="01C825DE" w14:textId="1168100D" w:rsidTr="00074D3B">
        <w:tc>
          <w:tcPr>
            <w:tcW w:w="5769" w:type="dxa"/>
            <w:gridSpan w:val="2"/>
          </w:tcPr>
          <w:p w14:paraId="416E969A" w14:textId="5FE10118" w:rsidR="005B0C8B" w:rsidRPr="003002FE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002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หมุนเวียน</w:t>
            </w:r>
            <w:r w:rsidRPr="003002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710" w:type="dxa"/>
          </w:tcPr>
          <w:p w14:paraId="4A947A52" w14:textId="77777777" w:rsidR="005B0C8B" w:rsidRPr="003454FC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5769A" w14:textId="77777777" w:rsidR="005B0C8B" w:rsidRPr="003454FC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143D17A" w14:textId="77777777" w:rsidR="005B0C8B" w:rsidRPr="003454FC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40" w:lineRule="exact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4D3B" w:rsidRPr="003454FC" w14:paraId="499D73FA" w14:textId="0D49D4C7" w:rsidTr="00074D3B">
        <w:tc>
          <w:tcPr>
            <w:tcW w:w="5769" w:type="dxa"/>
            <w:gridSpan w:val="2"/>
          </w:tcPr>
          <w:p w14:paraId="53C29E5F" w14:textId="631AD18F" w:rsidR="00074D3B" w:rsidRPr="003454FC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6C428052" w14:textId="4745A526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270" w:type="dxa"/>
          </w:tcPr>
          <w:p w14:paraId="4E41B383" w14:textId="77777777" w:rsidR="00074D3B" w:rsidRPr="00664E94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908DD1" w14:textId="1FAE5C30" w:rsidR="00074D3B" w:rsidRPr="00664E94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9626E">
              <w:rPr>
                <w:rFonts w:ascii="Angsana New" w:hAnsi="Angsana New"/>
                <w:sz w:val="30"/>
                <w:szCs w:val="30"/>
              </w:rPr>
              <w:t>458</w:t>
            </w:r>
          </w:p>
        </w:tc>
      </w:tr>
      <w:tr w:rsidR="00074D3B" w:rsidRPr="003454FC" w14:paraId="02A96A66" w14:textId="652C83DE" w:rsidTr="00074D3B">
        <w:tc>
          <w:tcPr>
            <w:tcW w:w="5769" w:type="dxa"/>
            <w:gridSpan w:val="2"/>
          </w:tcPr>
          <w:p w14:paraId="08D3BCA3" w14:textId="78DD6E9A" w:rsid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3DF87B3A" w14:textId="55DD7D3E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4,941</w:t>
            </w:r>
          </w:p>
        </w:tc>
        <w:tc>
          <w:tcPr>
            <w:tcW w:w="270" w:type="dxa"/>
          </w:tcPr>
          <w:p w14:paraId="009C3AE3" w14:textId="77777777" w:rsidR="00074D3B" w:rsidRPr="00664E94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48BCFA4" w14:textId="2777E01D" w:rsidR="00074D3B" w:rsidRPr="00664E94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9626E">
              <w:rPr>
                <w:rFonts w:ascii="Angsana New" w:hAnsi="Angsana New"/>
                <w:sz w:val="30"/>
                <w:szCs w:val="30"/>
              </w:rPr>
              <w:t>4,738</w:t>
            </w:r>
          </w:p>
        </w:tc>
      </w:tr>
      <w:tr w:rsidR="00074D3B" w:rsidRPr="003454FC" w14:paraId="44613C77" w14:textId="5EDE587C" w:rsidTr="00074D3B">
        <w:tc>
          <w:tcPr>
            <w:tcW w:w="5769" w:type="dxa"/>
            <w:gridSpan w:val="2"/>
          </w:tcPr>
          <w:p w14:paraId="38770A9F" w14:textId="459960A7" w:rsidR="00074D3B" w:rsidRPr="003454FC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9DF5692" w14:textId="2D1A9695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10,822</w:t>
            </w:r>
          </w:p>
        </w:tc>
        <w:tc>
          <w:tcPr>
            <w:tcW w:w="270" w:type="dxa"/>
          </w:tcPr>
          <w:p w14:paraId="1808EC98" w14:textId="77777777" w:rsidR="00074D3B" w:rsidRPr="00664E94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969369F" w14:textId="1B33FF53" w:rsidR="00074D3B" w:rsidRPr="00664E94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80" w:lineRule="exact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9626E">
              <w:rPr>
                <w:rFonts w:ascii="Angsana New" w:hAnsi="Angsana New"/>
                <w:sz w:val="30"/>
                <w:szCs w:val="30"/>
              </w:rPr>
              <w:t>30,346</w:t>
            </w:r>
          </w:p>
        </w:tc>
      </w:tr>
      <w:tr w:rsidR="00074D3B" w:rsidRPr="003454FC" w14:paraId="24145325" w14:textId="6BC3A0C6" w:rsidTr="00074D3B">
        <w:trPr>
          <w:trHeight w:val="77"/>
        </w:trPr>
        <w:tc>
          <w:tcPr>
            <w:tcW w:w="5769" w:type="dxa"/>
            <w:gridSpan w:val="2"/>
          </w:tcPr>
          <w:p w14:paraId="3442BC1C" w14:textId="77777777" w:rsidR="00074D3B" w:rsidRPr="003454FC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4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F373D42" w14:textId="700F8A8C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16,091</w:t>
            </w:r>
          </w:p>
        </w:tc>
        <w:tc>
          <w:tcPr>
            <w:tcW w:w="270" w:type="dxa"/>
          </w:tcPr>
          <w:p w14:paraId="05360AEF" w14:textId="77777777" w:rsidR="00074D3B" w:rsidRPr="003454FC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54E3357" w14:textId="32323642" w:rsidR="00074D3B" w:rsidRPr="003454FC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626E">
              <w:rPr>
                <w:rFonts w:ascii="Angsana New" w:hAnsi="Angsana New"/>
                <w:b/>
                <w:bCs/>
                <w:sz w:val="30"/>
                <w:szCs w:val="30"/>
              </w:rPr>
              <w:t>35,542</w:t>
            </w:r>
          </w:p>
        </w:tc>
      </w:tr>
      <w:tr w:rsidR="005B0C8B" w:rsidRPr="00B0181B" w14:paraId="65C09A65" w14:textId="3432BB62" w:rsidTr="00074D3B">
        <w:trPr>
          <w:trHeight w:val="359"/>
        </w:trPr>
        <w:tc>
          <w:tcPr>
            <w:tcW w:w="5769" w:type="dxa"/>
            <w:gridSpan w:val="2"/>
          </w:tcPr>
          <w:p w14:paraId="5F23E570" w14:textId="77777777" w:rsidR="005B0C8B" w:rsidRPr="00BD6E86" w:rsidRDefault="005B0C8B" w:rsidP="00BD6E8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F25DB64" w14:textId="06530121" w:rsidR="005B0C8B" w:rsidRPr="0069626E" w:rsidRDefault="005B0C8B" w:rsidP="00BD6E86">
            <w:pPr>
              <w:tabs>
                <w:tab w:val="decimal" w:pos="15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5E8622" w14:textId="77777777" w:rsidR="005B0C8B" w:rsidRPr="00BD6E86" w:rsidRDefault="005B0C8B" w:rsidP="00BD6E8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74CBB77" w14:textId="1EA6F6B3" w:rsidR="005B0C8B" w:rsidRPr="005B1382" w:rsidRDefault="005B0C8B" w:rsidP="00BD6E86">
            <w:pPr>
              <w:tabs>
                <w:tab w:val="decimal" w:pos="15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165E" w:rsidRPr="00B0181B" w14:paraId="5C5B6F27" w14:textId="77777777" w:rsidTr="00074D3B">
        <w:trPr>
          <w:trHeight w:val="359"/>
        </w:trPr>
        <w:tc>
          <w:tcPr>
            <w:tcW w:w="5769" w:type="dxa"/>
            <w:gridSpan w:val="2"/>
          </w:tcPr>
          <w:p w14:paraId="20B9737F" w14:textId="77777777" w:rsidR="0006165E" w:rsidRPr="00BD6E86" w:rsidRDefault="0006165E" w:rsidP="00BD6E8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590A588" w14:textId="77777777" w:rsidR="0006165E" w:rsidRPr="0069626E" w:rsidRDefault="0006165E" w:rsidP="00BD6E86">
            <w:pPr>
              <w:tabs>
                <w:tab w:val="decimal" w:pos="15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2B1672" w14:textId="77777777" w:rsidR="0006165E" w:rsidRPr="00BD6E86" w:rsidRDefault="0006165E" w:rsidP="00BD6E8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508C432" w14:textId="77777777" w:rsidR="0006165E" w:rsidRPr="005B1382" w:rsidRDefault="0006165E" w:rsidP="00BD6E86">
            <w:pPr>
              <w:tabs>
                <w:tab w:val="decimal" w:pos="15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D80" w:rsidRPr="00B0181B" w14:paraId="3D1B8909" w14:textId="77777777" w:rsidTr="00074D3B">
        <w:trPr>
          <w:trHeight w:val="359"/>
        </w:trPr>
        <w:tc>
          <w:tcPr>
            <w:tcW w:w="5769" w:type="dxa"/>
            <w:gridSpan w:val="2"/>
          </w:tcPr>
          <w:p w14:paraId="2BE0250B" w14:textId="77777777" w:rsidR="00F04D80" w:rsidRPr="00BD6E86" w:rsidRDefault="00F04D80" w:rsidP="00BD6E8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0F9DC9B" w14:textId="77777777" w:rsidR="00F04D80" w:rsidRPr="0069626E" w:rsidRDefault="00F04D80" w:rsidP="00BD6E86">
            <w:pPr>
              <w:tabs>
                <w:tab w:val="decimal" w:pos="15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90F656" w14:textId="77777777" w:rsidR="00F04D80" w:rsidRPr="00BD6E86" w:rsidRDefault="00F04D80" w:rsidP="00BD6E8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046F46C" w14:textId="77777777" w:rsidR="00F04D80" w:rsidRPr="005B1382" w:rsidRDefault="00F04D80" w:rsidP="00BD6E86">
            <w:pPr>
              <w:tabs>
                <w:tab w:val="decimal" w:pos="15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0C8B" w:rsidRPr="00C52C41" w14:paraId="67529D6A" w14:textId="6570DE07" w:rsidTr="00074D3B">
        <w:tc>
          <w:tcPr>
            <w:tcW w:w="5769" w:type="dxa"/>
            <w:gridSpan w:val="2"/>
          </w:tcPr>
          <w:p w14:paraId="69F5A662" w14:textId="77777777" w:rsidR="005B0C8B" w:rsidRPr="00C52C41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 w:rsidRPr="003002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710" w:type="dxa"/>
          </w:tcPr>
          <w:p w14:paraId="0FFCF0C5" w14:textId="77777777" w:rsidR="005B0C8B" w:rsidRPr="0069626E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500"/>
              </w:tabs>
              <w:spacing w:line="24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AD7002" w14:textId="77777777" w:rsidR="005B0C8B" w:rsidRPr="00C52C41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9AEF0A5" w14:textId="77777777" w:rsidR="005B0C8B" w:rsidRPr="00F2760C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500"/>
              </w:tabs>
              <w:spacing w:line="240" w:lineRule="exact"/>
              <w:ind w:right="-105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74D3B" w:rsidRPr="00C52C41" w14:paraId="0C32F170" w14:textId="77777777" w:rsidTr="001D08DF">
        <w:trPr>
          <w:trHeight w:val="245"/>
        </w:trPr>
        <w:tc>
          <w:tcPr>
            <w:tcW w:w="5769" w:type="dxa"/>
            <w:gridSpan w:val="2"/>
            <w:vAlign w:val="bottom"/>
          </w:tcPr>
          <w:p w14:paraId="27CF23A5" w14:textId="305CC1BF" w:rsidR="00074D3B" w:rsidRPr="00074D3B" w:rsidRDefault="00074D3B" w:rsidP="001D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  <w:vAlign w:val="bottom"/>
          </w:tcPr>
          <w:p w14:paraId="5097331A" w14:textId="1D766790" w:rsidR="00074D3B" w:rsidRPr="00074D3B" w:rsidRDefault="00074D3B" w:rsidP="001D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53905532" w14:textId="77777777" w:rsidR="00074D3B" w:rsidRPr="00C52C41" w:rsidRDefault="00074D3B" w:rsidP="001D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3213674" w14:textId="7B92D606" w:rsidR="00074D3B" w:rsidRPr="00074D3B" w:rsidRDefault="00074D3B" w:rsidP="001D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40" w:lineRule="exact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4D3B" w:rsidRPr="00C52C41" w14:paraId="46EB39E4" w14:textId="7AD184C1" w:rsidTr="00074D3B">
        <w:tc>
          <w:tcPr>
            <w:tcW w:w="5769" w:type="dxa"/>
            <w:gridSpan w:val="2"/>
          </w:tcPr>
          <w:p w14:paraId="03FEE8E6" w14:textId="7F02F25E" w:rsid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653960F9" w14:textId="626FB290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244,151</w:t>
            </w:r>
          </w:p>
        </w:tc>
        <w:tc>
          <w:tcPr>
            <w:tcW w:w="270" w:type="dxa"/>
          </w:tcPr>
          <w:p w14:paraId="654A0ABE" w14:textId="77777777" w:rsidR="00074D3B" w:rsidRPr="00062DC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48B1681" w14:textId="18D56672" w:rsidR="00074D3B" w:rsidRPr="00062DC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40" w:lineRule="exact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9626E">
              <w:rPr>
                <w:rFonts w:ascii="Angsana New" w:hAnsi="Angsana New"/>
                <w:sz w:val="30"/>
                <w:szCs w:val="30"/>
              </w:rPr>
              <w:t>182,526</w:t>
            </w:r>
          </w:p>
        </w:tc>
      </w:tr>
      <w:tr w:rsidR="00074D3B" w:rsidRPr="00C52C41" w14:paraId="45CCC32D" w14:textId="4D2D7FB4" w:rsidTr="00074D3B">
        <w:tc>
          <w:tcPr>
            <w:tcW w:w="5769" w:type="dxa"/>
            <w:gridSpan w:val="2"/>
          </w:tcPr>
          <w:p w14:paraId="09E9C657" w14:textId="77777777" w:rsidR="00074D3B" w:rsidRPr="00062DC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</w:tcPr>
          <w:p w14:paraId="686ABFD6" w14:textId="72222171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165,543</w:t>
            </w:r>
          </w:p>
        </w:tc>
        <w:tc>
          <w:tcPr>
            <w:tcW w:w="270" w:type="dxa"/>
          </w:tcPr>
          <w:p w14:paraId="624E527A" w14:textId="77777777" w:rsidR="00074D3B" w:rsidRPr="00062DC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1BEF513" w14:textId="05EAC1BF" w:rsidR="00074D3B" w:rsidRPr="00062DC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4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9626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00,772</w:t>
            </w:r>
          </w:p>
        </w:tc>
      </w:tr>
      <w:tr w:rsidR="00074D3B" w:rsidRPr="00C52C41" w14:paraId="69A92AC3" w14:textId="544C50BB" w:rsidTr="00074D3B">
        <w:trPr>
          <w:trHeight w:val="334"/>
        </w:trPr>
        <w:tc>
          <w:tcPr>
            <w:tcW w:w="5769" w:type="dxa"/>
            <w:gridSpan w:val="2"/>
          </w:tcPr>
          <w:p w14:paraId="083B9C42" w14:textId="77777777" w:rsidR="00074D3B" w:rsidRPr="00C52C41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1E65475" w14:textId="2269D1CE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409,697</w:t>
            </w:r>
          </w:p>
        </w:tc>
        <w:tc>
          <w:tcPr>
            <w:tcW w:w="270" w:type="dxa"/>
          </w:tcPr>
          <w:p w14:paraId="2C430D75" w14:textId="77777777" w:rsidR="00074D3B" w:rsidRPr="002E4B05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3680C36" w14:textId="103102B4" w:rsidR="00074D3B" w:rsidRPr="002E4B05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383,298</w:t>
            </w:r>
          </w:p>
        </w:tc>
      </w:tr>
      <w:tr w:rsidR="005B0C8B" w:rsidRPr="00571D3B" w14:paraId="6D907482" w14:textId="436B55D5" w:rsidTr="00074D3B">
        <w:trPr>
          <w:trHeight w:val="197"/>
        </w:trPr>
        <w:tc>
          <w:tcPr>
            <w:tcW w:w="5769" w:type="dxa"/>
            <w:gridSpan w:val="2"/>
          </w:tcPr>
          <w:p w14:paraId="19DA6F0E" w14:textId="77777777" w:rsidR="005B0C8B" w:rsidRPr="00BD6E86" w:rsidRDefault="005B0C8B" w:rsidP="004964B1">
            <w:pPr>
              <w:spacing w:line="20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BE33B5C" w14:textId="77777777" w:rsidR="005B0C8B" w:rsidRPr="00BD6E86" w:rsidRDefault="005B0C8B" w:rsidP="004964B1">
            <w:pPr>
              <w:tabs>
                <w:tab w:val="decimal" w:pos="1605"/>
              </w:tabs>
              <w:spacing w:line="20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691902" w14:textId="77777777" w:rsidR="005B0C8B" w:rsidRPr="00BD6E86" w:rsidRDefault="005B0C8B" w:rsidP="004964B1">
            <w:pPr>
              <w:spacing w:line="20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5F11A72" w14:textId="77777777" w:rsidR="005B0C8B" w:rsidRPr="00BD6E86" w:rsidRDefault="005B0C8B" w:rsidP="004964B1">
            <w:pPr>
              <w:tabs>
                <w:tab w:val="decimal" w:pos="1500"/>
              </w:tabs>
              <w:spacing w:line="20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0C8B" w:rsidRPr="00C52C41" w14:paraId="21EDEDB5" w14:textId="36307471" w:rsidTr="00074D3B">
        <w:trPr>
          <w:gridBefore w:val="1"/>
          <w:wBefore w:w="9" w:type="dxa"/>
          <w:trHeight w:val="389"/>
        </w:trPr>
        <w:tc>
          <w:tcPr>
            <w:tcW w:w="5760" w:type="dxa"/>
          </w:tcPr>
          <w:p w14:paraId="51D6FF5B" w14:textId="1E6F8717" w:rsidR="005B0C8B" w:rsidRPr="00925224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9252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หมุนเวียน</w:t>
            </w:r>
            <w:r w:rsidRPr="009252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710" w:type="dxa"/>
          </w:tcPr>
          <w:p w14:paraId="28B43BE7" w14:textId="77777777" w:rsidR="005B0C8B" w:rsidRPr="00925224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30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6AD84C" w14:textId="77777777" w:rsidR="005B0C8B" w:rsidRPr="00925224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00F3195" w14:textId="67259AE5" w:rsidR="005B0C8B" w:rsidRPr="00925224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00" w:lineRule="exact"/>
              <w:ind w:left="-108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74D3B" w:rsidRPr="00C52C41" w14:paraId="08D72A29" w14:textId="3C4070F1" w:rsidTr="00074D3B">
        <w:trPr>
          <w:gridBefore w:val="1"/>
          <w:wBefore w:w="9" w:type="dxa"/>
        </w:trPr>
        <w:tc>
          <w:tcPr>
            <w:tcW w:w="5760" w:type="dxa"/>
          </w:tcPr>
          <w:p w14:paraId="3FC504A8" w14:textId="77777777" w:rsidR="00074D3B" w:rsidRPr="00C52C41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04507AF3" w14:textId="5B59CC55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32,973</w:t>
            </w:r>
          </w:p>
        </w:tc>
        <w:tc>
          <w:tcPr>
            <w:tcW w:w="270" w:type="dxa"/>
          </w:tcPr>
          <w:p w14:paraId="1E896E8E" w14:textId="77777777" w:rsidR="00074D3B" w:rsidRPr="00062DC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96312DB" w14:textId="3DC6B353" w:rsidR="00074D3B" w:rsidRPr="00062DC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9626E">
              <w:rPr>
                <w:rFonts w:ascii="Angsana New" w:hAnsi="Angsana New"/>
                <w:sz w:val="30"/>
                <w:szCs w:val="30"/>
              </w:rPr>
              <w:t>134,169</w:t>
            </w:r>
          </w:p>
        </w:tc>
      </w:tr>
      <w:tr w:rsidR="00074D3B" w:rsidRPr="00C52C41" w14:paraId="5D381878" w14:textId="3386A59A" w:rsidTr="00074D3B">
        <w:trPr>
          <w:gridBefore w:val="1"/>
          <w:wBefore w:w="9" w:type="dxa"/>
        </w:trPr>
        <w:tc>
          <w:tcPr>
            <w:tcW w:w="5760" w:type="dxa"/>
          </w:tcPr>
          <w:p w14:paraId="41792F20" w14:textId="77777777" w:rsidR="00074D3B" w:rsidRPr="00C52C41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6111BC5C" w14:textId="1F00BAD0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73F82E" w14:textId="77777777" w:rsidR="00074D3B" w:rsidRPr="00062DC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C04BF9E" w14:textId="7137566A" w:rsidR="00074D3B" w:rsidRPr="00062DC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9626E">
              <w:rPr>
                <w:rFonts w:ascii="Angsana New" w:hAnsi="Angsana New"/>
                <w:sz w:val="30"/>
                <w:szCs w:val="30"/>
              </w:rPr>
              <w:t>316</w:t>
            </w:r>
          </w:p>
        </w:tc>
      </w:tr>
      <w:tr w:rsidR="00074D3B" w:rsidRPr="00C52C41" w14:paraId="67D36B93" w14:textId="43369EF8" w:rsidTr="00074D3B">
        <w:trPr>
          <w:gridBefore w:val="1"/>
          <w:wBefore w:w="9" w:type="dxa"/>
        </w:trPr>
        <w:tc>
          <w:tcPr>
            <w:tcW w:w="5760" w:type="dxa"/>
          </w:tcPr>
          <w:p w14:paraId="4C0F9394" w14:textId="17D3D3E3" w:rsidR="00074D3B" w:rsidRPr="00C52C41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C9D6265" w14:textId="7A0B808C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10,463</w:t>
            </w:r>
          </w:p>
        </w:tc>
        <w:tc>
          <w:tcPr>
            <w:tcW w:w="270" w:type="dxa"/>
          </w:tcPr>
          <w:p w14:paraId="0CD47710" w14:textId="77777777" w:rsidR="00074D3B" w:rsidRPr="00062DC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DE86765" w14:textId="2300E775" w:rsidR="00074D3B" w:rsidRPr="00062DC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29,247</w:t>
            </w:r>
          </w:p>
        </w:tc>
      </w:tr>
      <w:tr w:rsidR="00074D3B" w:rsidRPr="00C52C41" w14:paraId="681CCAEE" w14:textId="628C908C" w:rsidTr="00074D3B">
        <w:trPr>
          <w:gridBefore w:val="1"/>
          <w:wBefore w:w="9" w:type="dxa"/>
        </w:trPr>
        <w:tc>
          <w:tcPr>
            <w:tcW w:w="5760" w:type="dxa"/>
          </w:tcPr>
          <w:p w14:paraId="34D2D718" w14:textId="77777777" w:rsidR="00074D3B" w:rsidRPr="00C52C41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79294C1" w14:textId="264F6389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43,436</w:t>
            </w:r>
          </w:p>
        </w:tc>
        <w:tc>
          <w:tcPr>
            <w:tcW w:w="270" w:type="dxa"/>
          </w:tcPr>
          <w:p w14:paraId="6D616C34" w14:textId="77777777" w:rsidR="00074D3B" w:rsidRPr="00C52C41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D80FAA8" w14:textId="753B0E4C" w:rsidR="00074D3B" w:rsidRPr="00031D49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163,732</w:t>
            </w:r>
          </w:p>
        </w:tc>
      </w:tr>
      <w:tr w:rsidR="005B0C8B" w:rsidRPr="00C52C41" w14:paraId="4FCD790F" w14:textId="77777777" w:rsidTr="00074D3B">
        <w:trPr>
          <w:gridBefore w:val="1"/>
          <w:wBefore w:w="9" w:type="dxa"/>
          <w:trHeight w:val="224"/>
        </w:trPr>
        <w:tc>
          <w:tcPr>
            <w:tcW w:w="5760" w:type="dxa"/>
          </w:tcPr>
          <w:p w14:paraId="63D14657" w14:textId="77777777" w:rsidR="005B0C8B" w:rsidRPr="00C52C41" w:rsidRDefault="005B0C8B" w:rsidP="0049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E846B71" w14:textId="77777777" w:rsidR="005B0C8B" w:rsidRPr="0069626E" w:rsidRDefault="005B0C8B" w:rsidP="0049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AC735" w14:textId="77777777" w:rsidR="005B0C8B" w:rsidRPr="00C52C41" w:rsidRDefault="005B0C8B" w:rsidP="0049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3593184" w14:textId="77777777" w:rsidR="005B0C8B" w:rsidRDefault="005B0C8B" w:rsidP="0049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0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0C8B" w:rsidRPr="00C52C41" w14:paraId="32058996" w14:textId="5BBE3FD0" w:rsidTr="00074D3B">
        <w:trPr>
          <w:gridBefore w:val="1"/>
          <w:wBefore w:w="9" w:type="dxa"/>
        </w:trPr>
        <w:tc>
          <w:tcPr>
            <w:tcW w:w="5760" w:type="dxa"/>
          </w:tcPr>
          <w:p w14:paraId="29D5DA01" w14:textId="72821FF6" w:rsidR="005B0C8B" w:rsidRPr="00082AE8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1710" w:type="dxa"/>
          </w:tcPr>
          <w:p w14:paraId="0C191BA7" w14:textId="6A0F8C10" w:rsidR="005B0C8B" w:rsidRPr="00C52C41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468D7D" w14:textId="19E03377" w:rsidR="005B0C8B" w:rsidRPr="00C52C41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FAEDA9D" w14:textId="6146A29D" w:rsidR="005B0C8B" w:rsidRPr="00C52C41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0C8B" w:rsidRPr="00C52C41" w14:paraId="3FCD263E" w14:textId="05215666" w:rsidTr="00074D3B">
        <w:trPr>
          <w:gridBefore w:val="1"/>
          <w:wBefore w:w="9" w:type="dxa"/>
        </w:trPr>
        <w:tc>
          <w:tcPr>
            <w:tcW w:w="5760" w:type="dxa"/>
          </w:tcPr>
          <w:p w14:paraId="69C7CAF3" w14:textId="67DDBBAA" w:rsidR="005B0C8B" w:rsidRPr="00304AFC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4AF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30C1C823" w14:textId="20768400" w:rsidR="005B0C8B" w:rsidRPr="00304AFC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527A3DC" w14:textId="77777777" w:rsidR="005B0C8B" w:rsidRPr="00304AFC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CC5EACB" w14:textId="77777777" w:rsidR="005B0C8B" w:rsidRPr="00304AFC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74D3B" w:rsidRPr="00C52C41" w14:paraId="101C261C" w14:textId="68AC0D18" w:rsidTr="00074D3B">
        <w:trPr>
          <w:gridBefore w:val="1"/>
          <w:wBefore w:w="9" w:type="dxa"/>
        </w:trPr>
        <w:tc>
          <w:tcPr>
            <w:tcW w:w="5760" w:type="dxa"/>
          </w:tcPr>
          <w:p w14:paraId="2ADC8D58" w14:textId="71A77E6F" w:rsidR="00074D3B" w:rsidRPr="0013415F" w:rsidRDefault="00074D3B" w:rsidP="00074D3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 w:rsidRPr="0013415F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บันทึกไว้ในบัญชี </w:t>
            </w:r>
            <w:r>
              <w:rPr>
                <w:rFonts w:ascii="Angsana New" w:hAnsi="Angsana New"/>
                <w:sz w:val="30"/>
                <w:szCs w:val="30"/>
              </w:rPr>
              <w:t>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  <w:r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710" w:type="dxa"/>
          </w:tcPr>
          <w:p w14:paraId="6A272CC7" w14:textId="3DE90823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4,934</w:t>
            </w:r>
          </w:p>
        </w:tc>
        <w:tc>
          <w:tcPr>
            <w:tcW w:w="270" w:type="dxa"/>
            <w:vAlign w:val="bottom"/>
          </w:tcPr>
          <w:p w14:paraId="7BEDB6E4" w14:textId="77777777" w:rsidR="00074D3B" w:rsidRPr="00304AFC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98E388B" w14:textId="24859F51" w:rsidR="00074D3B" w:rsidRPr="00304AFC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69626E">
              <w:rPr>
                <w:rFonts w:ascii="Angsana New" w:hAnsi="Angsana New"/>
                <w:sz w:val="30"/>
                <w:szCs w:val="30"/>
              </w:rPr>
              <w:t>4,934</w:t>
            </w:r>
          </w:p>
        </w:tc>
      </w:tr>
      <w:tr w:rsidR="00074D3B" w:rsidRPr="00C52C41" w14:paraId="36AF0D98" w14:textId="4C7133AF" w:rsidTr="00074D3B">
        <w:trPr>
          <w:gridBefore w:val="1"/>
          <w:wBefore w:w="9" w:type="dxa"/>
        </w:trPr>
        <w:tc>
          <w:tcPr>
            <w:tcW w:w="5760" w:type="dxa"/>
          </w:tcPr>
          <w:p w14:paraId="03780C1B" w14:textId="2EF85AAC" w:rsidR="00074D3B" w:rsidRPr="0013415F" w:rsidRDefault="00074D3B" w:rsidP="00074D3B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415F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10" w:type="dxa"/>
          </w:tcPr>
          <w:p w14:paraId="2F750A21" w14:textId="2FE9FB03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22,090</w:t>
            </w:r>
          </w:p>
        </w:tc>
        <w:tc>
          <w:tcPr>
            <w:tcW w:w="270" w:type="dxa"/>
          </w:tcPr>
          <w:p w14:paraId="38124ECF" w14:textId="77777777" w:rsidR="00074D3B" w:rsidRPr="00304AFC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166253B" w14:textId="1A765FDD" w:rsidR="00074D3B" w:rsidRPr="00304AFC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69626E">
              <w:rPr>
                <w:rFonts w:ascii="Angsana New" w:hAnsi="Angsana New"/>
                <w:sz w:val="30"/>
                <w:szCs w:val="30"/>
              </w:rPr>
              <w:t>27,024</w:t>
            </w:r>
          </w:p>
        </w:tc>
      </w:tr>
      <w:tr w:rsidR="00074D3B" w:rsidRPr="00C52C41" w14:paraId="6943DED4" w14:textId="6B85D0B6" w:rsidTr="00074D3B">
        <w:trPr>
          <w:gridBefore w:val="1"/>
          <w:wBefore w:w="9" w:type="dxa"/>
        </w:trPr>
        <w:tc>
          <w:tcPr>
            <w:tcW w:w="5760" w:type="dxa"/>
          </w:tcPr>
          <w:p w14:paraId="3DDF4228" w14:textId="77777777" w:rsidR="00074D3B" w:rsidRPr="00C52C41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8F9CC3A" w14:textId="3E4F62D4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27,024</w:t>
            </w:r>
          </w:p>
        </w:tc>
        <w:tc>
          <w:tcPr>
            <w:tcW w:w="270" w:type="dxa"/>
          </w:tcPr>
          <w:p w14:paraId="621CA2C9" w14:textId="77777777" w:rsidR="00074D3B" w:rsidRPr="00C52C41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F9DF16D" w14:textId="56ABAEB2" w:rsidR="00074D3B" w:rsidRPr="00031D49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626E">
              <w:rPr>
                <w:rFonts w:ascii="Angsana New" w:hAnsi="Angsana New"/>
                <w:b/>
                <w:bCs/>
                <w:sz w:val="30"/>
                <w:szCs w:val="30"/>
              </w:rPr>
              <w:t>31,958</w:t>
            </w:r>
          </w:p>
        </w:tc>
      </w:tr>
    </w:tbl>
    <w:p w14:paraId="0300B7A6" w14:textId="77777777" w:rsidR="00BD6E86" w:rsidRPr="004964B1" w:rsidRDefault="00BD6E86" w:rsidP="004964B1">
      <w:pPr>
        <w:pStyle w:val="a"/>
        <w:tabs>
          <w:tab w:val="clear" w:pos="1080"/>
        </w:tabs>
        <w:spacing w:line="200" w:lineRule="exact"/>
        <w:ind w:left="547"/>
        <w:jc w:val="both"/>
        <w:rPr>
          <w:rFonts w:ascii="Angsana New" w:hAnsi="Angsana New" w:cs="Angsana New"/>
          <w:b/>
          <w:bCs/>
          <w:i/>
          <w:iCs/>
          <w:sz w:val="24"/>
          <w:szCs w:val="24"/>
          <w:lang w:val="en-US"/>
        </w:rPr>
      </w:pPr>
    </w:p>
    <w:p w14:paraId="2780B4D6" w14:textId="11E7C1C1" w:rsidR="00197594" w:rsidRPr="005B0C8B" w:rsidRDefault="00197594" w:rsidP="005B0C8B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5B0C8B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0FA63FD9" w14:textId="210A07C8" w:rsidR="00CE44BE" w:rsidRPr="004964B1" w:rsidRDefault="00CE44BE" w:rsidP="004964B1">
      <w:pPr>
        <w:pStyle w:val="a"/>
        <w:tabs>
          <w:tab w:val="clear" w:pos="1080"/>
        </w:tabs>
        <w:spacing w:line="200" w:lineRule="exact"/>
        <w:ind w:left="547"/>
        <w:jc w:val="thaiDistribute"/>
        <w:rPr>
          <w:rFonts w:ascii="Angsana New" w:hAnsi="Angsana New" w:cs="Angsana New"/>
          <w:i/>
          <w:iCs/>
          <w:spacing w:val="-6"/>
          <w:sz w:val="24"/>
          <w:szCs w:val="24"/>
          <w:highlight w:val="yellow"/>
          <w:lang w:val="en-US"/>
        </w:rPr>
      </w:pPr>
    </w:p>
    <w:p w14:paraId="635C5ED8" w14:textId="77777777" w:rsidR="009E47C6" w:rsidRPr="005B0C8B" w:rsidRDefault="009E47C6" w:rsidP="005B0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5B0C8B">
        <w:rPr>
          <w:rFonts w:ascii="Angsana New" w:hAnsi="Angsana New"/>
          <w:i/>
          <w:iCs/>
          <w:sz w:val="30"/>
          <w:szCs w:val="30"/>
          <w:cs/>
        </w:rPr>
        <w:t>สัญญาเครื่องหมายการค้า</w:t>
      </w:r>
    </w:p>
    <w:p w14:paraId="69AF6E7D" w14:textId="77777777" w:rsidR="009E47C6" w:rsidRPr="004964B1" w:rsidRDefault="009E47C6" w:rsidP="00496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/>
        <w:jc w:val="thaiDistribute"/>
        <w:rPr>
          <w:rFonts w:ascii="Angsana New" w:hAnsi="Angsana New"/>
          <w:sz w:val="24"/>
          <w:szCs w:val="24"/>
        </w:rPr>
      </w:pPr>
    </w:p>
    <w:p w14:paraId="56654274" w14:textId="05B32D11" w:rsidR="00074D3B" w:rsidRDefault="009E47C6" w:rsidP="00074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5B0C8B">
        <w:rPr>
          <w:rFonts w:ascii="Angsana New" w:hAnsi="Angsana New"/>
          <w:sz w:val="30"/>
          <w:szCs w:val="30"/>
          <w:cs/>
        </w:rPr>
        <w:t>บริษัทมีสัญญาเครื่องหมายการค้าฉบับหนึ่งกับบริษัทใหญ่</w:t>
      </w:r>
      <w:r w:rsidRPr="005B0C8B"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5B0C8B">
        <w:rPr>
          <w:rFonts w:ascii="Angsana New" w:hAnsi="Angsana New"/>
          <w:sz w:val="30"/>
          <w:szCs w:val="30"/>
          <w:cs/>
        </w:rPr>
        <w:t xml:space="preserve"> (</w:t>
      </w:r>
      <w:r w:rsidRPr="005B0C8B">
        <w:rPr>
          <w:rFonts w:ascii="Angsana New" w:hAnsi="Angsana New"/>
          <w:sz w:val="30"/>
          <w:szCs w:val="30"/>
        </w:rPr>
        <w:t>Toray</w:t>
      </w:r>
      <w:r w:rsidRPr="005B0C8B">
        <w:rPr>
          <w:rFonts w:ascii="Angsana New" w:hAnsi="Angsana New"/>
          <w:sz w:val="30"/>
          <w:szCs w:val="30"/>
          <w:cs/>
        </w:rPr>
        <w:t xml:space="preserve"> </w:t>
      </w:r>
      <w:r w:rsidRPr="005B0C8B">
        <w:rPr>
          <w:rFonts w:ascii="Angsana New" w:hAnsi="Angsana New"/>
          <w:sz w:val="30"/>
          <w:szCs w:val="30"/>
        </w:rPr>
        <w:t>Industries,</w:t>
      </w:r>
      <w:r w:rsidRPr="005B0C8B">
        <w:rPr>
          <w:rFonts w:ascii="Angsana New" w:hAnsi="Angsana New"/>
          <w:sz w:val="30"/>
          <w:szCs w:val="30"/>
          <w:cs/>
        </w:rPr>
        <w:t xml:space="preserve"> </w:t>
      </w:r>
      <w:r w:rsidRPr="005B0C8B">
        <w:rPr>
          <w:rFonts w:ascii="Angsana New" w:hAnsi="Angsana New"/>
          <w:sz w:val="30"/>
          <w:szCs w:val="30"/>
        </w:rPr>
        <w:t>Inc.</w:t>
      </w:r>
      <w:r w:rsidRPr="005B0C8B">
        <w:rPr>
          <w:rFonts w:ascii="Angsana New" w:hAnsi="Angsana New"/>
          <w:sz w:val="30"/>
          <w:szCs w:val="30"/>
          <w:cs/>
        </w:rPr>
        <w:t>) โดยบริษัทใหญ่</w:t>
      </w:r>
      <w:r w:rsidR="001A55FE" w:rsidRPr="005B0C8B">
        <w:rPr>
          <w:rFonts w:ascii="Angsana New" w:hAnsi="Angsana New"/>
          <w:sz w:val="30"/>
          <w:szCs w:val="30"/>
          <w:cs/>
        </w:rPr>
        <w:br/>
      </w:r>
      <w:r w:rsidRPr="005B0C8B"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5B0C8B">
        <w:rPr>
          <w:rFonts w:ascii="Angsana New" w:hAnsi="Angsana New"/>
          <w:sz w:val="30"/>
          <w:szCs w:val="30"/>
          <w:cs/>
        </w:rPr>
        <w:t xml:space="preserve">ตกลงให้บริษัทมีสิทธิในการใช้เครื่องหมายการค้า </w:t>
      </w:r>
      <w:r w:rsidRPr="005B0C8B">
        <w:rPr>
          <w:rFonts w:ascii="Angsana New" w:hAnsi="Angsana New"/>
          <w:sz w:val="30"/>
          <w:szCs w:val="30"/>
        </w:rPr>
        <w:t>“Thai</w:t>
      </w:r>
      <w:r w:rsidRPr="005B0C8B">
        <w:rPr>
          <w:rFonts w:ascii="Angsana New" w:hAnsi="Angsana New"/>
          <w:sz w:val="30"/>
          <w:szCs w:val="30"/>
          <w:cs/>
        </w:rPr>
        <w:t xml:space="preserve"> </w:t>
      </w:r>
      <w:r w:rsidRPr="005B0C8B">
        <w:rPr>
          <w:rFonts w:ascii="Angsana New" w:hAnsi="Angsana New"/>
          <w:sz w:val="30"/>
          <w:szCs w:val="30"/>
        </w:rPr>
        <w:t>Toray</w:t>
      </w:r>
      <w:r w:rsidRPr="005B0C8B">
        <w:rPr>
          <w:rFonts w:ascii="Angsana New" w:hAnsi="Angsana New"/>
          <w:sz w:val="30"/>
          <w:szCs w:val="30"/>
          <w:cs/>
        </w:rPr>
        <w:t xml:space="preserve"> </w:t>
      </w:r>
      <w:r w:rsidRPr="005B0C8B">
        <w:rPr>
          <w:rFonts w:ascii="Angsana New" w:hAnsi="Angsana New"/>
          <w:sz w:val="30"/>
          <w:szCs w:val="30"/>
        </w:rPr>
        <w:t>with</w:t>
      </w:r>
      <w:r w:rsidRPr="005B0C8B">
        <w:rPr>
          <w:rFonts w:ascii="Angsana New" w:hAnsi="Angsana New"/>
          <w:sz w:val="30"/>
          <w:szCs w:val="30"/>
          <w:cs/>
        </w:rPr>
        <w:t xml:space="preserve"> </w:t>
      </w:r>
      <w:r w:rsidRPr="005B0C8B">
        <w:rPr>
          <w:rFonts w:ascii="Angsana New" w:hAnsi="Angsana New"/>
          <w:sz w:val="30"/>
          <w:szCs w:val="30"/>
        </w:rPr>
        <w:t>Golden</w:t>
      </w:r>
      <w:r w:rsidRPr="005B0C8B">
        <w:rPr>
          <w:rFonts w:ascii="Angsana New" w:hAnsi="Angsana New"/>
          <w:sz w:val="30"/>
          <w:szCs w:val="30"/>
          <w:cs/>
        </w:rPr>
        <w:t xml:space="preserve"> </w:t>
      </w:r>
      <w:r w:rsidRPr="005B0C8B">
        <w:rPr>
          <w:rFonts w:ascii="Angsana New" w:hAnsi="Angsana New"/>
          <w:sz w:val="30"/>
          <w:szCs w:val="30"/>
        </w:rPr>
        <w:t>Eagle”</w:t>
      </w:r>
      <w:r w:rsidRPr="005B0C8B">
        <w:rPr>
          <w:rFonts w:ascii="Angsana New" w:hAnsi="Angsana New"/>
          <w:sz w:val="30"/>
          <w:szCs w:val="30"/>
          <w:cs/>
        </w:rPr>
        <w:t xml:space="preserve"> ในการขายสินค้าในประเทศไทย ในการนี้ บริษัทมีภาระผูกพันที่จะต้องจ่ายค่าธรรมเนียมการใช้เครื่องหมายการค้าให้กับบริษัทใหญ่</w:t>
      </w:r>
      <w:r w:rsidR="001A55FE" w:rsidRPr="005B0C8B">
        <w:rPr>
          <w:rFonts w:ascii="Angsana New" w:hAnsi="Angsana New"/>
          <w:sz w:val="30"/>
          <w:szCs w:val="30"/>
          <w:cs/>
        </w:rPr>
        <w:br/>
      </w:r>
      <w:r w:rsidRPr="005B0C8B"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5B0C8B">
        <w:rPr>
          <w:rFonts w:ascii="Angsana New" w:hAnsi="Angsana New"/>
          <w:sz w:val="30"/>
          <w:szCs w:val="30"/>
          <w:cs/>
        </w:rPr>
        <w:t xml:space="preserve">ในอัตรา </w:t>
      </w:r>
      <w:r w:rsidR="003E5BB7" w:rsidRPr="005B0C8B">
        <w:rPr>
          <w:rFonts w:ascii="Angsana New" w:hAnsi="Angsana New"/>
          <w:sz w:val="30"/>
          <w:szCs w:val="30"/>
        </w:rPr>
        <w:t>0</w:t>
      </w:r>
      <w:r w:rsidRPr="005B0C8B">
        <w:rPr>
          <w:rFonts w:ascii="Angsana New" w:hAnsi="Angsana New"/>
          <w:sz w:val="30"/>
          <w:szCs w:val="30"/>
          <w:cs/>
        </w:rPr>
        <w:t>.</w:t>
      </w:r>
      <w:r w:rsidR="003E5BB7" w:rsidRPr="005B0C8B">
        <w:rPr>
          <w:rFonts w:ascii="Angsana New" w:hAnsi="Angsana New"/>
          <w:sz w:val="30"/>
          <w:szCs w:val="30"/>
        </w:rPr>
        <w:t>01</w:t>
      </w:r>
      <w:r w:rsidRPr="005B0C8B">
        <w:rPr>
          <w:rFonts w:ascii="Angsana New" w:hAnsi="Angsana New"/>
          <w:sz w:val="30"/>
          <w:szCs w:val="30"/>
          <w:cs/>
        </w:rPr>
        <w:t xml:space="preserve"> เหรียญสหรัฐอเมริกา ต่อหลา สำหรับผ้าที่ขายภายใต้เครื่องหมายการค้าดังกล่าว สัญญา</w:t>
      </w:r>
      <w:r w:rsidR="00DC7760" w:rsidRPr="005B0C8B">
        <w:rPr>
          <w:rFonts w:ascii="Angsana New" w:hAnsi="Angsana New"/>
          <w:sz w:val="30"/>
          <w:szCs w:val="30"/>
        </w:rPr>
        <w:br/>
      </w:r>
      <w:r w:rsidRPr="005B0C8B">
        <w:rPr>
          <w:rFonts w:ascii="Angsana New" w:hAnsi="Angsana New"/>
          <w:sz w:val="30"/>
          <w:szCs w:val="30"/>
          <w:cs/>
        </w:rPr>
        <w:t>การใช้เครื่องหมายการค้าฉบับนี้</w:t>
      </w:r>
      <w:r w:rsidRPr="005B0C8B">
        <w:rPr>
          <w:rFonts w:ascii="Angsana New" w:hAnsi="Angsana New"/>
          <w:spacing w:val="-4"/>
          <w:sz w:val="30"/>
          <w:szCs w:val="30"/>
          <w:cs/>
        </w:rPr>
        <w:t>มีผลบังคับใช้สำหรับประเทศไทย บาร์เรน ไซปรัส ญี่ปุ่น คูเวต สิงคโปร์ ซีเรีย ซาอุดิอาระเบีย และสหรัฐอาหรับเอมิเร</w:t>
      </w:r>
      <w:r w:rsidR="00C47BD6" w:rsidRPr="005B0C8B">
        <w:rPr>
          <w:rFonts w:ascii="Angsana New" w:hAnsi="Angsana New" w:hint="cs"/>
          <w:spacing w:val="-4"/>
          <w:sz w:val="30"/>
          <w:szCs w:val="30"/>
          <w:cs/>
        </w:rPr>
        <w:t>ต</w:t>
      </w:r>
      <w:r w:rsidRPr="005B0C8B">
        <w:rPr>
          <w:rFonts w:ascii="Angsana New" w:hAnsi="Angsana New"/>
          <w:spacing w:val="-4"/>
          <w:sz w:val="30"/>
          <w:szCs w:val="30"/>
          <w:cs/>
        </w:rPr>
        <w:t>ส</w:t>
      </w:r>
      <w:r w:rsidR="003948BD" w:rsidRPr="005B0C8B">
        <w:rPr>
          <w:rFonts w:ascii="Angsana New" w:hAnsi="Angsana New" w:hint="cs"/>
          <w:spacing w:val="-4"/>
          <w:sz w:val="30"/>
          <w:szCs w:val="30"/>
          <w:cs/>
        </w:rPr>
        <w:t>์</w:t>
      </w:r>
      <w:r w:rsidRPr="005B0C8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5B0C8B">
        <w:rPr>
          <w:rFonts w:ascii="Angsana New" w:hAnsi="Angsana New"/>
          <w:sz w:val="30"/>
          <w:szCs w:val="30"/>
          <w:cs/>
        </w:rPr>
        <w:t xml:space="preserve">ในกรณีที่บริษัทต้องการใช้เครื่องหมายการค้าในประเทศอื่นซึ่งไม่ได้ระบุไว้ในสัญญาฉบับนี้ บริษัทจำเป็นต้องได้รับการอนุมัติจากบริษัทใหญ่เป็นลายลักษณ์อักษรเป็นการล่วงหน้า </w:t>
      </w:r>
      <w:r w:rsidRPr="005B0C8B">
        <w:rPr>
          <w:rFonts w:ascii="Angsana New" w:hAnsi="Angsana New"/>
          <w:sz w:val="30"/>
          <w:szCs w:val="30"/>
          <w:cs/>
          <w:lang w:val="th-TH"/>
        </w:rPr>
        <w:t>สัญญานี้</w:t>
      </w:r>
      <w:r w:rsidR="001A55FE" w:rsidRPr="005B0C8B">
        <w:rPr>
          <w:rFonts w:ascii="Angsana New" w:hAnsi="Angsana New"/>
          <w:sz w:val="30"/>
          <w:szCs w:val="30"/>
          <w:cs/>
          <w:lang w:val="th-TH"/>
        </w:rPr>
        <w:br/>
      </w:r>
      <w:r w:rsidRPr="005B0C8B">
        <w:rPr>
          <w:rFonts w:ascii="Angsana New" w:hAnsi="Angsana New"/>
          <w:sz w:val="30"/>
          <w:szCs w:val="30"/>
          <w:cs/>
          <w:lang w:val="th-TH"/>
        </w:rPr>
        <w:t>มีผลบังคับใช้จนกว่าฝ่าย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Pr="005B0C8B">
        <w:rPr>
          <w:rFonts w:ascii="Angsana New" w:hAnsi="Angsana New"/>
          <w:sz w:val="30"/>
          <w:szCs w:val="30"/>
          <w:cs/>
          <w:lang w:val="th-TH"/>
        </w:rPr>
        <w:t>ฝ่าย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Pr="005B0C8B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Pr="005B0C8B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5B0C8B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5B0C8B">
        <w:rPr>
          <w:rFonts w:ascii="Angsana New" w:hAnsi="Angsana New"/>
          <w:sz w:val="30"/>
          <w:szCs w:val="30"/>
          <w:cs/>
          <w:lang w:val="th-TH"/>
        </w:rPr>
        <w:t xml:space="preserve">การล่วงหน้าไม่น้อยกว่า </w:t>
      </w:r>
      <w:r w:rsidRPr="005B0C8B">
        <w:rPr>
          <w:rFonts w:ascii="Angsana New" w:hAnsi="Angsana New"/>
          <w:sz w:val="30"/>
          <w:szCs w:val="30"/>
        </w:rPr>
        <w:t>3</w:t>
      </w:r>
      <w:r w:rsidRPr="005B0C8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="00074D3B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1FC876F1" w14:textId="77777777" w:rsidR="009E47C6" w:rsidRPr="005B0C8B" w:rsidRDefault="009E47C6" w:rsidP="005B0C8B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i/>
          <w:iCs/>
          <w:spacing w:val="-6"/>
          <w:cs/>
          <w:lang w:val="en-US"/>
        </w:rPr>
      </w:pPr>
      <w:r w:rsidRPr="005B0C8B">
        <w:rPr>
          <w:rFonts w:ascii="Angsana New" w:hAnsi="Angsana New" w:cs="Angsana New"/>
          <w:i/>
          <w:iCs/>
          <w:spacing w:val="-6"/>
          <w:cs/>
          <w:lang w:val="en-US"/>
        </w:rPr>
        <w:lastRenderedPageBreak/>
        <w:t>สัญญารับบริการด้านการจัดการ</w:t>
      </w:r>
    </w:p>
    <w:p w14:paraId="4EA0AF70" w14:textId="77777777" w:rsidR="009E47C6" w:rsidRPr="005B0C8B" w:rsidRDefault="009E47C6" w:rsidP="005B0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7208F53" w14:textId="26A5384E" w:rsidR="009E47C6" w:rsidRPr="005B0C8B" w:rsidRDefault="009E47C6" w:rsidP="005B0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5B0C8B">
        <w:rPr>
          <w:rFonts w:ascii="Angsana New" w:hAnsi="Angsana New"/>
          <w:sz w:val="30"/>
          <w:szCs w:val="30"/>
          <w:cs/>
          <w:lang w:val="th-TH"/>
        </w:rPr>
        <w:t xml:space="preserve">บริษัทมีสัญญาบริการด้านการจัดการฉบับหนึ่งกับบริษัทที่เกี่ยวข้องกันแห่งหนึ่ง 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(</w:t>
      </w:r>
      <w:r w:rsidRPr="005B0C8B">
        <w:rPr>
          <w:rFonts w:ascii="Angsana New" w:hAnsi="Angsana New"/>
          <w:sz w:val="30"/>
          <w:szCs w:val="30"/>
          <w:cs/>
          <w:lang w:val="th-TH"/>
        </w:rPr>
        <w:t>บริษัท โทเร อินดัสตรี</w:t>
      </w:r>
      <w:r w:rsidRPr="005B0C8B">
        <w:rPr>
          <w:rFonts w:ascii="Angsana New" w:hAnsi="Angsana New"/>
          <w:sz w:val="30"/>
          <w:szCs w:val="30"/>
          <w:cs/>
          <w:lang w:val="th-TH"/>
        </w:rPr>
        <w:br/>
        <w:t>(ประเทศไทย) จำกัด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)</w:t>
      </w:r>
      <w:r w:rsidRPr="005B0C8B">
        <w:rPr>
          <w:rFonts w:ascii="Angsana New" w:hAnsi="Angsana New"/>
          <w:sz w:val="30"/>
          <w:szCs w:val="30"/>
          <w:cs/>
          <w:lang w:val="th-TH"/>
        </w:rPr>
        <w:t xml:space="preserve"> โดยบริษัทที่เกี่ยวข้องกัน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จะ</w:t>
      </w:r>
      <w:r w:rsidRPr="005B0C8B">
        <w:rPr>
          <w:rFonts w:ascii="Angsana New" w:hAnsi="Angsana New"/>
          <w:sz w:val="30"/>
          <w:szCs w:val="30"/>
          <w:cs/>
          <w:lang w:val="th-TH"/>
        </w:rPr>
        <w:t>ให้บริการแก่บริษัทตามที่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ตกลงไว้ในสัญญา ในการนี้ บริษัท</w:t>
      </w:r>
      <w:r w:rsidR="00684D52" w:rsidRPr="005B0C8B">
        <w:rPr>
          <w:rFonts w:ascii="Angsana New" w:hAnsi="Angsana New"/>
          <w:sz w:val="30"/>
          <w:szCs w:val="30"/>
          <w:cs/>
          <w:lang w:val="th-TH"/>
        </w:rPr>
        <w:br/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มีภาระผูกพันที่จะต้องจ่าย</w:t>
      </w:r>
      <w:r w:rsidRPr="005B0C8B">
        <w:rPr>
          <w:rFonts w:ascii="Angsana New" w:hAnsi="Angsana New"/>
          <w:sz w:val="30"/>
          <w:szCs w:val="30"/>
          <w:cs/>
          <w:lang w:val="th-TH"/>
        </w:rPr>
        <w:t>ค่าบริการรายเดือนตาม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อัตรา</w:t>
      </w:r>
      <w:r w:rsidRPr="005B0C8B">
        <w:rPr>
          <w:rFonts w:ascii="Angsana New" w:hAnsi="Angsana New"/>
          <w:sz w:val="30"/>
          <w:szCs w:val="30"/>
          <w:cs/>
          <w:lang w:val="th-TH"/>
        </w:rPr>
        <w:t>ที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่ระบุ</w:t>
      </w:r>
      <w:r w:rsidRPr="005B0C8B">
        <w:rPr>
          <w:rFonts w:ascii="Angsana New" w:hAnsi="Angsana New"/>
          <w:sz w:val="30"/>
          <w:szCs w:val="30"/>
          <w:cs/>
          <w:lang w:val="th-TH"/>
        </w:rPr>
        <w:t>ไว้ในสัญญา สัญญานี้มีผลบังคับใช้จนกว่าฝ่าย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="00684D52" w:rsidRPr="005B0C8B">
        <w:rPr>
          <w:rFonts w:ascii="Angsana New" w:hAnsi="Angsana New"/>
          <w:sz w:val="30"/>
          <w:szCs w:val="30"/>
          <w:cs/>
          <w:lang w:val="th-TH"/>
        </w:rPr>
        <w:br/>
      </w:r>
      <w:r w:rsidRPr="005B0C8B">
        <w:rPr>
          <w:rFonts w:ascii="Angsana New" w:hAnsi="Angsana New"/>
          <w:sz w:val="30"/>
          <w:szCs w:val="30"/>
          <w:cs/>
          <w:lang w:val="th-TH"/>
        </w:rPr>
        <w:t>ฝ่าย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Pr="005B0C8B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Pr="005B0C8B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5B0C8B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5B0C8B">
        <w:rPr>
          <w:rFonts w:ascii="Angsana New" w:hAnsi="Angsana New"/>
          <w:sz w:val="30"/>
          <w:szCs w:val="30"/>
          <w:cs/>
          <w:lang w:val="th-TH"/>
        </w:rPr>
        <w:t xml:space="preserve">การล่วงหน้าไม่น้อยกว่า </w:t>
      </w:r>
      <w:r w:rsidRPr="005B0C8B">
        <w:rPr>
          <w:rFonts w:ascii="Angsana New" w:hAnsi="Angsana New"/>
          <w:sz w:val="30"/>
          <w:szCs w:val="30"/>
        </w:rPr>
        <w:t>30</w:t>
      </w:r>
      <w:r w:rsidRPr="005B0C8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วัน</w:t>
      </w:r>
    </w:p>
    <w:p w14:paraId="007E7C8C" w14:textId="77777777" w:rsidR="009E47C6" w:rsidRPr="005B0C8B" w:rsidRDefault="009E47C6" w:rsidP="005B0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273247" w14:textId="4D921290" w:rsidR="009E47C6" w:rsidRPr="005B0C8B" w:rsidRDefault="009E47C6" w:rsidP="005B0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B0C8B">
        <w:rPr>
          <w:rFonts w:ascii="Angsana New" w:hAnsi="Angsana New"/>
          <w:i/>
          <w:iCs/>
          <w:sz w:val="30"/>
          <w:szCs w:val="30"/>
          <w:cs/>
        </w:rPr>
        <w:t>สัญญาเช่าสาธารณูปโภคและบริการ</w:t>
      </w:r>
    </w:p>
    <w:p w14:paraId="45C0A070" w14:textId="77777777" w:rsidR="009E47C6" w:rsidRPr="000A557A" w:rsidRDefault="009E47C6" w:rsidP="005B0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9D7CFF1" w14:textId="1A44BCD5" w:rsidR="009E47C6" w:rsidRPr="005B0C8B" w:rsidRDefault="009E47C6" w:rsidP="005B0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B0C8B">
        <w:rPr>
          <w:rFonts w:ascii="Angsana New" w:hAnsi="Angsana New"/>
          <w:spacing w:val="-6"/>
          <w:sz w:val="30"/>
          <w:szCs w:val="30"/>
          <w:cs/>
        </w:rPr>
        <w:t>บริษัทมีสัญญาเช่าสาธารณูปโภคและบริการหลายฉบับกับบริษัทที่เกี่ยวข้องกันส</w:t>
      </w:r>
      <w:r w:rsidR="002450C1" w:rsidRPr="005B0C8B">
        <w:rPr>
          <w:rFonts w:ascii="Angsana New" w:hAnsi="Angsana New" w:hint="cs"/>
          <w:spacing w:val="-6"/>
          <w:sz w:val="30"/>
          <w:szCs w:val="30"/>
          <w:cs/>
        </w:rPr>
        <w:t>าม</w:t>
      </w:r>
      <w:r w:rsidRPr="005B0C8B">
        <w:rPr>
          <w:rFonts w:ascii="Angsana New" w:hAnsi="Angsana New"/>
          <w:spacing w:val="-6"/>
          <w:sz w:val="30"/>
          <w:szCs w:val="30"/>
          <w:cs/>
        </w:rPr>
        <w:t xml:space="preserve">แห่ง (บริษัท ไทยโทเรซินเทติคส์ </w:t>
      </w:r>
      <w:r w:rsidRPr="005B0C8B">
        <w:rPr>
          <w:rFonts w:ascii="Angsana New" w:hAnsi="Angsana New"/>
          <w:sz w:val="30"/>
          <w:szCs w:val="30"/>
          <w:cs/>
        </w:rPr>
        <w:t>จำกัด บริษัท ซีเอ็มที ไดอิ้ง จำกัด</w:t>
      </w:r>
      <w:r w:rsidR="002450C1" w:rsidRPr="005B0C8B">
        <w:rPr>
          <w:rFonts w:ascii="Angsana New" w:hAnsi="Angsana New"/>
          <w:sz w:val="30"/>
          <w:szCs w:val="30"/>
        </w:rPr>
        <w:t xml:space="preserve"> </w:t>
      </w:r>
      <w:r w:rsidR="002450C1" w:rsidRPr="005B0C8B">
        <w:rPr>
          <w:rFonts w:ascii="Angsana New" w:hAnsi="Angsana New" w:hint="cs"/>
          <w:sz w:val="30"/>
          <w:szCs w:val="30"/>
          <w:cs/>
        </w:rPr>
        <w:t>และ บริษัท โทเร ไฮบริด คอร์ด (ประเทศไทย) จำกัด</w:t>
      </w:r>
      <w:r w:rsidRPr="005B0C8B">
        <w:rPr>
          <w:rFonts w:ascii="Angsana New" w:hAnsi="Angsana New"/>
          <w:sz w:val="30"/>
          <w:szCs w:val="30"/>
          <w:cs/>
        </w:rPr>
        <w:t>) โดยบริษัทตกลงให้เช่าอาคารโรงงาน</w:t>
      </w:r>
      <w:r w:rsidRPr="005B0C8B">
        <w:rPr>
          <w:rFonts w:ascii="Angsana New" w:hAnsi="Angsana New" w:hint="cs"/>
          <w:sz w:val="30"/>
          <w:szCs w:val="30"/>
          <w:cs/>
        </w:rPr>
        <w:t>และ</w:t>
      </w:r>
      <w:r w:rsidRPr="005B0C8B">
        <w:rPr>
          <w:rFonts w:ascii="Angsana New" w:hAnsi="Angsana New"/>
          <w:sz w:val="30"/>
          <w:szCs w:val="30"/>
        </w:rPr>
        <w:t>/</w:t>
      </w:r>
      <w:r w:rsidRPr="005B0C8B">
        <w:rPr>
          <w:rFonts w:ascii="Angsana New" w:hAnsi="Angsana New" w:hint="cs"/>
          <w:sz w:val="30"/>
          <w:szCs w:val="30"/>
          <w:cs/>
        </w:rPr>
        <w:t>หรือที่ดิน</w:t>
      </w:r>
      <w:r w:rsidRPr="005B0C8B">
        <w:rPr>
          <w:rFonts w:ascii="Angsana New" w:hAnsi="Angsana New"/>
          <w:sz w:val="30"/>
          <w:szCs w:val="30"/>
          <w:cs/>
        </w:rPr>
        <w:t xml:space="preserve"> และให้บริการทางด้านสาธารณูปโภคกับบริษัทที่เกี่ยวข้องกันดังกล่าว ภายใต้เงื่อนไขของสัญญา บริษัทที่เกี่ยวข้องกันมีภาระผูกพันที่จะต้องจ่ายค่าเช่า ค่าสาธารณูปโภค และค่าบริการให้กับบริษัท</w:t>
      </w:r>
      <w:r w:rsidR="002450C1" w:rsidRPr="005B0C8B">
        <w:rPr>
          <w:rFonts w:ascii="Angsana New" w:hAnsi="Angsana New"/>
          <w:sz w:val="30"/>
          <w:szCs w:val="30"/>
          <w:cs/>
        </w:rPr>
        <w:br/>
      </w:r>
      <w:r w:rsidRPr="005B0C8B">
        <w:rPr>
          <w:rFonts w:ascii="Angsana New" w:hAnsi="Angsana New"/>
          <w:sz w:val="30"/>
          <w:szCs w:val="30"/>
          <w:cs/>
        </w:rPr>
        <w:t xml:space="preserve">ตามจำนวนเงินที่ระบุไว้ในสัญญา </w:t>
      </w:r>
      <w:r w:rsidRPr="005B0C8B">
        <w:rPr>
          <w:rFonts w:ascii="Angsana New" w:hAnsi="Angsana New"/>
          <w:sz w:val="30"/>
          <w:szCs w:val="30"/>
          <w:cs/>
          <w:lang w:val="th-TH"/>
        </w:rPr>
        <w:t>สัญญานี้มีผลบังคับใช้จนกว่าฝ่าย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Pr="005B0C8B">
        <w:rPr>
          <w:rFonts w:ascii="Angsana New" w:hAnsi="Angsana New"/>
          <w:sz w:val="30"/>
          <w:szCs w:val="30"/>
          <w:cs/>
          <w:lang w:val="th-TH"/>
        </w:rPr>
        <w:t>ฝ่าย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Pr="005B0C8B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Pr="005B0C8B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5B0C8B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5B0C8B">
        <w:rPr>
          <w:rFonts w:ascii="Angsana New" w:hAnsi="Angsana New"/>
          <w:sz w:val="30"/>
          <w:szCs w:val="30"/>
          <w:cs/>
          <w:lang w:val="th-TH"/>
        </w:rPr>
        <w:t xml:space="preserve">การล่วงหน้าไม่น้อยกว่า </w:t>
      </w:r>
      <w:r w:rsidR="003E5BB7" w:rsidRPr="005B0C8B">
        <w:rPr>
          <w:rFonts w:ascii="Angsana New" w:hAnsi="Angsana New" w:hint="cs"/>
          <w:sz w:val="30"/>
          <w:szCs w:val="30"/>
        </w:rPr>
        <w:t>2</w:t>
      </w:r>
      <w:r w:rsidRPr="005B0C8B">
        <w:rPr>
          <w:rFonts w:ascii="Angsana New" w:hAnsi="Angsana New" w:hint="cs"/>
          <w:sz w:val="30"/>
          <w:szCs w:val="30"/>
          <w:cs/>
        </w:rPr>
        <w:t xml:space="preserve"> </w:t>
      </w:r>
      <w:r w:rsidR="003E5BB7" w:rsidRPr="005B0C8B">
        <w:rPr>
          <w:rFonts w:ascii="Angsana New" w:hAnsi="Angsana New" w:hint="cs"/>
          <w:sz w:val="30"/>
          <w:szCs w:val="30"/>
        </w:rPr>
        <w:t>3</w:t>
      </w:r>
      <w:r w:rsidR="005570D1" w:rsidRPr="005B0C8B">
        <w:rPr>
          <w:rFonts w:ascii="Angsana New" w:hAnsi="Angsana New"/>
          <w:sz w:val="30"/>
          <w:szCs w:val="30"/>
        </w:rPr>
        <w:t xml:space="preserve"> </w:t>
      </w:r>
      <w:r w:rsidR="005570D1" w:rsidRPr="005B0C8B">
        <w:rPr>
          <w:rFonts w:ascii="Angsana New" w:hAnsi="Angsana New" w:hint="cs"/>
          <w:sz w:val="30"/>
          <w:szCs w:val="30"/>
          <w:cs/>
        </w:rPr>
        <w:t xml:space="preserve">และ </w:t>
      </w:r>
      <w:r w:rsidR="00104637" w:rsidRPr="005B0C8B">
        <w:rPr>
          <w:rFonts w:ascii="Angsana New" w:hAnsi="Angsana New" w:hint="cs"/>
          <w:sz w:val="30"/>
          <w:szCs w:val="30"/>
        </w:rPr>
        <w:t>6</w:t>
      </w:r>
      <w:r w:rsidRPr="005B0C8B">
        <w:rPr>
          <w:rFonts w:ascii="Angsana New" w:hAnsi="Angsana New" w:hint="cs"/>
          <w:sz w:val="30"/>
          <w:szCs w:val="30"/>
          <w:cs/>
        </w:rPr>
        <w:t xml:space="preserve"> </w:t>
      </w:r>
      <w:r w:rsidRPr="005B0C8B">
        <w:rPr>
          <w:rFonts w:ascii="Angsana New" w:hAnsi="Angsana New" w:hint="cs"/>
          <w:sz w:val="30"/>
          <w:szCs w:val="30"/>
          <w:cs/>
          <w:lang w:val="th-TH"/>
        </w:rPr>
        <w:t>เดือน</w:t>
      </w:r>
    </w:p>
    <w:p w14:paraId="3CC00585" w14:textId="6CD21618" w:rsidR="005B0C8B" w:rsidRPr="000A557A" w:rsidRDefault="005B0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</w:p>
    <w:p w14:paraId="3BCEFE4D" w14:textId="384EA941" w:rsidR="009E47C6" w:rsidRPr="005B0C8B" w:rsidRDefault="009E47C6" w:rsidP="005B0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5B0C8B">
        <w:rPr>
          <w:rFonts w:ascii="Angsana New" w:hAnsi="Angsana New"/>
          <w:i/>
          <w:iCs/>
          <w:sz w:val="30"/>
          <w:szCs w:val="30"/>
          <w:cs/>
        </w:rPr>
        <w:t>สัญญาบริการด้านเทคนิค</w:t>
      </w:r>
    </w:p>
    <w:p w14:paraId="0EFE9489" w14:textId="77777777" w:rsidR="009E47C6" w:rsidRPr="000A557A" w:rsidRDefault="009E47C6" w:rsidP="005B0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3C774BA" w14:textId="77777777" w:rsidR="005B0C8B" w:rsidRDefault="009E47C6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th-TH"/>
        </w:rPr>
      </w:pPr>
      <w:r w:rsidRPr="00DA7ADC">
        <w:rPr>
          <w:rFonts w:ascii="Angsana New" w:hAnsi="Angsana New"/>
          <w:sz w:val="30"/>
          <w:szCs w:val="30"/>
          <w:cs/>
        </w:rPr>
        <w:t>บริษัทมีสัญญาบริการด้านเทคนิคฉบับหนึ่งกับบริษัทใหญ่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DA7ADC">
        <w:rPr>
          <w:rFonts w:ascii="Angsana New" w:hAnsi="Angsana New"/>
          <w:sz w:val="30"/>
          <w:szCs w:val="30"/>
          <w:cs/>
        </w:rPr>
        <w:t xml:space="preserve"> (</w:t>
      </w:r>
      <w:r w:rsidRPr="00DA7ADC">
        <w:rPr>
          <w:rFonts w:ascii="Angsana New" w:hAnsi="Angsana New"/>
          <w:sz w:val="30"/>
          <w:szCs w:val="30"/>
        </w:rPr>
        <w:t>Toray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>Industries,</w:t>
      </w:r>
      <w:r w:rsidRPr="00DA7ADC">
        <w:rPr>
          <w:rFonts w:ascii="Angsana New" w:hAnsi="Angsana New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</w:rPr>
        <w:t xml:space="preserve">Inc.) </w:t>
      </w:r>
      <w:r w:rsidRPr="00DA7ADC">
        <w:rPr>
          <w:rFonts w:ascii="Angsana New" w:hAnsi="Angsana New"/>
          <w:sz w:val="30"/>
          <w:szCs w:val="30"/>
          <w:cs/>
        </w:rPr>
        <w:t>โดยบริษัทใหญ่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DA7ADC">
        <w:rPr>
          <w:rFonts w:ascii="Angsana New" w:hAnsi="Angsana New"/>
          <w:sz w:val="30"/>
          <w:szCs w:val="30"/>
          <w:cs/>
        </w:rPr>
        <w:t>ตกลงให้ความ</w:t>
      </w:r>
      <w:r>
        <w:rPr>
          <w:rFonts w:ascii="Angsana New" w:hAnsi="Angsana New" w:hint="cs"/>
          <w:sz w:val="30"/>
          <w:szCs w:val="30"/>
          <w:cs/>
        </w:rPr>
        <w:t>สนับสนุนและ</w:t>
      </w:r>
      <w:r w:rsidRPr="00DA7ADC">
        <w:rPr>
          <w:rFonts w:ascii="Angsana New" w:hAnsi="Angsana New"/>
          <w:sz w:val="30"/>
          <w:szCs w:val="30"/>
          <w:cs/>
        </w:rPr>
        <w:t>ช่วยเหลือทางด้านเทคนิคเกี</w:t>
      </w:r>
      <w:r>
        <w:rPr>
          <w:rFonts w:ascii="Angsana New" w:hAnsi="Angsana New"/>
          <w:sz w:val="30"/>
          <w:szCs w:val="30"/>
          <w:cs/>
        </w:rPr>
        <w:t>่ยวกับการดำเนินงานของบริษัท ในการ</w:t>
      </w:r>
      <w:r w:rsidRPr="00DA7ADC">
        <w:rPr>
          <w:rFonts w:ascii="Angsana New" w:hAnsi="Angsana New"/>
          <w:sz w:val="30"/>
          <w:szCs w:val="30"/>
          <w:cs/>
        </w:rPr>
        <w:t>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A7ADC">
        <w:rPr>
          <w:rFonts w:ascii="Angsana New" w:hAnsi="Angsana New"/>
          <w:sz w:val="30"/>
          <w:szCs w:val="30"/>
          <w:cs/>
        </w:rPr>
        <w:t>บริษัทมีภาระผูกพันที่จะต้องจ่ายค่าธรรมเนียมการให้ความช่วยเหลือทางด้านเทคนิคให้กับบริษัทใหญ่</w:t>
      </w:r>
      <w:r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="00AC6BE8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ตาม</w:t>
      </w:r>
      <w:r>
        <w:rPr>
          <w:rFonts w:ascii="Angsana New" w:hAnsi="Angsana New"/>
          <w:sz w:val="30"/>
          <w:szCs w:val="30"/>
          <w:cs/>
        </w:rPr>
        <w:t>อัตรา</w:t>
      </w:r>
      <w:r w:rsidRPr="00DA7ADC">
        <w:rPr>
          <w:rFonts w:ascii="Angsana New" w:hAnsi="Angsana New"/>
          <w:sz w:val="30"/>
          <w:szCs w:val="30"/>
          <w:cs/>
        </w:rPr>
        <w:t>ที่ระบุ</w:t>
      </w:r>
      <w:r>
        <w:rPr>
          <w:rFonts w:ascii="Angsana New" w:hAnsi="Angsana New" w:hint="cs"/>
          <w:sz w:val="30"/>
          <w:szCs w:val="30"/>
          <w:cs/>
        </w:rPr>
        <w:t>ไว้</w:t>
      </w:r>
      <w:r w:rsidRPr="00DA7ADC">
        <w:rPr>
          <w:rFonts w:ascii="Angsana New" w:hAnsi="Angsana New"/>
          <w:sz w:val="30"/>
          <w:szCs w:val="30"/>
          <w:cs/>
        </w:rPr>
        <w:t xml:space="preserve">ในสัญญา 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สัญญานี้มีผลบังคับใช้จนกว่าฝ่าย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ใด</w:t>
      </w:r>
      <w:r w:rsidRPr="003B6947">
        <w:rPr>
          <w:rFonts w:ascii="Angsana New" w:hAnsi="Angsana New"/>
          <w:sz w:val="30"/>
          <w:szCs w:val="30"/>
          <w:cs/>
          <w:lang w:val="th-TH"/>
        </w:rPr>
        <w:t>ฝ่าย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หนึ่ง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จะบอกเลิก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/>
          <w:sz w:val="30"/>
          <w:szCs w:val="30"/>
          <w:cs/>
          <w:lang w:val="th-TH"/>
        </w:rPr>
        <w:t>เป็นลายลักษณ์อักษรก่อนวันสิ้นสุด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3B6947">
        <w:rPr>
          <w:rFonts w:ascii="Angsana New" w:hAnsi="Angsana New"/>
          <w:sz w:val="30"/>
          <w:szCs w:val="30"/>
          <w:cs/>
          <w:lang w:val="th-TH"/>
        </w:rPr>
        <w:t>สัญญา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เป็น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การล่วงหน้าไม่น้อยกว่า </w:t>
      </w:r>
      <w:r w:rsidR="003E5BB7" w:rsidRPr="003E5BB7">
        <w:rPr>
          <w:rFonts w:ascii="Angsana New" w:hAnsi="Angsana New" w:hint="cs"/>
          <w:sz w:val="30"/>
          <w:szCs w:val="30"/>
        </w:rPr>
        <w:t>60</w:t>
      </w:r>
      <w:r w:rsidRPr="003B694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B6947">
        <w:rPr>
          <w:rFonts w:ascii="Angsana New" w:hAnsi="Angsana New" w:hint="cs"/>
          <w:sz w:val="30"/>
          <w:szCs w:val="30"/>
          <w:cs/>
          <w:lang w:val="th-TH"/>
        </w:rPr>
        <w:t>วัน</w:t>
      </w:r>
    </w:p>
    <w:p w14:paraId="4229E10D" w14:textId="77777777" w:rsidR="005B0C8B" w:rsidRPr="000A557A" w:rsidRDefault="005B0C8B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44E339DE" w14:textId="4EB28208" w:rsidR="00B75936" w:rsidRPr="001E1BCB" w:rsidRDefault="00B7593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1E1BCB">
        <w:rPr>
          <w:rFonts w:ascii="Angsana New" w:hAnsi="Angsana New" w:hint="cs"/>
          <w:i/>
          <w:iCs/>
          <w:sz w:val="30"/>
          <w:szCs w:val="30"/>
          <w:cs/>
        </w:rPr>
        <w:t>บันทึกข้อตกลงค่าธรรมเนียมการใช้สิทธิ</w:t>
      </w:r>
    </w:p>
    <w:p w14:paraId="34637678" w14:textId="77777777" w:rsidR="00B75936" w:rsidRPr="000A557A" w:rsidRDefault="00B75936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4200FED" w14:textId="5C2FE4A5" w:rsidR="00B75936" w:rsidRPr="001E1BCB" w:rsidRDefault="00B75936" w:rsidP="009E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1E1BCB">
        <w:rPr>
          <w:rFonts w:ascii="Angsana New" w:hAnsi="Angsana New" w:hint="cs"/>
          <w:sz w:val="30"/>
          <w:szCs w:val="30"/>
          <w:cs/>
        </w:rPr>
        <w:t xml:space="preserve">บริษัทได้ทำบันทึกข้อตกลงฉบับหนึ่งกับบริษัทใหญ่ในลำดับสูงสุด </w:t>
      </w:r>
      <w:r w:rsidRPr="001E1BCB">
        <w:rPr>
          <w:rFonts w:ascii="Angsana New" w:hAnsi="Angsana New"/>
          <w:sz w:val="30"/>
          <w:szCs w:val="30"/>
        </w:rPr>
        <w:t xml:space="preserve">(Toray Industries, Inc.) </w:t>
      </w:r>
      <w:r w:rsidRPr="001E1BCB">
        <w:rPr>
          <w:rFonts w:ascii="Angsana New" w:hAnsi="Angsana New" w:hint="cs"/>
          <w:sz w:val="30"/>
          <w:szCs w:val="30"/>
          <w:cs/>
        </w:rPr>
        <w:t>โดยบริษัทใหญ่ในลำดับสูงสุดตกลงให้บริษัทมีสิทธิในการผลิตและจัดจำหน่ายสินค้า ในการนี้ บริษัทมีภาระผูกพันที่จะต้องจ่ายค่าธรรมเนียมการใช้สิทธิให้กับบริษัทใหญ่ในลำดับสูงสุดตามอัตราที่ระบุไว้ในสัญญา</w:t>
      </w:r>
    </w:p>
    <w:p w14:paraId="14F46ABF" w14:textId="77777777" w:rsidR="005B0C8B" w:rsidRPr="000A557A" w:rsidRDefault="005B0C8B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64C838ED" w14:textId="77777777" w:rsidR="00684D0F" w:rsidRDefault="00684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EE0FDF9" w14:textId="5CCAA27B" w:rsidR="001C4FF9" w:rsidRPr="001E1BCB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E1BCB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</w:t>
      </w:r>
    </w:p>
    <w:p w14:paraId="5CC3C243" w14:textId="77777777" w:rsidR="005B0C8B" w:rsidRPr="000A557A" w:rsidRDefault="005B0C8B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24"/>
          <w:szCs w:val="24"/>
        </w:rPr>
      </w:pPr>
    </w:p>
    <w:p w14:paraId="29DAC958" w14:textId="5BAB7C13" w:rsidR="001C4FF9" w:rsidRPr="001E1BCB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1E1BC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E5BB7" w:rsidRPr="001E1BCB">
        <w:rPr>
          <w:rFonts w:ascii="Angsana New" w:hAnsi="Angsana New"/>
          <w:sz w:val="30"/>
          <w:szCs w:val="30"/>
        </w:rPr>
        <w:t>31</w:t>
      </w:r>
      <w:r w:rsidRPr="001E1BCB">
        <w:rPr>
          <w:rFonts w:ascii="Angsana New" w:hAnsi="Angsana New"/>
          <w:sz w:val="30"/>
          <w:szCs w:val="30"/>
          <w:cs/>
        </w:rPr>
        <w:t xml:space="preserve"> มีนาคม</w:t>
      </w:r>
      <w:r w:rsidR="00AA6189" w:rsidRPr="001E1BCB">
        <w:rPr>
          <w:rFonts w:ascii="Angsana New" w:hAnsi="Angsana New" w:hint="cs"/>
          <w:sz w:val="30"/>
          <w:szCs w:val="30"/>
          <w:cs/>
        </w:rPr>
        <w:t xml:space="preserve"> </w:t>
      </w:r>
      <w:r w:rsidRPr="001E1BCB">
        <w:rPr>
          <w:rFonts w:ascii="Angsana New" w:hAnsi="Angsana New"/>
          <w:sz w:val="30"/>
          <w:szCs w:val="30"/>
          <w:cs/>
        </w:rPr>
        <w:t>บริษัทมีภาระผูกพันกับกิจการที่เกี่ยวข้องกันดังนี้</w:t>
      </w:r>
    </w:p>
    <w:p w14:paraId="496B0897" w14:textId="77777777" w:rsidR="001C4FF9" w:rsidRPr="000A557A" w:rsidRDefault="001C4FF9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24"/>
          <w:szCs w:val="24"/>
          <w:highlight w:val="yellow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5580"/>
        <w:gridCol w:w="1710"/>
        <w:gridCol w:w="270"/>
        <w:gridCol w:w="1710"/>
      </w:tblGrid>
      <w:tr w:rsidR="00065DD4" w:rsidRPr="00B0181B" w14:paraId="4EA4E4F3" w14:textId="77777777" w:rsidTr="005B0C8B">
        <w:tc>
          <w:tcPr>
            <w:tcW w:w="5589" w:type="dxa"/>
            <w:gridSpan w:val="2"/>
          </w:tcPr>
          <w:p w14:paraId="4DFB7660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2F931E8" w14:textId="6D0408E9" w:rsidR="00065DD4" w:rsidRPr="00BC12D1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65DD4" w:rsidRPr="00B0181B" w14:paraId="501BE54F" w14:textId="77777777" w:rsidTr="005B0C8B">
        <w:tc>
          <w:tcPr>
            <w:tcW w:w="5589" w:type="dxa"/>
            <w:gridSpan w:val="2"/>
          </w:tcPr>
          <w:p w14:paraId="26F027C7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632CD8A" w14:textId="1E3C106F" w:rsidR="00065DD4" w:rsidRPr="00BC12D1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065DD4" w:rsidRPr="00B0181B" w14:paraId="7D829D32" w14:textId="77777777" w:rsidTr="005B0C8B">
        <w:tc>
          <w:tcPr>
            <w:tcW w:w="5589" w:type="dxa"/>
            <w:gridSpan w:val="2"/>
          </w:tcPr>
          <w:p w14:paraId="5938F039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864A374" w14:textId="160D64E7" w:rsidR="00065DD4" w:rsidRPr="00284595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5B0C8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7DF96CC" w14:textId="30A84BD4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7A8DB1C" w14:textId="5105E139" w:rsidR="00065DD4" w:rsidRPr="00284595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5B0C8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A40ED" w:rsidRPr="00B0181B" w14:paraId="6329660B" w14:textId="77777777" w:rsidTr="005B0C8B">
        <w:tc>
          <w:tcPr>
            <w:tcW w:w="5589" w:type="dxa"/>
            <w:gridSpan w:val="2"/>
          </w:tcPr>
          <w:p w14:paraId="16D5802D" w14:textId="77777777"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7A2FF50" w14:textId="77777777"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0C8B" w:rsidRPr="003D047D" w14:paraId="4E96C02A" w14:textId="77777777" w:rsidTr="005B0C8B">
        <w:trPr>
          <w:gridBefore w:val="1"/>
          <w:wBefore w:w="9" w:type="dxa"/>
        </w:trPr>
        <w:tc>
          <w:tcPr>
            <w:tcW w:w="5580" w:type="dxa"/>
          </w:tcPr>
          <w:p w14:paraId="218AC9A5" w14:textId="09B5F1D4" w:rsidR="005B0C8B" w:rsidRDefault="005B0C8B" w:rsidP="005B0C8B">
            <w:pPr>
              <w:tabs>
                <w:tab w:val="clear" w:pos="227"/>
                <w:tab w:val="clear" w:pos="2580"/>
                <w:tab w:val="left" w:pos="540"/>
                <w:tab w:val="left" w:pos="3390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8C16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710" w:type="dxa"/>
            <w:vAlign w:val="bottom"/>
          </w:tcPr>
          <w:p w14:paraId="6466896B" w14:textId="77777777" w:rsidR="005B0C8B" w:rsidRPr="003B3227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B2BCD7" w14:textId="77777777" w:rsidR="005B0C8B" w:rsidRPr="003B3227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00035E53" w14:textId="77777777" w:rsidR="005B0C8B" w:rsidRPr="003B3227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0C8B" w:rsidRPr="003D047D" w14:paraId="4E9351C4" w14:textId="3D7B82B2" w:rsidTr="005B0C8B">
        <w:trPr>
          <w:gridBefore w:val="1"/>
          <w:wBefore w:w="9" w:type="dxa"/>
        </w:trPr>
        <w:tc>
          <w:tcPr>
            <w:tcW w:w="5580" w:type="dxa"/>
          </w:tcPr>
          <w:p w14:paraId="589D5CA3" w14:textId="32619F94" w:rsidR="005B0C8B" w:rsidRPr="000568D6" w:rsidRDefault="005B0C8B" w:rsidP="005B0C8B">
            <w:pPr>
              <w:tabs>
                <w:tab w:val="clear" w:pos="2580"/>
                <w:tab w:val="left" w:pos="540"/>
              </w:tabs>
              <w:spacing w:line="240" w:lineRule="auto"/>
              <w:ind w:hanging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ภาระผูกพันเกี่ยวกับ</w:t>
            </w:r>
            <w:r w:rsidRPr="000568D6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ซื้อวัตถุดิบและวัสดุสิ้นเปลืองโรงงาน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7F7B59A" w14:textId="27ED976D" w:rsidR="005B0C8B" w:rsidRPr="003B3227" w:rsidRDefault="00074D3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105,734</w:t>
            </w:r>
          </w:p>
        </w:tc>
        <w:tc>
          <w:tcPr>
            <w:tcW w:w="270" w:type="dxa"/>
          </w:tcPr>
          <w:p w14:paraId="64FEAD5C" w14:textId="77777777" w:rsidR="005B0C8B" w:rsidRPr="003B3227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194D8927" w14:textId="757E305D" w:rsidR="005B0C8B" w:rsidRPr="00897CC5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14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,775</w:t>
            </w:r>
          </w:p>
        </w:tc>
      </w:tr>
    </w:tbl>
    <w:p w14:paraId="461B1C23" w14:textId="1C65EDC6" w:rsidR="00335541" w:rsidRPr="004964B1" w:rsidRDefault="00335541" w:rsidP="00496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</w:rPr>
      </w:pPr>
    </w:p>
    <w:p w14:paraId="5F5D262D" w14:textId="370EB317" w:rsidR="005644E4" w:rsidRPr="005B0C8B" w:rsidRDefault="008C1619" w:rsidP="008C1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pacing w:val="-6"/>
          <w:sz w:val="30"/>
          <w:szCs w:val="30"/>
        </w:rPr>
      </w:pPr>
      <w:r w:rsidRPr="005B0C8B"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</w:rPr>
        <w:t>ค่านายหน้าในการขาย</w:t>
      </w:r>
    </w:p>
    <w:p w14:paraId="58F5F0FB" w14:textId="6E2AA273" w:rsidR="005644E4" w:rsidRPr="004964B1" w:rsidRDefault="005644E4" w:rsidP="00496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</w:rPr>
      </w:pPr>
    </w:p>
    <w:p w14:paraId="3E991DEE" w14:textId="77777777" w:rsidR="00053A1B" w:rsidRPr="00EB1D51" w:rsidRDefault="00053A1B" w:rsidP="00053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EB1D51">
        <w:rPr>
          <w:rFonts w:ascii="Angsana New" w:hAnsi="Angsana New"/>
          <w:sz w:val="30"/>
          <w:szCs w:val="30"/>
          <w:cs/>
          <w:lang w:val="th-TH"/>
        </w:rPr>
        <w:t>บริษัทมีภาระผูกพันที่ต้องจ่ายค่านายหน้าในการขายตามจำนวนเงินที่ระบุไว้ ซึ่งคำนวณตามปริมาณการขาย หรือตามอัตราที่ระบุไว้บนใบแจ้งหนี้ค่าสินค้าตามคำสั่งซื้อของคนกลางที่ได้รับจากลูกค้าในพื้นที่ต่างๆ ให้กับ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B1D51">
        <w:rPr>
          <w:rFonts w:ascii="Angsana New" w:hAnsi="Angsana New"/>
          <w:sz w:val="30"/>
          <w:szCs w:val="30"/>
          <w:lang w:val="th-TH"/>
        </w:rPr>
        <w:t>Toray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B1D51">
        <w:rPr>
          <w:rFonts w:ascii="Angsana New" w:hAnsi="Angsana New"/>
          <w:sz w:val="30"/>
          <w:szCs w:val="30"/>
          <w:lang w:val="th-TH"/>
        </w:rPr>
        <w:t>Industries,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B1D51">
        <w:rPr>
          <w:rFonts w:ascii="Angsana New" w:hAnsi="Angsana New"/>
          <w:sz w:val="30"/>
          <w:szCs w:val="30"/>
          <w:lang w:val="th-TH"/>
        </w:rPr>
        <w:t>Inc.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ซึ่งเป็น</w:t>
      </w:r>
      <w:r w:rsidRPr="00EB1D51">
        <w:rPr>
          <w:rFonts w:ascii="Angsana New" w:hAnsi="Angsana New"/>
          <w:sz w:val="30"/>
          <w:szCs w:val="30"/>
          <w:cs/>
          <w:lang w:val="th-TH"/>
        </w:rPr>
        <w:t>บริษัทใหญ่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ลำดับสูงสุด 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และบริษัทที่เกี่ยวข้องกันบางแห่ง </w:t>
      </w:r>
    </w:p>
    <w:p w14:paraId="3BF5BE15" w14:textId="77777777" w:rsidR="008C1619" w:rsidRPr="004964B1" w:rsidRDefault="008C1619" w:rsidP="00496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  <w:cs/>
        </w:rPr>
      </w:pPr>
    </w:p>
    <w:p w14:paraId="746F4D4D" w14:textId="540EF01B" w:rsidR="00197594" w:rsidRDefault="00A473DD" w:rsidP="0040381C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t>6</w:t>
      </w:r>
      <w:r w:rsidR="00197594" w:rsidRPr="00C52C41">
        <w:rPr>
          <w:rFonts w:ascii="Angsana New" w:hAnsi="Angsana New" w:cs="Angsana New"/>
          <w:b/>
          <w:bCs/>
          <w:lang w:val="en-US"/>
        </w:rPr>
        <w:tab/>
      </w:r>
      <w:r w:rsidR="00197594" w:rsidRPr="00C52C41">
        <w:rPr>
          <w:rFonts w:ascii="Angsana New" w:hAnsi="Angsana New" w:cs="Angsana New"/>
          <w:b/>
          <w:bCs/>
          <w:cs/>
        </w:rPr>
        <w:t>เงินสดและ</w:t>
      </w:r>
      <w:r w:rsidR="00197594" w:rsidRPr="00C52C41">
        <w:rPr>
          <w:rFonts w:ascii="Angsana New" w:hAnsi="Angsana New" w:cs="Angsana New"/>
          <w:b/>
          <w:bCs/>
          <w:cs/>
          <w:lang w:val="en-US"/>
        </w:rPr>
        <w:t>รายการเทียบเท่าเงินสด</w:t>
      </w:r>
    </w:p>
    <w:p w14:paraId="6CF58113" w14:textId="77777777" w:rsidR="0040381C" w:rsidRPr="004964B1" w:rsidRDefault="0040381C" w:rsidP="004964B1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cs/>
          <w:lang w:val="en-US"/>
        </w:rPr>
      </w:pPr>
    </w:p>
    <w:tbl>
      <w:tblPr>
        <w:tblW w:w="945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5760"/>
        <w:gridCol w:w="1710"/>
        <w:gridCol w:w="270"/>
        <w:gridCol w:w="1710"/>
      </w:tblGrid>
      <w:tr w:rsidR="00065DD4" w:rsidRPr="00B0181B" w14:paraId="1E95F6F2" w14:textId="77777777" w:rsidTr="003341D9">
        <w:tc>
          <w:tcPr>
            <w:tcW w:w="5769" w:type="dxa"/>
            <w:gridSpan w:val="2"/>
          </w:tcPr>
          <w:p w14:paraId="0836335C" w14:textId="77777777" w:rsidR="00065DD4" w:rsidRPr="00B0181B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225CF510" w14:textId="2E0FFF33" w:rsidR="00065DD4" w:rsidRPr="00BC12D1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65DD4" w:rsidRPr="00B0181B" w14:paraId="62F08C1A" w14:textId="77777777" w:rsidTr="003341D9">
        <w:tc>
          <w:tcPr>
            <w:tcW w:w="5769" w:type="dxa"/>
            <w:gridSpan w:val="2"/>
          </w:tcPr>
          <w:p w14:paraId="7A2F7468" w14:textId="77777777" w:rsidR="00065DD4" w:rsidRPr="00B0181B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991B976" w14:textId="371E644E" w:rsidR="00065DD4" w:rsidRPr="00BC12D1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065DD4" w:rsidRPr="00B0181B" w14:paraId="1C2B5828" w14:textId="77777777" w:rsidTr="003341D9">
        <w:tc>
          <w:tcPr>
            <w:tcW w:w="5769" w:type="dxa"/>
            <w:gridSpan w:val="2"/>
          </w:tcPr>
          <w:p w14:paraId="413BA5D9" w14:textId="77777777" w:rsidR="00065DD4" w:rsidRPr="00B0181B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8565EF5" w14:textId="464FAB8B" w:rsidR="00065DD4" w:rsidRPr="00284595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5B0C8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485B0C7" w14:textId="6D139FCF" w:rsidR="00065DD4" w:rsidRPr="00B0181B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7DB789D" w14:textId="0ED6E65C" w:rsidR="00065DD4" w:rsidRPr="00284595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5B0C8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40667" w:rsidRPr="00B0181B" w14:paraId="6CEBF222" w14:textId="77777777" w:rsidTr="003341D9">
        <w:tc>
          <w:tcPr>
            <w:tcW w:w="5769" w:type="dxa"/>
            <w:gridSpan w:val="2"/>
          </w:tcPr>
          <w:p w14:paraId="45E1AFB4" w14:textId="77777777" w:rsidR="00A40667" w:rsidRPr="00B0181B" w:rsidRDefault="00A40667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7E1E5691" w14:textId="77777777" w:rsidR="00A40667" w:rsidRPr="00B0181B" w:rsidRDefault="00A40667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4D3B" w:rsidRPr="00C52C41" w14:paraId="314EEA50" w14:textId="06D32ACB" w:rsidTr="00255746">
        <w:trPr>
          <w:gridBefore w:val="1"/>
          <w:wBefore w:w="9" w:type="dxa"/>
        </w:trPr>
        <w:tc>
          <w:tcPr>
            <w:tcW w:w="5760" w:type="dxa"/>
            <w:tcBorders>
              <w:left w:val="nil"/>
              <w:bottom w:val="nil"/>
              <w:right w:val="nil"/>
            </w:tcBorders>
          </w:tcPr>
          <w:p w14:paraId="7D383663" w14:textId="77777777" w:rsidR="00074D3B" w:rsidRPr="00C52C41" w:rsidRDefault="00074D3B" w:rsidP="00074D3B">
            <w:pPr>
              <w:pStyle w:val="Heading6"/>
              <w:spacing w:line="380" w:lineRule="exact"/>
              <w:jc w:val="both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cs/>
              </w:rPr>
              <w:t>เงินสดในมือ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708B7729" w14:textId="03F34FC7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1676232" w14:textId="77777777" w:rsidR="00074D3B" w:rsidRPr="00C52C41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662EED35" w14:textId="5AE7C2A4" w:rsidR="00074D3B" w:rsidRPr="004518C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21DA4">
              <w:rPr>
                <w:rFonts w:ascii="Angsana New" w:hAnsi="Angsana New"/>
                <w:sz w:val="30"/>
                <w:szCs w:val="30"/>
              </w:rPr>
              <w:t>667</w:t>
            </w:r>
          </w:p>
        </w:tc>
      </w:tr>
      <w:tr w:rsidR="00074D3B" w:rsidRPr="00C52C41" w14:paraId="6DAC89F9" w14:textId="774A4355" w:rsidTr="003341D9">
        <w:trPr>
          <w:gridBefore w:val="1"/>
          <w:wBefore w:w="9" w:type="dxa"/>
        </w:trPr>
        <w:tc>
          <w:tcPr>
            <w:tcW w:w="5760" w:type="dxa"/>
            <w:tcBorders>
              <w:left w:val="nil"/>
              <w:bottom w:val="nil"/>
              <w:right w:val="nil"/>
            </w:tcBorders>
          </w:tcPr>
          <w:p w14:paraId="31464A09" w14:textId="6E2087E4" w:rsidR="00074D3B" w:rsidRPr="00C52C41" w:rsidRDefault="00074D3B" w:rsidP="00074D3B">
            <w:pPr>
              <w:pStyle w:val="Heading6"/>
              <w:spacing w:line="380" w:lineRule="exact"/>
              <w:ind w:left="165" w:hanging="165"/>
              <w:jc w:val="both"/>
              <w:rPr>
                <w:rFonts w:ascii="Angsana New" w:hAnsi="Angsana New" w:cs="Angsana New"/>
                <w:b w:val="0"/>
                <w:bCs w:val="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s/>
              </w:rPr>
              <w:t>เงินฝากธนาคาร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70930B11" w14:textId="2848273D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416,018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41C762C" w14:textId="77777777" w:rsidR="00074D3B" w:rsidRPr="00C52C41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62EE5E82" w14:textId="3E8D801D" w:rsid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21DA4">
              <w:rPr>
                <w:rFonts w:ascii="Angsana New" w:hAnsi="Angsana New"/>
                <w:sz w:val="30"/>
                <w:szCs w:val="30"/>
              </w:rPr>
              <w:t>446,353</w:t>
            </w:r>
          </w:p>
        </w:tc>
      </w:tr>
      <w:tr w:rsidR="00074D3B" w:rsidRPr="00C52C41" w14:paraId="2ECF2395" w14:textId="40BE6A0C" w:rsidTr="00255746">
        <w:trPr>
          <w:gridBefore w:val="1"/>
          <w:wBefore w:w="9" w:type="dxa"/>
          <w:trHeight w:val="200"/>
        </w:trPr>
        <w:tc>
          <w:tcPr>
            <w:tcW w:w="5760" w:type="dxa"/>
            <w:tcBorders>
              <w:left w:val="nil"/>
              <w:bottom w:val="nil"/>
              <w:right w:val="nil"/>
            </w:tcBorders>
          </w:tcPr>
          <w:p w14:paraId="51C2B254" w14:textId="62A959BB" w:rsidR="00074D3B" w:rsidRPr="00C52C41" w:rsidRDefault="00074D3B" w:rsidP="00074D3B">
            <w:pPr>
              <w:pStyle w:val="Heading6"/>
              <w:spacing w:line="380" w:lineRule="exact"/>
              <w:jc w:val="both"/>
              <w:rPr>
                <w:rFonts w:ascii="Angsana New" w:hAnsi="Angsana New" w:cs="Angsana New"/>
                <w:b w:val="0"/>
                <w:bCs w:val="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35401303" w14:textId="73160D7F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6263367" w14:textId="77777777" w:rsidR="00074D3B" w:rsidRPr="00C52C41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328EE40A" w14:textId="0F5D8136" w:rsid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21DA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74D3B" w:rsidRPr="00C52C41" w14:paraId="446D3BEE" w14:textId="6F76257A" w:rsidTr="00255746">
        <w:trPr>
          <w:gridBefore w:val="1"/>
          <w:wBefore w:w="9" w:type="dxa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E0D1B69" w14:textId="77777777" w:rsidR="00074D3B" w:rsidRPr="00C52C41" w:rsidRDefault="00074D3B" w:rsidP="00074D3B">
            <w:pPr>
              <w:pStyle w:val="Heading6"/>
              <w:spacing w:line="380" w:lineRule="exact"/>
              <w:jc w:val="both"/>
              <w:rPr>
                <w:rFonts w:ascii="Angsana New" w:hAnsi="Angsana New" w:cs="Angsana New"/>
                <w:cs/>
              </w:rPr>
            </w:pPr>
            <w:r w:rsidRPr="00C52C4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E15BFD" w14:textId="3010C623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416,367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2F8BE" w14:textId="77777777" w:rsidR="00074D3B" w:rsidRPr="00C52C41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5D4000" w14:textId="5E1FC122" w:rsidR="00074D3B" w:rsidRPr="004518C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1DA4">
              <w:rPr>
                <w:rFonts w:ascii="Angsana New" w:hAnsi="Angsana New"/>
                <w:b/>
                <w:bCs/>
                <w:sz w:val="30"/>
                <w:szCs w:val="30"/>
              </w:rPr>
              <w:t>447,022</w:t>
            </w:r>
          </w:p>
        </w:tc>
      </w:tr>
    </w:tbl>
    <w:p w14:paraId="13B19AA5" w14:textId="77777777" w:rsidR="005B0C8B" w:rsidRPr="004964B1" w:rsidRDefault="005B0C8B" w:rsidP="00496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647F943" w14:textId="77777777" w:rsidR="004964B1" w:rsidRDefault="00496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77DC93F" w14:textId="695E008C" w:rsidR="00197594" w:rsidRPr="005B0C8B" w:rsidRDefault="00A473DD" w:rsidP="00403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197594" w:rsidRPr="005B0C8B">
        <w:rPr>
          <w:rFonts w:ascii="Angsana New" w:hAnsi="Angsana New"/>
          <w:b/>
          <w:bCs/>
          <w:sz w:val="30"/>
          <w:szCs w:val="30"/>
          <w:cs/>
        </w:rPr>
        <w:tab/>
        <w:t>ลูกหนี้การค้า</w:t>
      </w:r>
    </w:p>
    <w:p w14:paraId="5E2FD556" w14:textId="77777777" w:rsidR="00AC4B96" w:rsidRPr="008F7F7B" w:rsidRDefault="00AC4B96" w:rsidP="00F43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firstLine="540"/>
        <w:rPr>
          <w:rFonts w:ascii="Angsana New" w:hAnsi="Angsana New"/>
          <w:sz w:val="20"/>
          <w:szCs w:val="20"/>
        </w:rPr>
      </w:pPr>
    </w:p>
    <w:tbl>
      <w:tblPr>
        <w:tblW w:w="945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4950"/>
        <w:gridCol w:w="810"/>
        <w:gridCol w:w="1710"/>
        <w:gridCol w:w="270"/>
        <w:gridCol w:w="1710"/>
      </w:tblGrid>
      <w:tr w:rsidR="00065DD4" w:rsidRPr="00B0181B" w14:paraId="10AA766C" w14:textId="77777777" w:rsidTr="000A557A">
        <w:trPr>
          <w:tblHeader/>
        </w:trPr>
        <w:tc>
          <w:tcPr>
            <w:tcW w:w="4959" w:type="dxa"/>
            <w:gridSpan w:val="2"/>
          </w:tcPr>
          <w:p w14:paraId="06B9A1C1" w14:textId="77777777" w:rsidR="00065DD4" w:rsidRPr="00B0181B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EBC8463" w14:textId="77777777" w:rsidR="00065DD4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A7F23EF" w14:textId="391B1334" w:rsidR="00065DD4" w:rsidRPr="00BC12D1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65DD4" w:rsidRPr="00B0181B" w14:paraId="4EF8A218" w14:textId="77777777" w:rsidTr="000A557A">
        <w:trPr>
          <w:tblHeader/>
        </w:trPr>
        <w:tc>
          <w:tcPr>
            <w:tcW w:w="4959" w:type="dxa"/>
            <w:gridSpan w:val="2"/>
          </w:tcPr>
          <w:p w14:paraId="768DD949" w14:textId="77777777" w:rsidR="00065DD4" w:rsidRPr="00B0181B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B97C86A" w14:textId="77777777" w:rsidR="00065DD4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3AD5AD5F" w14:textId="7AB56EE9" w:rsidR="00065DD4" w:rsidRPr="00BC12D1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="00C35D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065DD4" w:rsidRPr="00B0181B" w14:paraId="69012C9B" w14:textId="77777777" w:rsidTr="000A557A">
        <w:trPr>
          <w:tblHeader/>
        </w:trPr>
        <w:tc>
          <w:tcPr>
            <w:tcW w:w="4959" w:type="dxa"/>
            <w:gridSpan w:val="2"/>
          </w:tcPr>
          <w:p w14:paraId="336F5F4A" w14:textId="77777777" w:rsidR="00065DD4" w:rsidRPr="00B0181B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7C838B5" w14:textId="4772D677" w:rsidR="00065DD4" w:rsidRPr="003E5BB7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0" w:type="dxa"/>
          </w:tcPr>
          <w:p w14:paraId="52A77B4A" w14:textId="2E3AB9E9" w:rsidR="00065DD4" w:rsidRPr="00284595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5B0C8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E31A4D0" w14:textId="77777777" w:rsidR="00065DD4" w:rsidRPr="00B0181B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18CC515" w14:textId="3E4232BD" w:rsidR="00065DD4" w:rsidRPr="00284595" w:rsidRDefault="00065DD4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5B0C8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97CC5" w:rsidRPr="00B0181B" w14:paraId="02C2D33F" w14:textId="77777777" w:rsidTr="000A557A">
        <w:trPr>
          <w:tblHeader/>
        </w:trPr>
        <w:tc>
          <w:tcPr>
            <w:tcW w:w="4959" w:type="dxa"/>
            <w:gridSpan w:val="2"/>
          </w:tcPr>
          <w:p w14:paraId="6D191551" w14:textId="77777777" w:rsidR="00897CC5" w:rsidRPr="00B0181B" w:rsidRDefault="00897CC5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B328C97" w14:textId="77777777" w:rsidR="00897CC5" w:rsidRPr="00B0181B" w:rsidRDefault="00897CC5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7653AA8D" w14:textId="47344471" w:rsidR="00897CC5" w:rsidRPr="00B0181B" w:rsidRDefault="00897CC5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5DD4" w:rsidRPr="000C5FB2" w14:paraId="390811FE" w14:textId="1CD86970" w:rsidTr="003341D9">
        <w:trPr>
          <w:gridBefore w:val="1"/>
          <w:wBefore w:w="9" w:type="dxa"/>
          <w:trHeight w:val="317"/>
        </w:trPr>
        <w:tc>
          <w:tcPr>
            <w:tcW w:w="4950" w:type="dxa"/>
          </w:tcPr>
          <w:p w14:paraId="70872D94" w14:textId="77777777" w:rsidR="00065DD4" w:rsidRPr="000C5FB2" w:rsidRDefault="00065DD4" w:rsidP="007F5AA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776A07EA" w14:textId="77777777" w:rsidR="00065DD4" w:rsidRPr="000C5FB2" w:rsidRDefault="00065DD4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CEC72E4" w14:textId="1D483D72" w:rsidR="00065DD4" w:rsidRPr="000C5FB2" w:rsidRDefault="00065DD4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004C7F" w14:textId="77777777" w:rsidR="00065DD4" w:rsidRPr="000C5FB2" w:rsidRDefault="00065DD4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483A2C4" w14:textId="77777777" w:rsidR="00065DD4" w:rsidRPr="000C5FB2" w:rsidRDefault="00065DD4" w:rsidP="007F5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4D3B" w:rsidRPr="000C5FB2" w14:paraId="5EB9C13D" w14:textId="1A863891" w:rsidTr="003341D9">
        <w:trPr>
          <w:gridBefore w:val="1"/>
          <w:wBefore w:w="9" w:type="dxa"/>
        </w:trPr>
        <w:tc>
          <w:tcPr>
            <w:tcW w:w="4950" w:type="dxa"/>
          </w:tcPr>
          <w:p w14:paraId="05A7207B" w14:textId="77777777" w:rsidR="00074D3B" w:rsidRPr="000C5FB2" w:rsidRDefault="00074D3B" w:rsidP="00074D3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619268BE" w14:textId="77777777" w:rsidR="00074D3B" w:rsidRPr="003E5BB7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795D50A" w14:textId="0C5B7FDE" w:rsidR="00074D3B" w:rsidRPr="00074D3B" w:rsidRDefault="0097505A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480,782</w:t>
            </w:r>
          </w:p>
        </w:tc>
        <w:tc>
          <w:tcPr>
            <w:tcW w:w="270" w:type="dxa"/>
          </w:tcPr>
          <w:p w14:paraId="4A1ACFFA" w14:textId="77777777" w:rsidR="00074D3B" w:rsidRPr="000C5FB2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1A980AB" w14:textId="656F05C6" w:rsidR="00074D3B" w:rsidRPr="004518C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925224">
              <w:rPr>
                <w:rFonts w:ascii="Angsana New" w:hAnsi="Angsana New"/>
                <w:sz w:val="30"/>
                <w:szCs w:val="30"/>
              </w:rPr>
              <w:t>509,720</w:t>
            </w:r>
          </w:p>
        </w:tc>
      </w:tr>
      <w:tr w:rsidR="00074D3B" w:rsidRPr="000C5FB2" w14:paraId="03AC1E1E" w14:textId="473505BC" w:rsidTr="003341D9">
        <w:trPr>
          <w:gridBefore w:val="1"/>
          <w:wBefore w:w="9" w:type="dxa"/>
        </w:trPr>
        <w:tc>
          <w:tcPr>
            <w:tcW w:w="4950" w:type="dxa"/>
          </w:tcPr>
          <w:p w14:paraId="281C868F" w14:textId="2737F657" w:rsidR="00074D3B" w:rsidRPr="000C5FB2" w:rsidRDefault="00074D3B" w:rsidP="00074D3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810" w:type="dxa"/>
          </w:tcPr>
          <w:p w14:paraId="695CDC52" w14:textId="77777777" w:rsidR="00074D3B" w:rsidRPr="00FF4CE0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962D45E" w14:textId="48C930AB" w:rsidR="00074D3B" w:rsidRPr="00074D3B" w:rsidRDefault="00074D3B" w:rsidP="00074D3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A11BD" w14:textId="77777777" w:rsidR="00074D3B" w:rsidRPr="000C5FB2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9072F3D" w14:textId="77777777" w:rsid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4D3B" w:rsidRPr="000C5FB2" w14:paraId="06F68D15" w14:textId="57E46EBF" w:rsidTr="003341D9">
        <w:trPr>
          <w:gridBefore w:val="1"/>
          <w:wBefore w:w="9" w:type="dxa"/>
        </w:trPr>
        <w:tc>
          <w:tcPr>
            <w:tcW w:w="4950" w:type="dxa"/>
          </w:tcPr>
          <w:p w14:paraId="378FB450" w14:textId="553FAD7A" w:rsidR="00074D3B" w:rsidRPr="000C5FB2" w:rsidRDefault="00074D3B" w:rsidP="00074D3B">
            <w:pPr>
              <w:tabs>
                <w:tab w:val="clear" w:pos="227"/>
                <w:tab w:val="left" w:pos="16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Pr="000C5FB2">
              <w:rPr>
                <w:rFonts w:ascii="Angsana New" w:hAnsi="Angsana New"/>
                <w:sz w:val="30"/>
                <w:szCs w:val="30"/>
              </w:rPr>
              <w:t>3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1EFD94ED" w14:textId="77777777" w:rsid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F05245A" w14:textId="4C9A455D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7505A">
              <w:rPr>
                <w:rFonts w:asciiTheme="majorBidi" w:hAnsiTheme="majorBidi" w:cstheme="majorBidi"/>
                <w:sz w:val="30"/>
                <w:szCs w:val="30"/>
              </w:rPr>
              <w:t>4,237</w:t>
            </w:r>
          </w:p>
        </w:tc>
        <w:tc>
          <w:tcPr>
            <w:tcW w:w="270" w:type="dxa"/>
          </w:tcPr>
          <w:p w14:paraId="23504885" w14:textId="77777777" w:rsidR="00074D3B" w:rsidRPr="000C5FB2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9FAD627" w14:textId="21DFD697" w:rsid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925224">
              <w:rPr>
                <w:rFonts w:ascii="Angsana New" w:hAnsi="Angsana New"/>
                <w:sz w:val="30"/>
                <w:szCs w:val="30"/>
              </w:rPr>
              <w:t>52,054</w:t>
            </w:r>
          </w:p>
        </w:tc>
      </w:tr>
      <w:tr w:rsidR="00797B14" w:rsidRPr="000C5FB2" w14:paraId="526099DC" w14:textId="77777777" w:rsidTr="003341D9">
        <w:trPr>
          <w:gridBefore w:val="1"/>
          <w:wBefore w:w="9" w:type="dxa"/>
        </w:trPr>
        <w:tc>
          <w:tcPr>
            <w:tcW w:w="4950" w:type="dxa"/>
          </w:tcPr>
          <w:p w14:paraId="7AA6D1BF" w14:textId="4805EB2B" w:rsidR="00797B14" w:rsidRPr="000C5FB2" w:rsidRDefault="00797B14" w:rsidP="00074D3B">
            <w:pPr>
              <w:tabs>
                <w:tab w:val="clear" w:pos="227"/>
                <w:tab w:val="left" w:pos="16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C5FB2">
              <w:rPr>
                <w:rFonts w:ascii="Angsana New" w:hAnsi="Angsana New"/>
                <w:sz w:val="30"/>
                <w:szCs w:val="30"/>
              </w:rPr>
              <w:t>3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- 6 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6CC984DE" w14:textId="77777777" w:rsidR="00797B14" w:rsidRDefault="00797B14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FB3BDA" w14:textId="261BAAD6" w:rsidR="00797B14" w:rsidRPr="00074D3B" w:rsidRDefault="00797B14" w:rsidP="0079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33CFC6" w14:textId="77777777" w:rsidR="00797B14" w:rsidRPr="000C5FB2" w:rsidRDefault="00797B14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CB68D8A" w14:textId="51D092FA" w:rsidR="00797B14" w:rsidRPr="00925224" w:rsidRDefault="00797B14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074D3B" w:rsidRPr="000C5FB2" w14:paraId="60851C98" w14:textId="5F2AA203" w:rsidTr="003341D9">
        <w:trPr>
          <w:gridBefore w:val="1"/>
          <w:wBefore w:w="9" w:type="dxa"/>
        </w:trPr>
        <w:tc>
          <w:tcPr>
            <w:tcW w:w="4950" w:type="dxa"/>
          </w:tcPr>
          <w:p w14:paraId="173725F1" w14:textId="682871E3" w:rsidR="00074D3B" w:rsidRPr="00AC4B96" w:rsidRDefault="00074D3B" w:rsidP="00074D3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080B30AA" w14:textId="7CA86CBF" w:rsid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9B75941" w14:textId="008ACABC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505,019</w:t>
            </w:r>
          </w:p>
        </w:tc>
        <w:tc>
          <w:tcPr>
            <w:tcW w:w="270" w:type="dxa"/>
          </w:tcPr>
          <w:p w14:paraId="49E7F020" w14:textId="77777777" w:rsidR="00074D3B" w:rsidRPr="000C5FB2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1F3C979" w14:textId="6DBC3669" w:rsidR="00074D3B" w:rsidRPr="004518C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5224">
              <w:rPr>
                <w:rFonts w:ascii="Angsana New" w:hAnsi="Angsana New"/>
                <w:b/>
                <w:bCs/>
                <w:sz w:val="30"/>
                <w:szCs w:val="30"/>
              </w:rPr>
              <w:t>561,786</w:t>
            </w:r>
          </w:p>
        </w:tc>
      </w:tr>
      <w:tr w:rsidR="000A557A" w:rsidRPr="004964B1" w14:paraId="697E23DE" w14:textId="77777777" w:rsidTr="004964B1">
        <w:trPr>
          <w:gridBefore w:val="1"/>
          <w:wBefore w:w="9" w:type="dxa"/>
          <w:trHeight w:val="109"/>
        </w:trPr>
        <w:tc>
          <w:tcPr>
            <w:tcW w:w="4950" w:type="dxa"/>
          </w:tcPr>
          <w:p w14:paraId="3AA121CA" w14:textId="77777777" w:rsidR="000A557A" w:rsidRPr="004964B1" w:rsidRDefault="000A557A" w:rsidP="00F43E90">
            <w:pPr>
              <w:spacing w:line="12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29A18ED" w14:textId="77777777" w:rsidR="000A557A" w:rsidRPr="004964B1" w:rsidRDefault="000A557A" w:rsidP="00F43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  <w:vAlign w:val="bottom"/>
          </w:tcPr>
          <w:p w14:paraId="7CBB0E11" w14:textId="77777777" w:rsidR="000A557A" w:rsidRPr="004964B1" w:rsidRDefault="000A557A" w:rsidP="00F43E9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  <w:tab w:val="decimal" w:pos="1605"/>
              </w:tabs>
              <w:spacing w:line="12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F179771" w14:textId="77777777" w:rsidR="000A557A" w:rsidRPr="004964B1" w:rsidRDefault="000A557A" w:rsidP="00F43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12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  <w:vAlign w:val="bottom"/>
          </w:tcPr>
          <w:p w14:paraId="371987DE" w14:textId="77777777" w:rsidR="000A557A" w:rsidRPr="004964B1" w:rsidRDefault="000A557A" w:rsidP="00F43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12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5B0C8B" w:rsidRPr="000C5FB2" w14:paraId="27EE7828" w14:textId="7882C894" w:rsidTr="00255746">
        <w:trPr>
          <w:gridBefore w:val="1"/>
          <w:wBefore w:w="9" w:type="dxa"/>
        </w:trPr>
        <w:tc>
          <w:tcPr>
            <w:tcW w:w="4950" w:type="dxa"/>
          </w:tcPr>
          <w:p w14:paraId="6DA6D3CD" w14:textId="120E9A1D" w:rsidR="005B0C8B" w:rsidRPr="000C5FB2" w:rsidRDefault="005B0C8B" w:rsidP="005B0C8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10" w:type="dxa"/>
          </w:tcPr>
          <w:p w14:paraId="04949727" w14:textId="77777777" w:rsidR="005B0C8B" w:rsidRPr="000C5FB2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4183E7C" w14:textId="305694BB" w:rsidR="005B0C8B" w:rsidRPr="00925224" w:rsidRDefault="005B0C8B" w:rsidP="005B0C8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50"/>
                <w:tab w:val="decimal" w:pos="16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1DAD0" w14:textId="77777777" w:rsidR="005B0C8B" w:rsidRPr="000C5FB2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AD42725" w14:textId="77777777" w:rsidR="005B0C8B" w:rsidRPr="000C5FB2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3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4D3B" w:rsidRPr="000C5FB2" w14:paraId="52EEB815" w14:textId="1243BC4C" w:rsidTr="003341D9">
        <w:trPr>
          <w:gridBefore w:val="1"/>
          <w:wBefore w:w="9" w:type="dxa"/>
        </w:trPr>
        <w:tc>
          <w:tcPr>
            <w:tcW w:w="4950" w:type="dxa"/>
          </w:tcPr>
          <w:p w14:paraId="0284557A" w14:textId="77777777" w:rsidR="00074D3B" w:rsidRPr="000C5FB2" w:rsidRDefault="00074D3B" w:rsidP="00074D3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24D39EC3" w14:textId="77777777" w:rsid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9CFCC9D" w14:textId="4EAAFCD8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97505A">
              <w:rPr>
                <w:rFonts w:asciiTheme="majorBidi" w:hAnsiTheme="majorBidi" w:cstheme="majorBidi"/>
                <w:sz w:val="30"/>
                <w:szCs w:val="30"/>
              </w:rPr>
              <w:t>125,502</w:t>
            </w:r>
          </w:p>
        </w:tc>
        <w:tc>
          <w:tcPr>
            <w:tcW w:w="270" w:type="dxa"/>
          </w:tcPr>
          <w:p w14:paraId="23E96BB8" w14:textId="77777777" w:rsidR="00074D3B" w:rsidRPr="000C5FB2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CD643AA" w14:textId="1D287053" w:rsidR="00074D3B" w:rsidRPr="004518C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5224">
              <w:rPr>
                <w:rFonts w:ascii="Angsana New" w:hAnsi="Angsana New"/>
                <w:sz w:val="30"/>
                <w:szCs w:val="30"/>
              </w:rPr>
              <w:t>946,664</w:t>
            </w:r>
          </w:p>
        </w:tc>
      </w:tr>
      <w:tr w:rsidR="00074D3B" w:rsidRPr="000C5FB2" w14:paraId="1E7D4BD0" w14:textId="27260746" w:rsidTr="003341D9">
        <w:trPr>
          <w:gridBefore w:val="1"/>
          <w:wBefore w:w="9" w:type="dxa"/>
        </w:trPr>
        <w:tc>
          <w:tcPr>
            <w:tcW w:w="4950" w:type="dxa"/>
          </w:tcPr>
          <w:p w14:paraId="2B18E9FA" w14:textId="4591036D" w:rsidR="00074D3B" w:rsidRPr="000C5FB2" w:rsidRDefault="00074D3B" w:rsidP="00074D3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3A765B9B" w14:textId="77777777" w:rsidR="00074D3B" w:rsidRPr="004518C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5D4E852" w14:textId="657E5456" w:rsidR="00074D3B" w:rsidRPr="00074D3B" w:rsidRDefault="00074D3B" w:rsidP="00074D3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E17D17" w14:textId="77777777" w:rsidR="00074D3B" w:rsidRPr="000C5FB2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C889306" w14:textId="77777777" w:rsidR="00074D3B" w:rsidRPr="004518C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4D3B" w:rsidRPr="000C5FB2" w14:paraId="75D05C6D" w14:textId="6E635233" w:rsidTr="00657D21">
        <w:trPr>
          <w:gridBefore w:val="1"/>
          <w:wBefore w:w="9" w:type="dxa"/>
        </w:trPr>
        <w:tc>
          <w:tcPr>
            <w:tcW w:w="4950" w:type="dxa"/>
          </w:tcPr>
          <w:p w14:paraId="50E3A703" w14:textId="0A0FDA47" w:rsidR="00074D3B" w:rsidRDefault="00074D3B" w:rsidP="00074D3B">
            <w:pPr>
              <w:tabs>
                <w:tab w:val="clear" w:pos="227"/>
                <w:tab w:val="left" w:pos="1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Pr="000C5FB2">
              <w:rPr>
                <w:rFonts w:ascii="Angsana New" w:hAnsi="Angsana New"/>
                <w:sz w:val="30"/>
                <w:szCs w:val="30"/>
              </w:rPr>
              <w:t>3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14:paraId="7FC394A7" w14:textId="77777777" w:rsid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88B0D0F" w14:textId="0693473D" w:rsidR="00074D3B" w:rsidRPr="00074D3B" w:rsidRDefault="0097505A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9,417</w:t>
            </w:r>
          </w:p>
        </w:tc>
        <w:tc>
          <w:tcPr>
            <w:tcW w:w="270" w:type="dxa"/>
          </w:tcPr>
          <w:p w14:paraId="1980D2AA" w14:textId="77777777" w:rsidR="00074D3B" w:rsidRPr="000C5FB2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E1E91E8" w14:textId="01A00E5B" w:rsidR="00074D3B" w:rsidRPr="004518C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25224">
              <w:rPr>
                <w:rFonts w:ascii="Angsana New" w:hAnsi="Angsana New"/>
                <w:sz w:val="30"/>
                <w:szCs w:val="30"/>
              </w:rPr>
              <w:t>11,4</w:t>
            </w:r>
            <w:r w:rsidRPr="00104637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074D3B" w:rsidRPr="000C5FB2" w14:paraId="65CE3139" w14:textId="6E56CA2E" w:rsidTr="00657D21">
        <w:trPr>
          <w:gridBefore w:val="1"/>
          <w:wBefore w:w="9" w:type="dxa"/>
        </w:trPr>
        <w:tc>
          <w:tcPr>
            <w:tcW w:w="4950" w:type="dxa"/>
          </w:tcPr>
          <w:p w14:paraId="38F1F976" w14:textId="4094C582" w:rsidR="00074D3B" w:rsidRPr="000C5FB2" w:rsidRDefault="00074D3B" w:rsidP="00074D3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1167FDC2" w14:textId="77777777" w:rsid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5FBF53E" w14:textId="713C953C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9750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134,919</w:t>
            </w:r>
          </w:p>
        </w:tc>
        <w:tc>
          <w:tcPr>
            <w:tcW w:w="270" w:type="dxa"/>
          </w:tcPr>
          <w:p w14:paraId="1DFC090B" w14:textId="77777777" w:rsidR="00074D3B" w:rsidRPr="000C5FB2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8F3A357" w14:textId="04232B0C" w:rsidR="00074D3B" w:rsidRPr="004518C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5224">
              <w:rPr>
                <w:rFonts w:ascii="Angsana New" w:hAnsi="Angsana New"/>
                <w:b/>
                <w:bCs/>
                <w:sz w:val="30"/>
                <w:szCs w:val="30"/>
              </w:rPr>
              <w:t>958,12</w:t>
            </w: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</w:p>
        </w:tc>
      </w:tr>
      <w:tr w:rsidR="00074D3B" w:rsidRPr="000C5FB2" w14:paraId="5D819C1A" w14:textId="50F59761" w:rsidTr="00657D21">
        <w:trPr>
          <w:gridBefore w:val="1"/>
          <w:wBefore w:w="9" w:type="dxa"/>
        </w:trPr>
        <w:tc>
          <w:tcPr>
            <w:tcW w:w="4950" w:type="dxa"/>
          </w:tcPr>
          <w:p w14:paraId="324331C6" w14:textId="016DF81E" w:rsidR="00074D3B" w:rsidRPr="000C5FB2" w:rsidRDefault="00074D3B" w:rsidP="00074D3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ทั้งสิ้น</w:t>
            </w:r>
          </w:p>
        </w:tc>
        <w:tc>
          <w:tcPr>
            <w:tcW w:w="810" w:type="dxa"/>
          </w:tcPr>
          <w:p w14:paraId="6257DDCD" w14:textId="77777777" w:rsid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6D93924" w14:textId="0EB0C47C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4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1,639,938</w:t>
            </w:r>
          </w:p>
        </w:tc>
        <w:tc>
          <w:tcPr>
            <w:tcW w:w="270" w:type="dxa"/>
          </w:tcPr>
          <w:p w14:paraId="66720D77" w14:textId="77777777" w:rsidR="00074D3B" w:rsidRPr="00D3420D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07B83F1" w14:textId="5FE65D96" w:rsidR="00074D3B" w:rsidRPr="00D3420D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420D">
              <w:rPr>
                <w:rFonts w:ascii="Angsana New" w:hAnsi="Angsana New"/>
                <w:b/>
                <w:bCs/>
                <w:sz w:val="30"/>
                <w:szCs w:val="30"/>
              </w:rPr>
              <w:t>1,519,9</w:t>
            </w:r>
            <w:r w:rsidRPr="00D3420D">
              <w:rPr>
                <w:rFonts w:ascii="Angsana New" w:hAnsi="Angsana New" w:hint="cs"/>
                <w:b/>
                <w:bCs/>
                <w:sz w:val="30"/>
                <w:szCs w:val="30"/>
              </w:rPr>
              <w:t>10</w:t>
            </w:r>
          </w:p>
        </w:tc>
      </w:tr>
      <w:tr w:rsidR="005B0C8B" w:rsidRPr="000C5FB2" w14:paraId="77437E32" w14:textId="77777777" w:rsidTr="00657D21">
        <w:trPr>
          <w:gridBefore w:val="1"/>
          <w:wBefore w:w="9" w:type="dxa"/>
        </w:trPr>
        <w:tc>
          <w:tcPr>
            <w:tcW w:w="4950" w:type="dxa"/>
          </w:tcPr>
          <w:p w14:paraId="3B75A6F9" w14:textId="75F2C061" w:rsidR="005B0C8B" w:rsidRPr="000C5FB2" w:rsidRDefault="005B0C8B" w:rsidP="005B0C8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2B9375C0" w14:textId="77777777" w:rsidR="005B0C8B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31911AD" w14:textId="38EA7702" w:rsidR="005B0C8B" w:rsidRPr="00925224" w:rsidRDefault="00074D3B" w:rsidP="00CA0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C80C44" w14:textId="77777777" w:rsidR="005B0C8B" w:rsidRPr="000C5FB2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C8B4E31" w14:textId="7FE483B8" w:rsidR="005B0C8B" w:rsidRPr="00925224" w:rsidRDefault="0055442F" w:rsidP="0055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42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0C8B" w:rsidRPr="000C5FB2" w14:paraId="2D8354DC" w14:textId="77777777" w:rsidTr="003341D9">
        <w:trPr>
          <w:gridBefore w:val="1"/>
          <w:wBefore w:w="9" w:type="dxa"/>
        </w:trPr>
        <w:tc>
          <w:tcPr>
            <w:tcW w:w="4950" w:type="dxa"/>
          </w:tcPr>
          <w:p w14:paraId="025B00F9" w14:textId="3524E49A" w:rsidR="005B0C8B" w:rsidRPr="000C5FB2" w:rsidRDefault="005B0C8B" w:rsidP="005B0C8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7840FA1D" w14:textId="77777777" w:rsidR="005B0C8B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FC82A70" w14:textId="3FDEA558" w:rsidR="005B0C8B" w:rsidRPr="00925224" w:rsidRDefault="00074D3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1,639,938</w:t>
            </w:r>
          </w:p>
        </w:tc>
        <w:tc>
          <w:tcPr>
            <w:tcW w:w="270" w:type="dxa"/>
          </w:tcPr>
          <w:p w14:paraId="6D10FDDA" w14:textId="77777777" w:rsidR="005B0C8B" w:rsidRPr="00925224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FE77514" w14:textId="26E977BA" w:rsidR="005B0C8B" w:rsidRPr="00925224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5224">
              <w:rPr>
                <w:rFonts w:ascii="Angsana New" w:hAnsi="Angsana New"/>
                <w:b/>
                <w:bCs/>
                <w:sz w:val="30"/>
                <w:szCs w:val="30"/>
              </w:rPr>
              <w:t>1,519,9</w:t>
            </w: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10</w:t>
            </w:r>
          </w:p>
        </w:tc>
      </w:tr>
    </w:tbl>
    <w:p w14:paraId="33CE4690" w14:textId="77777777" w:rsidR="0055442F" w:rsidRPr="008F7F7B" w:rsidRDefault="0055442F" w:rsidP="00F43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exact"/>
        <w:rPr>
          <w:rFonts w:ascii="Angsana New" w:hAnsi="Angsana New"/>
          <w:b/>
          <w:bCs/>
          <w:sz w:val="20"/>
          <w:szCs w:val="20"/>
        </w:rPr>
      </w:pPr>
    </w:p>
    <w:p w14:paraId="568AE058" w14:textId="1F0CACF3" w:rsidR="009E4DA0" w:rsidRDefault="00A473DD" w:rsidP="00554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9E4DA0" w:rsidRPr="00C52C41">
        <w:rPr>
          <w:rFonts w:ascii="Angsana New" w:hAnsi="Angsana New"/>
          <w:b/>
          <w:bCs/>
          <w:sz w:val="30"/>
          <w:szCs w:val="30"/>
          <w:cs/>
        </w:rPr>
        <w:tab/>
        <w:t>ลูกหนี้</w:t>
      </w:r>
      <w:r w:rsidR="003E0E03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CA1647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285770CE" w14:textId="3D8F5053" w:rsidR="00CA1647" w:rsidRPr="008F7F7B" w:rsidRDefault="00CA1647" w:rsidP="00F43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810"/>
        <w:gridCol w:w="1710"/>
        <w:gridCol w:w="270"/>
        <w:gridCol w:w="1710"/>
      </w:tblGrid>
      <w:tr w:rsidR="00C35D2E" w:rsidRPr="00B0181B" w14:paraId="0637B60C" w14:textId="77777777" w:rsidTr="0023078E">
        <w:tc>
          <w:tcPr>
            <w:tcW w:w="5760" w:type="dxa"/>
            <w:gridSpan w:val="2"/>
          </w:tcPr>
          <w:p w14:paraId="0B3FBCD5" w14:textId="77777777" w:rsidR="00C35D2E" w:rsidRPr="00B0181B" w:rsidRDefault="00C35D2E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273BEF5A" w14:textId="75828F4B" w:rsidR="00C35D2E" w:rsidRPr="00BC12D1" w:rsidRDefault="00C35D2E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C35D2E" w:rsidRPr="00B0181B" w14:paraId="09CB1C07" w14:textId="77777777" w:rsidTr="0023078E">
        <w:tc>
          <w:tcPr>
            <w:tcW w:w="5760" w:type="dxa"/>
            <w:gridSpan w:val="2"/>
          </w:tcPr>
          <w:p w14:paraId="224FA2A2" w14:textId="77777777" w:rsidR="00C35D2E" w:rsidRPr="00B0181B" w:rsidRDefault="00C35D2E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41EE423" w14:textId="357C143A" w:rsidR="00C35D2E" w:rsidRPr="00BC12D1" w:rsidRDefault="00C35D2E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C35D2E" w:rsidRPr="00B0181B" w14:paraId="5C777605" w14:textId="77777777" w:rsidTr="0023078E">
        <w:tc>
          <w:tcPr>
            <w:tcW w:w="4950" w:type="dxa"/>
          </w:tcPr>
          <w:p w14:paraId="7457385E" w14:textId="77777777" w:rsidR="00C35D2E" w:rsidRPr="00B0181B" w:rsidRDefault="00C35D2E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FFEF622" w14:textId="5039030D" w:rsidR="00C35D2E" w:rsidRPr="00ED56F9" w:rsidRDefault="00ED56F9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06" w:firstLine="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0" w:type="dxa"/>
          </w:tcPr>
          <w:p w14:paraId="03355C09" w14:textId="2CCFFE52" w:rsidR="00C35D2E" w:rsidRPr="00284595" w:rsidRDefault="00C35D2E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5B0C8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118650A" w14:textId="05FD75AA" w:rsidR="00C35D2E" w:rsidRPr="00B0181B" w:rsidRDefault="00C35D2E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FE90B14" w14:textId="6D6161C3" w:rsidR="00C35D2E" w:rsidRPr="00284595" w:rsidRDefault="00C35D2E" w:rsidP="00C35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5B0C8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50C48" w:rsidRPr="00B0181B" w14:paraId="1A3C9BA7" w14:textId="77777777" w:rsidTr="0023078E">
        <w:tc>
          <w:tcPr>
            <w:tcW w:w="4950" w:type="dxa"/>
          </w:tcPr>
          <w:p w14:paraId="28A46198" w14:textId="77777777" w:rsidR="00F50C48" w:rsidRPr="00B0181B" w:rsidRDefault="00F50C48" w:rsidP="00845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DF773AF" w14:textId="413BA7E2" w:rsidR="00F50C48" w:rsidRPr="00B0181B" w:rsidRDefault="00F50C48" w:rsidP="00845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91DE08F" w14:textId="77777777" w:rsidR="00F50C48" w:rsidRPr="00B0181B" w:rsidRDefault="00F50C48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4D3B" w:rsidRPr="00C52C41" w14:paraId="0855F8AC" w14:textId="5FFFF67D" w:rsidTr="0023078E">
        <w:tc>
          <w:tcPr>
            <w:tcW w:w="4950" w:type="dxa"/>
          </w:tcPr>
          <w:p w14:paraId="36C668AB" w14:textId="7D085CF5" w:rsidR="00074D3B" w:rsidRPr="00C52C41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ภาษีมูลค่าเพิ่มรอเรียกคืน</w:t>
            </w:r>
          </w:p>
        </w:tc>
        <w:tc>
          <w:tcPr>
            <w:tcW w:w="810" w:type="dxa"/>
          </w:tcPr>
          <w:p w14:paraId="74AA2A6E" w14:textId="15938820" w:rsidR="00074D3B" w:rsidRPr="00ED56F9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F2AB4A6" w14:textId="1C728839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5" w:right="-29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64,50</w:t>
            </w:r>
            <w:r w:rsidR="00B35AB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461135A" w14:textId="77777777" w:rsidR="00074D3B" w:rsidRPr="0015637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B3055BC" w14:textId="45AFD595" w:rsidR="00074D3B" w:rsidRPr="0015637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94"/>
              <w:rPr>
                <w:rFonts w:ascii="Angsana New" w:hAnsi="Angsana New"/>
                <w:sz w:val="30"/>
                <w:szCs w:val="30"/>
              </w:rPr>
            </w:pPr>
            <w:r w:rsidRPr="0015637E">
              <w:rPr>
                <w:rFonts w:ascii="Angsana New" w:hAnsi="Angsana New"/>
                <w:sz w:val="30"/>
                <w:szCs w:val="30"/>
              </w:rPr>
              <w:t>17</w:t>
            </w:r>
            <w:r w:rsidRPr="00104637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15637E">
              <w:rPr>
                <w:rFonts w:ascii="Angsana New" w:hAnsi="Angsana New"/>
                <w:sz w:val="30"/>
                <w:szCs w:val="30"/>
              </w:rPr>
              <w:t>,602</w:t>
            </w:r>
          </w:p>
        </w:tc>
      </w:tr>
      <w:tr w:rsidR="00074D3B" w:rsidRPr="00C52C41" w14:paraId="03FBC8C9" w14:textId="77777777" w:rsidTr="0023078E">
        <w:tc>
          <w:tcPr>
            <w:tcW w:w="4950" w:type="dxa"/>
          </w:tcPr>
          <w:p w14:paraId="24CC25F4" w14:textId="77777777" w:rsidR="00074D3B" w:rsidRPr="00C52C41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เงินจ่ายล่วงหน้าแก่ผู้ขาย</w:t>
            </w:r>
          </w:p>
        </w:tc>
        <w:tc>
          <w:tcPr>
            <w:tcW w:w="810" w:type="dxa"/>
          </w:tcPr>
          <w:p w14:paraId="46D8BD5C" w14:textId="74C64B27" w:rsidR="00074D3B" w:rsidRPr="00ED56F9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9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03E54359" w14:textId="7945FF0B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10,945</w:t>
            </w:r>
          </w:p>
        </w:tc>
        <w:tc>
          <w:tcPr>
            <w:tcW w:w="270" w:type="dxa"/>
          </w:tcPr>
          <w:p w14:paraId="0D556768" w14:textId="77777777" w:rsidR="00074D3B" w:rsidRPr="0015637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06CAB7E" w14:textId="22F0A684" w:rsidR="00074D3B" w:rsidRPr="0015637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94"/>
              <w:rPr>
                <w:rFonts w:ascii="Angsana New" w:hAnsi="Angsana New"/>
                <w:sz w:val="30"/>
                <w:szCs w:val="30"/>
                <w:cs/>
              </w:rPr>
            </w:pPr>
            <w:r w:rsidRPr="0015637E">
              <w:rPr>
                <w:rFonts w:ascii="Angsana New" w:hAnsi="Angsana New"/>
                <w:sz w:val="30"/>
                <w:szCs w:val="30"/>
              </w:rPr>
              <w:t>31,161</w:t>
            </w:r>
          </w:p>
        </w:tc>
      </w:tr>
      <w:tr w:rsidR="00CA0AF7" w:rsidRPr="00C52C41" w14:paraId="20945FD6" w14:textId="77777777" w:rsidTr="0023078E">
        <w:tc>
          <w:tcPr>
            <w:tcW w:w="4950" w:type="dxa"/>
          </w:tcPr>
          <w:p w14:paraId="06405C08" w14:textId="6D49B23B" w:rsidR="00CA0AF7" w:rsidRDefault="00095CB8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ค่าเบี้ยประกันรอตัดจำหน่าย</w:t>
            </w:r>
          </w:p>
        </w:tc>
        <w:tc>
          <w:tcPr>
            <w:tcW w:w="810" w:type="dxa"/>
          </w:tcPr>
          <w:p w14:paraId="6E174198" w14:textId="77777777" w:rsidR="00CA0AF7" w:rsidRDefault="00CA0AF7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9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D3C683F" w14:textId="11A38D7A" w:rsidR="00CA0AF7" w:rsidRPr="00074D3B" w:rsidRDefault="00880866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</w:rPr>
            </w:pPr>
            <w:r w:rsidRPr="00880866">
              <w:rPr>
                <w:rFonts w:asciiTheme="majorBidi" w:hAnsiTheme="majorBidi" w:cstheme="majorBidi"/>
                <w:sz w:val="30"/>
                <w:szCs w:val="30"/>
              </w:rPr>
              <w:t>17,242</w:t>
            </w:r>
          </w:p>
        </w:tc>
        <w:tc>
          <w:tcPr>
            <w:tcW w:w="270" w:type="dxa"/>
          </w:tcPr>
          <w:p w14:paraId="6177EE75" w14:textId="77777777" w:rsidR="00CA0AF7" w:rsidRPr="0015637E" w:rsidRDefault="00CA0AF7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103F9D6" w14:textId="5423851D" w:rsidR="00CA0AF7" w:rsidRPr="0015637E" w:rsidRDefault="00CE3C45" w:rsidP="00CE3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right="-1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4D3B" w:rsidRPr="00C52C41" w14:paraId="74AEC968" w14:textId="099120EC" w:rsidTr="0023078E">
        <w:tc>
          <w:tcPr>
            <w:tcW w:w="4950" w:type="dxa"/>
          </w:tcPr>
          <w:p w14:paraId="47B76F88" w14:textId="38CA7947" w:rsidR="00074D3B" w:rsidRPr="00C52C41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633E8C4C" w14:textId="43A6B0C7" w:rsidR="00074D3B" w:rsidRPr="00ED56F9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90" w:firstLine="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71991BEB" w14:textId="7E5E8A92" w:rsidR="00074D3B" w:rsidRPr="00074D3B" w:rsidRDefault="00880866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5" w:right="-29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880866">
              <w:rPr>
                <w:rFonts w:asciiTheme="majorBidi" w:hAnsiTheme="majorBidi" w:cstheme="majorBidi"/>
                <w:sz w:val="30"/>
                <w:szCs w:val="30"/>
              </w:rPr>
              <w:t>9,64</w:t>
            </w:r>
            <w:r w:rsidR="00B35AB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9D0FE2F" w14:textId="77777777" w:rsidR="00074D3B" w:rsidRPr="0015637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1B415A3" w14:textId="3F5E0816" w:rsidR="00074D3B" w:rsidRPr="0015637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94"/>
              <w:rPr>
                <w:rFonts w:ascii="Angsana New" w:hAnsi="Angsana New"/>
                <w:sz w:val="30"/>
                <w:szCs w:val="30"/>
                <w:cs/>
              </w:rPr>
            </w:pPr>
            <w:r w:rsidRPr="0015637E">
              <w:rPr>
                <w:rFonts w:ascii="Angsana New" w:hAnsi="Angsana New"/>
                <w:sz w:val="30"/>
                <w:szCs w:val="30"/>
              </w:rPr>
              <w:t>7,085</w:t>
            </w:r>
          </w:p>
        </w:tc>
      </w:tr>
      <w:tr w:rsidR="00307B73" w:rsidRPr="00C52C41" w14:paraId="204D79E8" w14:textId="77777777" w:rsidTr="0023078E">
        <w:tc>
          <w:tcPr>
            <w:tcW w:w="4950" w:type="dxa"/>
          </w:tcPr>
          <w:p w14:paraId="186B4293" w14:textId="4D64C0B6" w:rsidR="00307B73" w:rsidRDefault="00182D78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sz w:val="30"/>
                <w:szCs w:val="30"/>
              </w:rPr>
            </w:pPr>
            <w:r w:rsidRPr="00182D78">
              <w:rPr>
                <w:rFonts w:ascii="Angsana New" w:hAnsi="Angsana New"/>
                <w:sz w:val="30"/>
                <w:szCs w:val="30"/>
                <w:cs/>
              </w:rPr>
              <w:t>ลูกหนี้จากการจำหน่ายเครื่องจักรและอุปกรณ์</w:t>
            </w:r>
          </w:p>
        </w:tc>
        <w:tc>
          <w:tcPr>
            <w:tcW w:w="810" w:type="dxa"/>
          </w:tcPr>
          <w:p w14:paraId="65E5C12A" w14:textId="1FDF49BC" w:rsidR="00307B73" w:rsidRDefault="00307B73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90" w:firstLine="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3A305834" w14:textId="28AAFE0C" w:rsidR="00307B73" w:rsidRPr="00074D3B" w:rsidRDefault="00307B73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5" w:right="-29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307B73">
              <w:rPr>
                <w:rFonts w:asciiTheme="majorBidi" w:hAnsiTheme="majorBidi" w:cstheme="majorBidi"/>
                <w:sz w:val="30"/>
                <w:szCs w:val="30"/>
              </w:rPr>
              <w:t>8,635</w:t>
            </w:r>
          </w:p>
        </w:tc>
        <w:tc>
          <w:tcPr>
            <w:tcW w:w="270" w:type="dxa"/>
          </w:tcPr>
          <w:p w14:paraId="6BB4849A" w14:textId="77777777" w:rsidR="00307B73" w:rsidRPr="0015637E" w:rsidRDefault="00307B73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74FED41" w14:textId="4F50E36B" w:rsidR="00307B73" w:rsidRPr="0015637E" w:rsidRDefault="00307B73" w:rsidP="00307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right="-1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4D3B" w:rsidRPr="00C52C41" w14:paraId="0766C5CD" w14:textId="578218CE" w:rsidTr="0023078E">
        <w:tc>
          <w:tcPr>
            <w:tcW w:w="4950" w:type="dxa"/>
          </w:tcPr>
          <w:p w14:paraId="07865DCA" w14:textId="025035A8" w:rsidR="00074D3B" w:rsidRPr="00C52C41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48C8BD4A" w14:textId="4D970E43" w:rsidR="00074D3B" w:rsidRPr="00C52C41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8128E7B" w14:textId="165C24FD" w:rsidR="00074D3B" w:rsidRPr="00074D3B" w:rsidRDefault="00CD6E69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295"/>
              <w:rPr>
                <w:rFonts w:asciiTheme="majorBidi" w:hAnsiTheme="majorBidi" w:cstheme="majorBidi"/>
                <w:sz w:val="30"/>
                <w:szCs w:val="30"/>
              </w:rPr>
            </w:pPr>
            <w:r w:rsidRPr="00CD6E69">
              <w:rPr>
                <w:rFonts w:asciiTheme="majorBidi" w:hAnsiTheme="majorBidi" w:cstheme="majorBidi"/>
                <w:sz w:val="30"/>
                <w:szCs w:val="30"/>
              </w:rPr>
              <w:t>14,298</w:t>
            </w:r>
          </w:p>
        </w:tc>
        <w:tc>
          <w:tcPr>
            <w:tcW w:w="270" w:type="dxa"/>
          </w:tcPr>
          <w:p w14:paraId="5AF0F347" w14:textId="77777777" w:rsidR="00074D3B" w:rsidRPr="0015637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8B1C887" w14:textId="783C2D75" w:rsidR="00074D3B" w:rsidRPr="0015637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94"/>
              <w:rPr>
                <w:rFonts w:ascii="Angsana New" w:hAnsi="Angsana New"/>
                <w:sz w:val="30"/>
                <w:szCs w:val="30"/>
                <w:cs/>
              </w:rPr>
            </w:pPr>
            <w:r w:rsidRPr="0015637E">
              <w:rPr>
                <w:rFonts w:ascii="Angsana New" w:hAnsi="Angsana New"/>
                <w:sz w:val="30"/>
                <w:szCs w:val="30"/>
              </w:rPr>
              <w:t>14,309</w:t>
            </w:r>
          </w:p>
        </w:tc>
      </w:tr>
      <w:tr w:rsidR="00074D3B" w:rsidRPr="00C52C41" w14:paraId="7DCC09D3" w14:textId="031E1BEC" w:rsidTr="0023078E">
        <w:tc>
          <w:tcPr>
            <w:tcW w:w="4950" w:type="dxa"/>
          </w:tcPr>
          <w:p w14:paraId="3D9C8030" w14:textId="77777777" w:rsidR="00074D3B" w:rsidRPr="00C52C41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37EE7E51" w14:textId="77777777" w:rsidR="00074D3B" w:rsidRPr="00C52C41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370AAD6" w14:textId="2907ECFC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2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125,266</w:t>
            </w:r>
          </w:p>
        </w:tc>
        <w:tc>
          <w:tcPr>
            <w:tcW w:w="270" w:type="dxa"/>
          </w:tcPr>
          <w:p w14:paraId="2456C38A" w14:textId="77777777" w:rsidR="00074D3B" w:rsidRPr="0015637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F9838E9" w14:textId="61A3340F" w:rsidR="00074D3B" w:rsidRPr="0015637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1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37E">
              <w:rPr>
                <w:rFonts w:ascii="Angsana New" w:hAnsi="Angsana New"/>
                <w:b/>
                <w:bCs/>
                <w:sz w:val="30"/>
                <w:szCs w:val="30"/>
              </w:rPr>
              <w:t>232,157</w:t>
            </w:r>
          </w:p>
        </w:tc>
      </w:tr>
    </w:tbl>
    <w:p w14:paraId="3DE43990" w14:textId="674C90A0" w:rsidR="00CD735C" w:rsidRPr="00B0181B" w:rsidRDefault="00A473DD" w:rsidP="00105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CD735C" w:rsidRPr="00B0181B">
        <w:rPr>
          <w:rFonts w:ascii="Angsana New" w:hAnsi="Angsana New"/>
          <w:b/>
          <w:bCs/>
          <w:sz w:val="30"/>
          <w:szCs w:val="30"/>
        </w:rPr>
        <w:tab/>
      </w:r>
      <w:r w:rsidR="00CD735C" w:rsidRPr="00B0181B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77811B5B" w14:textId="77777777" w:rsidR="00CD735C" w:rsidRPr="005B0C8B" w:rsidRDefault="00CD735C" w:rsidP="005B0C8B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270"/>
        <w:gridCol w:w="1710"/>
      </w:tblGrid>
      <w:tr w:rsidR="00C35D2E" w:rsidRPr="00B0181B" w14:paraId="62AB9A04" w14:textId="77777777" w:rsidTr="005B0C8B">
        <w:tc>
          <w:tcPr>
            <w:tcW w:w="5580" w:type="dxa"/>
          </w:tcPr>
          <w:p w14:paraId="4F265916" w14:textId="77777777" w:rsidR="00C35D2E" w:rsidRPr="00B0181B" w:rsidRDefault="00C35D2E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D348CAB" w14:textId="77777777" w:rsidR="00C35D2E" w:rsidRPr="00BC12D1" w:rsidRDefault="00C35D2E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C35D2E" w:rsidRPr="00B0181B" w14:paraId="291A7745" w14:textId="77777777" w:rsidTr="005B0C8B">
        <w:tc>
          <w:tcPr>
            <w:tcW w:w="5580" w:type="dxa"/>
          </w:tcPr>
          <w:p w14:paraId="6C408369" w14:textId="77777777" w:rsidR="00C35D2E" w:rsidRPr="00B0181B" w:rsidRDefault="00C35D2E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1FE4BEF" w14:textId="7420B714" w:rsidR="00C35D2E" w:rsidRPr="00BC12D1" w:rsidRDefault="00C35D2E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5B0C8B" w:rsidRPr="00B0181B" w14:paraId="1E67E811" w14:textId="77777777" w:rsidTr="005B0C8B">
        <w:tc>
          <w:tcPr>
            <w:tcW w:w="5580" w:type="dxa"/>
          </w:tcPr>
          <w:p w14:paraId="775E581F" w14:textId="77777777" w:rsidR="005B0C8B" w:rsidRPr="00B0181B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9679718" w14:textId="053D1488" w:rsidR="005B0C8B" w:rsidRPr="00284595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565</w:t>
            </w:r>
          </w:p>
        </w:tc>
        <w:tc>
          <w:tcPr>
            <w:tcW w:w="270" w:type="dxa"/>
          </w:tcPr>
          <w:p w14:paraId="161C5B0C" w14:textId="77777777" w:rsidR="005B0C8B" w:rsidRPr="00B0181B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8DDA16B" w14:textId="002B848B" w:rsidR="005B0C8B" w:rsidRPr="00284595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564</w:t>
            </w:r>
          </w:p>
        </w:tc>
      </w:tr>
      <w:tr w:rsidR="005B0C8B" w:rsidRPr="00B0181B" w14:paraId="56CC0173" w14:textId="77777777" w:rsidTr="005B0C8B">
        <w:tc>
          <w:tcPr>
            <w:tcW w:w="5580" w:type="dxa"/>
          </w:tcPr>
          <w:p w14:paraId="133EA8EC" w14:textId="77777777" w:rsidR="005B0C8B" w:rsidRPr="00B0181B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5E329EB" w14:textId="77777777" w:rsidR="005B0C8B" w:rsidRPr="00B0181B" w:rsidRDefault="005B0C8B" w:rsidP="005B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4D3B" w:rsidRPr="00A4217E" w14:paraId="477CD55B" w14:textId="49DE61EF" w:rsidTr="005B0C8B">
        <w:tc>
          <w:tcPr>
            <w:tcW w:w="5580" w:type="dxa"/>
          </w:tcPr>
          <w:p w14:paraId="493DC57B" w14:textId="77777777" w:rsidR="00074D3B" w:rsidRPr="00A4217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1710" w:type="dxa"/>
            <w:vAlign w:val="bottom"/>
          </w:tcPr>
          <w:p w14:paraId="61CDDD44" w14:textId="73E149D2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444,114</w:t>
            </w:r>
          </w:p>
        </w:tc>
        <w:tc>
          <w:tcPr>
            <w:tcW w:w="270" w:type="dxa"/>
          </w:tcPr>
          <w:p w14:paraId="31AE74E3" w14:textId="77777777" w:rsidR="00074D3B" w:rsidRPr="00A4217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CC6F39F" w14:textId="3A5CE517" w:rsidR="00074D3B" w:rsidRPr="00A4217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5637E">
              <w:rPr>
                <w:rFonts w:ascii="Angsana New" w:hAnsi="Angsana New"/>
                <w:sz w:val="30"/>
                <w:szCs w:val="30"/>
              </w:rPr>
              <w:t>249,355</w:t>
            </w:r>
          </w:p>
        </w:tc>
      </w:tr>
      <w:tr w:rsidR="00074D3B" w:rsidRPr="00A4217E" w14:paraId="3BC48397" w14:textId="4410165B" w:rsidTr="005B0C8B">
        <w:tc>
          <w:tcPr>
            <w:tcW w:w="5580" w:type="dxa"/>
          </w:tcPr>
          <w:p w14:paraId="1B11DF8C" w14:textId="77777777" w:rsidR="00074D3B" w:rsidRPr="00A4217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710" w:type="dxa"/>
            <w:vAlign w:val="bottom"/>
          </w:tcPr>
          <w:p w14:paraId="17B9CF62" w14:textId="24D9F314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651,254</w:t>
            </w:r>
          </w:p>
        </w:tc>
        <w:tc>
          <w:tcPr>
            <w:tcW w:w="270" w:type="dxa"/>
          </w:tcPr>
          <w:p w14:paraId="4E55AE0E" w14:textId="77777777" w:rsidR="00074D3B" w:rsidRPr="00A4217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803258E" w14:textId="1DA20057" w:rsidR="00074D3B" w:rsidRPr="00A4217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5637E">
              <w:rPr>
                <w:rFonts w:ascii="Angsana New" w:hAnsi="Angsana New"/>
                <w:sz w:val="30"/>
                <w:szCs w:val="30"/>
              </w:rPr>
              <w:t>586,791</w:t>
            </w:r>
          </w:p>
        </w:tc>
      </w:tr>
      <w:tr w:rsidR="00074D3B" w:rsidRPr="00A4217E" w14:paraId="30271A34" w14:textId="1F1B03F3" w:rsidTr="005B0C8B">
        <w:tc>
          <w:tcPr>
            <w:tcW w:w="5580" w:type="dxa"/>
          </w:tcPr>
          <w:p w14:paraId="7CF90ADF" w14:textId="77777777" w:rsidR="00074D3B" w:rsidRPr="00A4217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710" w:type="dxa"/>
            <w:vAlign w:val="bottom"/>
          </w:tcPr>
          <w:p w14:paraId="7923171A" w14:textId="584F0E6C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236,021</w:t>
            </w:r>
          </w:p>
        </w:tc>
        <w:tc>
          <w:tcPr>
            <w:tcW w:w="270" w:type="dxa"/>
          </w:tcPr>
          <w:p w14:paraId="523A37A8" w14:textId="1CAFDE23" w:rsidR="00074D3B" w:rsidRPr="00A4217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E760193" w14:textId="24EB91D1" w:rsidR="00074D3B" w:rsidRPr="00A4217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5637E">
              <w:rPr>
                <w:rFonts w:ascii="Angsana New" w:hAnsi="Angsana New"/>
                <w:sz w:val="30"/>
                <w:szCs w:val="30"/>
              </w:rPr>
              <w:t>157,462</w:t>
            </w:r>
          </w:p>
        </w:tc>
      </w:tr>
      <w:tr w:rsidR="00074D3B" w:rsidRPr="00A4217E" w14:paraId="4766668E" w14:textId="647BB697" w:rsidTr="005B0C8B">
        <w:tc>
          <w:tcPr>
            <w:tcW w:w="5580" w:type="dxa"/>
          </w:tcPr>
          <w:p w14:paraId="67250066" w14:textId="77777777" w:rsidR="00074D3B" w:rsidRPr="00A4217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 xml:space="preserve">อะไหล่และวัสดุสิ้นเปลือง  </w:t>
            </w:r>
            <w:r w:rsidRPr="00A4217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118D3C26" w14:textId="6BE91C00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186,642</w:t>
            </w:r>
          </w:p>
        </w:tc>
        <w:tc>
          <w:tcPr>
            <w:tcW w:w="270" w:type="dxa"/>
          </w:tcPr>
          <w:p w14:paraId="72493147" w14:textId="77777777" w:rsidR="00074D3B" w:rsidRPr="00A4217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CF468D3" w14:textId="1E602B77" w:rsidR="00074D3B" w:rsidRPr="00A4217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5637E">
              <w:rPr>
                <w:rFonts w:ascii="Angsana New" w:hAnsi="Angsana New"/>
                <w:sz w:val="30"/>
                <w:szCs w:val="30"/>
              </w:rPr>
              <w:t>180,937</w:t>
            </w:r>
          </w:p>
        </w:tc>
      </w:tr>
      <w:tr w:rsidR="00074D3B" w:rsidRPr="00A4217E" w14:paraId="1393CD7F" w14:textId="4047AF18" w:rsidTr="005B0C8B">
        <w:tc>
          <w:tcPr>
            <w:tcW w:w="5580" w:type="dxa"/>
          </w:tcPr>
          <w:p w14:paraId="3E7931D3" w14:textId="77777777" w:rsidR="00074D3B" w:rsidRPr="00A4217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17E">
              <w:rPr>
                <w:rFonts w:ascii="Angsana New" w:hAnsi="Angsana New"/>
                <w:sz w:val="30"/>
                <w:szCs w:val="30"/>
                <w:cs/>
              </w:rPr>
              <w:t>วัตถุดิบและอะไหล่ระหว่างทาง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A793621" w14:textId="68E412E0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31,620</w:t>
            </w:r>
          </w:p>
        </w:tc>
        <w:tc>
          <w:tcPr>
            <w:tcW w:w="270" w:type="dxa"/>
          </w:tcPr>
          <w:p w14:paraId="271E7EF5" w14:textId="77777777" w:rsidR="00074D3B" w:rsidRPr="00A4217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7F95737" w14:textId="6C7F131D" w:rsidR="00074D3B" w:rsidRPr="00A4217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5637E">
              <w:rPr>
                <w:rFonts w:ascii="Angsana New" w:hAnsi="Angsana New"/>
                <w:sz w:val="30"/>
                <w:szCs w:val="30"/>
              </w:rPr>
              <w:t>3</w:t>
            </w:r>
            <w:r w:rsidRPr="00FE049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5637E">
              <w:rPr>
                <w:rFonts w:ascii="Angsana New" w:hAnsi="Angsana New"/>
                <w:sz w:val="30"/>
                <w:szCs w:val="30"/>
              </w:rPr>
              <w:t>,841</w:t>
            </w:r>
          </w:p>
        </w:tc>
      </w:tr>
      <w:tr w:rsidR="00074D3B" w:rsidRPr="00A4217E" w14:paraId="7F5BC42F" w14:textId="5660922C" w:rsidTr="005B0C8B">
        <w:tc>
          <w:tcPr>
            <w:tcW w:w="5580" w:type="dxa"/>
          </w:tcPr>
          <w:p w14:paraId="283F45EC" w14:textId="77777777" w:rsidR="00074D3B" w:rsidRPr="00A4217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E6A3ED6" w14:textId="10B5045A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1,549,651</w:t>
            </w:r>
          </w:p>
        </w:tc>
        <w:tc>
          <w:tcPr>
            <w:tcW w:w="270" w:type="dxa"/>
          </w:tcPr>
          <w:p w14:paraId="6CF951E2" w14:textId="77777777" w:rsidR="00074D3B" w:rsidRPr="00A4217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3C74982" w14:textId="2D08F8D0" w:rsidR="00074D3B" w:rsidRPr="00A4217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5637E">
              <w:rPr>
                <w:rFonts w:ascii="Angsana New" w:hAnsi="Angsana New"/>
                <w:sz w:val="30"/>
                <w:szCs w:val="30"/>
              </w:rPr>
              <w:t>1,206,386</w:t>
            </w:r>
          </w:p>
        </w:tc>
      </w:tr>
      <w:tr w:rsidR="00074D3B" w:rsidRPr="00A4217E" w14:paraId="22520C5C" w14:textId="61374CF5" w:rsidTr="005B0C8B">
        <w:tc>
          <w:tcPr>
            <w:tcW w:w="5580" w:type="dxa"/>
          </w:tcPr>
          <w:p w14:paraId="7E82359B" w14:textId="6579893E" w:rsidR="00074D3B" w:rsidRPr="00A4217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4217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A4217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ผลขาดทุนจากการปรับลด</w:t>
            </w:r>
            <w:r w:rsidRPr="00A4217E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มูลค่าสินค้า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คงเหลือ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44F894C" w14:textId="0B74B688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(48,168)</w:t>
            </w:r>
          </w:p>
        </w:tc>
        <w:tc>
          <w:tcPr>
            <w:tcW w:w="270" w:type="dxa"/>
          </w:tcPr>
          <w:p w14:paraId="5A530A8A" w14:textId="77777777" w:rsidR="00074D3B" w:rsidRPr="00A4217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EC8397B" w14:textId="0168DEBB" w:rsidR="00074D3B" w:rsidRPr="00A4217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5637E">
              <w:rPr>
                <w:rFonts w:ascii="Angsana New" w:hAnsi="Angsana New"/>
                <w:sz w:val="30"/>
                <w:szCs w:val="30"/>
              </w:rPr>
              <w:t>(36,103)</w:t>
            </w:r>
          </w:p>
        </w:tc>
      </w:tr>
      <w:tr w:rsidR="00074D3B" w:rsidRPr="00A4217E" w14:paraId="2F9DD189" w14:textId="374DFB84" w:rsidTr="005B0C8B">
        <w:tc>
          <w:tcPr>
            <w:tcW w:w="5580" w:type="dxa"/>
          </w:tcPr>
          <w:p w14:paraId="40B0F5BF" w14:textId="77777777" w:rsidR="00074D3B" w:rsidRPr="00A4217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21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06F6F" w14:textId="178B3DF9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1,501,483</w:t>
            </w:r>
          </w:p>
        </w:tc>
        <w:tc>
          <w:tcPr>
            <w:tcW w:w="270" w:type="dxa"/>
          </w:tcPr>
          <w:p w14:paraId="5A4FE75D" w14:textId="77777777" w:rsidR="00074D3B" w:rsidRPr="00A4217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BC628" w14:textId="2BEDC417" w:rsidR="00074D3B" w:rsidRPr="00A4217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37E">
              <w:rPr>
                <w:rFonts w:ascii="Angsana New" w:hAnsi="Angsana New"/>
                <w:b/>
                <w:bCs/>
                <w:sz w:val="30"/>
                <w:szCs w:val="30"/>
              </w:rPr>
              <w:t>1,170,283</w:t>
            </w:r>
          </w:p>
        </w:tc>
      </w:tr>
    </w:tbl>
    <w:p w14:paraId="0328BCC3" w14:textId="07EFF4BD" w:rsidR="00B60090" w:rsidRPr="00C63705" w:rsidRDefault="00B60090" w:rsidP="00C6370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270"/>
        <w:gridCol w:w="1710"/>
      </w:tblGrid>
      <w:tr w:rsidR="000A557A" w:rsidRPr="00B0181B" w14:paraId="30875773" w14:textId="22AD997B" w:rsidTr="00C63705">
        <w:tc>
          <w:tcPr>
            <w:tcW w:w="5580" w:type="dxa"/>
          </w:tcPr>
          <w:p w14:paraId="45FF30E2" w14:textId="77777777" w:rsidR="000A557A" w:rsidRPr="00B0181B" w:rsidRDefault="000A557A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78E5D859" w14:textId="24F742CC" w:rsidR="000A557A" w:rsidRPr="003E5BB7" w:rsidRDefault="000A557A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A557A" w:rsidRPr="00B0181B" w14:paraId="790A4E64" w14:textId="77777777" w:rsidTr="00C63705">
        <w:tc>
          <w:tcPr>
            <w:tcW w:w="5580" w:type="dxa"/>
          </w:tcPr>
          <w:p w14:paraId="1A8591D1" w14:textId="77777777" w:rsidR="000A557A" w:rsidRPr="00B0181B" w:rsidRDefault="000A557A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10D5F36" w14:textId="767989C1" w:rsidR="000A557A" w:rsidRPr="003E5BB7" w:rsidRDefault="000A557A" w:rsidP="00D42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A557A" w:rsidRPr="00B0181B" w14:paraId="338B680F" w14:textId="77777777" w:rsidTr="00C63705">
        <w:tc>
          <w:tcPr>
            <w:tcW w:w="5580" w:type="dxa"/>
          </w:tcPr>
          <w:p w14:paraId="3519423B" w14:textId="77777777" w:rsidR="000A557A" w:rsidRPr="00B0181B" w:rsidRDefault="000A557A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2E788B0" w14:textId="43690F29" w:rsidR="000A557A" w:rsidRDefault="000A557A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773707A" w14:textId="77777777" w:rsidR="000A557A" w:rsidRPr="003E5BB7" w:rsidRDefault="000A557A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2AEB610" w14:textId="71672A10" w:rsidR="000A557A" w:rsidRPr="003E5BB7" w:rsidRDefault="000A557A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16936" w:rsidRPr="00B0181B" w14:paraId="59B7D6D7" w14:textId="24A9D847" w:rsidTr="00C63705">
        <w:tc>
          <w:tcPr>
            <w:tcW w:w="5580" w:type="dxa"/>
          </w:tcPr>
          <w:p w14:paraId="53329EDC" w14:textId="77777777" w:rsidR="00616936" w:rsidRPr="00B0181B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22DADEB5" w14:textId="6B1E8A24" w:rsidR="00616936" w:rsidRPr="00B0181B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557A" w:rsidRPr="00B0181B" w14:paraId="736FA601" w14:textId="419E8119" w:rsidTr="00C63705">
        <w:tc>
          <w:tcPr>
            <w:tcW w:w="5580" w:type="dxa"/>
          </w:tcPr>
          <w:p w14:paraId="6E7C5367" w14:textId="1F2B2AB4" w:rsidR="000A557A" w:rsidRPr="00B0181B" w:rsidRDefault="000A557A" w:rsidP="00616936">
            <w:pPr>
              <w:pStyle w:val="BodyText"/>
              <w:tabs>
                <w:tab w:val="decimal" w:pos="1028"/>
              </w:tabs>
              <w:spacing w:after="0" w:line="240" w:lineRule="auto"/>
              <w:ind w:left="255" w:right="-131" w:hanging="25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บันทึกรวม</w:t>
            </w:r>
            <w:r w:rsidRPr="00B0181B">
              <w:rPr>
                <w:rFonts w:ascii="Angsana New" w:hAnsi="Angsana New"/>
                <w:sz w:val="30"/>
                <w:szCs w:val="30"/>
                <w:cs/>
              </w:rPr>
              <w:t>ในบัญชีต้นทุนขาย</w:t>
            </w:r>
          </w:p>
        </w:tc>
        <w:tc>
          <w:tcPr>
            <w:tcW w:w="1710" w:type="dxa"/>
            <w:vAlign w:val="bottom"/>
          </w:tcPr>
          <w:p w14:paraId="016CC910" w14:textId="13E8A6E1" w:rsidR="000A557A" w:rsidRPr="00B0181B" w:rsidRDefault="000A557A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F1F636" w14:textId="77777777" w:rsidR="000A557A" w:rsidRPr="00B0181B" w:rsidRDefault="000A557A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8CB7086" w14:textId="62A4738E" w:rsidR="000A557A" w:rsidRPr="00B0181B" w:rsidRDefault="000A557A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4D3B" w:rsidRPr="00B0181B" w14:paraId="3FC7F579" w14:textId="2FA8B9B8" w:rsidTr="00C63705">
        <w:tc>
          <w:tcPr>
            <w:tcW w:w="5580" w:type="dxa"/>
          </w:tcPr>
          <w:p w14:paraId="15275631" w14:textId="3C529581" w:rsidR="00074D3B" w:rsidRPr="00B0181B" w:rsidRDefault="00074D3B" w:rsidP="00074D3B">
            <w:pPr>
              <w:pStyle w:val="BodyText"/>
              <w:numPr>
                <w:ilvl w:val="0"/>
                <w:numId w:val="16"/>
              </w:numPr>
              <w:tabs>
                <w:tab w:val="decimal" w:pos="1028"/>
              </w:tabs>
              <w:spacing w:after="0" w:line="240" w:lineRule="auto"/>
              <w:ind w:right="-131" w:hanging="7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10" w:type="dxa"/>
          </w:tcPr>
          <w:p w14:paraId="407052E4" w14:textId="515627E5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7,856,658</w:t>
            </w:r>
          </w:p>
        </w:tc>
        <w:tc>
          <w:tcPr>
            <w:tcW w:w="270" w:type="dxa"/>
          </w:tcPr>
          <w:p w14:paraId="5A4B9F56" w14:textId="77777777" w:rsid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6E99731" w14:textId="404B0978" w:rsid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15637E">
              <w:rPr>
                <w:rFonts w:ascii="Angsana New" w:hAnsi="Angsana New"/>
                <w:sz w:val="30"/>
                <w:szCs w:val="30"/>
              </w:rPr>
              <w:t>6,653,602</w:t>
            </w:r>
          </w:p>
        </w:tc>
      </w:tr>
      <w:tr w:rsidR="00074D3B" w:rsidRPr="00B0181B" w14:paraId="5AE54296" w14:textId="7A5A1A59" w:rsidTr="00C63705">
        <w:tc>
          <w:tcPr>
            <w:tcW w:w="5580" w:type="dxa"/>
          </w:tcPr>
          <w:p w14:paraId="7520EC3C" w14:textId="37ECB425" w:rsidR="00074D3B" w:rsidRPr="00B0181B" w:rsidRDefault="00074D3B" w:rsidP="00074D3B">
            <w:pPr>
              <w:pStyle w:val="BodyTex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 w:line="240" w:lineRule="auto"/>
              <w:ind w:left="165" w:right="-131" w:hanging="165"/>
              <w:rPr>
                <w:rFonts w:ascii="Angsana New" w:hAnsi="Angsana New"/>
                <w:sz w:val="30"/>
                <w:szCs w:val="30"/>
              </w:rPr>
            </w:pPr>
            <w:r w:rsidRPr="00B0181B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8D583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0181B">
              <w:rPr>
                <w:rFonts w:ascii="Angsana New" w:hAnsi="Angsana New"/>
                <w:sz w:val="30"/>
                <w:szCs w:val="30"/>
                <w:cs/>
              </w:rPr>
              <w:t>ที่คาดว่า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</w:t>
            </w:r>
            <w:r w:rsidRPr="00B0181B">
              <w:rPr>
                <w:rFonts w:ascii="Angsana New" w:hAnsi="Angsana New"/>
                <w:sz w:val="30"/>
                <w:szCs w:val="30"/>
                <w:cs/>
              </w:rPr>
              <w:t>ะได้รับ</w:t>
            </w:r>
            <w:r w:rsidR="008D58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D5834">
              <w:rPr>
                <w:rFonts w:ascii="Angsana New" w:hAnsi="Angsana New" w:hint="cs"/>
                <w:sz w:val="30"/>
                <w:szCs w:val="30"/>
                <w:cs/>
              </w:rPr>
              <w:t>(กลับรายการ)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1454DA3" w14:textId="77777777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425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  <w:p w14:paraId="2762553F" w14:textId="0EF2AD8E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sz w:val="30"/>
                <w:szCs w:val="30"/>
              </w:rPr>
              <w:t>12,065</w:t>
            </w:r>
          </w:p>
        </w:tc>
        <w:tc>
          <w:tcPr>
            <w:tcW w:w="270" w:type="dxa"/>
          </w:tcPr>
          <w:p w14:paraId="2311B695" w14:textId="77777777" w:rsid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DF4433A" w14:textId="77777777" w:rsidR="00074D3B" w:rsidRPr="0015637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  <w:tab w:val="decimal" w:pos="1160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DB1C9BB" w14:textId="7785A9F1" w:rsid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15637E">
              <w:rPr>
                <w:rFonts w:ascii="Angsana New" w:hAnsi="Angsana New"/>
                <w:sz w:val="30"/>
                <w:szCs w:val="30"/>
              </w:rPr>
              <w:t>(30,340)</w:t>
            </w:r>
          </w:p>
        </w:tc>
      </w:tr>
      <w:tr w:rsidR="00074D3B" w:rsidRPr="00B0181B" w14:paraId="3407E383" w14:textId="5894FF72" w:rsidTr="00C63705">
        <w:trPr>
          <w:trHeight w:val="424"/>
        </w:trPr>
        <w:tc>
          <w:tcPr>
            <w:tcW w:w="5580" w:type="dxa"/>
          </w:tcPr>
          <w:p w14:paraId="28385BD2" w14:textId="06D7DE5F" w:rsidR="00074D3B" w:rsidRPr="00B0181B" w:rsidRDefault="00074D3B" w:rsidP="00074D3B">
            <w:pPr>
              <w:pStyle w:val="BodyText"/>
              <w:tabs>
                <w:tab w:val="decimal" w:pos="1028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C5F47DB" w14:textId="0EF8D2CB" w:rsidR="00074D3B" w:rsidRP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4D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7,868,723</w:t>
            </w:r>
          </w:p>
        </w:tc>
        <w:tc>
          <w:tcPr>
            <w:tcW w:w="270" w:type="dxa"/>
          </w:tcPr>
          <w:p w14:paraId="14D66750" w14:textId="77777777" w:rsid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718A3A2" w14:textId="5F73E0FC" w:rsid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37E">
              <w:rPr>
                <w:rFonts w:ascii="Angsana New" w:hAnsi="Angsana New"/>
                <w:b/>
                <w:bCs/>
                <w:sz w:val="30"/>
                <w:szCs w:val="30"/>
              </w:rPr>
              <w:t>6,623,262</w:t>
            </w:r>
          </w:p>
        </w:tc>
      </w:tr>
    </w:tbl>
    <w:p w14:paraId="17CBFE42" w14:textId="77777777" w:rsidR="00616936" w:rsidRDefault="00616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1DA252C" w14:textId="77777777" w:rsidR="00C63705" w:rsidRDefault="00C63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A3CA7B0" w14:textId="4E976A69" w:rsidR="00FA25C1" w:rsidRPr="00981687" w:rsidRDefault="00FE0499" w:rsidP="00981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E0499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A473DD">
        <w:rPr>
          <w:rFonts w:ascii="Angsana New" w:hAnsi="Angsana New"/>
          <w:b/>
          <w:bCs/>
          <w:sz w:val="30"/>
          <w:szCs w:val="30"/>
        </w:rPr>
        <w:t>0</w:t>
      </w:r>
      <w:r w:rsidR="0052669F" w:rsidRPr="00981687">
        <w:rPr>
          <w:rFonts w:ascii="Angsana New" w:hAnsi="Angsana New"/>
          <w:b/>
          <w:bCs/>
          <w:sz w:val="30"/>
          <w:szCs w:val="30"/>
        </w:rPr>
        <w:tab/>
      </w:r>
      <w:r w:rsidR="00FA25C1" w:rsidRPr="00981687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14:paraId="03FA06F3" w14:textId="77777777" w:rsidR="00FA25C1" w:rsidRPr="00616936" w:rsidRDefault="00FA25C1" w:rsidP="0082426D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7"/>
        <w:gridCol w:w="1350"/>
        <w:gridCol w:w="236"/>
        <w:gridCol w:w="34"/>
        <w:gridCol w:w="1413"/>
        <w:gridCol w:w="270"/>
        <w:gridCol w:w="1440"/>
        <w:gridCol w:w="270"/>
        <w:gridCol w:w="1395"/>
      </w:tblGrid>
      <w:tr w:rsidR="00616936" w:rsidRPr="00B0181B" w14:paraId="6A06D026" w14:textId="77777777" w:rsidTr="00C63705">
        <w:tc>
          <w:tcPr>
            <w:tcW w:w="2997" w:type="dxa"/>
          </w:tcPr>
          <w:p w14:paraId="26B5F894" w14:textId="77777777" w:rsidR="00616936" w:rsidRPr="00B0181B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4"/>
          </w:tcPr>
          <w:p w14:paraId="2E0E0BAD" w14:textId="77777777" w:rsidR="00616936" w:rsidRPr="00284595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6BE2B161" w14:textId="77777777" w:rsidR="00616936" w:rsidRPr="00284595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4E569108" w14:textId="6270768C" w:rsidR="00616936" w:rsidRPr="003E5BB7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3705" w:rsidRPr="00B0181B" w14:paraId="419E5315" w14:textId="77777777" w:rsidTr="00B75ADB">
        <w:tc>
          <w:tcPr>
            <w:tcW w:w="2997" w:type="dxa"/>
          </w:tcPr>
          <w:p w14:paraId="226C1F64" w14:textId="77777777" w:rsidR="00C63705" w:rsidRPr="00B0181B" w:rsidRDefault="00C6370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4"/>
          </w:tcPr>
          <w:p w14:paraId="28FD1426" w14:textId="77777777" w:rsidR="00C63705" w:rsidRPr="003E5BB7" w:rsidRDefault="00C6370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0FFAC0F6" w14:textId="77777777" w:rsidR="00C63705" w:rsidRPr="00284595" w:rsidRDefault="00C6370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72DDCA14" w14:textId="0F80C057" w:rsidR="00C63705" w:rsidRPr="003E5BB7" w:rsidRDefault="00C6370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16936" w:rsidRPr="00B0181B" w14:paraId="4C96F1E8" w14:textId="77777777" w:rsidTr="00C63705">
        <w:tc>
          <w:tcPr>
            <w:tcW w:w="2997" w:type="dxa"/>
          </w:tcPr>
          <w:p w14:paraId="71E6232B" w14:textId="77777777" w:rsidR="00616936" w:rsidRPr="00B0181B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4"/>
          </w:tcPr>
          <w:p w14:paraId="24E020F5" w14:textId="77777777" w:rsidR="00616936" w:rsidRPr="003E5BB7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270" w:type="dxa"/>
          </w:tcPr>
          <w:p w14:paraId="455D260E" w14:textId="77777777" w:rsidR="00616936" w:rsidRPr="00284595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0642D2A0" w14:textId="7A6D88A0" w:rsidR="00616936" w:rsidRPr="003E5BB7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สำหรับปีสิ้นสุดวันที่</w:t>
            </w:r>
          </w:p>
        </w:tc>
      </w:tr>
      <w:tr w:rsidR="00616936" w:rsidRPr="00B0181B" w14:paraId="6713ACE1" w14:textId="77777777" w:rsidTr="00C63705">
        <w:tc>
          <w:tcPr>
            <w:tcW w:w="2997" w:type="dxa"/>
          </w:tcPr>
          <w:p w14:paraId="55CB2A72" w14:textId="77777777" w:rsidR="00616936" w:rsidRPr="00B0181B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4"/>
          </w:tcPr>
          <w:p w14:paraId="6E283718" w14:textId="0321DC99" w:rsidR="00616936" w:rsidRPr="003E5BB7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17D69233" w14:textId="77777777" w:rsidR="00616936" w:rsidRPr="00284595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20974A8C" w14:textId="571F6673" w:rsidR="00616936" w:rsidRPr="003E5BB7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616936" w:rsidRPr="00B0181B" w14:paraId="0ED9B01D" w14:textId="77777777" w:rsidTr="00270674">
        <w:tc>
          <w:tcPr>
            <w:tcW w:w="2997" w:type="dxa"/>
          </w:tcPr>
          <w:p w14:paraId="78DC33A3" w14:textId="77777777" w:rsidR="00616936" w:rsidRPr="00B0181B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2B5F6BE" w14:textId="7CB7D939" w:rsidR="00616936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14:paraId="09C79AB0" w14:textId="77777777" w:rsidR="00616936" w:rsidRPr="00B0181B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14:paraId="4986063D" w14:textId="31DC8D1A" w:rsidR="00616936" w:rsidRPr="003E5BB7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5AA23C2" w14:textId="77777777" w:rsidR="00616936" w:rsidRPr="00284595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B2A9BE5" w14:textId="173E578D" w:rsidR="00616936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CAB98E8" w14:textId="77777777" w:rsidR="00616936" w:rsidRPr="003E5BB7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E15A14C" w14:textId="2D3EDEDF" w:rsidR="00616936" w:rsidRPr="003E5BB7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16936" w:rsidRPr="007553D7" w14:paraId="6646202F" w14:textId="32361AB0" w:rsidTr="00C63705">
        <w:trPr>
          <w:trHeight w:val="380"/>
        </w:trPr>
        <w:tc>
          <w:tcPr>
            <w:tcW w:w="2997" w:type="dxa"/>
          </w:tcPr>
          <w:p w14:paraId="198E2420" w14:textId="77777777" w:rsidR="00616936" w:rsidRPr="007553D7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08" w:type="dxa"/>
            <w:gridSpan w:val="8"/>
          </w:tcPr>
          <w:p w14:paraId="60AAA0FC" w14:textId="7062BE73" w:rsidR="00616936" w:rsidRPr="00E029E6" w:rsidRDefault="00616936" w:rsidP="00616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29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4D3B" w:rsidRPr="007553D7" w14:paraId="44ADDA33" w14:textId="0CEED597" w:rsidTr="00270674">
        <w:tc>
          <w:tcPr>
            <w:tcW w:w="2997" w:type="dxa"/>
          </w:tcPr>
          <w:p w14:paraId="2B4DA030" w14:textId="02B5857A" w:rsidR="00074D3B" w:rsidRPr="00156A78" w:rsidRDefault="00074D3B" w:rsidP="00074D3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350" w:type="dxa"/>
          </w:tcPr>
          <w:p w14:paraId="142EFBA9" w14:textId="5B13584A" w:rsidR="00074D3B" w:rsidRPr="00422A55" w:rsidRDefault="00D27E71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27E71">
              <w:rPr>
                <w:rFonts w:ascii="Angsana New" w:hAnsi="Angsana New"/>
                <w:sz w:val="30"/>
                <w:szCs w:val="30"/>
              </w:rPr>
              <w:t>1,513,115</w:t>
            </w:r>
          </w:p>
        </w:tc>
        <w:tc>
          <w:tcPr>
            <w:tcW w:w="236" w:type="dxa"/>
          </w:tcPr>
          <w:p w14:paraId="69793B30" w14:textId="77777777" w:rsidR="00074D3B" w:rsidRPr="007553D7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6AE09480" w14:textId="338877D3" w:rsidR="00074D3B" w:rsidRPr="001F63E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22A55">
              <w:rPr>
                <w:rFonts w:ascii="Angsana New" w:hAnsi="Angsana New"/>
                <w:sz w:val="30"/>
                <w:szCs w:val="30"/>
              </w:rPr>
              <w:t>1,528,360</w:t>
            </w:r>
          </w:p>
        </w:tc>
        <w:tc>
          <w:tcPr>
            <w:tcW w:w="270" w:type="dxa"/>
          </w:tcPr>
          <w:p w14:paraId="7C9132F0" w14:textId="77777777" w:rsid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BBEC304" w14:textId="79FF521B" w:rsid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990</w:t>
            </w:r>
          </w:p>
        </w:tc>
        <w:tc>
          <w:tcPr>
            <w:tcW w:w="270" w:type="dxa"/>
          </w:tcPr>
          <w:p w14:paraId="09677B5F" w14:textId="77777777" w:rsid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184C6DD" w14:textId="5876BE46" w:rsid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990</w:t>
            </w:r>
          </w:p>
        </w:tc>
      </w:tr>
      <w:tr w:rsidR="00074D3B" w:rsidRPr="007553D7" w14:paraId="028E89D6" w14:textId="1DCDF14A" w:rsidTr="00270674">
        <w:trPr>
          <w:trHeight w:val="281"/>
        </w:trPr>
        <w:tc>
          <w:tcPr>
            <w:tcW w:w="2997" w:type="dxa"/>
          </w:tcPr>
          <w:p w14:paraId="5C98BF5A" w14:textId="156F087A" w:rsidR="00074D3B" w:rsidRPr="00156A78" w:rsidRDefault="00074D3B" w:rsidP="00074D3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5A2741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744AF334" w14:textId="34355CD9" w:rsidR="00D27E71" w:rsidRPr="00422A55" w:rsidRDefault="00B14E21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14E21">
              <w:rPr>
                <w:rFonts w:ascii="Angsana New" w:hAnsi="Angsana New"/>
                <w:sz w:val="30"/>
                <w:szCs w:val="30"/>
              </w:rPr>
              <w:t>88,052</w:t>
            </w:r>
          </w:p>
        </w:tc>
        <w:tc>
          <w:tcPr>
            <w:tcW w:w="236" w:type="dxa"/>
          </w:tcPr>
          <w:p w14:paraId="7A611084" w14:textId="77777777" w:rsidR="00074D3B" w:rsidRPr="007553D7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78C39741" w14:textId="6CC6377A" w:rsidR="00074D3B" w:rsidRPr="001F63E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22A55">
              <w:rPr>
                <w:rFonts w:ascii="Angsana New" w:hAnsi="Angsana New"/>
                <w:sz w:val="30"/>
                <w:szCs w:val="30"/>
              </w:rPr>
              <w:t>46,836</w:t>
            </w:r>
          </w:p>
        </w:tc>
        <w:tc>
          <w:tcPr>
            <w:tcW w:w="270" w:type="dxa"/>
          </w:tcPr>
          <w:p w14:paraId="0C0FC6CF" w14:textId="77777777" w:rsid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93D0EB" w14:textId="6EDFC4A5" w:rsidR="00074D3B" w:rsidRDefault="00074D3B" w:rsidP="00D2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592F07" w14:textId="77777777" w:rsid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0AE7808" w14:textId="03DC8B9C" w:rsid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4E21" w:rsidRPr="007553D7" w14:paraId="33DEBCB2" w14:textId="77777777" w:rsidTr="00270674">
        <w:trPr>
          <w:trHeight w:val="281"/>
        </w:trPr>
        <w:tc>
          <w:tcPr>
            <w:tcW w:w="2997" w:type="dxa"/>
          </w:tcPr>
          <w:p w14:paraId="4D08F84E" w14:textId="5C79A996" w:rsidR="00B14E21" w:rsidRPr="00156A78" w:rsidRDefault="00B14E21" w:rsidP="00074D3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B14E21">
              <w:rPr>
                <w:rFonts w:ascii="Angsana New" w:hAnsi="Angsana New"/>
                <w:sz w:val="30"/>
                <w:szCs w:val="30"/>
                <w:cs/>
              </w:rPr>
              <w:t xml:space="preserve">ส่วนแบ่งกำไรเบ็ดเสร็จอื่น 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="008A6E06">
              <w:rPr>
                <w:rFonts w:ascii="Angsana New" w:hAnsi="Angsana New" w:hint="cs"/>
                <w:sz w:val="30"/>
                <w:szCs w:val="30"/>
                <w:cs/>
              </w:rPr>
              <w:t xml:space="preserve">ของบริษัทร่วม </w:t>
            </w:r>
            <w:r w:rsidRPr="00B14E21">
              <w:rPr>
                <w:rFonts w:ascii="Angsana New" w:hAnsi="Angsana New"/>
                <w:sz w:val="30"/>
                <w:szCs w:val="30"/>
                <w:cs/>
              </w:rPr>
              <w:t>- สุทธิจากภาษี</w:t>
            </w:r>
          </w:p>
        </w:tc>
        <w:tc>
          <w:tcPr>
            <w:tcW w:w="1350" w:type="dxa"/>
          </w:tcPr>
          <w:p w14:paraId="123C613E" w14:textId="77777777" w:rsidR="00B14E21" w:rsidRDefault="00B14E21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C2A97C2" w14:textId="77F1CC6D" w:rsidR="00B14E21" w:rsidRDefault="00B14E21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14E21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B14E21">
              <w:rPr>
                <w:rFonts w:ascii="Angsana New" w:hAnsi="Angsana New"/>
                <w:sz w:val="30"/>
                <w:szCs w:val="30"/>
              </w:rPr>
              <w:t>,</w:t>
            </w:r>
            <w:r w:rsidRPr="00B14E21">
              <w:rPr>
                <w:rFonts w:ascii="Angsana New" w:hAnsi="Angsana New"/>
                <w:sz w:val="30"/>
                <w:szCs w:val="30"/>
                <w:cs/>
              </w:rPr>
              <w:t>123</w:t>
            </w:r>
          </w:p>
        </w:tc>
        <w:tc>
          <w:tcPr>
            <w:tcW w:w="236" w:type="dxa"/>
          </w:tcPr>
          <w:p w14:paraId="390CDBFF" w14:textId="77777777" w:rsidR="00B14E21" w:rsidRPr="007553D7" w:rsidRDefault="00B14E21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7D7D95BB" w14:textId="77777777" w:rsidR="00B14E21" w:rsidRDefault="00B14E21" w:rsidP="00B1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D609C7B" w14:textId="316B53E0" w:rsidR="00B14E21" w:rsidRDefault="00B14E21" w:rsidP="00B1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5FE22A" w14:textId="77777777" w:rsidR="00B14E21" w:rsidRDefault="00B14E21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FA411AB" w14:textId="77777777" w:rsidR="00B14E21" w:rsidRDefault="00B14E21" w:rsidP="00D2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7F744A08" w14:textId="144698CD" w:rsidR="003649DA" w:rsidRDefault="003649DA" w:rsidP="00D2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4920E0" w14:textId="77777777" w:rsidR="00B14E21" w:rsidRDefault="00B14E21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601F14AF" w14:textId="77777777" w:rsidR="00B14E21" w:rsidRDefault="00B14E21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  <w:tab w:val="decimal" w:pos="133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2F7EF08A" w14:textId="23697816" w:rsidR="003649DA" w:rsidRDefault="003649DA" w:rsidP="00364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4D3B" w:rsidRPr="007553D7" w14:paraId="47EBB0B8" w14:textId="403F7DB5" w:rsidTr="00270674">
        <w:trPr>
          <w:trHeight w:val="281"/>
        </w:trPr>
        <w:tc>
          <w:tcPr>
            <w:tcW w:w="2997" w:type="dxa"/>
          </w:tcPr>
          <w:p w14:paraId="359C6E21" w14:textId="61F1B177" w:rsidR="00074D3B" w:rsidRPr="00156A78" w:rsidRDefault="00074D3B" w:rsidP="00074D3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4D39BA42" w14:textId="2C56578A" w:rsidR="00074D3B" w:rsidRPr="00422A55" w:rsidRDefault="00D27E71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(25,582)</w:t>
            </w:r>
          </w:p>
        </w:tc>
        <w:tc>
          <w:tcPr>
            <w:tcW w:w="236" w:type="dxa"/>
          </w:tcPr>
          <w:p w14:paraId="3AAB60C0" w14:textId="77777777" w:rsidR="00074D3B" w:rsidRPr="007553D7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5BAB795E" w14:textId="5DAFE85C" w:rsidR="00074D3B" w:rsidRPr="001F63E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22A55">
              <w:rPr>
                <w:rFonts w:ascii="Angsana New" w:hAnsi="Angsana New"/>
                <w:sz w:val="30"/>
                <w:szCs w:val="30"/>
              </w:rPr>
              <w:t>(62,018)</w:t>
            </w:r>
          </w:p>
        </w:tc>
        <w:tc>
          <w:tcPr>
            <w:tcW w:w="270" w:type="dxa"/>
          </w:tcPr>
          <w:p w14:paraId="5C5C0043" w14:textId="77777777" w:rsid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082E082" w14:textId="1987E1A2" w:rsidR="00074D3B" w:rsidRDefault="00074D3B" w:rsidP="00D2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B06987" w14:textId="77777777" w:rsid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5EC66870" w14:textId="62C860A5" w:rsid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4D3B" w:rsidRPr="007553D7" w14:paraId="3CD25C4A" w14:textId="7CA17444" w:rsidTr="00270674">
        <w:tc>
          <w:tcPr>
            <w:tcW w:w="2997" w:type="dxa"/>
          </w:tcPr>
          <w:p w14:paraId="3337C867" w14:textId="3B5A11C0" w:rsidR="00074D3B" w:rsidRPr="00156A78" w:rsidRDefault="00074D3B" w:rsidP="00074D3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จากการแปลงค่า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350" w:type="dxa"/>
          </w:tcPr>
          <w:p w14:paraId="64813DE2" w14:textId="77777777" w:rsid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C75DAB8" w14:textId="6BE077AC" w:rsidR="00D27E71" w:rsidRPr="00422A55" w:rsidRDefault="00D27E71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236" w:type="dxa"/>
            <w:vAlign w:val="bottom"/>
          </w:tcPr>
          <w:p w14:paraId="0054BC0F" w14:textId="77777777" w:rsidR="00074D3B" w:rsidRPr="007553D7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7226A3C9" w14:textId="77777777" w:rsidR="00074D3B" w:rsidRPr="00422A55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DBF3EA0" w14:textId="4F665ACB" w:rsidR="00074D3B" w:rsidRPr="001F63E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22A55">
              <w:rPr>
                <w:rFonts w:ascii="Angsana New" w:hAnsi="Angsana New"/>
                <w:sz w:val="30"/>
                <w:szCs w:val="30"/>
              </w:rPr>
              <w:t>(63)</w:t>
            </w:r>
          </w:p>
        </w:tc>
        <w:tc>
          <w:tcPr>
            <w:tcW w:w="270" w:type="dxa"/>
            <w:vAlign w:val="bottom"/>
          </w:tcPr>
          <w:p w14:paraId="4F64A6F5" w14:textId="77777777" w:rsid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BA6365" w14:textId="0CE7C8B7" w:rsidR="00074D3B" w:rsidRDefault="00074D3B" w:rsidP="00D2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462CDA" w14:textId="77777777" w:rsid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8F63DE7" w14:textId="2E939AC1" w:rsid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4D3B" w:rsidRPr="007553D7" w14:paraId="762553AF" w14:textId="79B1A1A7" w:rsidTr="00270674">
        <w:trPr>
          <w:trHeight w:val="352"/>
        </w:trPr>
        <w:tc>
          <w:tcPr>
            <w:tcW w:w="2997" w:type="dxa"/>
          </w:tcPr>
          <w:p w14:paraId="1E44529B" w14:textId="228BE4F7" w:rsidR="00074D3B" w:rsidRPr="00C131AE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FA04281" w14:textId="26EB374F" w:rsidR="00074D3B" w:rsidRPr="00422A55" w:rsidRDefault="00D27E71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1,579,852</w:t>
            </w:r>
          </w:p>
        </w:tc>
        <w:tc>
          <w:tcPr>
            <w:tcW w:w="236" w:type="dxa"/>
          </w:tcPr>
          <w:p w14:paraId="12240989" w14:textId="77777777" w:rsidR="00074D3B" w:rsidRPr="007553D7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8E88DE" w14:textId="73248FF5" w:rsidR="00074D3B" w:rsidRPr="001F63E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2A55">
              <w:rPr>
                <w:rFonts w:ascii="Angsana New" w:hAnsi="Angsana New"/>
                <w:b/>
                <w:bCs/>
                <w:sz w:val="30"/>
                <w:szCs w:val="30"/>
              </w:rPr>
              <w:t>1,513,115</w:t>
            </w:r>
          </w:p>
        </w:tc>
        <w:tc>
          <w:tcPr>
            <w:tcW w:w="270" w:type="dxa"/>
          </w:tcPr>
          <w:p w14:paraId="58421DB2" w14:textId="77777777" w:rsid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C72C42" w14:textId="330BC52F" w:rsid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03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,990</w:t>
            </w:r>
          </w:p>
        </w:tc>
        <w:tc>
          <w:tcPr>
            <w:tcW w:w="270" w:type="dxa"/>
          </w:tcPr>
          <w:p w14:paraId="6BD3E287" w14:textId="77777777" w:rsid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2E938299" w14:textId="1B37F414" w:rsidR="00074D3B" w:rsidRDefault="00074D3B" w:rsidP="00074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03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,990</w:t>
            </w:r>
          </w:p>
        </w:tc>
      </w:tr>
    </w:tbl>
    <w:p w14:paraId="4A9DBBE6" w14:textId="77777777" w:rsidR="00616936" w:rsidRDefault="00616936" w:rsidP="001E0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637E34A9" w14:textId="3E8AA18B" w:rsidR="001E09C4" w:rsidRPr="00270674" w:rsidRDefault="00B40015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270674">
        <w:rPr>
          <w:rFonts w:ascii="Angsana New" w:hAnsi="Angsana New" w:hint="cs"/>
          <w:sz w:val="30"/>
          <w:szCs w:val="30"/>
          <w:cs/>
        </w:rPr>
        <w:t>ไม่มีการซื้อและจำหน่ายเงินลงทุนในบริษัทร่วมในระหว่าง</w:t>
      </w:r>
      <w:r w:rsidR="00595F98" w:rsidRPr="00270674">
        <w:rPr>
          <w:rFonts w:ascii="Angsana New" w:hAnsi="Angsana New" w:hint="cs"/>
          <w:sz w:val="30"/>
          <w:szCs w:val="30"/>
          <w:cs/>
        </w:rPr>
        <w:t>ปี</w:t>
      </w:r>
      <w:r w:rsidRPr="00270674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270674">
        <w:rPr>
          <w:rFonts w:ascii="Angsana New" w:hAnsi="Angsana New"/>
          <w:sz w:val="30"/>
          <w:szCs w:val="30"/>
        </w:rPr>
        <w:t>3</w:t>
      </w:r>
      <w:r w:rsidR="003E5BB7" w:rsidRPr="00270674">
        <w:rPr>
          <w:rFonts w:ascii="Angsana New" w:hAnsi="Angsana New" w:hint="cs"/>
          <w:sz w:val="30"/>
          <w:szCs w:val="30"/>
        </w:rPr>
        <w:t>1</w:t>
      </w:r>
      <w:r w:rsidR="00595F98" w:rsidRPr="00270674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E5BB7" w:rsidRPr="00270674">
        <w:rPr>
          <w:rFonts w:ascii="Angsana New" w:hAnsi="Angsana New" w:hint="cs"/>
          <w:sz w:val="30"/>
          <w:szCs w:val="30"/>
        </w:rPr>
        <w:t>2</w:t>
      </w:r>
      <w:r w:rsidR="00297568" w:rsidRPr="00270674">
        <w:rPr>
          <w:rFonts w:ascii="Angsana New" w:hAnsi="Angsana New" w:hint="cs"/>
          <w:sz w:val="30"/>
          <w:szCs w:val="30"/>
        </w:rPr>
        <w:t>5</w:t>
      </w:r>
      <w:r w:rsidR="003E5BB7" w:rsidRPr="00270674">
        <w:rPr>
          <w:rFonts w:ascii="Angsana New" w:hAnsi="Angsana New" w:hint="cs"/>
          <w:sz w:val="30"/>
          <w:szCs w:val="30"/>
        </w:rPr>
        <w:t>6</w:t>
      </w:r>
      <w:r w:rsidR="00CB5A80">
        <w:rPr>
          <w:rFonts w:ascii="Angsana New" w:hAnsi="Angsana New"/>
          <w:sz w:val="30"/>
          <w:szCs w:val="30"/>
        </w:rPr>
        <w:t>5</w:t>
      </w:r>
      <w:r w:rsidR="00595F98" w:rsidRPr="0027067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E5BB7" w:rsidRPr="00270674">
        <w:rPr>
          <w:rFonts w:ascii="Angsana New" w:hAnsi="Angsana New" w:hint="cs"/>
          <w:sz w:val="30"/>
          <w:szCs w:val="30"/>
        </w:rPr>
        <w:t>2</w:t>
      </w:r>
      <w:r w:rsidR="00297568" w:rsidRPr="00270674">
        <w:rPr>
          <w:rFonts w:ascii="Angsana New" w:hAnsi="Angsana New" w:hint="cs"/>
          <w:sz w:val="30"/>
          <w:szCs w:val="30"/>
        </w:rPr>
        <w:t>5</w:t>
      </w:r>
      <w:r w:rsidR="003E5BB7" w:rsidRPr="00270674">
        <w:rPr>
          <w:rFonts w:ascii="Angsana New" w:hAnsi="Angsana New" w:hint="cs"/>
          <w:sz w:val="30"/>
          <w:szCs w:val="30"/>
        </w:rPr>
        <w:t>6</w:t>
      </w:r>
      <w:r w:rsidR="00270674" w:rsidRPr="00270674">
        <w:rPr>
          <w:rFonts w:ascii="Angsana New" w:hAnsi="Angsana New"/>
          <w:sz w:val="30"/>
          <w:szCs w:val="30"/>
        </w:rPr>
        <w:t>4</w:t>
      </w:r>
      <w:r w:rsidR="00934A5C" w:rsidRPr="0027067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34A0BE9" w14:textId="77777777" w:rsidR="00B612C9" w:rsidRPr="00270674" w:rsidRDefault="00B612C9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075BFC27" w14:textId="61A2DB7B" w:rsidR="00BB286A" w:rsidRPr="00270674" w:rsidRDefault="00BB286A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270674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5F1DB3" w:rsidRPr="00270674">
        <w:rPr>
          <w:rFonts w:ascii="Angsana New" w:hAnsi="Angsana New" w:hint="cs"/>
          <w:sz w:val="30"/>
          <w:szCs w:val="30"/>
          <w:cs/>
        </w:rPr>
        <w:t>ซึ่งบันทึกโดยวิธีส่วนได้เสีย</w:t>
      </w:r>
      <w:r w:rsidRPr="00270674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595F98" w:rsidRPr="00270674">
        <w:rPr>
          <w:rFonts w:ascii="Angsana New" w:hAnsi="Angsana New"/>
          <w:sz w:val="30"/>
          <w:szCs w:val="30"/>
        </w:rPr>
        <w:t>3</w:t>
      </w:r>
      <w:r w:rsidR="003E5BB7" w:rsidRPr="00270674">
        <w:rPr>
          <w:rFonts w:ascii="Angsana New" w:hAnsi="Angsana New" w:hint="cs"/>
          <w:sz w:val="30"/>
          <w:szCs w:val="30"/>
        </w:rPr>
        <w:t>1</w:t>
      </w:r>
      <w:r w:rsidR="00595F98" w:rsidRPr="00270674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E5BB7" w:rsidRPr="00270674">
        <w:rPr>
          <w:rFonts w:ascii="Angsana New" w:hAnsi="Angsana New" w:hint="cs"/>
          <w:sz w:val="30"/>
          <w:szCs w:val="30"/>
        </w:rPr>
        <w:t>2</w:t>
      </w:r>
      <w:r w:rsidR="00297568" w:rsidRPr="00270674">
        <w:rPr>
          <w:rFonts w:ascii="Angsana New" w:hAnsi="Angsana New" w:hint="cs"/>
          <w:sz w:val="30"/>
          <w:szCs w:val="30"/>
        </w:rPr>
        <w:t>5</w:t>
      </w:r>
      <w:r w:rsidR="003E5BB7" w:rsidRPr="00270674">
        <w:rPr>
          <w:rFonts w:ascii="Angsana New" w:hAnsi="Angsana New" w:hint="cs"/>
          <w:sz w:val="30"/>
          <w:szCs w:val="30"/>
        </w:rPr>
        <w:t>6</w:t>
      </w:r>
      <w:r w:rsidR="00270674" w:rsidRPr="00270674">
        <w:rPr>
          <w:rFonts w:ascii="Angsana New" w:hAnsi="Angsana New"/>
          <w:sz w:val="30"/>
          <w:szCs w:val="30"/>
        </w:rPr>
        <w:t>5</w:t>
      </w:r>
      <w:r w:rsidR="00595F98" w:rsidRPr="0027067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E5BB7" w:rsidRPr="00270674">
        <w:rPr>
          <w:rFonts w:ascii="Angsana New" w:hAnsi="Angsana New" w:hint="cs"/>
          <w:sz w:val="30"/>
          <w:szCs w:val="30"/>
        </w:rPr>
        <w:t>2</w:t>
      </w:r>
      <w:r w:rsidR="00297568" w:rsidRPr="00270674">
        <w:rPr>
          <w:rFonts w:ascii="Angsana New" w:hAnsi="Angsana New" w:hint="cs"/>
          <w:sz w:val="30"/>
          <w:szCs w:val="30"/>
        </w:rPr>
        <w:t>5</w:t>
      </w:r>
      <w:r w:rsidR="003E5BB7" w:rsidRPr="00270674">
        <w:rPr>
          <w:rFonts w:ascii="Angsana New" w:hAnsi="Angsana New" w:hint="cs"/>
          <w:sz w:val="30"/>
          <w:szCs w:val="30"/>
        </w:rPr>
        <w:t>6</w:t>
      </w:r>
      <w:r w:rsidR="00270674" w:rsidRPr="00270674">
        <w:rPr>
          <w:rFonts w:ascii="Angsana New" w:hAnsi="Angsana New"/>
          <w:sz w:val="30"/>
          <w:szCs w:val="30"/>
        </w:rPr>
        <w:t>4</w:t>
      </w:r>
      <w:r w:rsidR="00595F98" w:rsidRPr="00270674">
        <w:rPr>
          <w:rFonts w:ascii="Angsana New" w:hAnsi="Angsana New" w:hint="cs"/>
          <w:sz w:val="30"/>
          <w:szCs w:val="30"/>
          <w:cs/>
        </w:rPr>
        <w:t xml:space="preserve"> </w:t>
      </w:r>
      <w:r w:rsidRPr="00270674">
        <w:rPr>
          <w:rFonts w:ascii="Angsana New" w:hAnsi="Angsana New"/>
          <w:sz w:val="30"/>
          <w:szCs w:val="30"/>
          <w:cs/>
        </w:rPr>
        <w:t>มีดังนี้</w:t>
      </w:r>
    </w:p>
    <w:p w14:paraId="6EE51A90" w14:textId="77777777" w:rsidR="00FA25C1" w:rsidRPr="00270674" w:rsidRDefault="00FA25C1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20"/>
          <w:szCs w:val="20"/>
          <w:cs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1170"/>
        <w:gridCol w:w="990"/>
        <w:gridCol w:w="270"/>
        <w:gridCol w:w="1170"/>
        <w:gridCol w:w="270"/>
        <w:gridCol w:w="1260"/>
        <w:gridCol w:w="270"/>
        <w:gridCol w:w="1350"/>
      </w:tblGrid>
      <w:tr w:rsidR="00E2689B" w:rsidRPr="00343FE6" w14:paraId="0EA24ACF" w14:textId="510CD78B" w:rsidTr="001E24D6">
        <w:tc>
          <w:tcPr>
            <w:tcW w:w="1890" w:type="dxa"/>
          </w:tcPr>
          <w:p w14:paraId="5C33118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351D0C" w14:textId="221D0E30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</w:t>
            </w:r>
          </w:p>
        </w:tc>
        <w:tc>
          <w:tcPr>
            <w:tcW w:w="1170" w:type="dxa"/>
          </w:tcPr>
          <w:p w14:paraId="46A8327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ลักษณะ</w:t>
            </w:r>
          </w:p>
        </w:tc>
        <w:tc>
          <w:tcPr>
            <w:tcW w:w="990" w:type="dxa"/>
          </w:tcPr>
          <w:p w14:paraId="3DA60382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สัดส่วน</w:t>
            </w:r>
          </w:p>
        </w:tc>
        <w:tc>
          <w:tcPr>
            <w:tcW w:w="270" w:type="dxa"/>
          </w:tcPr>
          <w:p w14:paraId="24E1761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87CC884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625609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74B5DADE" w14:textId="456AC1A4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</w:tr>
      <w:tr w:rsidR="00E2689B" w:rsidRPr="00343FE6" w14:paraId="22FC9B07" w14:textId="7F9A5BA6" w:rsidTr="001E24D6">
        <w:tc>
          <w:tcPr>
            <w:tcW w:w="1890" w:type="dxa"/>
          </w:tcPr>
          <w:p w14:paraId="031CA4D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CED9EEE" w14:textId="2582B316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</w:t>
            </w:r>
          </w:p>
        </w:tc>
        <w:tc>
          <w:tcPr>
            <w:tcW w:w="1170" w:type="dxa"/>
          </w:tcPr>
          <w:p w14:paraId="42F6F8D7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ความสัมพันธ์</w:t>
            </w:r>
          </w:p>
        </w:tc>
        <w:tc>
          <w:tcPr>
            <w:tcW w:w="990" w:type="dxa"/>
          </w:tcPr>
          <w:p w14:paraId="17B51B9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  <w:tc>
          <w:tcPr>
            <w:tcW w:w="270" w:type="dxa"/>
          </w:tcPr>
          <w:p w14:paraId="19EF136B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03C8BAE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ทุนชำระแล้ว</w:t>
            </w:r>
          </w:p>
        </w:tc>
        <w:tc>
          <w:tcPr>
            <w:tcW w:w="270" w:type="dxa"/>
          </w:tcPr>
          <w:p w14:paraId="46B5F665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BA646C" w14:textId="2F5BB0CA" w:rsidR="00E2689B" w:rsidRPr="00343FE6" w:rsidRDefault="00101CE7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วิธีราคาทุน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B0B55E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BAE9D0" w14:textId="266B6D65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ส่วนได้เสีย</w:t>
            </w:r>
          </w:p>
        </w:tc>
      </w:tr>
      <w:tr w:rsidR="00E2689B" w:rsidRPr="00343FE6" w14:paraId="45D9604B" w14:textId="20A8A9CE" w:rsidTr="001E24D6">
        <w:tc>
          <w:tcPr>
            <w:tcW w:w="1890" w:type="dxa"/>
          </w:tcPr>
          <w:p w14:paraId="4FD4136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FA6EDB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37B7FC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73E0F1CA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  <w:tc>
          <w:tcPr>
            <w:tcW w:w="270" w:type="dxa"/>
          </w:tcPr>
          <w:p w14:paraId="17A8DB0E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320" w:type="dxa"/>
            <w:gridSpan w:val="5"/>
          </w:tcPr>
          <w:p w14:paraId="01870421" w14:textId="1A06FADA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689B" w:rsidRPr="00343FE6" w14:paraId="52BB5B2E" w14:textId="33B6139F" w:rsidTr="001E24D6">
        <w:tc>
          <w:tcPr>
            <w:tcW w:w="1890" w:type="dxa"/>
          </w:tcPr>
          <w:p w14:paraId="09E4AE60" w14:textId="77777777" w:rsidR="00E2689B" w:rsidRDefault="00E2689B" w:rsidP="0045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right="-288" w:hanging="180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บริษัท ไทยโทเร</w:t>
            </w:r>
          </w:p>
          <w:p w14:paraId="3F4FEF71" w14:textId="675146AC" w:rsidR="00E2689B" w:rsidRPr="00343FE6" w:rsidRDefault="00E2689B" w:rsidP="00E268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3" w:right="-288" w:hanging="180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ซินเทติคส์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3FE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</w:tcPr>
          <w:p w14:paraId="78A1A5DA" w14:textId="77777777" w:rsidR="00E2689B" w:rsidRPr="00343FE6" w:rsidRDefault="00E2689B" w:rsidP="00D2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ผลิตเส้นด้าย</w:t>
            </w:r>
          </w:p>
        </w:tc>
        <w:tc>
          <w:tcPr>
            <w:tcW w:w="1170" w:type="dxa"/>
          </w:tcPr>
          <w:p w14:paraId="6C649A4C" w14:textId="77777777" w:rsidR="00E2689B" w:rsidRPr="00343FE6" w:rsidRDefault="00E2689B" w:rsidP="00D2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ถือหุ้น</w:t>
            </w:r>
          </w:p>
        </w:tc>
        <w:tc>
          <w:tcPr>
            <w:tcW w:w="990" w:type="dxa"/>
          </w:tcPr>
          <w:p w14:paraId="6A804A6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56B3F1F7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0567DAD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12033B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B6D7DA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9EF160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6B1B85FD" w14:textId="0B1A45A9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D27E71" w:rsidRPr="00343FE6" w14:paraId="5E257EA6" w14:textId="19F02E57" w:rsidTr="001E24D6">
        <w:tc>
          <w:tcPr>
            <w:tcW w:w="1890" w:type="dxa"/>
          </w:tcPr>
          <w:p w14:paraId="78A5E1C7" w14:textId="05E73A22" w:rsidR="00D27E71" w:rsidRPr="00343FE6" w:rsidRDefault="00D27E71" w:rsidP="00D2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hanging="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14:paraId="0ED388FB" w14:textId="77777777" w:rsidR="00D27E71" w:rsidRPr="00343FE6" w:rsidRDefault="00D27E71" w:rsidP="00D2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3AB80F" w14:textId="77777777" w:rsidR="00D27E71" w:rsidRPr="00343FE6" w:rsidRDefault="00D27E71" w:rsidP="00D2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BB3FE1A" w14:textId="5880C820" w:rsidR="00D27E71" w:rsidRPr="00D27E71" w:rsidRDefault="00D27E71" w:rsidP="00D2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19.06</w:t>
            </w:r>
          </w:p>
        </w:tc>
        <w:tc>
          <w:tcPr>
            <w:tcW w:w="270" w:type="dxa"/>
          </w:tcPr>
          <w:p w14:paraId="0327FF72" w14:textId="77777777" w:rsidR="00D27E71" w:rsidRPr="00D27E71" w:rsidRDefault="00D27E71" w:rsidP="00D2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07F5D48" w14:textId="5F8A5242" w:rsidR="00D27E71" w:rsidRPr="00D27E71" w:rsidRDefault="00D27E71" w:rsidP="00D2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212A54B9" w14:textId="77777777" w:rsidR="00D27E71" w:rsidRPr="00D27E71" w:rsidRDefault="00D27E71" w:rsidP="00D2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0010536" w14:textId="588297A0" w:rsidR="00D27E71" w:rsidRPr="00D27E71" w:rsidRDefault="00D27E71" w:rsidP="00D2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0CAE96B3" w14:textId="77777777" w:rsidR="00D27E71" w:rsidRPr="00D27E71" w:rsidRDefault="00D27E71" w:rsidP="00D2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E2E7F5F" w14:textId="24FFB350" w:rsidR="00D27E71" w:rsidRPr="00D27E71" w:rsidRDefault="00D27E71" w:rsidP="00D27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D27E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1,579,852</w:t>
            </w:r>
          </w:p>
        </w:tc>
      </w:tr>
      <w:tr w:rsidR="00CB5A80" w:rsidRPr="00343FE6" w14:paraId="7FDD2F19" w14:textId="48D92917" w:rsidTr="001E24D6">
        <w:tc>
          <w:tcPr>
            <w:tcW w:w="1890" w:type="dxa"/>
          </w:tcPr>
          <w:p w14:paraId="5F78999E" w14:textId="350839E6" w:rsidR="00CB5A80" w:rsidRPr="00343FE6" w:rsidRDefault="00CB5A80" w:rsidP="00CB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30AA3125" w14:textId="77777777" w:rsidR="00CB5A80" w:rsidRPr="00343FE6" w:rsidRDefault="00CB5A80" w:rsidP="00CB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2C1DC1" w14:textId="77777777" w:rsidR="00CB5A80" w:rsidRPr="00343FE6" w:rsidRDefault="00CB5A80" w:rsidP="00CB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37E2944" w14:textId="3FD5FCE2" w:rsidR="00CB5A80" w:rsidRPr="00343FE6" w:rsidRDefault="00CB5A80" w:rsidP="00CB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19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3E5BB7">
              <w:rPr>
                <w:rFonts w:ascii="Angsana New" w:hAnsi="Angsana New" w:hint="cs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270" w:type="dxa"/>
          </w:tcPr>
          <w:p w14:paraId="6A01D95C" w14:textId="77777777" w:rsidR="00CB5A80" w:rsidRPr="00343FE6" w:rsidRDefault="00CB5A80" w:rsidP="00CB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FC9F72" w14:textId="0F534BD0" w:rsidR="00CB5A80" w:rsidRPr="00343FE6" w:rsidRDefault="00CB5A80" w:rsidP="00CB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6D7DD05F" w14:textId="77777777" w:rsidR="00CB5A80" w:rsidRPr="00343FE6" w:rsidRDefault="00CB5A80" w:rsidP="00CB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EAFC54D" w14:textId="099018A6" w:rsidR="00CB5A80" w:rsidRPr="00D20AF1" w:rsidRDefault="00CB5A80" w:rsidP="00CB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1CCC7C89" w14:textId="77777777" w:rsidR="00CB5A80" w:rsidRDefault="00CB5A80" w:rsidP="00CB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E0A3F6E" w14:textId="4EB59BEB" w:rsidR="00CB5A80" w:rsidRDefault="00CB5A80" w:rsidP="00CB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1,513,115</w:t>
            </w:r>
          </w:p>
        </w:tc>
      </w:tr>
    </w:tbl>
    <w:p w14:paraId="4F3EF471" w14:textId="77777777" w:rsidR="00270C9A" w:rsidRPr="00270674" w:rsidRDefault="00270C9A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0DE1AD16" w14:textId="28C957ED" w:rsidR="00E8767F" w:rsidRPr="00270674" w:rsidRDefault="00E8767F" w:rsidP="00A3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70674">
        <w:rPr>
          <w:rFonts w:ascii="Angsana New" w:hAnsi="Angsana New" w:hint="cs"/>
          <w:sz w:val="30"/>
          <w:szCs w:val="30"/>
          <w:cs/>
        </w:rPr>
        <w:t>บริษัทร่วมของบริษัทจัดตั้งขึ้นในประเทศไทย</w:t>
      </w:r>
    </w:p>
    <w:p w14:paraId="66A0DA88" w14:textId="77777777" w:rsidR="00E8767F" w:rsidRPr="00270674" w:rsidRDefault="00E8767F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2763849" w14:textId="77777777" w:rsidR="00270674" w:rsidRDefault="00B40015" w:rsidP="00CD4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</w:t>
      </w:r>
      <w:r>
        <w:rPr>
          <w:rFonts w:ascii="Angsana New" w:hAnsi="Angsana New" w:hint="cs"/>
          <w:sz w:val="30"/>
          <w:szCs w:val="30"/>
          <w:rtl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ดังนั้นจึงไม่มีราคาที่เปิดเผยต่อสาธารณช</w:t>
      </w:r>
      <w:r w:rsidR="00A359BC">
        <w:rPr>
          <w:rFonts w:ascii="Angsana New" w:hAnsi="Angsana New" w:hint="cs"/>
          <w:sz w:val="30"/>
          <w:szCs w:val="30"/>
          <w:cs/>
        </w:rPr>
        <w:t>น</w:t>
      </w:r>
    </w:p>
    <w:p w14:paraId="347C9A9D" w14:textId="77777777" w:rsidR="00270674" w:rsidRPr="00270674" w:rsidRDefault="00270674" w:rsidP="00E00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7A93A69" w14:textId="00D98980" w:rsidR="007355D5" w:rsidRDefault="00B46472" w:rsidP="00E00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6008">
        <w:rPr>
          <w:rFonts w:ascii="Angsana New" w:hAnsi="Angsana New" w:hint="cs"/>
          <w:sz w:val="30"/>
          <w:szCs w:val="30"/>
          <w:cs/>
        </w:rPr>
        <w:lastRenderedPageBreak/>
        <w:t>ตารางต่อไปนี้สรุปข้อมูลทางการเงินของบริษัทร่วมที่รวมอยู่ในงบการเงินของบริษัทร่วม</w:t>
      </w:r>
      <w:r w:rsidR="00BC54E0">
        <w:rPr>
          <w:rFonts w:ascii="Angsana New" w:hAnsi="Angsana New"/>
          <w:sz w:val="30"/>
          <w:szCs w:val="30"/>
          <w:cs/>
        </w:rPr>
        <w:t xml:space="preserve"> </w:t>
      </w:r>
      <w:r w:rsidR="00BC54E0">
        <w:rPr>
          <w:rFonts w:ascii="Angsana New" w:hAnsi="Angsana New" w:hint="cs"/>
          <w:sz w:val="30"/>
          <w:szCs w:val="30"/>
          <w:cs/>
        </w:rPr>
        <w:t>ปรับปรุงด้วยค</w:t>
      </w:r>
      <w:r w:rsidRPr="00EA6008">
        <w:rPr>
          <w:rFonts w:ascii="Angsana New" w:hAnsi="Angsana New" w:hint="cs"/>
          <w:sz w:val="30"/>
          <w:szCs w:val="30"/>
          <w:cs/>
        </w:rPr>
        <w:t>วามแตกต่างของนโยบายการบัญชี</w:t>
      </w:r>
      <w:r w:rsidRPr="00EA6008">
        <w:rPr>
          <w:rFonts w:ascii="Angsana New" w:hAnsi="Angsana New"/>
          <w:sz w:val="30"/>
          <w:szCs w:val="30"/>
          <w:cs/>
        </w:rPr>
        <w:t xml:space="preserve"> </w:t>
      </w:r>
      <w:r w:rsidRPr="00EA6008">
        <w:rPr>
          <w:rFonts w:ascii="Angsana New" w:hAnsi="Angsana New" w:hint="cs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</w:t>
      </w:r>
      <w:r w:rsidR="000F0A5E">
        <w:rPr>
          <w:rFonts w:ascii="Angsana New" w:hAnsi="Angsana New" w:hint="cs"/>
          <w:sz w:val="30"/>
          <w:szCs w:val="30"/>
          <w:cs/>
        </w:rPr>
        <w:t>ตามบัญชี</w:t>
      </w:r>
      <w:r w:rsidR="0018366F">
        <w:rPr>
          <w:rFonts w:ascii="Angsana New" w:hAnsi="Angsana New"/>
          <w:sz w:val="30"/>
          <w:szCs w:val="30"/>
          <w:cs/>
        </w:rPr>
        <w:br/>
      </w:r>
      <w:r w:rsidR="000F0A5E">
        <w:rPr>
          <w:rFonts w:ascii="Angsana New" w:hAnsi="Angsana New" w:hint="cs"/>
          <w:sz w:val="30"/>
          <w:szCs w:val="30"/>
          <w:cs/>
        </w:rPr>
        <w:t>ของส่วนได้เสียของบริษัทในกิจการ</w:t>
      </w:r>
      <w:r w:rsidRPr="00EA6008">
        <w:rPr>
          <w:rFonts w:ascii="Angsana New" w:hAnsi="Angsana New" w:hint="cs"/>
          <w:sz w:val="30"/>
          <w:szCs w:val="30"/>
          <w:cs/>
        </w:rPr>
        <w:t>นี้</w:t>
      </w:r>
    </w:p>
    <w:p w14:paraId="2C48FEB0" w14:textId="51775E92" w:rsidR="00D04118" w:rsidRPr="00270674" w:rsidRDefault="00D0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236"/>
        <w:gridCol w:w="1474"/>
      </w:tblGrid>
      <w:tr w:rsidR="001A5CD1" w:rsidRPr="00B46472" w14:paraId="1183565B" w14:textId="77777777" w:rsidTr="00270674">
        <w:tc>
          <w:tcPr>
            <w:tcW w:w="6210" w:type="dxa"/>
          </w:tcPr>
          <w:p w14:paraId="1E81935B" w14:textId="77777777" w:rsidR="001A5CD1" w:rsidRPr="00081BFF" w:rsidRDefault="001A5CD1" w:rsidP="00B4647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6BFEC327" w14:textId="4C35ADFD" w:rsidR="001A5CD1" w:rsidRPr="00B87F62" w:rsidRDefault="001A5CD1" w:rsidP="0008047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</w:tr>
      <w:tr w:rsidR="001A5CD1" w:rsidRPr="00B46472" w14:paraId="58C7A01A" w14:textId="77777777" w:rsidTr="00270674">
        <w:tc>
          <w:tcPr>
            <w:tcW w:w="6210" w:type="dxa"/>
          </w:tcPr>
          <w:p w14:paraId="0A5B5C07" w14:textId="77777777" w:rsidR="001A5CD1" w:rsidRPr="00081BFF" w:rsidRDefault="001A5CD1" w:rsidP="00B4647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6DE62C2B" w14:textId="536C3A91" w:rsidR="001A5CD1" w:rsidRPr="00B87F62" w:rsidRDefault="001A5CD1" w:rsidP="00080478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ตามวิธีส่วนได้เสีย</w:t>
            </w:r>
          </w:p>
        </w:tc>
      </w:tr>
      <w:tr w:rsidR="001A5CD1" w:rsidRPr="00B46472" w14:paraId="68DFD5FD" w14:textId="30A7B38B" w:rsidTr="00270674">
        <w:tc>
          <w:tcPr>
            <w:tcW w:w="6210" w:type="dxa"/>
          </w:tcPr>
          <w:p w14:paraId="719EDEF7" w14:textId="222F2483" w:rsidR="001A5CD1" w:rsidRPr="00081BFF" w:rsidRDefault="001A5CD1" w:rsidP="00B4647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DC8B49" w14:textId="761E04B4" w:rsidR="001A5CD1" w:rsidRPr="006E5E78" w:rsidRDefault="001A5CD1" w:rsidP="00B4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8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E5E78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Pr="006E5E78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27067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5D85C8B" w14:textId="77777777" w:rsidR="001A5CD1" w:rsidRPr="006E5E78" w:rsidRDefault="001A5CD1" w:rsidP="00080478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5862FF0F" w14:textId="560A3F05" w:rsidR="001A5CD1" w:rsidRPr="006E5E78" w:rsidRDefault="001A5CD1" w:rsidP="00080478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</w:t>
            </w:r>
            <w:r w:rsidR="0027067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A5CD1" w:rsidRPr="00B0181B" w14:paraId="5EC9155E" w14:textId="77777777" w:rsidTr="00270674">
        <w:tblPrEx>
          <w:tblLook w:val="0000" w:firstRow="0" w:lastRow="0" w:firstColumn="0" w:lastColumn="0" w:noHBand="0" w:noVBand="0"/>
        </w:tblPrEx>
        <w:tc>
          <w:tcPr>
            <w:tcW w:w="6210" w:type="dxa"/>
          </w:tcPr>
          <w:p w14:paraId="1217A94F" w14:textId="77777777" w:rsidR="001A5CD1" w:rsidRPr="00B0181B" w:rsidRDefault="001A5CD1" w:rsidP="00B9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30C709A0" w14:textId="77777777" w:rsidR="001A5CD1" w:rsidRPr="00B0181B" w:rsidRDefault="001A5CD1" w:rsidP="00B9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5C1F" w:rsidRPr="00B46472" w14:paraId="39D0839F" w14:textId="5BA06F08" w:rsidTr="00270674">
        <w:trPr>
          <w:trHeight w:val="422"/>
        </w:trPr>
        <w:tc>
          <w:tcPr>
            <w:tcW w:w="6210" w:type="dxa"/>
          </w:tcPr>
          <w:p w14:paraId="437F5CAD" w14:textId="77777777" w:rsidR="00245C1F" w:rsidRPr="006E5E78" w:rsidRDefault="00245C1F" w:rsidP="00245C1F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13426D" w14:textId="4E5BF7C3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right="-1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10,578,340</w:t>
            </w:r>
          </w:p>
        </w:tc>
        <w:tc>
          <w:tcPr>
            <w:tcW w:w="236" w:type="dxa"/>
          </w:tcPr>
          <w:p w14:paraId="65E80073" w14:textId="77777777" w:rsidR="00245C1F" w:rsidRPr="006E5E78" w:rsidRDefault="00245C1F" w:rsidP="00245C1F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066261B" w14:textId="7CCB137A" w:rsidR="00245C1F" w:rsidRPr="00B420B6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986AF8">
              <w:rPr>
                <w:rFonts w:ascii="Angsana New" w:hAnsi="Angsana New"/>
                <w:sz w:val="30"/>
                <w:szCs w:val="30"/>
              </w:rPr>
              <w:t>7,354,253</w:t>
            </w:r>
          </w:p>
        </w:tc>
      </w:tr>
      <w:tr w:rsidR="00245C1F" w:rsidRPr="00B46472" w14:paraId="20498687" w14:textId="390A1327" w:rsidTr="00270674">
        <w:tc>
          <w:tcPr>
            <w:tcW w:w="6210" w:type="dxa"/>
          </w:tcPr>
          <w:p w14:paraId="0F562BE1" w14:textId="32EB513E" w:rsidR="00245C1F" w:rsidRPr="006E5E78" w:rsidRDefault="00245C1F" w:rsidP="00245C1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DE044B" w14:textId="43438797" w:rsidR="00245C1F" w:rsidRPr="00245C1F" w:rsidRDefault="00493CFD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right="-1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93CFD">
              <w:rPr>
                <w:rFonts w:asciiTheme="majorBidi" w:hAnsiTheme="majorBidi" w:cstheme="majorBidi"/>
                <w:sz w:val="30"/>
                <w:szCs w:val="30"/>
              </w:rPr>
              <w:t>454,470</w:t>
            </w:r>
          </w:p>
        </w:tc>
        <w:tc>
          <w:tcPr>
            <w:tcW w:w="236" w:type="dxa"/>
          </w:tcPr>
          <w:p w14:paraId="1B579BDF" w14:textId="77777777" w:rsidR="00245C1F" w:rsidRPr="006E5E78" w:rsidRDefault="00245C1F" w:rsidP="00245C1F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0B037FC6" w14:textId="2C821DA4" w:rsidR="00245C1F" w:rsidRPr="006E5E78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86AF8">
              <w:rPr>
                <w:rFonts w:ascii="Angsana New" w:hAnsi="Angsana New"/>
                <w:sz w:val="30"/>
                <w:szCs w:val="30"/>
              </w:rPr>
              <w:t>245,614</w:t>
            </w:r>
          </w:p>
        </w:tc>
      </w:tr>
      <w:tr w:rsidR="00245C1F" w:rsidRPr="00B46472" w14:paraId="02B86E8D" w14:textId="1E8F83C1" w:rsidTr="00270674">
        <w:tc>
          <w:tcPr>
            <w:tcW w:w="6210" w:type="dxa"/>
          </w:tcPr>
          <w:p w14:paraId="3FB9B366" w14:textId="4DB5B662" w:rsidR="00245C1F" w:rsidRPr="006E5E78" w:rsidRDefault="00493CFD" w:rsidP="00245C1F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45C1F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245C1F" w:rsidRPr="006E5E78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40" w:type="dxa"/>
          </w:tcPr>
          <w:p w14:paraId="52241BA8" w14:textId="3A4F0A1C" w:rsidR="00245C1F" w:rsidRPr="00245C1F" w:rsidRDefault="00493CFD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493CFD">
              <w:rPr>
                <w:rFonts w:asciiTheme="majorBidi" w:hAnsiTheme="majorBidi" w:cstheme="majorBidi"/>
                <w:sz w:val="30"/>
                <w:szCs w:val="30"/>
              </w:rPr>
              <w:t>22,386</w:t>
            </w:r>
          </w:p>
        </w:tc>
        <w:tc>
          <w:tcPr>
            <w:tcW w:w="236" w:type="dxa"/>
          </w:tcPr>
          <w:p w14:paraId="4E45E06F" w14:textId="77777777" w:rsidR="00245C1F" w:rsidRPr="006E5E78" w:rsidRDefault="00245C1F" w:rsidP="00245C1F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69BFEB72" w14:textId="26228A56" w:rsidR="00245C1F" w:rsidRPr="006E5E78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86AF8">
              <w:rPr>
                <w:rFonts w:ascii="Angsana New" w:hAnsi="Angsana New"/>
                <w:sz w:val="30"/>
                <w:szCs w:val="30"/>
              </w:rPr>
              <w:t>(329)</w:t>
            </w:r>
          </w:p>
        </w:tc>
      </w:tr>
      <w:tr w:rsidR="00245C1F" w:rsidRPr="00B46472" w14:paraId="55D94F16" w14:textId="5632B12C" w:rsidTr="00270674">
        <w:tc>
          <w:tcPr>
            <w:tcW w:w="6210" w:type="dxa"/>
          </w:tcPr>
          <w:p w14:paraId="3FBABA57" w14:textId="1031FFD2" w:rsidR="00245C1F" w:rsidRPr="006E5E78" w:rsidRDefault="00245C1F" w:rsidP="00245C1F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กำไรเบ็ดเสร็จ</w:t>
            </w: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 xml:space="preserve">รวม </w:t>
            </w:r>
            <w:r w:rsidRPr="006E5E78">
              <w:rPr>
                <w:rFonts w:ascii="Angsana New" w:hAnsi="Angsana New"/>
                <w:sz w:val="30"/>
                <w:szCs w:val="30"/>
              </w:rPr>
              <w:t>(</w:t>
            </w:r>
            <w:r w:rsidRPr="006E5E7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6E5E78">
              <w:rPr>
                <w:rFonts w:ascii="Angsana New" w:hAnsi="Angsana New"/>
                <w:sz w:val="30"/>
                <w:szCs w:val="30"/>
              </w:rPr>
              <w:t>100)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8B7883" w14:textId="5216BF55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right="-1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476,856</w:t>
            </w:r>
          </w:p>
        </w:tc>
        <w:tc>
          <w:tcPr>
            <w:tcW w:w="236" w:type="dxa"/>
          </w:tcPr>
          <w:p w14:paraId="769B42C8" w14:textId="77777777" w:rsidR="00245C1F" w:rsidRPr="006E5E78" w:rsidRDefault="00245C1F" w:rsidP="00245C1F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3D5DE2F9" w14:textId="28B505A0" w:rsidR="00245C1F" w:rsidRPr="006E5E78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86AF8">
              <w:rPr>
                <w:rFonts w:ascii="Angsana New" w:hAnsi="Angsana New"/>
                <w:sz w:val="30"/>
                <w:szCs w:val="30"/>
              </w:rPr>
              <w:t>245,285</w:t>
            </w:r>
          </w:p>
        </w:tc>
      </w:tr>
      <w:tr w:rsidR="00245C1F" w:rsidRPr="00B46472" w14:paraId="56D5A1F7" w14:textId="0081CA8B" w:rsidTr="00270674">
        <w:tc>
          <w:tcPr>
            <w:tcW w:w="6210" w:type="dxa"/>
          </w:tcPr>
          <w:p w14:paraId="0CBBD6A9" w14:textId="692FC9BE" w:rsidR="00245C1F" w:rsidRPr="006E5E78" w:rsidRDefault="00245C1F" w:rsidP="00245C1F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กำไรเบ็ดเสร็จรวม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ตามส่วนได้เสียของบริษัท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1D26D8CE" w14:textId="4DB70ACD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right="-1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90,889</w:t>
            </w:r>
          </w:p>
        </w:tc>
        <w:tc>
          <w:tcPr>
            <w:tcW w:w="236" w:type="dxa"/>
            <w:vAlign w:val="bottom"/>
          </w:tcPr>
          <w:p w14:paraId="76580E48" w14:textId="77777777" w:rsidR="00245C1F" w:rsidRPr="006E5E78" w:rsidRDefault="00245C1F" w:rsidP="00245C1F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2B28C9E2" w14:textId="44910B15" w:rsidR="00245C1F" w:rsidRPr="006E5E78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86AF8">
              <w:rPr>
                <w:rFonts w:ascii="Angsana New" w:hAnsi="Angsana New"/>
                <w:sz w:val="30"/>
                <w:szCs w:val="30"/>
              </w:rPr>
              <w:t>46,751</w:t>
            </w:r>
          </w:p>
        </w:tc>
      </w:tr>
      <w:tr w:rsidR="00245C1F" w:rsidRPr="00B46472" w14:paraId="703D142C" w14:textId="5DA4D071" w:rsidTr="00270674">
        <w:tc>
          <w:tcPr>
            <w:tcW w:w="6210" w:type="dxa"/>
            <w:vAlign w:val="bottom"/>
          </w:tcPr>
          <w:p w14:paraId="0C1A553A" w14:textId="0ACFF615" w:rsidR="00245C1F" w:rsidRDefault="00245C1F" w:rsidP="00245C1F">
            <w:pPr>
              <w:ind w:left="168" w:hanging="163"/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การตัด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6E5E78">
              <w:rPr>
                <w:rFonts w:ascii="Angsana New" w:hAnsi="Angsana New"/>
                <w:sz w:val="30"/>
                <w:szCs w:val="30"/>
                <w:cs/>
              </w:rPr>
              <w:t>ระหว่างกันที่ยังไม่ได้รับรู้จากการขายแบบ</w:t>
            </w:r>
            <w:r w:rsidRPr="006E5E78">
              <w:rPr>
                <w:rFonts w:ascii="Angsana New" w:hAnsi="Angsana New"/>
                <w:sz w:val="30"/>
                <w:szCs w:val="30"/>
              </w:rPr>
              <w:t xml:space="preserve"> upstream</w:t>
            </w:r>
          </w:p>
          <w:p w14:paraId="69EDEA75" w14:textId="13A2B6FB" w:rsidR="00245C1F" w:rsidRPr="006E5E78" w:rsidRDefault="00245C1F" w:rsidP="00245C1F">
            <w:pPr>
              <w:ind w:left="168" w:hanging="3"/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(ขายสิน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ค้าคงเหลือ</w:t>
            </w:r>
            <w:r w:rsidRPr="006E5E78">
              <w:rPr>
                <w:rFonts w:ascii="Angsana New" w:hAnsi="Angsana New"/>
                <w:sz w:val="30"/>
                <w:szCs w:val="30"/>
                <w:cs/>
              </w:rPr>
              <w:t>ให้แก่บริษัท)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263C09" w14:textId="77777777" w:rsidR="00245C1F" w:rsidRPr="00245C1F" w:rsidRDefault="00245C1F" w:rsidP="00245C1F">
            <w:pPr>
              <w:pStyle w:val="acctfourfigures"/>
              <w:tabs>
                <w:tab w:val="clear" w:pos="765"/>
              </w:tabs>
              <w:spacing w:line="240" w:lineRule="atLeast"/>
              <w:ind w:left="-85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486B4F" w14:textId="0FD9C56B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1,430</w:t>
            </w:r>
          </w:p>
        </w:tc>
        <w:tc>
          <w:tcPr>
            <w:tcW w:w="236" w:type="dxa"/>
            <w:vAlign w:val="bottom"/>
          </w:tcPr>
          <w:p w14:paraId="6049A99D" w14:textId="77777777" w:rsidR="00245C1F" w:rsidRPr="006E5E78" w:rsidRDefault="00245C1F" w:rsidP="00245C1F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1FF59C9" w14:textId="77777777" w:rsidR="00245C1F" w:rsidRPr="00986AF8" w:rsidRDefault="00245C1F" w:rsidP="00245C1F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85" w:right="-19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4FCC5CE" w14:textId="6C246D8D" w:rsidR="00245C1F" w:rsidRPr="006E5E78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86AF8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245C1F" w:rsidRPr="00B46472" w14:paraId="49DCE4BA" w14:textId="44C9030D" w:rsidTr="00270674">
        <w:tc>
          <w:tcPr>
            <w:tcW w:w="6210" w:type="dxa"/>
          </w:tcPr>
          <w:p w14:paraId="723BDFDB" w14:textId="695B6F8A" w:rsidR="00245C1F" w:rsidRPr="006E5E78" w:rsidRDefault="00245C1F" w:rsidP="00245C1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E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กำไรเบ็ดเสร็จรวมส่วนที่เป็นของบริษัท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E07C8C5" w14:textId="30774A6E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45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92,319</w:t>
            </w:r>
          </w:p>
        </w:tc>
        <w:tc>
          <w:tcPr>
            <w:tcW w:w="236" w:type="dxa"/>
            <w:vAlign w:val="bottom"/>
          </w:tcPr>
          <w:p w14:paraId="0BAE2348" w14:textId="77777777" w:rsidR="00245C1F" w:rsidRPr="006E5E78" w:rsidRDefault="00245C1F" w:rsidP="00245C1F">
            <w:pP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328C426C" w14:textId="2553D22D" w:rsidR="00245C1F" w:rsidRPr="006E5E78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1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986AF8">
              <w:rPr>
                <w:rFonts w:ascii="Angsana New" w:hAnsi="Angsana New"/>
                <w:b/>
                <w:bCs/>
                <w:sz w:val="30"/>
                <w:szCs w:val="30"/>
              </w:rPr>
              <w:t>46,773</w:t>
            </w:r>
          </w:p>
        </w:tc>
      </w:tr>
    </w:tbl>
    <w:p w14:paraId="0FB843E6" w14:textId="77777777" w:rsidR="00270674" w:rsidRPr="00270674" w:rsidRDefault="00270674">
      <w:pPr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236"/>
        <w:gridCol w:w="1474"/>
      </w:tblGrid>
      <w:tr w:rsidR="001A5CD1" w:rsidRPr="00B0181B" w14:paraId="65BFDDB1" w14:textId="77777777" w:rsidTr="00C63705">
        <w:tc>
          <w:tcPr>
            <w:tcW w:w="6210" w:type="dxa"/>
          </w:tcPr>
          <w:p w14:paraId="381D0347" w14:textId="77777777" w:rsidR="001A5CD1" w:rsidRPr="00B0181B" w:rsidRDefault="001A5CD1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4C1392C2" w14:textId="77777777" w:rsidR="001A5CD1" w:rsidRPr="00BC12D1" w:rsidRDefault="001A5CD1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1A5CD1" w:rsidRPr="00B0181B" w14:paraId="35037D5D" w14:textId="77777777" w:rsidTr="00C63705">
        <w:tc>
          <w:tcPr>
            <w:tcW w:w="6210" w:type="dxa"/>
          </w:tcPr>
          <w:p w14:paraId="0CA8CCBC" w14:textId="77777777" w:rsidR="001A5CD1" w:rsidRPr="00B0181B" w:rsidRDefault="001A5CD1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42C2FE52" w14:textId="77777777" w:rsidR="001A5CD1" w:rsidRPr="00BC12D1" w:rsidRDefault="001A5CD1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1A5CD1" w:rsidRPr="00B46472" w14:paraId="5AEB3389" w14:textId="77777777" w:rsidTr="00C63705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6210" w:type="dxa"/>
          </w:tcPr>
          <w:p w14:paraId="72B8223E" w14:textId="77777777" w:rsidR="001A5CD1" w:rsidRPr="00081BFF" w:rsidRDefault="001A5CD1" w:rsidP="00B971C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068F73" w14:textId="18B96038" w:rsidR="001A5CD1" w:rsidRPr="006E5E78" w:rsidRDefault="001A5CD1" w:rsidP="00B9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8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E5E78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Pr="006E5E78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27067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FB9EA0C" w14:textId="77777777" w:rsidR="001A5CD1" w:rsidRPr="006E5E78" w:rsidRDefault="001A5CD1" w:rsidP="00B971C4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3A549BD6" w14:textId="7A4CD235" w:rsidR="001A5CD1" w:rsidRPr="006E5E78" w:rsidRDefault="001A5CD1" w:rsidP="00B971C4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</w:t>
            </w:r>
            <w:r w:rsidR="0027067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A5CD1" w:rsidRPr="00B0181B" w14:paraId="71535573" w14:textId="77777777" w:rsidTr="00C63705">
        <w:tc>
          <w:tcPr>
            <w:tcW w:w="6210" w:type="dxa"/>
          </w:tcPr>
          <w:p w14:paraId="0C2503F6" w14:textId="77777777" w:rsidR="001A5CD1" w:rsidRPr="00B0181B" w:rsidRDefault="001A5CD1" w:rsidP="00B9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0315AB25" w14:textId="77777777" w:rsidR="001A5CD1" w:rsidRPr="00B0181B" w:rsidRDefault="001A5CD1" w:rsidP="00B9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5C1F" w:rsidRPr="00B46472" w14:paraId="448A10E7" w14:textId="2F4E7684" w:rsidTr="00C63705">
        <w:tblPrEx>
          <w:tblLook w:val="04A0" w:firstRow="1" w:lastRow="0" w:firstColumn="1" w:lastColumn="0" w:noHBand="0" w:noVBand="1"/>
        </w:tblPrEx>
        <w:tc>
          <w:tcPr>
            <w:tcW w:w="6210" w:type="dxa"/>
          </w:tcPr>
          <w:p w14:paraId="79F2C68B" w14:textId="77777777" w:rsidR="00245C1F" w:rsidRPr="006E5E78" w:rsidRDefault="00245C1F" w:rsidP="00245C1F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71B7B91B" w14:textId="2869B9EE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5,270,077</w:t>
            </w:r>
          </w:p>
        </w:tc>
        <w:tc>
          <w:tcPr>
            <w:tcW w:w="236" w:type="dxa"/>
          </w:tcPr>
          <w:p w14:paraId="30452F54" w14:textId="77777777" w:rsidR="00245C1F" w:rsidRPr="006E5E78" w:rsidRDefault="00245C1F" w:rsidP="00245C1F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6935805B" w14:textId="4DEF9083" w:rsidR="00245C1F" w:rsidRPr="006E5E78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86AF8">
              <w:rPr>
                <w:rFonts w:ascii="Angsana New" w:hAnsi="Angsana New"/>
                <w:sz w:val="30"/>
                <w:szCs w:val="30"/>
              </w:rPr>
              <w:t>4,788,066</w:t>
            </w:r>
          </w:p>
        </w:tc>
      </w:tr>
      <w:tr w:rsidR="00245C1F" w:rsidRPr="00B46472" w14:paraId="73CFC5F3" w14:textId="666885A9" w:rsidTr="00C63705">
        <w:tblPrEx>
          <w:tblLook w:val="04A0" w:firstRow="1" w:lastRow="0" w:firstColumn="1" w:lastColumn="0" w:noHBand="0" w:noVBand="1"/>
        </w:tblPrEx>
        <w:tc>
          <w:tcPr>
            <w:tcW w:w="6210" w:type="dxa"/>
          </w:tcPr>
          <w:p w14:paraId="7FB752B1" w14:textId="77777777" w:rsidR="00245C1F" w:rsidRPr="006E5E78" w:rsidRDefault="00245C1F" w:rsidP="00245C1F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36EC5C45" w14:textId="7B0E9E66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right="-1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4,445,989</w:t>
            </w:r>
          </w:p>
        </w:tc>
        <w:tc>
          <w:tcPr>
            <w:tcW w:w="236" w:type="dxa"/>
          </w:tcPr>
          <w:p w14:paraId="249C823C" w14:textId="77777777" w:rsidR="00245C1F" w:rsidRPr="006E5E78" w:rsidRDefault="00245C1F" w:rsidP="00245C1F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233CEFFF" w14:textId="4A2343A3" w:rsidR="00245C1F" w:rsidRPr="006E5E78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86AF8">
              <w:rPr>
                <w:rFonts w:ascii="Angsana New" w:hAnsi="Angsana New"/>
                <w:sz w:val="30"/>
                <w:szCs w:val="30"/>
              </w:rPr>
              <w:t>4,778,549</w:t>
            </w:r>
          </w:p>
        </w:tc>
      </w:tr>
      <w:tr w:rsidR="00245C1F" w:rsidRPr="00B46472" w14:paraId="69682BCF" w14:textId="753BD7E8" w:rsidTr="00C63705">
        <w:tblPrEx>
          <w:tblLook w:val="04A0" w:firstRow="1" w:lastRow="0" w:firstColumn="1" w:lastColumn="0" w:noHBand="0" w:noVBand="1"/>
        </w:tblPrEx>
        <w:tc>
          <w:tcPr>
            <w:tcW w:w="6210" w:type="dxa"/>
          </w:tcPr>
          <w:p w14:paraId="04EA03F3" w14:textId="77777777" w:rsidR="00245C1F" w:rsidRPr="006E5E78" w:rsidRDefault="00245C1F" w:rsidP="00245C1F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440" w:type="dxa"/>
          </w:tcPr>
          <w:p w14:paraId="20A640BE" w14:textId="7ADF9F12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(1,236,938)</w:t>
            </w:r>
          </w:p>
        </w:tc>
        <w:tc>
          <w:tcPr>
            <w:tcW w:w="236" w:type="dxa"/>
          </w:tcPr>
          <w:p w14:paraId="250E8D18" w14:textId="77777777" w:rsidR="00245C1F" w:rsidRPr="006E5E78" w:rsidRDefault="00245C1F" w:rsidP="00245C1F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3A47A3EA" w14:textId="3AEE54E6" w:rsidR="00245C1F" w:rsidRPr="006E5E78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86AF8">
              <w:rPr>
                <w:rFonts w:ascii="Angsana New" w:hAnsi="Angsana New"/>
                <w:sz w:val="30"/>
                <w:szCs w:val="30"/>
              </w:rPr>
              <w:t>(1,404,819)</w:t>
            </w:r>
          </w:p>
        </w:tc>
      </w:tr>
      <w:tr w:rsidR="00245C1F" w:rsidRPr="00B46472" w14:paraId="233D6975" w14:textId="3473B35D" w:rsidTr="00C63705">
        <w:tblPrEx>
          <w:tblLook w:val="04A0" w:firstRow="1" w:lastRow="0" w:firstColumn="1" w:lastColumn="0" w:noHBand="0" w:noVBand="1"/>
        </w:tblPrEx>
        <w:tc>
          <w:tcPr>
            <w:tcW w:w="6210" w:type="dxa"/>
          </w:tcPr>
          <w:p w14:paraId="5C65A24D" w14:textId="77777777" w:rsidR="00245C1F" w:rsidRPr="006E5E78" w:rsidRDefault="00245C1F" w:rsidP="00245C1F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1058B6" w14:textId="6FE664A8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(163,124)</w:t>
            </w:r>
          </w:p>
        </w:tc>
        <w:tc>
          <w:tcPr>
            <w:tcW w:w="236" w:type="dxa"/>
          </w:tcPr>
          <w:p w14:paraId="082817CF" w14:textId="77777777" w:rsidR="00245C1F" w:rsidRPr="006E5E78" w:rsidRDefault="00245C1F" w:rsidP="00245C1F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52623F0" w14:textId="63293B62" w:rsidR="00245C1F" w:rsidRPr="006E5E78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86AF8">
              <w:rPr>
                <w:rFonts w:ascii="Angsana New" w:hAnsi="Angsana New"/>
                <w:sz w:val="30"/>
                <w:szCs w:val="30"/>
              </w:rPr>
              <w:t>(188,441)</w:t>
            </w:r>
          </w:p>
        </w:tc>
      </w:tr>
      <w:tr w:rsidR="00245C1F" w:rsidRPr="00B46472" w14:paraId="05FF65A9" w14:textId="1563B3E9" w:rsidTr="00C63705">
        <w:tblPrEx>
          <w:tblLook w:val="04A0" w:firstRow="1" w:lastRow="0" w:firstColumn="1" w:lastColumn="0" w:noHBand="0" w:noVBand="1"/>
        </w:tblPrEx>
        <w:tc>
          <w:tcPr>
            <w:tcW w:w="6210" w:type="dxa"/>
          </w:tcPr>
          <w:p w14:paraId="06037AFC" w14:textId="77777777" w:rsidR="00245C1F" w:rsidRPr="006E5E78" w:rsidRDefault="00245C1F" w:rsidP="00245C1F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6E5E78">
              <w:rPr>
                <w:rFonts w:ascii="Angsana New" w:hAnsi="Angsana New"/>
                <w:sz w:val="30"/>
                <w:szCs w:val="30"/>
              </w:rPr>
              <w:t>100)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91C1FB" w14:textId="74B06941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right="-1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8,316,004</w:t>
            </w:r>
          </w:p>
        </w:tc>
        <w:tc>
          <w:tcPr>
            <w:tcW w:w="236" w:type="dxa"/>
          </w:tcPr>
          <w:p w14:paraId="48CB8902" w14:textId="77777777" w:rsidR="00245C1F" w:rsidRPr="006E5E78" w:rsidRDefault="00245C1F" w:rsidP="00245C1F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4353EEDD" w14:textId="5EAA32F5" w:rsidR="00245C1F" w:rsidRPr="006E5E78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86AF8">
              <w:rPr>
                <w:rFonts w:ascii="Angsana New" w:hAnsi="Angsana New"/>
                <w:sz w:val="30"/>
                <w:szCs w:val="30"/>
              </w:rPr>
              <w:t>7,973,355</w:t>
            </w:r>
          </w:p>
        </w:tc>
      </w:tr>
      <w:tr w:rsidR="00245C1F" w:rsidRPr="00B46472" w14:paraId="0450E035" w14:textId="02C16B19" w:rsidTr="00C63705">
        <w:tblPrEx>
          <w:tblLook w:val="04A0" w:firstRow="1" w:lastRow="0" w:firstColumn="1" w:lastColumn="0" w:noHBand="0" w:noVBand="1"/>
        </w:tblPrEx>
        <w:tc>
          <w:tcPr>
            <w:tcW w:w="6210" w:type="dxa"/>
          </w:tcPr>
          <w:p w14:paraId="31EBC1E9" w14:textId="6AF45C87" w:rsidR="00245C1F" w:rsidRPr="006E5E78" w:rsidRDefault="00245C1F" w:rsidP="00245C1F">
            <w:pPr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สินทรัพย์สุทธิส่วนที่เป็นของบริษัท</w:t>
            </w:r>
          </w:p>
        </w:tc>
        <w:tc>
          <w:tcPr>
            <w:tcW w:w="1440" w:type="dxa"/>
          </w:tcPr>
          <w:p w14:paraId="3C7AE65B" w14:textId="2EC2D5EE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1,585,495</w:t>
            </w:r>
          </w:p>
        </w:tc>
        <w:tc>
          <w:tcPr>
            <w:tcW w:w="236" w:type="dxa"/>
            <w:vAlign w:val="bottom"/>
          </w:tcPr>
          <w:p w14:paraId="51E3FB50" w14:textId="77777777" w:rsidR="00245C1F" w:rsidRPr="006E5E78" w:rsidRDefault="00245C1F" w:rsidP="00245C1F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</w:tcPr>
          <w:p w14:paraId="322D0621" w14:textId="23ABD904" w:rsidR="00245C1F" w:rsidRPr="006E5E78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86AF8">
              <w:rPr>
                <w:rFonts w:ascii="Angsana New" w:hAnsi="Angsana New"/>
                <w:sz w:val="30"/>
                <w:szCs w:val="30"/>
              </w:rPr>
              <w:t>1,</w:t>
            </w:r>
            <w:r w:rsidRPr="00FE0499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104637">
              <w:rPr>
                <w:rFonts w:ascii="Angsana New" w:hAnsi="Angsana New" w:hint="cs"/>
                <w:sz w:val="30"/>
                <w:szCs w:val="30"/>
              </w:rPr>
              <w:t>20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sz w:val="30"/>
                <w:szCs w:val="30"/>
              </w:rPr>
              <w:t>188</w:t>
            </w:r>
          </w:p>
        </w:tc>
      </w:tr>
      <w:tr w:rsidR="00245C1F" w:rsidRPr="00B46472" w14:paraId="3022F920" w14:textId="2C148A6D" w:rsidTr="00C63705">
        <w:tblPrEx>
          <w:tblLook w:val="04A0" w:firstRow="1" w:lastRow="0" w:firstColumn="1" w:lastColumn="0" w:noHBand="0" w:noVBand="1"/>
        </w:tblPrEx>
        <w:tc>
          <w:tcPr>
            <w:tcW w:w="6210" w:type="dxa"/>
            <w:vAlign w:val="bottom"/>
          </w:tcPr>
          <w:p w14:paraId="6C79254A" w14:textId="77777777" w:rsidR="00245C1F" w:rsidRDefault="00245C1F" w:rsidP="00245C1F">
            <w:pPr>
              <w:tabs>
                <w:tab w:val="clear" w:pos="227"/>
                <w:tab w:val="left" w:pos="345"/>
              </w:tabs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6E5E78">
              <w:rPr>
                <w:rFonts w:ascii="Angsana New" w:hAnsi="Angsana New"/>
                <w:sz w:val="30"/>
                <w:szCs w:val="30"/>
              </w:rPr>
              <w:t xml:space="preserve">upstream </w:t>
            </w:r>
          </w:p>
          <w:p w14:paraId="38F4C1B9" w14:textId="199532A1" w:rsidR="00245C1F" w:rsidRPr="006E5E78" w:rsidRDefault="00245C1F" w:rsidP="00245C1F">
            <w:pPr>
              <w:tabs>
                <w:tab w:val="clear" w:pos="227"/>
                <w:tab w:val="left" w:pos="345"/>
              </w:tabs>
              <w:ind w:left="165"/>
              <w:rPr>
                <w:rFonts w:ascii="Angsana New" w:hAnsi="Angsana New"/>
                <w:sz w:val="30"/>
                <w:szCs w:val="30"/>
              </w:rPr>
            </w:pPr>
            <w:r w:rsidRPr="006E5E78">
              <w:rPr>
                <w:rFonts w:ascii="Angsana New" w:hAnsi="Angsana New"/>
                <w:sz w:val="30"/>
                <w:szCs w:val="30"/>
                <w:cs/>
              </w:rPr>
              <w:t>(ขายสิน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ค้าคงเหลือ</w:t>
            </w:r>
            <w:r w:rsidRPr="006E5E78">
              <w:rPr>
                <w:rFonts w:ascii="Angsana New" w:hAnsi="Angsana New"/>
                <w:sz w:val="30"/>
                <w:szCs w:val="30"/>
                <w:cs/>
              </w:rPr>
              <w:t>ให้แก่บริษัท)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95D3EC" w14:textId="77777777" w:rsidR="00245C1F" w:rsidRPr="00245C1F" w:rsidRDefault="00245C1F" w:rsidP="00245C1F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ind w:left="-85" w:right="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B89766" w14:textId="25EFAAA6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5"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(5,643)</w:t>
            </w:r>
          </w:p>
        </w:tc>
        <w:tc>
          <w:tcPr>
            <w:tcW w:w="236" w:type="dxa"/>
            <w:vAlign w:val="bottom"/>
          </w:tcPr>
          <w:p w14:paraId="6494D894" w14:textId="77777777" w:rsidR="00245C1F" w:rsidRPr="006E5E78" w:rsidRDefault="00245C1F" w:rsidP="00245C1F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532424D" w14:textId="77777777" w:rsidR="00245C1F" w:rsidRPr="00986AF8" w:rsidRDefault="00245C1F" w:rsidP="00245C1F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85" w:right="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D458C45" w14:textId="64264861" w:rsidR="00245C1F" w:rsidRPr="006E5E78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28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86AF8">
              <w:rPr>
                <w:rFonts w:ascii="Angsana New" w:hAnsi="Angsana New"/>
                <w:sz w:val="30"/>
                <w:szCs w:val="30"/>
              </w:rPr>
              <w:t>(</w:t>
            </w:r>
            <w:r w:rsidRPr="00104637">
              <w:rPr>
                <w:rFonts w:ascii="Angsana New" w:hAnsi="Angsana New" w:hint="cs"/>
                <w:sz w:val="30"/>
                <w:szCs w:val="30"/>
              </w:rPr>
              <w:t>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sz w:val="30"/>
                <w:szCs w:val="30"/>
              </w:rPr>
              <w:t>073</w:t>
            </w:r>
            <w:r w:rsidRPr="00986AF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45C1F" w:rsidRPr="00B46472" w14:paraId="2F84487D" w14:textId="04555724" w:rsidTr="00C63705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6210" w:type="dxa"/>
          </w:tcPr>
          <w:p w14:paraId="48BC1418" w14:textId="77777777" w:rsidR="00245C1F" w:rsidRPr="006E5E78" w:rsidRDefault="00245C1F" w:rsidP="00245C1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E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25BC3E4" w14:textId="767278B2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45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1,579,852</w:t>
            </w:r>
          </w:p>
        </w:tc>
        <w:tc>
          <w:tcPr>
            <w:tcW w:w="236" w:type="dxa"/>
          </w:tcPr>
          <w:p w14:paraId="4577069A" w14:textId="77777777" w:rsidR="00245C1F" w:rsidRPr="006E5E78" w:rsidRDefault="00245C1F" w:rsidP="00245C1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024516B1" w14:textId="26BC7875" w:rsidR="00245C1F" w:rsidRPr="006E5E78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28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986AF8">
              <w:rPr>
                <w:rFonts w:ascii="Angsana New" w:hAnsi="Angsana New"/>
                <w:b/>
                <w:bCs/>
                <w:sz w:val="30"/>
                <w:szCs w:val="30"/>
              </w:rPr>
              <w:t>1,513,115</w:t>
            </w:r>
          </w:p>
        </w:tc>
      </w:tr>
    </w:tbl>
    <w:p w14:paraId="3B9DEB23" w14:textId="77777777" w:rsidR="0083351B" w:rsidRPr="00B46472" w:rsidRDefault="0083351B" w:rsidP="00B46472">
      <w:pPr>
        <w:rPr>
          <w:rFonts w:ascii="Angsana New" w:hAnsi="Angsana New"/>
          <w:sz w:val="30"/>
          <w:szCs w:val="30"/>
          <w:cs/>
        </w:rPr>
        <w:sectPr w:rsidR="0083351B" w:rsidRPr="00B46472" w:rsidSect="00D3420D">
          <w:headerReference w:type="default" r:id="rId9"/>
          <w:footerReference w:type="default" r:id="rId10"/>
          <w:pgSz w:w="11909" w:h="16834" w:code="9"/>
          <w:pgMar w:top="691" w:right="1019" w:bottom="576" w:left="1152" w:header="720" w:footer="720" w:gutter="0"/>
          <w:pgNumType w:start="17"/>
          <w:cols w:space="720"/>
          <w:docGrid w:linePitch="245"/>
        </w:sectPr>
      </w:pPr>
    </w:p>
    <w:p w14:paraId="51A197BD" w14:textId="48EE52D8" w:rsidR="00BB05A4" w:rsidRPr="00981687" w:rsidRDefault="003E5BB7" w:rsidP="00981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981687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D7AA2">
        <w:rPr>
          <w:rFonts w:ascii="Angsana New" w:hAnsi="Angsana New"/>
          <w:b/>
          <w:bCs/>
          <w:sz w:val="30"/>
          <w:szCs w:val="30"/>
        </w:rPr>
        <w:t>1</w:t>
      </w:r>
      <w:r w:rsidR="00BB05A4" w:rsidRPr="00981687">
        <w:rPr>
          <w:rFonts w:ascii="Angsana New" w:hAnsi="Angsana New"/>
          <w:b/>
          <w:bCs/>
          <w:sz w:val="30"/>
          <w:szCs w:val="30"/>
        </w:rPr>
        <w:tab/>
      </w:r>
      <w:r w:rsidR="00BB05A4" w:rsidRPr="00981687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70134659" w14:textId="77777777" w:rsidR="00445FA2" w:rsidRPr="00197AA7" w:rsidRDefault="00445FA2" w:rsidP="00FB6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exact"/>
        <w:jc w:val="both"/>
        <w:rPr>
          <w:rFonts w:ascii="Angsana New" w:hAnsi="Angsana New"/>
          <w:b/>
          <w:bCs/>
        </w:rPr>
      </w:pPr>
    </w:p>
    <w:tbl>
      <w:tblPr>
        <w:tblW w:w="14625" w:type="dxa"/>
        <w:tblInd w:w="585" w:type="dxa"/>
        <w:tblLayout w:type="fixed"/>
        <w:tblLook w:val="01E0" w:firstRow="1" w:lastRow="1" w:firstColumn="1" w:lastColumn="1" w:noHBand="0" w:noVBand="0"/>
      </w:tblPr>
      <w:tblGrid>
        <w:gridCol w:w="3555"/>
        <w:gridCol w:w="720"/>
        <w:gridCol w:w="1026"/>
        <w:gridCol w:w="251"/>
        <w:gridCol w:w="1224"/>
        <w:gridCol w:w="281"/>
        <w:gridCol w:w="1215"/>
        <w:gridCol w:w="236"/>
        <w:gridCol w:w="1621"/>
        <w:gridCol w:w="270"/>
        <w:gridCol w:w="1170"/>
        <w:gridCol w:w="266"/>
        <w:gridCol w:w="1257"/>
        <w:gridCol w:w="273"/>
        <w:gridCol w:w="1260"/>
      </w:tblGrid>
      <w:tr w:rsidR="003C3672" w:rsidRPr="00956A2A" w14:paraId="602264B1" w14:textId="77777777" w:rsidTr="00F677A3">
        <w:trPr>
          <w:trHeight w:hRule="exact" w:val="396"/>
        </w:trPr>
        <w:tc>
          <w:tcPr>
            <w:tcW w:w="3555" w:type="dxa"/>
          </w:tcPr>
          <w:p w14:paraId="33DC429B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677A38DA" w14:textId="77777777" w:rsidR="003C3672" w:rsidRPr="00956A2A" w:rsidRDefault="003C3672" w:rsidP="00DE4DD9">
            <w:pPr>
              <w:ind w:left="-19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0" w:type="dxa"/>
            <w:gridSpan w:val="13"/>
          </w:tcPr>
          <w:p w14:paraId="5B5ED51B" w14:textId="6ED03DF2" w:rsidR="003C3672" w:rsidRPr="00956A2A" w:rsidRDefault="003C3672" w:rsidP="00DE4DD9">
            <w:pPr>
              <w:ind w:left="-19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E461A8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E46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392B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</w:t>
            </w:r>
            <w:r w:rsidR="00E46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3C3672" w:rsidRPr="00956A2A" w14:paraId="1BE70BB3" w14:textId="77777777" w:rsidTr="00F677A3">
        <w:trPr>
          <w:trHeight w:hRule="exact" w:val="396"/>
        </w:trPr>
        <w:tc>
          <w:tcPr>
            <w:tcW w:w="3555" w:type="dxa"/>
          </w:tcPr>
          <w:p w14:paraId="506CEC16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015834C7" w14:textId="77777777" w:rsidR="003C3672" w:rsidRPr="00956A2A" w:rsidRDefault="003C3672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Merge w:val="restart"/>
          </w:tcPr>
          <w:p w14:paraId="7C689618" w14:textId="1482AD29" w:rsidR="003C3672" w:rsidRDefault="003C3672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439C560" w14:textId="77777777" w:rsidR="00956A2A" w:rsidRPr="00956A2A" w:rsidRDefault="00956A2A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531BB7" w14:textId="77777777" w:rsidR="003C3672" w:rsidRPr="00956A2A" w:rsidRDefault="003C3672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51" w:type="dxa"/>
          </w:tcPr>
          <w:p w14:paraId="365B2535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 w:val="restart"/>
          </w:tcPr>
          <w:p w14:paraId="63656458" w14:textId="77777777" w:rsid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  <w:p w14:paraId="16938515" w14:textId="6755D8A7" w:rsidR="003C3672" w:rsidRP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  <w:p w14:paraId="34652130" w14:textId="65DFC3B8" w:rsidR="003C3672" w:rsidRPr="00956A2A" w:rsidRDefault="003C3672" w:rsidP="00DE4DD9">
            <w:pPr>
              <w:pStyle w:val="BodyTex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81" w:type="dxa"/>
          </w:tcPr>
          <w:p w14:paraId="26B70EDF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Merge w:val="restart"/>
          </w:tcPr>
          <w:p w14:paraId="2532CB22" w14:textId="77777777" w:rsidR="00956A2A" w:rsidRDefault="00956A2A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4D3DDFF" w14:textId="088D062E" w:rsidR="003C3672" w:rsidRP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  <w:p w14:paraId="5EF86ED4" w14:textId="77777777" w:rsidR="003C3672" w:rsidRPr="00956A2A" w:rsidRDefault="003C3672" w:rsidP="00DE4DD9">
            <w:pPr>
              <w:pStyle w:val="BodyTex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7BC0AA22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vMerge w:val="restart"/>
          </w:tcPr>
          <w:p w14:paraId="42FAE558" w14:textId="77777777" w:rsid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  <w:p w14:paraId="5A7194EC" w14:textId="28A7A893" w:rsidR="003C3672" w:rsidRP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 xml:space="preserve"> ติดตั้งและ </w:t>
            </w:r>
          </w:p>
          <w:p w14:paraId="526AF534" w14:textId="77777777" w:rsidR="003C3672" w:rsidRPr="00956A2A" w:rsidRDefault="003C3672" w:rsidP="005D11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8" w:right="-198" w:hanging="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6C4DB311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Merge w:val="restart"/>
          </w:tcPr>
          <w:p w14:paraId="2CA15C3D" w14:textId="2E3D47EC" w:rsidR="003C3672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FFCF23C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55C546B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6" w:type="dxa"/>
          </w:tcPr>
          <w:p w14:paraId="021F78EC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vMerge w:val="restart"/>
          </w:tcPr>
          <w:p w14:paraId="62CC5BCD" w14:textId="77777777" w:rsidR="00B134EC" w:rsidRPr="00956A2A" w:rsidRDefault="003C3672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  <w:p w14:paraId="0118ED22" w14:textId="77777777" w:rsidR="00956A2A" w:rsidRDefault="003C3672" w:rsidP="00B1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  <w:p w14:paraId="3A7AA56C" w14:textId="25E5EF45" w:rsidR="003C3672" w:rsidRPr="00956A2A" w:rsidRDefault="003C3672" w:rsidP="00B1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3" w:type="dxa"/>
          </w:tcPr>
          <w:p w14:paraId="0E28EE44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Merge w:val="restart"/>
          </w:tcPr>
          <w:p w14:paraId="41B355C3" w14:textId="344DD445" w:rsidR="003C3672" w:rsidRDefault="003C3672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8D52745" w14:textId="77777777" w:rsidR="00956A2A" w:rsidRPr="00956A2A" w:rsidRDefault="00956A2A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7EDE140" w14:textId="77777777" w:rsidR="003C3672" w:rsidRPr="00956A2A" w:rsidRDefault="003C3672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56A2A" w:rsidRPr="00956A2A" w14:paraId="6C438BA3" w14:textId="77777777" w:rsidTr="00F677A3">
        <w:trPr>
          <w:trHeight w:hRule="exact" w:val="434"/>
        </w:trPr>
        <w:tc>
          <w:tcPr>
            <w:tcW w:w="3555" w:type="dxa"/>
          </w:tcPr>
          <w:p w14:paraId="2F189B62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5E0DCF26" w14:textId="77777777" w:rsidR="00956A2A" w:rsidRPr="00956A2A" w:rsidRDefault="00956A2A" w:rsidP="00B134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98" w:right="-19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6" w:type="dxa"/>
            <w:vMerge/>
          </w:tcPr>
          <w:p w14:paraId="52D0C8C2" w14:textId="77777777" w:rsidR="00956A2A" w:rsidRPr="00956A2A" w:rsidRDefault="00956A2A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2EB2A028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/>
          </w:tcPr>
          <w:p w14:paraId="15B6E4AB" w14:textId="77777777" w:rsidR="00956A2A" w:rsidRPr="00956A2A" w:rsidRDefault="00956A2A" w:rsidP="00DE4DD9">
            <w:pPr>
              <w:pStyle w:val="BodyTex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246F2833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Merge/>
          </w:tcPr>
          <w:p w14:paraId="5765E938" w14:textId="77777777" w:rsidR="00956A2A" w:rsidRPr="00956A2A" w:rsidRDefault="00956A2A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B0E820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vMerge/>
          </w:tcPr>
          <w:p w14:paraId="4CC60B36" w14:textId="77777777" w:rsidR="00956A2A" w:rsidRPr="00956A2A" w:rsidRDefault="00956A2A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8EC8F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Merge/>
          </w:tcPr>
          <w:p w14:paraId="3F8810E7" w14:textId="77777777" w:rsidR="00956A2A" w:rsidRPr="00956A2A" w:rsidRDefault="00956A2A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61FD376C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vMerge/>
          </w:tcPr>
          <w:p w14:paraId="4A440B57" w14:textId="77777777" w:rsidR="00956A2A" w:rsidRPr="00956A2A" w:rsidRDefault="00956A2A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2F73F208" w14:textId="77777777" w:rsidR="00956A2A" w:rsidRPr="00956A2A" w:rsidRDefault="00956A2A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Merge/>
          </w:tcPr>
          <w:p w14:paraId="0E18E631" w14:textId="77777777" w:rsidR="00956A2A" w:rsidRPr="00956A2A" w:rsidRDefault="00956A2A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3672" w:rsidRPr="00956A2A" w14:paraId="5CA2BC4E" w14:textId="77777777" w:rsidTr="00F677A3">
        <w:trPr>
          <w:trHeight w:hRule="exact" w:val="335"/>
        </w:trPr>
        <w:tc>
          <w:tcPr>
            <w:tcW w:w="3555" w:type="dxa"/>
          </w:tcPr>
          <w:p w14:paraId="09B89564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429215A5" w14:textId="537CC260" w:rsidR="003C3672" w:rsidRPr="00956A2A" w:rsidRDefault="003C3672" w:rsidP="00B134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Merge/>
          </w:tcPr>
          <w:p w14:paraId="0947DC1F" w14:textId="2FED6D97" w:rsidR="003C3672" w:rsidRPr="00956A2A" w:rsidRDefault="003C3672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24D44CFB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vMerge/>
          </w:tcPr>
          <w:p w14:paraId="7F9A0A1A" w14:textId="77777777" w:rsidR="003C3672" w:rsidRPr="00956A2A" w:rsidRDefault="003C3672" w:rsidP="00DE4DD9">
            <w:pPr>
              <w:pStyle w:val="BodyText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53828E3E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Merge/>
          </w:tcPr>
          <w:p w14:paraId="5297B1AC" w14:textId="77777777" w:rsidR="003C3672" w:rsidRP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87E276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vMerge/>
          </w:tcPr>
          <w:p w14:paraId="18078D94" w14:textId="77777777" w:rsidR="003C3672" w:rsidRP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F2FE5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Merge/>
          </w:tcPr>
          <w:p w14:paraId="4B6D48D2" w14:textId="77777777" w:rsidR="003C3672" w:rsidRP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3A8F7808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vMerge/>
          </w:tcPr>
          <w:p w14:paraId="2CFC9948" w14:textId="77777777" w:rsidR="003C3672" w:rsidRPr="00956A2A" w:rsidRDefault="003C3672" w:rsidP="00DE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719138D8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Merge/>
          </w:tcPr>
          <w:p w14:paraId="6B3EA091" w14:textId="77777777" w:rsidR="003C3672" w:rsidRPr="00956A2A" w:rsidRDefault="003C3672" w:rsidP="00DE4DD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3672" w:rsidRPr="00956A2A" w14:paraId="34D00BF3" w14:textId="77777777" w:rsidTr="00F677A3">
        <w:trPr>
          <w:trHeight w:hRule="exact" w:val="396"/>
        </w:trPr>
        <w:tc>
          <w:tcPr>
            <w:tcW w:w="3555" w:type="dxa"/>
          </w:tcPr>
          <w:p w14:paraId="32733160" w14:textId="77777777" w:rsidR="003C3672" w:rsidRPr="00956A2A" w:rsidRDefault="003C3672" w:rsidP="00DE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6E3D8288" w14:textId="77777777" w:rsidR="003C3672" w:rsidRPr="00956A2A" w:rsidRDefault="003C3672" w:rsidP="0039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50" w:type="dxa"/>
            <w:gridSpan w:val="13"/>
            <w:vAlign w:val="bottom"/>
          </w:tcPr>
          <w:p w14:paraId="083A049F" w14:textId="4B17E1C8" w:rsidR="003C3672" w:rsidRPr="00956A2A" w:rsidRDefault="003C3672" w:rsidP="0039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6A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56A2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C3672" w:rsidRPr="00956A2A" w14:paraId="2EE765C6" w14:textId="77777777" w:rsidTr="00F677A3">
        <w:trPr>
          <w:trHeight w:hRule="exact" w:val="396"/>
        </w:trPr>
        <w:tc>
          <w:tcPr>
            <w:tcW w:w="3555" w:type="dxa"/>
          </w:tcPr>
          <w:p w14:paraId="2C6727FE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20" w:type="dxa"/>
          </w:tcPr>
          <w:p w14:paraId="5C466B94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0C761664" w14:textId="48C5832F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2945A903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07191C8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14:paraId="4FF2A09D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A0883B9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B21E22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033AD499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AA7AF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FF9D98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3D4DC9D3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6C446E47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184796B4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6D2314" w14:textId="77777777" w:rsidR="003C3672" w:rsidRPr="00956A2A" w:rsidRDefault="003C3672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4467" w:rsidRPr="00956A2A" w14:paraId="79F1E8AB" w14:textId="77777777" w:rsidTr="00F677A3">
        <w:trPr>
          <w:trHeight w:hRule="exact" w:val="452"/>
        </w:trPr>
        <w:tc>
          <w:tcPr>
            <w:tcW w:w="3555" w:type="dxa"/>
          </w:tcPr>
          <w:p w14:paraId="619FFBCC" w14:textId="7AACB5CE" w:rsidR="00D84467" w:rsidRPr="009954BF" w:rsidRDefault="009954BF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0" w:right="-102" w:hanging="120"/>
              <w:rPr>
                <w:rFonts w:ascii="Angsana New" w:hAnsi="Angsana New"/>
                <w:sz w:val="30"/>
                <w:szCs w:val="30"/>
              </w:rPr>
            </w:pPr>
            <w:r w:rsidRPr="009954B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954B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954BF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9954B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9954B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20" w:type="dxa"/>
          </w:tcPr>
          <w:p w14:paraId="52F133B0" w14:textId="77777777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518BBA0B" w14:textId="4BE071D5" w:rsidR="00D84467" w:rsidRPr="00016213" w:rsidRDefault="00D84467" w:rsidP="0099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rPr>
                <w:rFonts w:ascii="Angsana New" w:hAnsi="Angsana New"/>
                <w:sz w:val="30"/>
                <w:szCs w:val="30"/>
              </w:rPr>
            </w:pPr>
            <w:r w:rsidRPr="00016213">
              <w:rPr>
                <w:rFonts w:ascii="Angsana New" w:hAnsi="Angsana New"/>
                <w:sz w:val="30"/>
                <w:szCs w:val="30"/>
              </w:rPr>
              <w:t>63,706</w:t>
            </w:r>
          </w:p>
        </w:tc>
        <w:tc>
          <w:tcPr>
            <w:tcW w:w="251" w:type="dxa"/>
          </w:tcPr>
          <w:p w14:paraId="786D1847" w14:textId="77777777" w:rsidR="00D84467" w:rsidRPr="00016213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0C49454C" w14:textId="3328B7F1" w:rsidR="00D84467" w:rsidRPr="00016213" w:rsidRDefault="00D84467" w:rsidP="0099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16213">
              <w:rPr>
                <w:rFonts w:ascii="Angsana New" w:hAnsi="Angsana New"/>
                <w:sz w:val="30"/>
                <w:szCs w:val="30"/>
              </w:rPr>
              <w:t>2,602,829</w:t>
            </w:r>
          </w:p>
        </w:tc>
        <w:tc>
          <w:tcPr>
            <w:tcW w:w="281" w:type="dxa"/>
          </w:tcPr>
          <w:p w14:paraId="71F41E7E" w14:textId="77777777" w:rsidR="00D84467" w:rsidRPr="00016213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D42B638" w14:textId="7A378F8C" w:rsidR="00D84467" w:rsidRPr="00016213" w:rsidRDefault="00D61A2E" w:rsidP="0099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right="-251"/>
              <w:rPr>
                <w:rFonts w:ascii="Angsana New" w:hAnsi="Angsana New"/>
                <w:sz w:val="30"/>
                <w:szCs w:val="30"/>
              </w:rPr>
            </w:pPr>
            <w:r w:rsidRPr="00D61A2E">
              <w:rPr>
                <w:rFonts w:ascii="Angsana New" w:hAnsi="Angsana New"/>
                <w:sz w:val="30"/>
                <w:szCs w:val="30"/>
              </w:rPr>
              <w:t>14,002,745</w:t>
            </w:r>
          </w:p>
        </w:tc>
        <w:tc>
          <w:tcPr>
            <w:tcW w:w="236" w:type="dxa"/>
          </w:tcPr>
          <w:p w14:paraId="4355524B" w14:textId="77777777" w:rsidR="00D84467" w:rsidRPr="00016213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2D24E5A2" w14:textId="21D78957" w:rsidR="00D84467" w:rsidRPr="00016213" w:rsidRDefault="00D84467" w:rsidP="0099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right="-54"/>
              <w:rPr>
                <w:rFonts w:ascii="Angsana New" w:hAnsi="Angsana New"/>
                <w:sz w:val="30"/>
                <w:szCs w:val="30"/>
              </w:rPr>
            </w:pPr>
            <w:r w:rsidRPr="00016213">
              <w:rPr>
                <w:rFonts w:ascii="Angsana New" w:hAnsi="Angsana New"/>
                <w:sz w:val="30"/>
                <w:szCs w:val="30"/>
              </w:rPr>
              <w:t>259,069</w:t>
            </w:r>
          </w:p>
          <w:p w14:paraId="3B42D9D1" w14:textId="4EC78B82" w:rsidR="00D84467" w:rsidRPr="00016213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AB0736" w14:textId="77777777" w:rsidR="00D84467" w:rsidRPr="00016213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4065C1" w14:textId="43EE1488" w:rsidR="00D84467" w:rsidRPr="00016213" w:rsidRDefault="00D61A2E" w:rsidP="0099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rPr>
                <w:rFonts w:ascii="Angsana New" w:hAnsi="Angsana New"/>
                <w:sz w:val="30"/>
                <w:szCs w:val="30"/>
              </w:rPr>
            </w:pPr>
            <w:r w:rsidRPr="00D61A2E">
              <w:rPr>
                <w:rFonts w:ascii="Angsana New" w:hAnsi="Angsana New"/>
                <w:sz w:val="30"/>
                <w:szCs w:val="30"/>
              </w:rPr>
              <w:t>9,716</w:t>
            </w:r>
          </w:p>
        </w:tc>
        <w:tc>
          <w:tcPr>
            <w:tcW w:w="266" w:type="dxa"/>
          </w:tcPr>
          <w:p w14:paraId="0B8C6D5D" w14:textId="77777777" w:rsidR="00D84467" w:rsidRPr="00016213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54C50DE" w14:textId="7B8A513D" w:rsidR="00D84467" w:rsidRPr="00016213" w:rsidRDefault="00D84467" w:rsidP="0099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16213">
              <w:rPr>
                <w:rFonts w:ascii="Angsana New" w:hAnsi="Angsana New"/>
                <w:sz w:val="30"/>
                <w:szCs w:val="30"/>
              </w:rPr>
              <w:t>86,460</w:t>
            </w:r>
          </w:p>
        </w:tc>
        <w:tc>
          <w:tcPr>
            <w:tcW w:w="273" w:type="dxa"/>
          </w:tcPr>
          <w:p w14:paraId="7BC72472" w14:textId="77777777" w:rsidR="00D84467" w:rsidRPr="00016213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CE146A" w14:textId="21FA2AFD" w:rsidR="00D84467" w:rsidRPr="00016213" w:rsidRDefault="00D84467" w:rsidP="0099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01621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16213">
              <w:rPr>
                <w:rFonts w:ascii="Angsana New" w:hAnsi="Angsana New"/>
                <w:sz w:val="30"/>
                <w:szCs w:val="30"/>
              </w:rPr>
              <w:t>7,024,525</w:t>
            </w:r>
          </w:p>
        </w:tc>
      </w:tr>
      <w:tr w:rsidR="00D84467" w:rsidRPr="00956A2A" w14:paraId="4F6ECDBD" w14:textId="77777777" w:rsidTr="00F677A3">
        <w:trPr>
          <w:trHeight w:hRule="exact" w:val="380"/>
        </w:trPr>
        <w:tc>
          <w:tcPr>
            <w:tcW w:w="3555" w:type="dxa"/>
          </w:tcPr>
          <w:p w14:paraId="78260015" w14:textId="5AC15F84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64DE2395" w14:textId="77777777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3907F202" w14:textId="7DD6892F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14:paraId="00DBF944" w14:textId="77777777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1F66492" w14:textId="2A59C018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1" w:type="dxa"/>
          </w:tcPr>
          <w:p w14:paraId="347CF7BA" w14:textId="77777777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93872E0" w14:textId="502B2179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2,303</w:t>
            </w:r>
          </w:p>
        </w:tc>
        <w:tc>
          <w:tcPr>
            <w:tcW w:w="236" w:type="dxa"/>
          </w:tcPr>
          <w:p w14:paraId="459BC478" w14:textId="77777777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03CCFD86" w14:textId="21B0071C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08" w:right="-54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4,153</w:t>
            </w:r>
          </w:p>
        </w:tc>
        <w:tc>
          <w:tcPr>
            <w:tcW w:w="270" w:type="dxa"/>
          </w:tcPr>
          <w:p w14:paraId="6A26AD8E" w14:textId="77777777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DD2369" w14:textId="790D8314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06A45288" w14:textId="77777777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68FEE7A5" w14:textId="166A822A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61,904</w:t>
            </w:r>
          </w:p>
        </w:tc>
        <w:tc>
          <w:tcPr>
            <w:tcW w:w="273" w:type="dxa"/>
          </w:tcPr>
          <w:p w14:paraId="1609A6A5" w14:textId="77777777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4ACB88" w14:textId="0F104E51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68,420</w:t>
            </w:r>
          </w:p>
        </w:tc>
      </w:tr>
      <w:tr w:rsidR="00D84467" w:rsidRPr="00956A2A" w14:paraId="55E0ABC3" w14:textId="77777777" w:rsidTr="00F677A3">
        <w:trPr>
          <w:trHeight w:hRule="exact" w:val="380"/>
        </w:trPr>
        <w:tc>
          <w:tcPr>
            <w:tcW w:w="3555" w:type="dxa"/>
          </w:tcPr>
          <w:p w14:paraId="6B265897" w14:textId="477A302E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720" w:type="dxa"/>
          </w:tcPr>
          <w:p w14:paraId="39219C6E" w14:textId="77777777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597B004D" w14:textId="7F9930B8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14:paraId="5EC769BB" w14:textId="77777777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3300A05" w14:textId="32EF04FF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10,729</w:t>
            </w:r>
          </w:p>
        </w:tc>
        <w:tc>
          <w:tcPr>
            <w:tcW w:w="281" w:type="dxa"/>
          </w:tcPr>
          <w:p w14:paraId="04FD288D" w14:textId="77777777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F096EAD" w14:textId="169F71BF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95,370</w:t>
            </w:r>
          </w:p>
        </w:tc>
        <w:tc>
          <w:tcPr>
            <w:tcW w:w="236" w:type="dxa"/>
          </w:tcPr>
          <w:p w14:paraId="27E7F1AA" w14:textId="77777777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082EC254" w14:textId="7DDB6E52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08" w:right="-54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1,858</w:t>
            </w:r>
          </w:p>
        </w:tc>
        <w:tc>
          <w:tcPr>
            <w:tcW w:w="270" w:type="dxa"/>
          </w:tcPr>
          <w:p w14:paraId="04E1D381" w14:textId="77777777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7BBE2C" w14:textId="662439FF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43B94AC" w14:textId="77777777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6CC35988" w14:textId="16D1CF5E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(107,957)</w:t>
            </w:r>
          </w:p>
        </w:tc>
        <w:tc>
          <w:tcPr>
            <w:tcW w:w="273" w:type="dxa"/>
          </w:tcPr>
          <w:p w14:paraId="1D4EA873" w14:textId="77777777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A108EF" w14:textId="0A0D19ED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4467" w:rsidRPr="00956A2A" w14:paraId="76FF4E3F" w14:textId="77777777" w:rsidTr="00F677A3">
        <w:trPr>
          <w:trHeight w:hRule="exact" w:val="380"/>
        </w:trPr>
        <w:tc>
          <w:tcPr>
            <w:tcW w:w="3555" w:type="dxa"/>
          </w:tcPr>
          <w:p w14:paraId="2D493753" w14:textId="35973DC3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</w:tcPr>
          <w:p w14:paraId="6CDC2BD0" w14:textId="43433995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5589C166" w14:textId="33A8453B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14:paraId="20CD4331" w14:textId="77777777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D97802B" w14:textId="5974C1BF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381CFBDD" w14:textId="77777777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AF72C12" w14:textId="6F39AA01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(503,350)</w:t>
            </w:r>
          </w:p>
        </w:tc>
        <w:tc>
          <w:tcPr>
            <w:tcW w:w="236" w:type="dxa"/>
          </w:tcPr>
          <w:p w14:paraId="07627FC4" w14:textId="77777777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68CC31C8" w14:textId="123BDE9A" w:rsidR="00D84467" w:rsidRPr="00956A2A" w:rsidRDefault="00D84467" w:rsidP="00164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(5,727)</w:t>
            </w:r>
          </w:p>
        </w:tc>
        <w:tc>
          <w:tcPr>
            <w:tcW w:w="270" w:type="dxa"/>
          </w:tcPr>
          <w:p w14:paraId="7C9EAC9B" w14:textId="77777777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50A62D" w14:textId="1DD785B3" w:rsidR="00D84467" w:rsidRPr="00956A2A" w:rsidRDefault="00D84467" w:rsidP="00C6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(820)</w:t>
            </w:r>
          </w:p>
        </w:tc>
        <w:tc>
          <w:tcPr>
            <w:tcW w:w="266" w:type="dxa"/>
          </w:tcPr>
          <w:p w14:paraId="2703ED88" w14:textId="77777777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CBC4482" w14:textId="7030F001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3D9D21B8" w14:textId="77777777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23584C" w14:textId="2074373F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(509,897)</w:t>
            </w:r>
          </w:p>
        </w:tc>
      </w:tr>
      <w:tr w:rsidR="00D84467" w:rsidRPr="00956A2A" w14:paraId="13F6A0EE" w14:textId="77777777" w:rsidTr="00F677A3">
        <w:trPr>
          <w:trHeight w:hRule="exact" w:val="849"/>
        </w:trPr>
        <w:tc>
          <w:tcPr>
            <w:tcW w:w="3555" w:type="dxa"/>
          </w:tcPr>
          <w:p w14:paraId="50435512" w14:textId="77777777" w:rsidR="009954BF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954B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9954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9954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14:paraId="3CFD6AEE" w14:textId="55060072" w:rsidR="00D84467" w:rsidRPr="00956A2A" w:rsidRDefault="009954BF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5C46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C462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720" w:type="dxa"/>
          </w:tcPr>
          <w:p w14:paraId="7B1B5781" w14:textId="77777777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6A646095" w14:textId="77777777" w:rsidR="009954BF" w:rsidRDefault="009954BF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0FBF5BD" w14:textId="0D35F77E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63,706</w:t>
            </w:r>
          </w:p>
        </w:tc>
        <w:tc>
          <w:tcPr>
            <w:tcW w:w="251" w:type="dxa"/>
          </w:tcPr>
          <w:p w14:paraId="3D0F463A" w14:textId="77777777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58CFB49" w14:textId="77777777" w:rsidR="009954BF" w:rsidRDefault="009954BF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E05EE7F" w14:textId="27DA1CBB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2,613,618</w:t>
            </w:r>
          </w:p>
        </w:tc>
        <w:tc>
          <w:tcPr>
            <w:tcW w:w="281" w:type="dxa"/>
          </w:tcPr>
          <w:p w14:paraId="149B464C" w14:textId="77777777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257AF98A" w14:textId="77777777" w:rsidR="009954BF" w:rsidRDefault="009954BF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3E48204" w14:textId="36002241" w:rsidR="00D84467" w:rsidRPr="00956A2A" w:rsidRDefault="00D61A2E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1A2E">
              <w:rPr>
                <w:rFonts w:ascii="Angsana New" w:hAnsi="Angsana New"/>
                <w:b/>
                <w:bCs/>
                <w:sz w:val="30"/>
                <w:szCs w:val="30"/>
              </w:rPr>
              <w:t>13,597,068</w:t>
            </w:r>
          </w:p>
        </w:tc>
        <w:tc>
          <w:tcPr>
            <w:tcW w:w="236" w:type="dxa"/>
          </w:tcPr>
          <w:p w14:paraId="105C93F8" w14:textId="77777777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</w:tcPr>
          <w:p w14:paraId="6E4B53F2" w14:textId="77777777" w:rsidR="009954BF" w:rsidRDefault="009954BF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08" w:right="-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AA553A1" w14:textId="79C3F999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08" w:right="-54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259,353</w:t>
            </w:r>
          </w:p>
        </w:tc>
        <w:tc>
          <w:tcPr>
            <w:tcW w:w="270" w:type="dxa"/>
          </w:tcPr>
          <w:p w14:paraId="43862CB7" w14:textId="77777777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777B48" w14:textId="77777777" w:rsidR="009954BF" w:rsidRDefault="009954BF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D6E5189" w14:textId="131BA443" w:rsidR="00D84467" w:rsidRPr="00956A2A" w:rsidRDefault="00D61A2E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D61A2E">
              <w:rPr>
                <w:rFonts w:ascii="Angsana New" w:hAnsi="Angsana New"/>
                <w:b/>
                <w:bCs/>
                <w:sz w:val="30"/>
                <w:szCs w:val="30"/>
              </w:rPr>
              <w:t>8,896</w:t>
            </w:r>
          </w:p>
        </w:tc>
        <w:tc>
          <w:tcPr>
            <w:tcW w:w="266" w:type="dxa"/>
          </w:tcPr>
          <w:p w14:paraId="5C3A9B35" w14:textId="77777777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676AFAD3" w14:textId="77777777" w:rsidR="009954BF" w:rsidRDefault="009954BF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F612110" w14:textId="1BC17324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40,407</w:t>
            </w:r>
          </w:p>
        </w:tc>
        <w:tc>
          <w:tcPr>
            <w:tcW w:w="273" w:type="dxa"/>
          </w:tcPr>
          <w:p w14:paraId="5C3E305D" w14:textId="77777777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CDA7991" w14:textId="77777777" w:rsidR="009954BF" w:rsidRDefault="009954BF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8D2398C" w14:textId="0E256D30" w:rsidR="00D84467" w:rsidRPr="00956A2A" w:rsidRDefault="00D84467" w:rsidP="00D84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16,583,048</w:t>
            </w:r>
          </w:p>
        </w:tc>
      </w:tr>
      <w:tr w:rsidR="00245C1F" w:rsidRPr="00956A2A" w14:paraId="02C16C7E" w14:textId="77777777" w:rsidTr="00F677A3">
        <w:trPr>
          <w:trHeight w:hRule="exact" w:val="380"/>
        </w:trPr>
        <w:tc>
          <w:tcPr>
            <w:tcW w:w="3555" w:type="dxa"/>
          </w:tcPr>
          <w:p w14:paraId="5F61BF5C" w14:textId="4543AE32" w:rsidR="00245C1F" w:rsidRPr="00956A2A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7F55F081" w14:textId="77777777" w:rsidR="00245C1F" w:rsidRPr="00956A2A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43F70C41" w14:textId="044EE698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779DFFAA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036605BD" w14:textId="61F10612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  <w:tc>
          <w:tcPr>
            <w:tcW w:w="281" w:type="dxa"/>
          </w:tcPr>
          <w:p w14:paraId="7BF6C334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4AB8DCA" w14:textId="580C8D2F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rPr>
                <w:rFonts w:asciiTheme="majorBidi" w:hAnsiTheme="majorBidi" w:cstheme="majorBidi"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5,95</w:t>
            </w:r>
            <w:r w:rsidR="001D08DF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36" w:type="dxa"/>
          </w:tcPr>
          <w:p w14:paraId="046B4771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</w:tcPr>
          <w:p w14:paraId="22A0715A" w14:textId="12AD5076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7,790</w:t>
            </w:r>
          </w:p>
        </w:tc>
        <w:tc>
          <w:tcPr>
            <w:tcW w:w="270" w:type="dxa"/>
          </w:tcPr>
          <w:p w14:paraId="00293F20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674F4B" w14:textId="1DF48022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1B59D195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5FCA011E" w14:textId="47E453D8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90,645</w:t>
            </w:r>
          </w:p>
        </w:tc>
        <w:tc>
          <w:tcPr>
            <w:tcW w:w="273" w:type="dxa"/>
          </w:tcPr>
          <w:p w14:paraId="6399BA62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901D51" w14:textId="7F12C1B8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104,84</w:t>
            </w:r>
            <w:r w:rsidR="001D08DF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245C1F" w:rsidRPr="00956A2A" w14:paraId="4FDB59CC" w14:textId="77777777" w:rsidTr="00F677A3">
        <w:trPr>
          <w:trHeight w:hRule="exact" w:val="362"/>
        </w:trPr>
        <w:tc>
          <w:tcPr>
            <w:tcW w:w="3555" w:type="dxa"/>
          </w:tcPr>
          <w:p w14:paraId="73A064D2" w14:textId="4A8CD57C" w:rsidR="00245C1F" w:rsidRPr="00956A2A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720" w:type="dxa"/>
          </w:tcPr>
          <w:p w14:paraId="3FDC05ED" w14:textId="77777777" w:rsidR="00245C1F" w:rsidRPr="00956A2A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B48C466" w14:textId="22A9DCA1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61A35D7C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</w:tcPr>
          <w:p w14:paraId="5346558F" w14:textId="6981DC6F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13,939</w:t>
            </w:r>
          </w:p>
        </w:tc>
        <w:tc>
          <w:tcPr>
            <w:tcW w:w="281" w:type="dxa"/>
          </w:tcPr>
          <w:p w14:paraId="4C4D1DEC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581D1CF" w14:textId="35F28742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rPr>
                <w:rFonts w:asciiTheme="majorBidi" w:hAnsiTheme="majorBidi" w:cstheme="majorBidi"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41,853</w:t>
            </w:r>
          </w:p>
        </w:tc>
        <w:tc>
          <w:tcPr>
            <w:tcW w:w="236" w:type="dxa"/>
          </w:tcPr>
          <w:p w14:paraId="205ABB55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</w:tcPr>
          <w:p w14:paraId="53D16A25" w14:textId="343BCF43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270" w:type="dxa"/>
          </w:tcPr>
          <w:p w14:paraId="23E1E51C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1F2A95" w14:textId="758B0079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2B14D93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6F9EA21" w14:textId="709E1891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(56,354)</w:t>
            </w:r>
          </w:p>
        </w:tc>
        <w:tc>
          <w:tcPr>
            <w:tcW w:w="273" w:type="dxa"/>
          </w:tcPr>
          <w:p w14:paraId="5C97B2C7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B25E60" w14:textId="7C216131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5C1F" w:rsidRPr="00956A2A" w14:paraId="5807A87A" w14:textId="77777777" w:rsidTr="00F677A3">
        <w:trPr>
          <w:trHeight w:hRule="exact" w:val="362"/>
        </w:trPr>
        <w:tc>
          <w:tcPr>
            <w:tcW w:w="3555" w:type="dxa"/>
          </w:tcPr>
          <w:p w14:paraId="0FE1C1CE" w14:textId="53BD0D18" w:rsidR="00245C1F" w:rsidRPr="00956A2A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</w:tcPr>
          <w:p w14:paraId="7591BAEC" w14:textId="77777777" w:rsidR="00245C1F" w:rsidRPr="00956A2A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2D4A86B" w14:textId="279A9202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134DEDA3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FA234BF" w14:textId="6FE01E48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7CCE5581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2B33911" w14:textId="03F69BE8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rPr>
                <w:rFonts w:asciiTheme="majorBidi" w:hAnsiTheme="majorBidi" w:cstheme="majorBidi"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(432,612)</w:t>
            </w:r>
          </w:p>
        </w:tc>
        <w:tc>
          <w:tcPr>
            <w:tcW w:w="236" w:type="dxa"/>
          </w:tcPr>
          <w:p w14:paraId="00A0F6C1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3A26F8B8" w14:textId="26C7CE8D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(879)</w:t>
            </w:r>
          </w:p>
        </w:tc>
        <w:tc>
          <w:tcPr>
            <w:tcW w:w="270" w:type="dxa"/>
          </w:tcPr>
          <w:p w14:paraId="042083F0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724C00" w14:textId="5A4BC4B2" w:rsidR="00245C1F" w:rsidRPr="00245C1F" w:rsidRDefault="00245C1F" w:rsidP="00D61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1DA9695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9CFB243" w14:textId="27C5D9D3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FF68FE8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FB6968" w14:textId="6C424279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(433,491)</w:t>
            </w:r>
          </w:p>
        </w:tc>
      </w:tr>
      <w:tr w:rsidR="00245C1F" w:rsidRPr="00956A2A" w14:paraId="4AD97C86" w14:textId="77777777" w:rsidTr="00F677A3">
        <w:trPr>
          <w:trHeight w:hRule="exact" w:val="396"/>
        </w:trPr>
        <w:tc>
          <w:tcPr>
            <w:tcW w:w="3555" w:type="dxa"/>
          </w:tcPr>
          <w:p w14:paraId="5EB52D96" w14:textId="3C7F905A" w:rsidR="00245C1F" w:rsidRPr="00956A2A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720" w:type="dxa"/>
          </w:tcPr>
          <w:p w14:paraId="51488A3B" w14:textId="77777777" w:rsidR="00245C1F" w:rsidRPr="00956A2A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67A2BD10" w14:textId="44FD1F75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63,706</w:t>
            </w:r>
          </w:p>
        </w:tc>
        <w:tc>
          <w:tcPr>
            <w:tcW w:w="251" w:type="dxa"/>
          </w:tcPr>
          <w:p w14:paraId="693C0C64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FB442A7" w14:textId="3DAC9CF4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2,628,011</w:t>
            </w:r>
          </w:p>
        </w:tc>
        <w:tc>
          <w:tcPr>
            <w:tcW w:w="281" w:type="dxa"/>
          </w:tcPr>
          <w:p w14:paraId="016DD0D8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  <w:tab w:val="decimal" w:pos="113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6CF1AF94" w14:textId="1DA4A080" w:rsidR="00245C1F" w:rsidRPr="00245C1F" w:rsidRDefault="00D61A2E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108" w:right="-2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1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13,212,266</w:t>
            </w:r>
          </w:p>
        </w:tc>
        <w:tc>
          <w:tcPr>
            <w:tcW w:w="236" w:type="dxa"/>
          </w:tcPr>
          <w:p w14:paraId="0EE9BB0E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</w:tcPr>
          <w:p w14:paraId="37B9B186" w14:textId="0E4E033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266,826</w:t>
            </w:r>
          </w:p>
        </w:tc>
        <w:tc>
          <w:tcPr>
            <w:tcW w:w="270" w:type="dxa"/>
          </w:tcPr>
          <w:p w14:paraId="69DC2650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9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DB6B397" w14:textId="47C54AFC" w:rsidR="00245C1F" w:rsidRPr="00245C1F" w:rsidRDefault="00D61A2E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1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8,896</w:t>
            </w:r>
          </w:p>
        </w:tc>
        <w:tc>
          <w:tcPr>
            <w:tcW w:w="266" w:type="dxa"/>
          </w:tcPr>
          <w:p w14:paraId="25146A3E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1B3CA3D1" w14:textId="216F7A3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08"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74,698</w:t>
            </w:r>
          </w:p>
        </w:tc>
        <w:tc>
          <w:tcPr>
            <w:tcW w:w="273" w:type="dxa"/>
          </w:tcPr>
          <w:p w14:paraId="006553DC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A4EC49C" w14:textId="1A36A0BB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16,254,40</w:t>
            </w:r>
            <w:r w:rsidR="001D08D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</w:tbl>
    <w:p w14:paraId="180E397A" w14:textId="77777777" w:rsidR="00430F53" w:rsidRPr="00FB3997" w:rsidRDefault="00430F53">
      <w:pPr>
        <w:rPr>
          <w:rFonts w:asciiTheme="majorBidi" w:hAnsiTheme="majorBidi" w:cstheme="majorBidi"/>
          <w:sz w:val="16"/>
          <w:szCs w:val="16"/>
        </w:rPr>
      </w:pPr>
      <w:r w:rsidRPr="00FB3997">
        <w:rPr>
          <w:rFonts w:asciiTheme="majorBidi" w:hAnsiTheme="majorBidi" w:cstheme="majorBidi"/>
          <w:sz w:val="16"/>
          <w:szCs w:val="16"/>
        </w:rPr>
        <w:br w:type="page"/>
      </w:r>
    </w:p>
    <w:tbl>
      <w:tblPr>
        <w:tblW w:w="14625" w:type="dxa"/>
        <w:tblInd w:w="585" w:type="dxa"/>
        <w:tblLayout w:type="fixed"/>
        <w:tblLook w:val="01E0" w:firstRow="1" w:lastRow="1" w:firstColumn="1" w:lastColumn="1" w:noHBand="0" w:noVBand="0"/>
      </w:tblPr>
      <w:tblGrid>
        <w:gridCol w:w="3555"/>
        <w:gridCol w:w="720"/>
        <w:gridCol w:w="983"/>
        <w:gridCol w:w="7"/>
        <w:gridCol w:w="29"/>
        <w:gridCol w:w="207"/>
        <w:gridCol w:w="20"/>
        <w:gridCol w:w="9"/>
        <w:gridCol w:w="1250"/>
        <w:gridCol w:w="19"/>
        <w:gridCol w:w="251"/>
        <w:gridCol w:w="19"/>
        <w:gridCol w:w="1178"/>
        <w:gridCol w:w="19"/>
        <w:gridCol w:w="224"/>
        <w:gridCol w:w="12"/>
        <w:gridCol w:w="1604"/>
        <w:gridCol w:w="19"/>
        <w:gridCol w:w="220"/>
        <w:gridCol w:w="19"/>
        <w:gridCol w:w="1160"/>
        <w:gridCol w:w="19"/>
        <w:gridCol w:w="292"/>
        <w:gridCol w:w="1260"/>
        <w:gridCol w:w="270"/>
        <w:gridCol w:w="7"/>
        <w:gridCol w:w="1236"/>
        <w:gridCol w:w="17"/>
      </w:tblGrid>
      <w:tr w:rsidR="004B5505" w:rsidRPr="00956A2A" w14:paraId="65A93044" w14:textId="77777777" w:rsidTr="00F677A3">
        <w:trPr>
          <w:gridAfter w:val="1"/>
          <w:wAfter w:w="17" w:type="dxa"/>
          <w:trHeight w:hRule="exact" w:val="396"/>
        </w:trPr>
        <w:tc>
          <w:tcPr>
            <w:tcW w:w="3555" w:type="dxa"/>
          </w:tcPr>
          <w:p w14:paraId="668EFF1F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003943A0" w14:textId="77777777" w:rsidR="004B5505" w:rsidRPr="00956A2A" w:rsidRDefault="004B5505" w:rsidP="0088616A">
            <w:pPr>
              <w:ind w:left="-19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33" w:type="dxa"/>
            <w:gridSpan w:val="25"/>
          </w:tcPr>
          <w:p w14:paraId="16DE3523" w14:textId="68E9A4B4" w:rsidR="004B5505" w:rsidRPr="00956A2A" w:rsidRDefault="004B5505" w:rsidP="0088616A">
            <w:pPr>
              <w:ind w:left="-198"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E461A8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E46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5505" w:rsidRPr="00956A2A" w14:paraId="60BFF318" w14:textId="77777777" w:rsidTr="00F677A3">
        <w:trPr>
          <w:trHeight w:hRule="exact" w:val="403"/>
        </w:trPr>
        <w:tc>
          <w:tcPr>
            <w:tcW w:w="3555" w:type="dxa"/>
          </w:tcPr>
          <w:p w14:paraId="16D2562C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5638C028" w14:textId="77777777" w:rsidR="004B5505" w:rsidRPr="00956A2A" w:rsidRDefault="004B5505" w:rsidP="004521E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gridSpan w:val="3"/>
            <w:vMerge w:val="restart"/>
          </w:tcPr>
          <w:p w14:paraId="2BAFD382" w14:textId="1BD884B0" w:rsidR="004B5505" w:rsidRDefault="004B5505" w:rsidP="004521E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C6710ED" w14:textId="77777777" w:rsidR="00956A2A" w:rsidRPr="00956A2A" w:rsidRDefault="00956A2A" w:rsidP="004521E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51EC55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  <w:gridSpan w:val="3"/>
          </w:tcPr>
          <w:p w14:paraId="48E44501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Merge w:val="restart"/>
          </w:tcPr>
          <w:p w14:paraId="42372937" w14:textId="77777777" w:rsidR="00956A2A" w:rsidRDefault="004B5505" w:rsidP="00FB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อา</w:t>
            </w: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คาร</w:t>
            </w:r>
          </w:p>
          <w:p w14:paraId="1D1DA55B" w14:textId="054720BF" w:rsidR="004B5505" w:rsidRPr="00956A2A" w:rsidRDefault="004B5505" w:rsidP="00FB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270" w:type="dxa"/>
            <w:gridSpan w:val="2"/>
          </w:tcPr>
          <w:p w14:paraId="155D443E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Merge w:val="restart"/>
          </w:tcPr>
          <w:p w14:paraId="6077DA19" w14:textId="77777777" w:rsidR="00956A2A" w:rsidRDefault="00956A2A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FEA941" w14:textId="5934FA6C" w:rsidR="004B5505" w:rsidRPr="00956A2A" w:rsidRDefault="004B5505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  <w:p w14:paraId="71AFE05A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36" w:type="dxa"/>
            <w:gridSpan w:val="2"/>
          </w:tcPr>
          <w:p w14:paraId="033ED050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vMerge w:val="restart"/>
          </w:tcPr>
          <w:p w14:paraId="49463537" w14:textId="77777777" w:rsidR="00956A2A" w:rsidRDefault="004B5505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  <w:p w14:paraId="3AAD2DB4" w14:textId="25744856" w:rsidR="004B5505" w:rsidRPr="00956A2A" w:rsidRDefault="004B5505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 xml:space="preserve">ติดตั้งและ </w:t>
            </w:r>
          </w:p>
          <w:p w14:paraId="20BF1AEC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" w:right="-11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39" w:type="dxa"/>
            <w:gridSpan w:val="2"/>
          </w:tcPr>
          <w:p w14:paraId="5E78A2FA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Merge w:val="restart"/>
          </w:tcPr>
          <w:p w14:paraId="133BD1EB" w14:textId="7907DE69" w:rsidR="004B5505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DEC53D0" w14:textId="77777777" w:rsidR="00956A2A" w:rsidRPr="00956A2A" w:rsidRDefault="00956A2A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8F0D1A0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92" w:type="dxa"/>
          </w:tcPr>
          <w:p w14:paraId="49A6DC3D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 w:val="restart"/>
          </w:tcPr>
          <w:p w14:paraId="1D4B3729" w14:textId="77777777" w:rsidR="00FB6F01" w:rsidRPr="00956A2A" w:rsidRDefault="004B5505" w:rsidP="00452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  <w:p w14:paraId="05171AD7" w14:textId="7A6B10A8" w:rsidR="00956A2A" w:rsidRDefault="004B5505" w:rsidP="00FB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ก่อสร้า</w:t>
            </w:r>
            <w:r w:rsidR="00956A2A" w:rsidRPr="00956A2A">
              <w:rPr>
                <w:rFonts w:ascii="Angsana New" w:hAnsi="Angsana New"/>
                <w:sz w:val="30"/>
                <w:szCs w:val="30"/>
                <w:cs/>
              </w:rPr>
              <w:t>ง</w:t>
            </w:r>
          </w:p>
          <w:p w14:paraId="4B8D6C1F" w14:textId="08AB625C" w:rsidR="004B5505" w:rsidRPr="00956A2A" w:rsidRDefault="004B5505" w:rsidP="00FB6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98" w:right="-198" w:hanging="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7" w:type="dxa"/>
            <w:gridSpan w:val="2"/>
          </w:tcPr>
          <w:p w14:paraId="0B79C3DF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gridSpan w:val="2"/>
            <w:vMerge w:val="restart"/>
          </w:tcPr>
          <w:p w14:paraId="381F0B7F" w14:textId="626D51E4" w:rsidR="004B5505" w:rsidRDefault="004B5505" w:rsidP="004521E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6EB82FA" w14:textId="77777777" w:rsidR="00956A2A" w:rsidRPr="00956A2A" w:rsidRDefault="00956A2A" w:rsidP="004521E9">
            <w:pPr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A08DAD6" w14:textId="77777777" w:rsidR="004B5505" w:rsidRPr="00956A2A" w:rsidRDefault="004B5505" w:rsidP="0045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56A2A" w:rsidRPr="00956A2A" w14:paraId="2FE91507" w14:textId="77777777" w:rsidTr="00F677A3">
        <w:trPr>
          <w:trHeight w:hRule="exact" w:val="398"/>
        </w:trPr>
        <w:tc>
          <w:tcPr>
            <w:tcW w:w="3555" w:type="dxa"/>
          </w:tcPr>
          <w:p w14:paraId="6D8B4785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134398C7" w14:textId="77777777" w:rsidR="00956A2A" w:rsidRPr="00956A2A" w:rsidRDefault="00956A2A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9" w:type="dxa"/>
            <w:gridSpan w:val="3"/>
            <w:vMerge/>
          </w:tcPr>
          <w:p w14:paraId="2348CDA8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3"/>
          </w:tcPr>
          <w:p w14:paraId="3B0664D2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Merge/>
          </w:tcPr>
          <w:p w14:paraId="7F56AE5E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B6C436F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Merge/>
          </w:tcPr>
          <w:p w14:paraId="4363D9C2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8A5B88C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vMerge/>
          </w:tcPr>
          <w:p w14:paraId="38A5C13B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49F2BD43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Merge/>
          </w:tcPr>
          <w:p w14:paraId="0053A276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</w:tcPr>
          <w:p w14:paraId="238C4AA8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/>
          </w:tcPr>
          <w:p w14:paraId="5818D4F1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  <w:gridSpan w:val="2"/>
          </w:tcPr>
          <w:p w14:paraId="4BADF578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gridSpan w:val="2"/>
            <w:vMerge/>
          </w:tcPr>
          <w:p w14:paraId="6BAEE737" w14:textId="77777777" w:rsidR="00956A2A" w:rsidRPr="00956A2A" w:rsidRDefault="00956A2A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B5505" w:rsidRPr="00956A2A" w14:paraId="7428D510" w14:textId="77777777" w:rsidTr="00F677A3">
        <w:trPr>
          <w:trHeight w:hRule="exact" w:val="398"/>
        </w:trPr>
        <w:tc>
          <w:tcPr>
            <w:tcW w:w="3555" w:type="dxa"/>
          </w:tcPr>
          <w:p w14:paraId="3EDDD821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177A2D5B" w14:textId="4B5C8778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gridSpan w:val="3"/>
            <w:vMerge/>
          </w:tcPr>
          <w:p w14:paraId="5FB93FDB" w14:textId="5A30A6C1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3"/>
          </w:tcPr>
          <w:p w14:paraId="60D3948A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2"/>
            <w:vMerge/>
          </w:tcPr>
          <w:p w14:paraId="2FF66620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AB893FF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Merge/>
          </w:tcPr>
          <w:p w14:paraId="36126438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A9B963A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vMerge/>
          </w:tcPr>
          <w:p w14:paraId="3DDF1FC3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33D25CE0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vMerge/>
          </w:tcPr>
          <w:p w14:paraId="2841B978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</w:tcPr>
          <w:p w14:paraId="7C74FDFE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/>
          </w:tcPr>
          <w:p w14:paraId="2F40EB77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  <w:gridSpan w:val="2"/>
          </w:tcPr>
          <w:p w14:paraId="6896072D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gridSpan w:val="2"/>
            <w:vMerge/>
          </w:tcPr>
          <w:p w14:paraId="5E9E261B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B5505" w:rsidRPr="00956A2A" w14:paraId="1DEAD845" w14:textId="77777777" w:rsidTr="00F677A3">
        <w:trPr>
          <w:trHeight w:hRule="exact" w:val="403"/>
        </w:trPr>
        <w:tc>
          <w:tcPr>
            <w:tcW w:w="3555" w:type="dxa"/>
          </w:tcPr>
          <w:p w14:paraId="24A2DCCF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720" w:type="dxa"/>
          </w:tcPr>
          <w:p w14:paraId="0882F6FF" w14:textId="77777777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50" w:type="dxa"/>
            <w:gridSpan w:val="26"/>
          </w:tcPr>
          <w:p w14:paraId="16FDB3E3" w14:textId="6B50741A" w:rsidR="004B5505" w:rsidRPr="00956A2A" w:rsidRDefault="004B5505" w:rsidP="00886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956A2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B5505" w:rsidRPr="00956A2A" w14:paraId="61C068F8" w14:textId="77777777" w:rsidTr="00F677A3">
        <w:trPr>
          <w:trHeight w:hRule="exact" w:val="403"/>
        </w:trPr>
        <w:tc>
          <w:tcPr>
            <w:tcW w:w="3555" w:type="dxa"/>
          </w:tcPr>
          <w:p w14:paraId="0E6FD4C8" w14:textId="773DC728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Pr="00956A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720" w:type="dxa"/>
          </w:tcPr>
          <w:p w14:paraId="71396F2C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</w:tcPr>
          <w:p w14:paraId="7342BAFE" w14:textId="234A3755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gridSpan w:val="4"/>
          </w:tcPr>
          <w:p w14:paraId="620CA745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3"/>
          </w:tcPr>
          <w:p w14:paraId="1A79EBCB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2578989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03442EDB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9C6321E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3" w:type="dxa"/>
            <w:gridSpan w:val="2"/>
          </w:tcPr>
          <w:p w14:paraId="737D8955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320A69F5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548F9B05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dxa"/>
          </w:tcPr>
          <w:p w14:paraId="243ADF71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9AB69D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5C603B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1DE47DF2" w14:textId="77777777" w:rsidR="004B5505" w:rsidRPr="00956A2A" w:rsidRDefault="004B5505" w:rsidP="00FB6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36B5" w:rsidRPr="00956A2A" w14:paraId="180DDF9B" w14:textId="77777777" w:rsidTr="00F677A3">
        <w:trPr>
          <w:trHeight w:hRule="exact" w:val="389"/>
        </w:trPr>
        <w:tc>
          <w:tcPr>
            <w:tcW w:w="3555" w:type="dxa"/>
          </w:tcPr>
          <w:p w14:paraId="0C6D2D93" w14:textId="4B1C807D" w:rsidR="007936B5" w:rsidRPr="00956A2A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9954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เมษายน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9954B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720" w:type="dxa"/>
          </w:tcPr>
          <w:p w14:paraId="3BC47C8C" w14:textId="77777777" w:rsidR="007936B5" w:rsidRPr="00956A2A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3" w:type="dxa"/>
          </w:tcPr>
          <w:p w14:paraId="537A2303" w14:textId="774C137C" w:rsidR="007936B5" w:rsidRPr="00CE3F26" w:rsidRDefault="007936B5" w:rsidP="0099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CE3F2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4"/>
          </w:tcPr>
          <w:p w14:paraId="0F9E164A" w14:textId="77777777" w:rsidR="007936B5" w:rsidRPr="00CE3F26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3"/>
          </w:tcPr>
          <w:p w14:paraId="44E58B69" w14:textId="0AF048F6" w:rsidR="007936B5" w:rsidRPr="00CE3F26" w:rsidRDefault="007936B5" w:rsidP="0099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CE3F26">
              <w:rPr>
                <w:rFonts w:ascii="Angsana New" w:hAnsi="Angsana New"/>
                <w:sz w:val="30"/>
                <w:szCs w:val="30"/>
              </w:rPr>
              <w:t>1,906,359</w:t>
            </w:r>
          </w:p>
          <w:p w14:paraId="3EC9D373" w14:textId="52EBFCAD" w:rsidR="007936B5" w:rsidRPr="00CE3F26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FC1AFF4" w14:textId="77777777" w:rsidR="007936B5" w:rsidRPr="00CE3F26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248800EE" w14:textId="6CA415D6" w:rsidR="007936B5" w:rsidRPr="00CE3F26" w:rsidRDefault="00D61A2E" w:rsidP="0099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D61A2E">
              <w:rPr>
                <w:rFonts w:ascii="Angsana New" w:hAnsi="Angsana New"/>
                <w:sz w:val="30"/>
                <w:szCs w:val="30"/>
              </w:rPr>
              <w:t>11,203,067</w:t>
            </w:r>
          </w:p>
        </w:tc>
        <w:tc>
          <w:tcPr>
            <w:tcW w:w="236" w:type="dxa"/>
            <w:gridSpan w:val="2"/>
          </w:tcPr>
          <w:p w14:paraId="10986369" w14:textId="77777777" w:rsidR="007936B5" w:rsidRPr="00CE3F26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3" w:type="dxa"/>
            <w:gridSpan w:val="2"/>
          </w:tcPr>
          <w:p w14:paraId="412A686B" w14:textId="352204CD" w:rsidR="007936B5" w:rsidRPr="00CE3F26" w:rsidRDefault="007936B5" w:rsidP="0099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E3F26">
              <w:rPr>
                <w:rFonts w:ascii="Angsana New" w:hAnsi="Angsana New"/>
                <w:sz w:val="30"/>
                <w:szCs w:val="30"/>
              </w:rPr>
              <w:t>240,947</w:t>
            </w:r>
          </w:p>
        </w:tc>
        <w:tc>
          <w:tcPr>
            <w:tcW w:w="239" w:type="dxa"/>
            <w:gridSpan w:val="2"/>
          </w:tcPr>
          <w:p w14:paraId="12F4B055" w14:textId="77777777" w:rsidR="007936B5" w:rsidRPr="00CE3F26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501D7017" w14:textId="5AC87D7D" w:rsidR="007936B5" w:rsidRPr="00CE3F26" w:rsidRDefault="00D61A2E" w:rsidP="0099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255"/>
              <w:rPr>
                <w:rFonts w:ascii="Angsana New" w:hAnsi="Angsana New"/>
                <w:sz w:val="30"/>
                <w:szCs w:val="30"/>
              </w:rPr>
            </w:pPr>
            <w:r w:rsidRPr="00D61A2E">
              <w:rPr>
                <w:rFonts w:ascii="Angsana New" w:hAnsi="Angsana New"/>
                <w:sz w:val="30"/>
                <w:szCs w:val="30"/>
              </w:rPr>
              <w:t>9,507</w:t>
            </w:r>
          </w:p>
        </w:tc>
        <w:tc>
          <w:tcPr>
            <w:tcW w:w="292" w:type="dxa"/>
          </w:tcPr>
          <w:p w14:paraId="1461F993" w14:textId="77777777" w:rsidR="007936B5" w:rsidRPr="00CE3F26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B0405E" w14:textId="23CEF590" w:rsidR="007936B5" w:rsidRPr="00CE3F26" w:rsidRDefault="007936B5" w:rsidP="00082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CE3F2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DA1FFF5" w14:textId="77777777" w:rsidR="007936B5" w:rsidRPr="00CE3F26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2C986867" w14:textId="12FFE201" w:rsidR="007936B5" w:rsidRPr="00CE3F26" w:rsidRDefault="009954BF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sz w:val="30"/>
                <w:szCs w:val="30"/>
              </w:rPr>
            </w:pPr>
            <w:r w:rsidRPr="00CE3F26">
              <w:rPr>
                <w:rFonts w:ascii="Angsana New" w:hAnsi="Angsana New"/>
                <w:sz w:val="30"/>
                <w:szCs w:val="30"/>
              </w:rPr>
              <w:t>13,</w:t>
            </w:r>
            <w:r w:rsidR="00821145" w:rsidRPr="00CE3F26">
              <w:rPr>
                <w:rFonts w:ascii="Angsana New" w:hAnsi="Angsana New"/>
                <w:sz w:val="30"/>
                <w:szCs w:val="30"/>
              </w:rPr>
              <w:t>359,880</w:t>
            </w:r>
          </w:p>
          <w:p w14:paraId="459C9A0E" w14:textId="77777777" w:rsidR="007936B5" w:rsidRPr="00CE3F26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sz w:val="30"/>
                <w:szCs w:val="30"/>
              </w:rPr>
            </w:pPr>
          </w:p>
          <w:p w14:paraId="0AE5417C" w14:textId="6DEA03B1" w:rsidR="007936B5" w:rsidRPr="00CE3F26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sz w:val="30"/>
                <w:szCs w:val="30"/>
              </w:rPr>
            </w:pPr>
            <w:r w:rsidRPr="00CE3F26">
              <w:rPr>
                <w:rFonts w:ascii="Angsana New" w:hAnsi="Angsana New" w:hint="cs"/>
                <w:sz w:val="30"/>
                <w:szCs w:val="30"/>
              </w:rPr>
              <w:t>13</w:t>
            </w:r>
            <w:r w:rsidRPr="00CE3F2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E3F26">
              <w:rPr>
                <w:rFonts w:ascii="Angsana New" w:hAnsi="Angsana New" w:hint="cs"/>
                <w:sz w:val="30"/>
                <w:szCs w:val="30"/>
              </w:rPr>
              <w:t>359</w:t>
            </w:r>
            <w:r w:rsidRPr="00CE3F26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CE3F26">
              <w:rPr>
                <w:rFonts w:ascii="Angsana New" w:hAnsi="Angsana New" w:hint="cs"/>
                <w:sz w:val="30"/>
                <w:szCs w:val="30"/>
              </w:rPr>
              <w:t>880</w:t>
            </w:r>
          </w:p>
        </w:tc>
      </w:tr>
      <w:tr w:rsidR="007936B5" w:rsidRPr="00956A2A" w14:paraId="0B6BE084" w14:textId="77777777" w:rsidTr="00F677A3">
        <w:trPr>
          <w:trHeight w:hRule="exact" w:val="403"/>
        </w:trPr>
        <w:tc>
          <w:tcPr>
            <w:tcW w:w="3555" w:type="dxa"/>
          </w:tcPr>
          <w:p w14:paraId="4C51AD15" w14:textId="4CD27D8C" w:rsidR="007936B5" w:rsidRPr="00956A2A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7469E341" w14:textId="77777777" w:rsidR="007936B5" w:rsidRPr="00956A2A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3" w:type="dxa"/>
          </w:tcPr>
          <w:p w14:paraId="1D4032A5" w14:textId="06A40A48" w:rsidR="007936B5" w:rsidRPr="005D6488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4"/>
          </w:tcPr>
          <w:p w14:paraId="42E3AB80" w14:textId="77777777" w:rsidR="007936B5" w:rsidRPr="005D6488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3"/>
          </w:tcPr>
          <w:p w14:paraId="333712E2" w14:textId="5E2B1930" w:rsidR="007936B5" w:rsidRPr="005D6488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73,057</w:t>
            </w:r>
          </w:p>
        </w:tc>
        <w:tc>
          <w:tcPr>
            <w:tcW w:w="270" w:type="dxa"/>
            <w:gridSpan w:val="2"/>
          </w:tcPr>
          <w:p w14:paraId="62DC4995" w14:textId="77777777" w:rsidR="007936B5" w:rsidRPr="00956A2A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37FFBF08" w14:textId="367226A5" w:rsidR="007936B5" w:rsidRPr="00956A2A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565,235</w:t>
            </w:r>
          </w:p>
        </w:tc>
        <w:tc>
          <w:tcPr>
            <w:tcW w:w="236" w:type="dxa"/>
            <w:gridSpan w:val="2"/>
          </w:tcPr>
          <w:p w14:paraId="695070F1" w14:textId="77777777" w:rsidR="007936B5" w:rsidRPr="00956A2A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gridSpan w:val="2"/>
          </w:tcPr>
          <w:p w14:paraId="4E09C1FD" w14:textId="54416A79" w:rsidR="007936B5" w:rsidRPr="005D6488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-108" w:right="-54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8,231</w:t>
            </w:r>
          </w:p>
        </w:tc>
        <w:tc>
          <w:tcPr>
            <w:tcW w:w="239" w:type="dxa"/>
            <w:gridSpan w:val="2"/>
          </w:tcPr>
          <w:p w14:paraId="6763EB16" w14:textId="77777777" w:rsidR="007936B5" w:rsidRPr="005D6488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7F3EA592" w14:textId="6C9E7853" w:rsidR="007936B5" w:rsidRPr="005D6488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292" w:type="dxa"/>
          </w:tcPr>
          <w:p w14:paraId="2162D88A" w14:textId="77777777" w:rsidR="007936B5" w:rsidRPr="005D6488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19DB68" w14:textId="167AF63A" w:rsidR="007936B5" w:rsidRPr="005D6488" w:rsidRDefault="007936B5" w:rsidP="00082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03043D" w14:textId="77777777" w:rsidR="007936B5" w:rsidRPr="00956A2A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65C681BB" w14:textId="0644BC1B" w:rsidR="007936B5" w:rsidRPr="00956A2A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646,731</w:t>
            </w:r>
          </w:p>
        </w:tc>
      </w:tr>
      <w:tr w:rsidR="007936B5" w:rsidRPr="00956A2A" w14:paraId="0D784B8C" w14:textId="77777777" w:rsidTr="00F677A3">
        <w:trPr>
          <w:trHeight w:hRule="exact" w:val="403"/>
        </w:trPr>
        <w:tc>
          <w:tcPr>
            <w:tcW w:w="3555" w:type="dxa"/>
          </w:tcPr>
          <w:p w14:paraId="682C9069" w14:textId="42273D53" w:rsidR="007936B5" w:rsidRPr="00956A2A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720" w:type="dxa"/>
          </w:tcPr>
          <w:p w14:paraId="10AD05C2" w14:textId="77777777" w:rsidR="007936B5" w:rsidRPr="00956A2A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3" w:type="dxa"/>
          </w:tcPr>
          <w:p w14:paraId="58C28F62" w14:textId="15F111A8" w:rsidR="007936B5" w:rsidRPr="005D6488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4"/>
          </w:tcPr>
          <w:p w14:paraId="3B038D60" w14:textId="77777777" w:rsidR="007936B5" w:rsidRPr="005D6488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3"/>
          </w:tcPr>
          <w:p w14:paraId="12536F80" w14:textId="5C3F1633" w:rsidR="007936B5" w:rsidRPr="005D6488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5E929E3" w14:textId="77777777" w:rsidR="007936B5" w:rsidRPr="00956A2A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7CF8BFA1" w14:textId="7B4376E5" w:rsidR="007936B5" w:rsidRPr="00956A2A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120,560</w:t>
            </w:r>
          </w:p>
        </w:tc>
        <w:tc>
          <w:tcPr>
            <w:tcW w:w="236" w:type="dxa"/>
            <w:gridSpan w:val="2"/>
          </w:tcPr>
          <w:p w14:paraId="6DDC7F58" w14:textId="77777777" w:rsidR="007936B5" w:rsidRPr="00956A2A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gridSpan w:val="2"/>
          </w:tcPr>
          <w:p w14:paraId="3F0E368D" w14:textId="66351D42" w:rsidR="007936B5" w:rsidRPr="005D6488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ind w:left="-108" w:right="-54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gridSpan w:val="2"/>
          </w:tcPr>
          <w:p w14:paraId="1F4F8223" w14:textId="77777777" w:rsidR="007936B5" w:rsidRPr="005D6488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4840340F" w14:textId="1EB066BD" w:rsidR="007936B5" w:rsidRPr="005D6488" w:rsidRDefault="007936B5" w:rsidP="00082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6219F7E4" w14:textId="77777777" w:rsidR="007936B5" w:rsidRPr="005D6488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47DADE" w14:textId="70621A81" w:rsidR="007936B5" w:rsidRPr="005D6488" w:rsidRDefault="007936B5" w:rsidP="00082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A445D8" w14:textId="77777777" w:rsidR="007936B5" w:rsidRPr="00956A2A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5D186F72" w14:textId="7E9FA964" w:rsidR="007936B5" w:rsidRPr="00956A2A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120,56</w:t>
            </w:r>
            <w:r w:rsidRPr="00104637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</w:tr>
      <w:tr w:rsidR="007936B5" w:rsidRPr="00956A2A" w14:paraId="37DC5B53" w14:textId="77777777" w:rsidTr="00F677A3">
        <w:trPr>
          <w:trHeight w:hRule="exact" w:val="403"/>
        </w:trPr>
        <w:tc>
          <w:tcPr>
            <w:tcW w:w="3555" w:type="dxa"/>
          </w:tcPr>
          <w:p w14:paraId="0E1F851C" w14:textId="76686E58" w:rsidR="007936B5" w:rsidRPr="00956A2A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</w:tcPr>
          <w:p w14:paraId="6A4243D5" w14:textId="29FAC2CE" w:rsidR="007936B5" w:rsidRPr="00956A2A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0B313938" w14:textId="4E325C23" w:rsidR="007936B5" w:rsidRPr="005D6488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4"/>
          </w:tcPr>
          <w:p w14:paraId="7A6CCFF7" w14:textId="77777777" w:rsidR="007936B5" w:rsidRPr="005D6488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</w:tcPr>
          <w:p w14:paraId="3B732088" w14:textId="7D057976" w:rsidR="007936B5" w:rsidRPr="005D6488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AB3C72A" w14:textId="77777777" w:rsidR="007936B5" w:rsidRPr="00956A2A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14:paraId="6DEC7437" w14:textId="5611A066" w:rsidR="007936B5" w:rsidRPr="00956A2A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(454,600)</w:t>
            </w:r>
          </w:p>
        </w:tc>
        <w:tc>
          <w:tcPr>
            <w:tcW w:w="236" w:type="dxa"/>
            <w:gridSpan w:val="2"/>
          </w:tcPr>
          <w:p w14:paraId="233359A5" w14:textId="77777777" w:rsidR="007936B5" w:rsidRPr="00956A2A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tcBorders>
              <w:bottom w:val="single" w:sz="4" w:space="0" w:color="auto"/>
            </w:tcBorders>
          </w:tcPr>
          <w:p w14:paraId="0402C591" w14:textId="7D433EB2" w:rsidR="007936B5" w:rsidRPr="005D6488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-108" w:right="-54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(5,727)</w:t>
            </w:r>
          </w:p>
        </w:tc>
        <w:tc>
          <w:tcPr>
            <w:tcW w:w="239" w:type="dxa"/>
            <w:gridSpan w:val="2"/>
          </w:tcPr>
          <w:p w14:paraId="79620F1C" w14:textId="77777777" w:rsidR="007936B5" w:rsidRPr="005D6488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</w:tcPr>
          <w:p w14:paraId="41EA914B" w14:textId="17C9241C" w:rsidR="007936B5" w:rsidRPr="005D6488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(820)</w:t>
            </w:r>
          </w:p>
        </w:tc>
        <w:tc>
          <w:tcPr>
            <w:tcW w:w="292" w:type="dxa"/>
          </w:tcPr>
          <w:p w14:paraId="5ED4C848" w14:textId="77777777" w:rsidR="007936B5" w:rsidRPr="005D6488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144A6C" w14:textId="1A7AF9F3" w:rsidR="007936B5" w:rsidRPr="005D6488" w:rsidRDefault="007936B5" w:rsidP="00082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77EA06" w14:textId="77777777" w:rsidR="007936B5" w:rsidRPr="00956A2A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4859CB62" w14:textId="7AD3A675" w:rsidR="007936B5" w:rsidRPr="00956A2A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sz w:val="30"/>
                <w:szCs w:val="30"/>
              </w:rPr>
            </w:pPr>
            <w:r w:rsidRPr="00956A2A">
              <w:rPr>
                <w:rFonts w:ascii="Angsana New" w:hAnsi="Angsana New"/>
                <w:sz w:val="30"/>
                <w:szCs w:val="30"/>
              </w:rPr>
              <w:t>(461,147)</w:t>
            </w:r>
          </w:p>
        </w:tc>
      </w:tr>
      <w:tr w:rsidR="007936B5" w:rsidRPr="00956A2A" w14:paraId="6913AF08" w14:textId="77777777" w:rsidTr="00F677A3">
        <w:trPr>
          <w:trHeight w:hRule="exact" w:val="786"/>
        </w:trPr>
        <w:tc>
          <w:tcPr>
            <w:tcW w:w="3555" w:type="dxa"/>
          </w:tcPr>
          <w:p w14:paraId="3AE15B79" w14:textId="77777777" w:rsidR="009954BF" w:rsidRDefault="009954BF" w:rsidP="0099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</w:t>
            </w:r>
          </w:p>
          <w:p w14:paraId="76FFCE7E" w14:textId="77CCF567" w:rsidR="007936B5" w:rsidRPr="00956A2A" w:rsidRDefault="009954BF" w:rsidP="0099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5C46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C462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720" w:type="dxa"/>
          </w:tcPr>
          <w:p w14:paraId="51286A41" w14:textId="77777777" w:rsidR="007936B5" w:rsidRPr="00956A2A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1E25BF13" w14:textId="77777777" w:rsidR="009954BF" w:rsidRDefault="009954BF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EA1A9BD" w14:textId="0E34E444" w:rsidR="007936B5" w:rsidRPr="00956A2A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3" w:type="dxa"/>
            <w:gridSpan w:val="4"/>
          </w:tcPr>
          <w:p w14:paraId="2AF99C24" w14:textId="77777777" w:rsidR="007936B5" w:rsidRPr="00956A2A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</w:tcBorders>
          </w:tcPr>
          <w:p w14:paraId="4C0C2CEE" w14:textId="77777777" w:rsidR="009954BF" w:rsidRDefault="009954BF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4E7DACF" w14:textId="2920027D" w:rsidR="007936B5" w:rsidRPr="00956A2A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979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416</w:t>
            </w:r>
          </w:p>
        </w:tc>
        <w:tc>
          <w:tcPr>
            <w:tcW w:w="270" w:type="dxa"/>
            <w:gridSpan w:val="2"/>
          </w:tcPr>
          <w:p w14:paraId="0DC206DA" w14:textId="77777777" w:rsidR="007936B5" w:rsidRPr="00956A2A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</w:tcPr>
          <w:p w14:paraId="38C79433" w14:textId="77777777" w:rsidR="009954BF" w:rsidRDefault="009954BF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78D8FE4" w14:textId="55F3EA97" w:rsidR="007936B5" w:rsidRPr="00956A2A" w:rsidRDefault="00D61A2E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1A2E">
              <w:rPr>
                <w:rFonts w:ascii="Angsana New" w:hAnsi="Angsana New"/>
                <w:b/>
                <w:bCs/>
                <w:sz w:val="30"/>
                <w:szCs w:val="30"/>
              </w:rPr>
              <w:t>11,434,262</w:t>
            </w:r>
          </w:p>
        </w:tc>
        <w:tc>
          <w:tcPr>
            <w:tcW w:w="236" w:type="dxa"/>
            <w:gridSpan w:val="2"/>
          </w:tcPr>
          <w:p w14:paraId="3CD60E99" w14:textId="77777777" w:rsidR="007936B5" w:rsidRPr="00956A2A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tcBorders>
              <w:top w:val="single" w:sz="4" w:space="0" w:color="auto"/>
            </w:tcBorders>
          </w:tcPr>
          <w:p w14:paraId="128AFEC2" w14:textId="77777777" w:rsidR="009954BF" w:rsidRDefault="009954BF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AFAC537" w14:textId="6580A01A" w:rsidR="007936B5" w:rsidRPr="00956A2A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243,451</w:t>
            </w:r>
          </w:p>
        </w:tc>
        <w:tc>
          <w:tcPr>
            <w:tcW w:w="239" w:type="dxa"/>
            <w:gridSpan w:val="2"/>
          </w:tcPr>
          <w:p w14:paraId="016CD3AF" w14:textId="77777777" w:rsidR="007936B5" w:rsidRPr="00956A2A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</w:tcPr>
          <w:p w14:paraId="5BB37C44" w14:textId="77777777" w:rsidR="009954BF" w:rsidRDefault="009954BF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25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7018810" w14:textId="7713282A" w:rsidR="007936B5" w:rsidRPr="00956A2A" w:rsidRDefault="00D61A2E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2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1A2E">
              <w:rPr>
                <w:rFonts w:ascii="Angsana New" w:hAnsi="Angsana New"/>
                <w:b/>
                <w:bCs/>
                <w:sz w:val="30"/>
                <w:szCs w:val="30"/>
              </w:rPr>
              <w:t>8,895</w:t>
            </w:r>
          </w:p>
        </w:tc>
        <w:tc>
          <w:tcPr>
            <w:tcW w:w="292" w:type="dxa"/>
          </w:tcPr>
          <w:p w14:paraId="20CD9D17" w14:textId="77777777" w:rsidR="007936B5" w:rsidRPr="00956A2A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90F2F24" w14:textId="77777777" w:rsidR="009954BF" w:rsidRDefault="009954BF" w:rsidP="00082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B10410B" w14:textId="0FB33544" w:rsidR="007936B5" w:rsidRPr="00956A2A" w:rsidRDefault="007936B5" w:rsidP="00082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9BF3A1" w14:textId="77777777" w:rsidR="007936B5" w:rsidRPr="00956A2A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</w:tcPr>
          <w:p w14:paraId="6F12B772" w14:textId="77777777" w:rsidR="009954BF" w:rsidRDefault="009954BF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EDE168B" w14:textId="06907630" w:rsidR="007936B5" w:rsidRPr="00956A2A" w:rsidRDefault="007936B5" w:rsidP="0079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2A">
              <w:rPr>
                <w:rFonts w:ascii="Angsana New" w:hAnsi="Angsana New"/>
                <w:b/>
                <w:bCs/>
                <w:sz w:val="30"/>
                <w:szCs w:val="30"/>
              </w:rPr>
              <w:t>13,666,024</w:t>
            </w:r>
          </w:p>
        </w:tc>
      </w:tr>
      <w:tr w:rsidR="00245C1F" w:rsidRPr="00956A2A" w14:paraId="5374FFBD" w14:textId="77777777" w:rsidTr="00F677A3">
        <w:trPr>
          <w:trHeight w:hRule="exact" w:val="403"/>
        </w:trPr>
        <w:tc>
          <w:tcPr>
            <w:tcW w:w="3555" w:type="dxa"/>
          </w:tcPr>
          <w:p w14:paraId="61094B3D" w14:textId="7A362591" w:rsidR="00245C1F" w:rsidRPr="00956A2A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7069F7F1" w14:textId="77777777" w:rsidR="00245C1F" w:rsidRPr="00956A2A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3" w:type="dxa"/>
          </w:tcPr>
          <w:p w14:paraId="3C98416C" w14:textId="7C5DB5FC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4"/>
          </w:tcPr>
          <w:p w14:paraId="3812930B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3"/>
          </w:tcPr>
          <w:p w14:paraId="3B9FD96C" w14:textId="321B7278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72,413</w:t>
            </w:r>
          </w:p>
        </w:tc>
        <w:tc>
          <w:tcPr>
            <w:tcW w:w="270" w:type="dxa"/>
            <w:gridSpan w:val="2"/>
          </w:tcPr>
          <w:p w14:paraId="7E64E88F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003ABE79" w14:textId="510D588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479,20</w:t>
            </w:r>
            <w:r w:rsidR="001D08DF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gridSpan w:val="2"/>
          </w:tcPr>
          <w:p w14:paraId="68A9D9A2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3" w:type="dxa"/>
            <w:gridSpan w:val="2"/>
          </w:tcPr>
          <w:p w14:paraId="570F061A" w14:textId="2E977A2D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8,205</w:t>
            </w:r>
          </w:p>
        </w:tc>
        <w:tc>
          <w:tcPr>
            <w:tcW w:w="239" w:type="dxa"/>
            <w:gridSpan w:val="2"/>
          </w:tcPr>
          <w:p w14:paraId="7669EB09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586A9F12" w14:textId="0436CBC5" w:rsidR="00245C1F" w:rsidRPr="00245C1F" w:rsidRDefault="00245C1F" w:rsidP="00082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08" w:right="-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0D655779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D97FF2" w14:textId="4533F99E" w:rsidR="00245C1F" w:rsidRPr="00245C1F" w:rsidRDefault="00245C1F" w:rsidP="00082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0E293A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1C506665" w14:textId="03D0F4F6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Theme="majorBidi" w:hAnsiTheme="majorBidi" w:cstheme="majorBidi"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559,82</w:t>
            </w:r>
            <w:r w:rsidR="001D08DF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</w:tr>
      <w:tr w:rsidR="00245C1F" w:rsidRPr="00956A2A" w14:paraId="60776690" w14:textId="77777777" w:rsidTr="00F677A3">
        <w:trPr>
          <w:trHeight w:hRule="exact" w:val="403"/>
        </w:trPr>
        <w:tc>
          <w:tcPr>
            <w:tcW w:w="3555" w:type="dxa"/>
          </w:tcPr>
          <w:p w14:paraId="2CFC82CF" w14:textId="4F48B210" w:rsidR="00245C1F" w:rsidRPr="00956A2A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071ED6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  <w:r w:rsidR="00F677A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677A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F677A3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720" w:type="dxa"/>
          </w:tcPr>
          <w:p w14:paraId="0B50B325" w14:textId="77777777" w:rsidR="00245C1F" w:rsidRPr="00956A2A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3" w:type="dxa"/>
          </w:tcPr>
          <w:p w14:paraId="6E33064E" w14:textId="5CBE1C3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4"/>
          </w:tcPr>
          <w:p w14:paraId="3685C6A3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3"/>
          </w:tcPr>
          <w:p w14:paraId="45222F0F" w14:textId="044D403A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B74361A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444C739D" w14:textId="22A5A72C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(83,163)</w:t>
            </w:r>
          </w:p>
        </w:tc>
        <w:tc>
          <w:tcPr>
            <w:tcW w:w="236" w:type="dxa"/>
            <w:gridSpan w:val="2"/>
          </w:tcPr>
          <w:p w14:paraId="43FC24A7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3" w:type="dxa"/>
            <w:gridSpan w:val="2"/>
          </w:tcPr>
          <w:p w14:paraId="3B16F39C" w14:textId="480AFC01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ind w:left="-108" w:right="-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gridSpan w:val="2"/>
          </w:tcPr>
          <w:p w14:paraId="7A8C7272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790F8A41" w14:textId="687294F7" w:rsidR="00245C1F" w:rsidRPr="00245C1F" w:rsidRDefault="00245C1F" w:rsidP="00082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6437CFC7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2B0259" w14:textId="0EC9C96F" w:rsidR="00245C1F" w:rsidRPr="00245C1F" w:rsidRDefault="00245C1F" w:rsidP="00082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05F03E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63DE412E" w14:textId="6E416AE8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(83,163)</w:t>
            </w:r>
          </w:p>
        </w:tc>
      </w:tr>
      <w:tr w:rsidR="00245C1F" w:rsidRPr="00956A2A" w14:paraId="577DB21C" w14:textId="77777777" w:rsidTr="00F677A3">
        <w:trPr>
          <w:trHeight w:hRule="exact" w:val="403"/>
        </w:trPr>
        <w:tc>
          <w:tcPr>
            <w:tcW w:w="3555" w:type="dxa"/>
          </w:tcPr>
          <w:p w14:paraId="4A685384" w14:textId="59E7924D" w:rsidR="00245C1F" w:rsidRPr="00956A2A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dxa"/>
          </w:tcPr>
          <w:p w14:paraId="093807EC" w14:textId="77777777" w:rsidR="00245C1F" w:rsidRPr="00956A2A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1F58D562" w14:textId="5EAF405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4"/>
          </w:tcPr>
          <w:p w14:paraId="2DFECFB1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</w:tcPr>
          <w:p w14:paraId="237290E5" w14:textId="04441F6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D2D61A0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14:paraId="51073F6B" w14:textId="44756512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(349,099)</w:t>
            </w:r>
          </w:p>
        </w:tc>
        <w:tc>
          <w:tcPr>
            <w:tcW w:w="236" w:type="dxa"/>
            <w:gridSpan w:val="2"/>
          </w:tcPr>
          <w:p w14:paraId="1E18D54C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tcBorders>
              <w:bottom w:val="single" w:sz="4" w:space="0" w:color="auto"/>
            </w:tcBorders>
          </w:tcPr>
          <w:p w14:paraId="39BB8DE4" w14:textId="66B33549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(879)</w:t>
            </w:r>
          </w:p>
        </w:tc>
        <w:tc>
          <w:tcPr>
            <w:tcW w:w="239" w:type="dxa"/>
            <w:gridSpan w:val="2"/>
          </w:tcPr>
          <w:p w14:paraId="6B3F3007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</w:tcPr>
          <w:p w14:paraId="72227254" w14:textId="041011E2" w:rsidR="00245C1F" w:rsidRPr="00245C1F" w:rsidRDefault="00245C1F" w:rsidP="00082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08" w:right="-2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2E88EF09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47031C" w14:textId="778AAED7" w:rsidR="00245C1F" w:rsidRPr="00245C1F" w:rsidRDefault="00245C1F" w:rsidP="00082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4F3703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62FE793B" w14:textId="1E626099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C1F">
              <w:rPr>
                <w:rFonts w:asciiTheme="majorBidi" w:hAnsiTheme="majorBidi" w:cstheme="majorBidi"/>
                <w:sz w:val="30"/>
                <w:szCs w:val="30"/>
              </w:rPr>
              <w:t>(349,978)</w:t>
            </w:r>
          </w:p>
        </w:tc>
      </w:tr>
      <w:tr w:rsidR="00245C1F" w:rsidRPr="00956A2A" w14:paraId="7115C503" w14:textId="77777777" w:rsidTr="00F677A3">
        <w:trPr>
          <w:trHeight w:hRule="exact" w:val="403"/>
        </w:trPr>
        <w:tc>
          <w:tcPr>
            <w:tcW w:w="3555" w:type="dxa"/>
          </w:tcPr>
          <w:p w14:paraId="54423DEF" w14:textId="78B7B3DB" w:rsidR="00245C1F" w:rsidRPr="00956A2A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956A2A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720" w:type="dxa"/>
          </w:tcPr>
          <w:p w14:paraId="71CC2EB1" w14:textId="77777777" w:rsidR="00245C1F" w:rsidRPr="00956A2A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0C4EEB1F" w14:textId="3F20960A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gridSpan w:val="4"/>
          </w:tcPr>
          <w:p w14:paraId="4A9EA9F3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EAB721" w14:textId="6028C9E8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5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2,051,829</w:t>
            </w:r>
          </w:p>
        </w:tc>
        <w:tc>
          <w:tcPr>
            <w:tcW w:w="270" w:type="dxa"/>
            <w:gridSpan w:val="2"/>
          </w:tcPr>
          <w:p w14:paraId="1E803D64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  <w:tab w:val="decimal" w:pos="113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BFD4FC" w14:textId="24042165" w:rsidR="00245C1F" w:rsidRPr="00245C1F" w:rsidRDefault="00D61A2E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1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11,481,205</w:t>
            </w:r>
          </w:p>
        </w:tc>
        <w:tc>
          <w:tcPr>
            <w:tcW w:w="236" w:type="dxa"/>
            <w:gridSpan w:val="2"/>
          </w:tcPr>
          <w:p w14:paraId="325A8F1B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64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30C431" w14:textId="257831AB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5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250,777</w:t>
            </w:r>
          </w:p>
        </w:tc>
        <w:tc>
          <w:tcPr>
            <w:tcW w:w="239" w:type="dxa"/>
            <w:gridSpan w:val="2"/>
          </w:tcPr>
          <w:p w14:paraId="04E36D49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E44910" w14:textId="124722DA" w:rsidR="00245C1F" w:rsidRPr="00245C1F" w:rsidRDefault="00D61A2E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2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1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8,895</w:t>
            </w:r>
          </w:p>
        </w:tc>
        <w:tc>
          <w:tcPr>
            <w:tcW w:w="292" w:type="dxa"/>
          </w:tcPr>
          <w:p w14:paraId="07D39F7E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9A4C7C" w14:textId="6445A1B1" w:rsidR="00245C1F" w:rsidRPr="00245C1F" w:rsidRDefault="00245C1F" w:rsidP="00082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75153A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BC2649" w14:textId="3F5F62E1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 w:right="-3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5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13,792,70</w:t>
            </w:r>
            <w:r w:rsidR="001D08D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</w:p>
        </w:tc>
      </w:tr>
      <w:tr w:rsidR="0008248B" w:rsidRPr="00071ED6" w14:paraId="05223559" w14:textId="77777777" w:rsidTr="00F677A3">
        <w:trPr>
          <w:trHeight w:hRule="exact" w:val="403"/>
        </w:trPr>
        <w:tc>
          <w:tcPr>
            <w:tcW w:w="3555" w:type="dxa"/>
          </w:tcPr>
          <w:p w14:paraId="58522C6F" w14:textId="77777777" w:rsidR="0008248B" w:rsidRPr="00071ED6" w:rsidRDefault="0008248B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637F91B6" w14:textId="77777777" w:rsidR="0008248B" w:rsidRPr="00071ED6" w:rsidRDefault="0008248B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005E8D5" w14:textId="77777777" w:rsidR="0008248B" w:rsidRPr="00071ED6" w:rsidRDefault="0008248B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DC1F490" w14:textId="77777777" w:rsidR="0008248B" w:rsidRPr="00071ED6" w:rsidRDefault="0008248B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3"/>
          </w:tcPr>
          <w:p w14:paraId="44D03990" w14:textId="77777777" w:rsidR="0008248B" w:rsidRPr="00071ED6" w:rsidRDefault="0008248B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33D2FE5" w14:textId="77777777" w:rsidR="0008248B" w:rsidRPr="00071ED6" w:rsidRDefault="0008248B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5D630ADA" w14:textId="77777777" w:rsidR="0008248B" w:rsidRPr="00071ED6" w:rsidRDefault="0008248B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3BA442E9" w14:textId="77777777" w:rsidR="0008248B" w:rsidRPr="00071ED6" w:rsidRDefault="0008248B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gridSpan w:val="2"/>
          </w:tcPr>
          <w:p w14:paraId="27A7BCD6" w14:textId="77777777" w:rsidR="0008248B" w:rsidRPr="00071ED6" w:rsidRDefault="0008248B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69042F90" w14:textId="77777777" w:rsidR="0008248B" w:rsidRPr="00071ED6" w:rsidRDefault="0008248B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60A18EA3" w14:textId="77777777" w:rsidR="0008248B" w:rsidRPr="00071ED6" w:rsidRDefault="0008248B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1" w:type="dxa"/>
            <w:gridSpan w:val="2"/>
          </w:tcPr>
          <w:p w14:paraId="30E9EF90" w14:textId="77777777" w:rsidR="0008248B" w:rsidRPr="00071ED6" w:rsidRDefault="0008248B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9833D1" w14:textId="77777777" w:rsidR="0008248B" w:rsidRPr="00071ED6" w:rsidRDefault="0008248B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089DDB" w14:textId="77777777" w:rsidR="0008248B" w:rsidRPr="00071ED6" w:rsidRDefault="0008248B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089CDEF6" w14:textId="77777777" w:rsidR="0008248B" w:rsidRPr="00071ED6" w:rsidRDefault="0008248B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134EC" w:rsidRPr="00071ED6" w14:paraId="2D435323" w14:textId="77777777" w:rsidTr="00F677A3">
        <w:trPr>
          <w:trHeight w:hRule="exact" w:val="403"/>
        </w:trPr>
        <w:tc>
          <w:tcPr>
            <w:tcW w:w="3555" w:type="dxa"/>
          </w:tcPr>
          <w:p w14:paraId="217E48D5" w14:textId="320FD37E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1E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20" w:type="dxa"/>
          </w:tcPr>
          <w:p w14:paraId="1B0935CA" w14:textId="77777777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4BCD4DF" w14:textId="4786D794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B3F190C" w14:textId="77777777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3"/>
          </w:tcPr>
          <w:p w14:paraId="1EB0B761" w14:textId="77777777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C77CBCB" w14:textId="77777777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1AD2167F" w14:textId="77777777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08B5C169" w14:textId="77777777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gridSpan w:val="2"/>
          </w:tcPr>
          <w:p w14:paraId="3FC98042" w14:textId="77777777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14:paraId="304A36C6" w14:textId="77777777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14:paraId="2A2418C2" w14:textId="77777777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1" w:type="dxa"/>
            <w:gridSpan w:val="2"/>
          </w:tcPr>
          <w:p w14:paraId="45D68140" w14:textId="77777777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29459F" w14:textId="77777777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60C8A4" w14:textId="77777777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16FE1A4A" w14:textId="77777777" w:rsidR="00B134EC" w:rsidRPr="00071ED6" w:rsidRDefault="00B134EC" w:rsidP="004C1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E1BCB" w:rsidRPr="00071ED6" w14:paraId="6DEBC5CB" w14:textId="77777777" w:rsidTr="00F677A3">
        <w:trPr>
          <w:trHeight w:hRule="exact" w:val="403"/>
        </w:trPr>
        <w:tc>
          <w:tcPr>
            <w:tcW w:w="3555" w:type="dxa"/>
          </w:tcPr>
          <w:p w14:paraId="422039D4" w14:textId="3695F922" w:rsidR="001E1BCB" w:rsidRPr="00071ED6" w:rsidRDefault="005C462B" w:rsidP="001E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720" w:type="dxa"/>
          </w:tcPr>
          <w:p w14:paraId="3E6835C9" w14:textId="77777777" w:rsidR="001E1BCB" w:rsidRPr="00071ED6" w:rsidRDefault="001E1BCB" w:rsidP="001E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</w:tcPr>
          <w:p w14:paraId="69575CF5" w14:textId="3D53ECE7" w:rsidR="001E1BCB" w:rsidRPr="00071ED6" w:rsidRDefault="001E1BCB" w:rsidP="001E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63,706</w:t>
            </w:r>
          </w:p>
        </w:tc>
        <w:tc>
          <w:tcPr>
            <w:tcW w:w="236" w:type="dxa"/>
            <w:gridSpan w:val="2"/>
          </w:tcPr>
          <w:p w14:paraId="57960A8E" w14:textId="77777777" w:rsidR="001E1BCB" w:rsidRPr="00071ED6" w:rsidRDefault="001E1BCB" w:rsidP="001E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3"/>
            <w:tcBorders>
              <w:bottom w:val="double" w:sz="4" w:space="0" w:color="auto"/>
            </w:tcBorders>
          </w:tcPr>
          <w:p w14:paraId="321FC47A" w14:textId="57B421EC" w:rsidR="001E1BCB" w:rsidRPr="00071ED6" w:rsidRDefault="001E1BCB" w:rsidP="001E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634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202</w:t>
            </w:r>
          </w:p>
        </w:tc>
        <w:tc>
          <w:tcPr>
            <w:tcW w:w="270" w:type="dxa"/>
            <w:gridSpan w:val="2"/>
          </w:tcPr>
          <w:p w14:paraId="07C13C76" w14:textId="77777777" w:rsidR="001E1BCB" w:rsidRPr="00071ED6" w:rsidRDefault="001E1BCB" w:rsidP="001E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double" w:sz="4" w:space="0" w:color="auto"/>
            </w:tcBorders>
          </w:tcPr>
          <w:p w14:paraId="1B3940ED" w14:textId="6AE6D2E7" w:rsidR="001E1BCB" w:rsidRPr="00071ED6" w:rsidRDefault="00D61A2E" w:rsidP="001E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1A2E">
              <w:rPr>
                <w:rFonts w:ascii="Angsana New" w:hAnsi="Angsana New"/>
                <w:b/>
                <w:bCs/>
                <w:sz w:val="30"/>
                <w:szCs w:val="30"/>
              </w:rPr>
              <w:t>2,162,806</w:t>
            </w:r>
          </w:p>
        </w:tc>
        <w:tc>
          <w:tcPr>
            <w:tcW w:w="243" w:type="dxa"/>
            <w:gridSpan w:val="2"/>
          </w:tcPr>
          <w:p w14:paraId="7E7C9790" w14:textId="77777777" w:rsidR="001E1BCB" w:rsidRPr="00071ED6" w:rsidRDefault="001E1BCB" w:rsidP="001E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gridSpan w:val="2"/>
            <w:tcBorders>
              <w:bottom w:val="double" w:sz="4" w:space="0" w:color="auto"/>
            </w:tcBorders>
          </w:tcPr>
          <w:p w14:paraId="0CCF7CDB" w14:textId="1ECEF838" w:rsidR="001E1BCB" w:rsidRPr="00071ED6" w:rsidRDefault="001E1BCB" w:rsidP="00082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15,902</w:t>
            </w:r>
          </w:p>
        </w:tc>
        <w:tc>
          <w:tcPr>
            <w:tcW w:w="239" w:type="dxa"/>
            <w:gridSpan w:val="2"/>
          </w:tcPr>
          <w:p w14:paraId="0EF595AF" w14:textId="77777777" w:rsidR="001E1BCB" w:rsidRPr="00071ED6" w:rsidRDefault="001E1BCB" w:rsidP="001E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double" w:sz="4" w:space="0" w:color="auto"/>
            </w:tcBorders>
          </w:tcPr>
          <w:p w14:paraId="7E7C0FEB" w14:textId="10986F94" w:rsidR="001E1BCB" w:rsidRPr="00071ED6" w:rsidRDefault="00D61A2E" w:rsidP="00082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311" w:type="dxa"/>
            <w:gridSpan w:val="2"/>
          </w:tcPr>
          <w:p w14:paraId="787BB729" w14:textId="77777777" w:rsidR="001E1BCB" w:rsidRPr="00071ED6" w:rsidRDefault="001E1BCB" w:rsidP="001E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D2E856C" w14:textId="1AFD6443" w:rsidR="001E1BCB" w:rsidRPr="00071ED6" w:rsidRDefault="001E1BCB" w:rsidP="00082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40,407</w:t>
            </w:r>
          </w:p>
        </w:tc>
        <w:tc>
          <w:tcPr>
            <w:tcW w:w="270" w:type="dxa"/>
          </w:tcPr>
          <w:p w14:paraId="3CC15EDF" w14:textId="77777777" w:rsidR="001E1BCB" w:rsidRPr="00071ED6" w:rsidRDefault="001E1BCB" w:rsidP="001E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double" w:sz="4" w:space="0" w:color="auto"/>
            </w:tcBorders>
          </w:tcPr>
          <w:p w14:paraId="6161544C" w14:textId="05FC23E1" w:rsidR="001E1BCB" w:rsidRPr="00071ED6" w:rsidRDefault="001E1BCB" w:rsidP="001E1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</w:rPr>
              <w:t>2,917,024</w:t>
            </w:r>
          </w:p>
        </w:tc>
      </w:tr>
      <w:tr w:rsidR="00245C1F" w:rsidRPr="00071ED6" w14:paraId="79401EDF" w14:textId="77777777" w:rsidTr="00F677A3">
        <w:trPr>
          <w:trHeight w:hRule="exact" w:val="403"/>
        </w:trPr>
        <w:tc>
          <w:tcPr>
            <w:tcW w:w="3555" w:type="dxa"/>
          </w:tcPr>
          <w:p w14:paraId="2486DF6D" w14:textId="6B608C2A" w:rsidR="00245C1F" w:rsidRPr="00071ED6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1E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071ED6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720" w:type="dxa"/>
          </w:tcPr>
          <w:p w14:paraId="4504F82A" w14:textId="77777777" w:rsidR="00245C1F" w:rsidRPr="00071ED6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5362AB8" w14:textId="7B29910C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63,706</w:t>
            </w:r>
          </w:p>
        </w:tc>
        <w:tc>
          <w:tcPr>
            <w:tcW w:w="236" w:type="dxa"/>
            <w:gridSpan w:val="2"/>
          </w:tcPr>
          <w:p w14:paraId="6A11B1AD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43DA3C13" w14:textId="04AE6C9A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576,182</w:t>
            </w:r>
          </w:p>
        </w:tc>
        <w:tc>
          <w:tcPr>
            <w:tcW w:w="270" w:type="dxa"/>
            <w:gridSpan w:val="2"/>
          </w:tcPr>
          <w:p w14:paraId="263F72E8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B27E520" w14:textId="58F8F043" w:rsidR="00245C1F" w:rsidRPr="00245C1F" w:rsidRDefault="00D61A2E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1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1,731,061</w:t>
            </w:r>
          </w:p>
        </w:tc>
        <w:tc>
          <w:tcPr>
            <w:tcW w:w="243" w:type="dxa"/>
            <w:gridSpan w:val="2"/>
          </w:tcPr>
          <w:p w14:paraId="748DFB53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5EFA55A" w14:textId="4F717F98" w:rsidR="00245C1F" w:rsidRPr="00245C1F" w:rsidRDefault="00245C1F" w:rsidP="00082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16,049</w:t>
            </w:r>
          </w:p>
        </w:tc>
        <w:tc>
          <w:tcPr>
            <w:tcW w:w="239" w:type="dxa"/>
            <w:gridSpan w:val="2"/>
          </w:tcPr>
          <w:p w14:paraId="55A72D75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987D173" w14:textId="0945439E" w:rsidR="00245C1F" w:rsidRPr="00245C1F" w:rsidRDefault="00D61A2E" w:rsidP="00082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311" w:type="dxa"/>
            <w:gridSpan w:val="2"/>
          </w:tcPr>
          <w:p w14:paraId="3A7AEA7D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882A2B7" w14:textId="2B9592D5" w:rsidR="00245C1F" w:rsidRPr="00245C1F" w:rsidRDefault="00245C1F" w:rsidP="00082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74,698</w:t>
            </w:r>
          </w:p>
        </w:tc>
        <w:tc>
          <w:tcPr>
            <w:tcW w:w="270" w:type="dxa"/>
          </w:tcPr>
          <w:p w14:paraId="66A91022" w14:textId="77777777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7EDCD764" w14:textId="242EB73E" w:rsidR="00245C1F" w:rsidRPr="00245C1F" w:rsidRDefault="00245C1F" w:rsidP="00245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5C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2,461,697</w:t>
            </w:r>
          </w:p>
        </w:tc>
      </w:tr>
    </w:tbl>
    <w:p w14:paraId="519A7D15" w14:textId="77777777" w:rsidR="00CB07CF" w:rsidRDefault="00CB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CB07CF" w:rsidSect="005208B4">
          <w:headerReference w:type="default" r:id="rId11"/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</w:p>
    <w:p w14:paraId="6195B287" w14:textId="7D7CF213" w:rsidR="00883957" w:rsidRPr="00D07DC0" w:rsidRDefault="00883957" w:rsidP="00D07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07DC0">
        <w:rPr>
          <w:rFonts w:ascii="Angsana New" w:hAnsi="Angsana New"/>
          <w:spacing w:val="-4"/>
          <w:sz w:val="30"/>
          <w:szCs w:val="30"/>
          <w:cs/>
        </w:rPr>
        <w:lastRenderedPageBreak/>
        <w:t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</w:t>
      </w:r>
      <w:r w:rsidR="00AA7630" w:rsidRPr="00D07DC0">
        <w:rPr>
          <w:rFonts w:ascii="Angsana New" w:hAnsi="Angsana New"/>
          <w:sz w:val="30"/>
          <w:szCs w:val="30"/>
        </w:rPr>
        <w:br/>
      </w:r>
      <w:r w:rsidRPr="00D07DC0">
        <w:rPr>
          <w:rFonts w:ascii="Angsana New" w:hAnsi="Angsana New"/>
          <w:sz w:val="30"/>
          <w:szCs w:val="30"/>
          <w:cs/>
        </w:rPr>
        <w:t xml:space="preserve">แต่ยังคงใช้งานอยู่ ณ วันที่ </w:t>
      </w:r>
      <w:r w:rsidR="003E5BB7" w:rsidRPr="00D07DC0">
        <w:rPr>
          <w:rFonts w:ascii="Angsana New" w:hAnsi="Angsana New" w:hint="cs"/>
          <w:sz w:val="30"/>
          <w:szCs w:val="30"/>
        </w:rPr>
        <w:t>31</w:t>
      </w:r>
      <w:r w:rsidR="00D72946" w:rsidRPr="00D07DC0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E5BB7" w:rsidRPr="00D07DC0">
        <w:rPr>
          <w:rFonts w:ascii="Angsana New" w:hAnsi="Angsana New" w:hint="cs"/>
          <w:sz w:val="30"/>
          <w:szCs w:val="30"/>
        </w:rPr>
        <w:t>2</w:t>
      </w:r>
      <w:r w:rsidR="00297568" w:rsidRPr="00D07DC0">
        <w:rPr>
          <w:rFonts w:ascii="Angsana New" w:hAnsi="Angsana New" w:hint="cs"/>
          <w:sz w:val="30"/>
          <w:szCs w:val="30"/>
        </w:rPr>
        <w:t>5</w:t>
      </w:r>
      <w:r w:rsidR="003E5BB7" w:rsidRPr="00D07DC0">
        <w:rPr>
          <w:rFonts w:ascii="Angsana New" w:hAnsi="Angsana New" w:hint="cs"/>
          <w:sz w:val="30"/>
          <w:szCs w:val="30"/>
        </w:rPr>
        <w:t>6</w:t>
      </w:r>
      <w:r w:rsidR="007E7A1A" w:rsidRPr="00D07DC0">
        <w:rPr>
          <w:rFonts w:ascii="Angsana New" w:hAnsi="Angsana New"/>
          <w:sz w:val="30"/>
          <w:szCs w:val="30"/>
        </w:rPr>
        <w:t>5</w:t>
      </w:r>
      <w:r w:rsidR="005A5A90" w:rsidRPr="00D07DC0">
        <w:rPr>
          <w:rFonts w:ascii="Angsana New" w:hAnsi="Angsana New" w:hint="cs"/>
          <w:sz w:val="30"/>
          <w:szCs w:val="30"/>
          <w:cs/>
        </w:rPr>
        <w:t xml:space="preserve"> </w:t>
      </w:r>
      <w:r w:rsidRPr="00D07DC0">
        <w:rPr>
          <w:rFonts w:ascii="Angsana New" w:hAnsi="Angsana New"/>
          <w:sz w:val="30"/>
          <w:szCs w:val="30"/>
          <w:cs/>
        </w:rPr>
        <w:t>มีจำนวน</w:t>
      </w:r>
      <w:r w:rsidR="0035180D" w:rsidRPr="00D07DC0">
        <w:rPr>
          <w:rFonts w:ascii="Angsana New" w:hAnsi="Angsana New"/>
          <w:sz w:val="30"/>
          <w:szCs w:val="30"/>
        </w:rPr>
        <w:t xml:space="preserve"> </w:t>
      </w:r>
      <w:r w:rsidR="002C6D55">
        <w:rPr>
          <w:rFonts w:ascii="Angsana New" w:hAnsi="Angsana New"/>
          <w:sz w:val="30"/>
          <w:szCs w:val="30"/>
        </w:rPr>
        <w:t>9,744.2</w:t>
      </w:r>
      <w:r w:rsidRPr="00D07DC0">
        <w:rPr>
          <w:rFonts w:ascii="Angsana New" w:hAnsi="Angsana New"/>
          <w:sz w:val="30"/>
          <w:szCs w:val="30"/>
        </w:rPr>
        <w:t xml:space="preserve"> </w:t>
      </w:r>
      <w:r w:rsidRPr="00D07DC0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D07DC0">
        <w:rPr>
          <w:rFonts w:ascii="Angsana New" w:hAnsi="Angsana New"/>
          <w:i/>
          <w:iCs/>
          <w:sz w:val="30"/>
          <w:szCs w:val="30"/>
        </w:rPr>
        <w:t>(</w:t>
      </w:r>
      <w:r w:rsidR="003E5BB7" w:rsidRPr="00D07DC0">
        <w:rPr>
          <w:rFonts w:ascii="Angsana New" w:hAnsi="Angsana New" w:hint="cs"/>
          <w:i/>
          <w:iCs/>
          <w:sz w:val="30"/>
          <w:szCs w:val="30"/>
        </w:rPr>
        <w:t>2</w:t>
      </w:r>
      <w:r w:rsidR="00297568" w:rsidRPr="00D07DC0">
        <w:rPr>
          <w:rFonts w:ascii="Angsana New" w:hAnsi="Angsana New" w:hint="cs"/>
          <w:i/>
          <w:iCs/>
          <w:sz w:val="30"/>
          <w:szCs w:val="30"/>
        </w:rPr>
        <w:t>5</w:t>
      </w:r>
      <w:r w:rsidR="00282469" w:rsidRPr="00D07DC0">
        <w:rPr>
          <w:rFonts w:ascii="Angsana New" w:hAnsi="Angsana New"/>
          <w:i/>
          <w:iCs/>
          <w:sz w:val="30"/>
          <w:szCs w:val="30"/>
        </w:rPr>
        <w:t>6</w:t>
      </w:r>
      <w:r w:rsidR="007E7A1A" w:rsidRPr="00D07DC0">
        <w:rPr>
          <w:rFonts w:ascii="Angsana New" w:hAnsi="Angsana New"/>
          <w:i/>
          <w:iCs/>
          <w:sz w:val="30"/>
          <w:szCs w:val="30"/>
        </w:rPr>
        <w:t>4</w:t>
      </w:r>
      <w:r w:rsidRPr="00D07DC0">
        <w:rPr>
          <w:rFonts w:ascii="Angsana New" w:hAnsi="Angsana New"/>
          <w:i/>
          <w:iCs/>
          <w:sz w:val="30"/>
          <w:szCs w:val="30"/>
        </w:rPr>
        <w:t>:</w:t>
      </w:r>
      <w:r w:rsidR="007044D3" w:rsidRPr="00D07DC0">
        <w:rPr>
          <w:rFonts w:ascii="Angsana New" w:hAnsi="Angsana New"/>
          <w:i/>
          <w:iCs/>
          <w:sz w:val="30"/>
          <w:szCs w:val="30"/>
        </w:rPr>
        <w:t xml:space="preserve"> </w:t>
      </w:r>
      <w:r w:rsidR="00E83C9D" w:rsidRPr="00D07DC0">
        <w:rPr>
          <w:rFonts w:ascii="Angsana New" w:hAnsi="Angsana New"/>
          <w:i/>
          <w:iCs/>
          <w:sz w:val="30"/>
          <w:szCs w:val="30"/>
        </w:rPr>
        <w:t>9,08</w:t>
      </w:r>
      <w:r w:rsidR="007E7A1A" w:rsidRPr="00D07DC0">
        <w:rPr>
          <w:rFonts w:ascii="Angsana New" w:hAnsi="Angsana New"/>
          <w:i/>
          <w:iCs/>
          <w:sz w:val="30"/>
          <w:szCs w:val="30"/>
        </w:rPr>
        <w:t>3</w:t>
      </w:r>
      <w:r w:rsidR="00E83C9D" w:rsidRPr="00D07DC0">
        <w:rPr>
          <w:rFonts w:ascii="Angsana New" w:hAnsi="Angsana New"/>
          <w:i/>
          <w:iCs/>
          <w:sz w:val="30"/>
          <w:szCs w:val="30"/>
        </w:rPr>
        <w:t>.</w:t>
      </w:r>
      <w:r w:rsidR="007E7A1A" w:rsidRPr="00D07DC0">
        <w:rPr>
          <w:rFonts w:ascii="Angsana New" w:hAnsi="Angsana New"/>
          <w:i/>
          <w:iCs/>
          <w:sz w:val="30"/>
          <w:szCs w:val="30"/>
        </w:rPr>
        <w:t>3</w:t>
      </w:r>
      <w:r w:rsidR="005A5A90" w:rsidRPr="00D07DC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D07DC0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46EEBFEE" w14:textId="77777777" w:rsidR="00883957" w:rsidRPr="00D07DC0" w:rsidRDefault="00883957" w:rsidP="00D07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highlight w:val="yellow"/>
        </w:rPr>
      </w:pPr>
    </w:p>
    <w:p w14:paraId="161872C4" w14:textId="1347F057" w:rsidR="002A5DD2" w:rsidRPr="00D07DC0" w:rsidRDefault="002A5DD2" w:rsidP="00D07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07DC0">
        <w:rPr>
          <w:rFonts w:ascii="Angsana New" w:hAnsi="Angsana New"/>
          <w:b/>
          <w:bCs/>
          <w:sz w:val="30"/>
          <w:szCs w:val="30"/>
        </w:rPr>
        <w:t>1</w:t>
      </w:r>
      <w:r w:rsidR="00DD7AA2">
        <w:rPr>
          <w:rFonts w:ascii="Angsana New" w:hAnsi="Angsana New"/>
          <w:b/>
          <w:bCs/>
          <w:sz w:val="30"/>
          <w:szCs w:val="30"/>
        </w:rPr>
        <w:t>2</w:t>
      </w:r>
      <w:r w:rsidR="00981687" w:rsidRPr="00D07DC0">
        <w:rPr>
          <w:rFonts w:ascii="Angsana New" w:hAnsi="Angsana New"/>
          <w:b/>
          <w:bCs/>
          <w:sz w:val="30"/>
          <w:szCs w:val="30"/>
        </w:rPr>
        <w:tab/>
      </w:r>
      <w:r w:rsidRPr="00D07DC0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33AA28F9" w14:textId="386401C9" w:rsidR="0046632E" w:rsidRPr="00D07DC0" w:rsidRDefault="0046632E" w:rsidP="00D07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80"/>
        <w:gridCol w:w="146"/>
        <w:gridCol w:w="1564"/>
      </w:tblGrid>
      <w:tr w:rsidR="002A5DD2" w:rsidRPr="00D07DC0" w14:paraId="20853C05" w14:textId="77777777" w:rsidTr="00FD6B48">
        <w:tc>
          <w:tcPr>
            <w:tcW w:w="5670" w:type="dxa"/>
          </w:tcPr>
          <w:p w14:paraId="41F3BBE1" w14:textId="77777777" w:rsidR="002A5DD2" w:rsidRPr="00D07DC0" w:rsidRDefault="002A5DD2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3E7B7005" w14:textId="77777777" w:rsidR="002A5DD2" w:rsidRPr="00D07DC0" w:rsidRDefault="002A5DD2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7D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2A5DD2" w:rsidRPr="00D07DC0" w14:paraId="5789E6FA" w14:textId="77777777" w:rsidTr="00FD6B48">
        <w:tc>
          <w:tcPr>
            <w:tcW w:w="5670" w:type="dxa"/>
          </w:tcPr>
          <w:p w14:paraId="325C5B3E" w14:textId="77777777" w:rsidR="002A5DD2" w:rsidRPr="00D07DC0" w:rsidRDefault="002A5DD2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1C2521AF" w14:textId="77777777" w:rsidR="002A5DD2" w:rsidRPr="00D07DC0" w:rsidRDefault="002A5DD2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7D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2A5DD2" w:rsidRPr="00D07DC0" w14:paraId="796077DF" w14:textId="77777777" w:rsidTr="00FD6B48">
        <w:tc>
          <w:tcPr>
            <w:tcW w:w="5670" w:type="dxa"/>
          </w:tcPr>
          <w:p w14:paraId="606EEBB2" w14:textId="1C86ECB4" w:rsidR="002A5DD2" w:rsidRPr="00D07DC0" w:rsidRDefault="00F60FE9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7D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สินทรัพย์สิทธิการใช้ </w:t>
            </w:r>
            <w:r w:rsidR="0046632E" w:rsidRPr="00D07D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04637" w:rsidRPr="00D07D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="0046632E" w:rsidRPr="00D07D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710" w:type="dxa"/>
          </w:tcPr>
          <w:p w14:paraId="1A54F491" w14:textId="2F846BB8" w:rsidR="002A5DD2" w:rsidRPr="00D07DC0" w:rsidRDefault="002A5DD2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DC0">
              <w:rPr>
                <w:rFonts w:ascii="Angsana New" w:hAnsi="Angsana New"/>
                <w:sz w:val="30"/>
                <w:szCs w:val="30"/>
              </w:rPr>
              <w:t>256</w:t>
            </w:r>
            <w:r w:rsidR="00D07DC0" w:rsidRPr="00D07DC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26" w:type="dxa"/>
            <w:gridSpan w:val="2"/>
          </w:tcPr>
          <w:p w14:paraId="48371D8A" w14:textId="77777777" w:rsidR="002A5DD2" w:rsidRPr="00D07DC0" w:rsidRDefault="002A5DD2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4" w:type="dxa"/>
          </w:tcPr>
          <w:p w14:paraId="05752030" w14:textId="5CDB8C84" w:rsidR="002A5DD2" w:rsidRPr="00D07DC0" w:rsidRDefault="002A5DD2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7DC0">
              <w:rPr>
                <w:rFonts w:ascii="Angsana New" w:hAnsi="Angsana New"/>
                <w:sz w:val="30"/>
                <w:szCs w:val="30"/>
              </w:rPr>
              <w:t>256</w:t>
            </w:r>
            <w:r w:rsidR="00D07DC0" w:rsidRPr="00D07DC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A5DD2" w:rsidRPr="00D07DC0" w14:paraId="63E620E3" w14:textId="77777777" w:rsidTr="00FD6B48">
        <w:tc>
          <w:tcPr>
            <w:tcW w:w="5670" w:type="dxa"/>
          </w:tcPr>
          <w:p w14:paraId="04E3AD30" w14:textId="77777777" w:rsidR="002A5DD2" w:rsidRPr="00D07DC0" w:rsidRDefault="002A5DD2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2D77B1A0" w14:textId="77777777" w:rsidR="002A5DD2" w:rsidRPr="00D07DC0" w:rsidRDefault="002A5DD2" w:rsidP="00D07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7DC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6D55" w:rsidRPr="00D07DC0" w14:paraId="358EB4F1" w14:textId="77777777" w:rsidTr="00FD6B48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670" w:type="dxa"/>
          </w:tcPr>
          <w:p w14:paraId="5C49F120" w14:textId="529685A3" w:rsidR="002C6D55" w:rsidRPr="00D07DC0" w:rsidRDefault="002C6D55" w:rsidP="002C6D5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7DC0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710" w:type="dxa"/>
          </w:tcPr>
          <w:p w14:paraId="1BB44BF1" w14:textId="2E165AF5" w:rsidR="002C6D55" w:rsidRPr="002C6D55" w:rsidRDefault="002C6D55" w:rsidP="002C6D55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4,254</w:t>
            </w:r>
          </w:p>
        </w:tc>
        <w:tc>
          <w:tcPr>
            <w:tcW w:w="180" w:type="dxa"/>
            <w:vAlign w:val="bottom"/>
          </w:tcPr>
          <w:p w14:paraId="6ED224EE" w14:textId="77777777" w:rsidR="002C6D55" w:rsidRPr="00D07DC0" w:rsidRDefault="002C6D55" w:rsidP="002C6D5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0EDFAA23" w14:textId="12695477" w:rsidR="002C6D55" w:rsidRPr="00D07DC0" w:rsidRDefault="002C6D55" w:rsidP="00546ABD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D07DC0">
              <w:rPr>
                <w:rFonts w:ascii="Angsana New" w:hAnsi="Angsana New"/>
                <w:sz w:val="30"/>
                <w:szCs w:val="30"/>
              </w:rPr>
              <w:t>7,657</w:t>
            </w:r>
          </w:p>
        </w:tc>
      </w:tr>
      <w:tr w:rsidR="002C6D55" w:rsidRPr="00D07DC0" w14:paraId="7D1F1F2C" w14:textId="77777777" w:rsidTr="00FD6B48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670" w:type="dxa"/>
          </w:tcPr>
          <w:p w14:paraId="3EC04C2E" w14:textId="63A9599B" w:rsidR="002C6D55" w:rsidRPr="00D07DC0" w:rsidRDefault="002C6D55" w:rsidP="002C6D5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7DC0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10" w:type="dxa"/>
          </w:tcPr>
          <w:p w14:paraId="72375740" w14:textId="2AAC3FD9" w:rsidR="002C6D55" w:rsidRPr="002C6D55" w:rsidRDefault="002C6D55" w:rsidP="002C6D55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277,183</w:t>
            </w:r>
          </w:p>
        </w:tc>
        <w:tc>
          <w:tcPr>
            <w:tcW w:w="180" w:type="dxa"/>
            <w:vAlign w:val="bottom"/>
          </w:tcPr>
          <w:p w14:paraId="501B2A96" w14:textId="77777777" w:rsidR="002C6D55" w:rsidRPr="00D07DC0" w:rsidRDefault="002C6D55" w:rsidP="002C6D5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3D3D8B8B" w14:textId="64EF01D7" w:rsidR="002C6D55" w:rsidRPr="00D07DC0" w:rsidRDefault="002C6D55" w:rsidP="002C6D55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D07DC0">
              <w:rPr>
                <w:rFonts w:ascii="Angsana New" w:hAnsi="Angsana New"/>
                <w:sz w:val="30"/>
                <w:szCs w:val="30"/>
              </w:rPr>
              <w:t>305,857</w:t>
            </w:r>
          </w:p>
        </w:tc>
      </w:tr>
      <w:tr w:rsidR="002C6D55" w:rsidRPr="00D07DC0" w14:paraId="4EC50082" w14:textId="77777777" w:rsidTr="00FD6B48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670" w:type="dxa"/>
          </w:tcPr>
          <w:p w14:paraId="2DFBC65C" w14:textId="7622636E" w:rsidR="002C6D55" w:rsidRPr="00D07DC0" w:rsidRDefault="002C6D55" w:rsidP="002C6D5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7DC0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10" w:type="dxa"/>
          </w:tcPr>
          <w:p w14:paraId="2EF57623" w14:textId="2D1A2F51" w:rsidR="002C6D55" w:rsidRPr="002C6D55" w:rsidRDefault="002C6D55" w:rsidP="002C6D55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15,483</w:t>
            </w:r>
          </w:p>
        </w:tc>
        <w:tc>
          <w:tcPr>
            <w:tcW w:w="180" w:type="dxa"/>
            <w:vAlign w:val="bottom"/>
          </w:tcPr>
          <w:p w14:paraId="19C1F7D5" w14:textId="77777777" w:rsidR="002C6D55" w:rsidRPr="00D07DC0" w:rsidRDefault="002C6D55" w:rsidP="002C6D5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414D550F" w14:textId="22045757" w:rsidR="002C6D55" w:rsidRPr="00D07DC0" w:rsidRDefault="002C6D55" w:rsidP="002C6D55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D07DC0">
              <w:rPr>
                <w:rFonts w:ascii="Angsana New" w:hAnsi="Angsana New"/>
                <w:sz w:val="30"/>
                <w:szCs w:val="30"/>
              </w:rPr>
              <w:t>17,706</w:t>
            </w:r>
          </w:p>
        </w:tc>
      </w:tr>
      <w:tr w:rsidR="002C6D55" w:rsidRPr="00D07DC0" w14:paraId="52F9B4BF" w14:textId="77777777" w:rsidTr="00FD6B48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5670" w:type="dxa"/>
          </w:tcPr>
          <w:p w14:paraId="76B14FD1" w14:textId="4643CF11" w:rsidR="002C6D55" w:rsidRPr="00D07DC0" w:rsidRDefault="002C6D55" w:rsidP="002C6D5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7D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5007E7" w14:textId="6095F4D7" w:rsidR="002C6D55" w:rsidRPr="002C6D55" w:rsidRDefault="002C6D55" w:rsidP="002C6D55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296,920</w:t>
            </w:r>
          </w:p>
        </w:tc>
        <w:tc>
          <w:tcPr>
            <w:tcW w:w="180" w:type="dxa"/>
            <w:vAlign w:val="bottom"/>
          </w:tcPr>
          <w:p w14:paraId="184BEFE1" w14:textId="77777777" w:rsidR="002C6D55" w:rsidRPr="00D07DC0" w:rsidRDefault="002C6D55" w:rsidP="002C6D55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3E3EBD" w14:textId="1B7F083F" w:rsidR="002C6D55" w:rsidRPr="00D07DC0" w:rsidRDefault="002C6D55" w:rsidP="002C6D55">
            <w:pPr>
              <w:pStyle w:val="acctfourfigures"/>
              <w:tabs>
                <w:tab w:val="clear" w:pos="765"/>
                <w:tab w:val="decimal" w:pos="1455"/>
              </w:tabs>
              <w:spacing w:line="240" w:lineRule="auto"/>
              <w:ind w:right="-1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7DC0">
              <w:rPr>
                <w:rFonts w:ascii="Angsana New" w:hAnsi="Angsana New"/>
                <w:b/>
                <w:bCs/>
                <w:sz w:val="30"/>
                <w:szCs w:val="30"/>
              </w:rPr>
              <w:t>331,220</w:t>
            </w:r>
          </w:p>
        </w:tc>
      </w:tr>
    </w:tbl>
    <w:p w14:paraId="5097E64B" w14:textId="663E8C0C" w:rsidR="002A5DD2" w:rsidRPr="00D07DC0" w:rsidRDefault="002A5DD2" w:rsidP="00D07DC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E6A9C17" w14:textId="6C5A0854" w:rsidR="002A5DD2" w:rsidRPr="00D07DC0" w:rsidRDefault="002A5DD2" w:rsidP="00D07DC0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cyan"/>
          <w:cs/>
        </w:rPr>
      </w:pPr>
      <w:r w:rsidRPr="00D07DC0">
        <w:rPr>
          <w:rFonts w:asciiTheme="majorBidi" w:hAnsiTheme="majorBidi" w:cstheme="majorBidi"/>
          <w:sz w:val="30"/>
          <w:szCs w:val="30"/>
          <w:cs/>
        </w:rPr>
        <w:t>ใน</w:t>
      </w:r>
      <w:r w:rsidR="00981687" w:rsidRPr="00D07DC0">
        <w:rPr>
          <w:rFonts w:asciiTheme="majorBidi" w:hAnsiTheme="majorBidi" w:cstheme="majorBidi" w:hint="cs"/>
          <w:sz w:val="30"/>
          <w:szCs w:val="30"/>
          <w:cs/>
        </w:rPr>
        <w:t xml:space="preserve">ระหว่างปีสิ้นสุดวันที่ </w:t>
      </w:r>
      <w:r w:rsidR="00104637" w:rsidRPr="00D07DC0">
        <w:rPr>
          <w:rFonts w:asciiTheme="majorBidi" w:hAnsiTheme="majorBidi" w:cstheme="majorBidi" w:hint="cs"/>
          <w:sz w:val="30"/>
          <w:szCs w:val="30"/>
        </w:rPr>
        <w:t>31</w:t>
      </w:r>
      <w:r w:rsidR="00981687" w:rsidRPr="00D07DC0">
        <w:rPr>
          <w:rFonts w:asciiTheme="majorBidi" w:hAnsiTheme="majorBidi" w:cstheme="majorBidi" w:hint="cs"/>
          <w:sz w:val="30"/>
          <w:szCs w:val="30"/>
          <w:cs/>
        </w:rPr>
        <w:t xml:space="preserve"> มีนาคม</w:t>
      </w:r>
      <w:r w:rsidRPr="00D07D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07DC0">
        <w:rPr>
          <w:rFonts w:asciiTheme="majorBidi" w:hAnsiTheme="majorBidi" w:cstheme="majorBidi"/>
          <w:sz w:val="30"/>
          <w:szCs w:val="30"/>
        </w:rPr>
        <w:t>256</w:t>
      </w:r>
      <w:r w:rsidR="00D07DC0" w:rsidRPr="00D07DC0">
        <w:rPr>
          <w:rFonts w:asciiTheme="majorBidi" w:hAnsiTheme="majorBidi" w:cstheme="majorBidi"/>
          <w:sz w:val="30"/>
          <w:szCs w:val="30"/>
        </w:rPr>
        <w:t>5</w:t>
      </w:r>
      <w:r w:rsidRPr="00D07DC0">
        <w:rPr>
          <w:rFonts w:asciiTheme="majorBidi" w:hAnsiTheme="majorBidi" w:cstheme="majorBidi"/>
          <w:sz w:val="30"/>
          <w:szCs w:val="30"/>
        </w:rPr>
        <w:t xml:space="preserve"> </w:t>
      </w:r>
      <w:r w:rsidRPr="00D07DC0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สินทรัพย์สิทธิการใช้ของบริษัทเพิ่มขึ้นเป็นจำนวน</w:t>
      </w:r>
      <w:r w:rsidR="0046632E" w:rsidRPr="00D07D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46ABD">
        <w:rPr>
          <w:rFonts w:asciiTheme="majorBidi" w:hAnsiTheme="majorBidi" w:cstheme="majorBidi"/>
          <w:sz w:val="30"/>
          <w:szCs w:val="30"/>
        </w:rPr>
        <w:t>5.7</w:t>
      </w:r>
      <w:r w:rsidR="0046632E" w:rsidRPr="00D07D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07DC0">
        <w:rPr>
          <w:rFonts w:asciiTheme="majorBidi" w:hAnsiTheme="majorBidi" w:cstheme="majorBidi"/>
          <w:sz w:val="30"/>
          <w:szCs w:val="30"/>
          <w:cs/>
        </w:rPr>
        <w:t>ล้าน</w:t>
      </w:r>
      <w:r w:rsidR="00D332FF" w:rsidRPr="00D07DC0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B458C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458C2" w:rsidRPr="00FD6B48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B458C2" w:rsidRPr="00FD6B48">
        <w:rPr>
          <w:rFonts w:asciiTheme="majorBidi" w:hAnsiTheme="majorBidi" w:cstheme="majorBidi"/>
          <w:i/>
          <w:iCs/>
          <w:sz w:val="30"/>
          <w:szCs w:val="30"/>
        </w:rPr>
        <w:t xml:space="preserve">2564: 23.7 </w:t>
      </w:r>
      <w:r w:rsidR="00B458C2" w:rsidRPr="00FD6B48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0AF31E30" w14:textId="77777777" w:rsidR="002A5DD2" w:rsidRPr="00D07DC0" w:rsidRDefault="002A5DD2" w:rsidP="00D07DC0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BD9C66B" w14:textId="4E96DE26" w:rsidR="002A5DD2" w:rsidRPr="00D07DC0" w:rsidRDefault="0046632E" w:rsidP="00D07DC0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07DC0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="002A5DD2" w:rsidRPr="00D07DC0">
        <w:rPr>
          <w:rFonts w:ascii="Angsana New" w:hAnsi="Angsana New" w:cs="Angsana New"/>
          <w:sz w:val="30"/>
          <w:szCs w:val="30"/>
          <w:cs/>
        </w:rPr>
        <w:t>เช่า</w:t>
      </w:r>
      <w:r w:rsidRPr="00D07DC0">
        <w:rPr>
          <w:rFonts w:ascii="Angsana New" w:hAnsi="Angsana New" w:cs="Angsana New"/>
          <w:sz w:val="30"/>
          <w:szCs w:val="30"/>
          <w:cs/>
          <w:lang w:bidi="th-TH"/>
        </w:rPr>
        <w:t>อาคาร</w:t>
      </w:r>
      <w:r w:rsidR="00F414DC" w:rsidRPr="00D07DC0">
        <w:rPr>
          <w:rFonts w:ascii="Angsana New" w:hAnsi="Angsana New" w:cs="Angsana New" w:hint="cs"/>
          <w:sz w:val="30"/>
          <w:szCs w:val="30"/>
          <w:cs/>
          <w:lang w:bidi="th-TH"/>
        </w:rPr>
        <w:t>และส่วนปรับปรุง</w:t>
      </w:r>
      <w:r w:rsidRPr="00D07DC0">
        <w:rPr>
          <w:rFonts w:ascii="Angsana New" w:hAnsi="Angsana New" w:cs="Angsana New"/>
          <w:sz w:val="30"/>
          <w:szCs w:val="30"/>
          <w:cs/>
          <w:lang w:bidi="th-TH"/>
        </w:rPr>
        <w:t xml:space="preserve"> เครื่องจักร</w:t>
      </w:r>
      <w:r w:rsidR="00F414DC" w:rsidRPr="00D07DC0">
        <w:rPr>
          <w:rFonts w:ascii="Angsana New" w:hAnsi="Angsana New" w:cs="Angsana New" w:hint="cs"/>
          <w:sz w:val="30"/>
          <w:szCs w:val="30"/>
          <w:cs/>
          <w:lang w:bidi="th-TH"/>
        </w:rPr>
        <w:t>และอุปกรณ์</w:t>
      </w:r>
      <w:r w:rsidRPr="00D07DC0">
        <w:rPr>
          <w:rFonts w:ascii="Angsana New" w:hAnsi="Angsana New" w:cs="Angsana New"/>
          <w:sz w:val="30"/>
          <w:szCs w:val="30"/>
          <w:cs/>
          <w:lang w:bidi="th-TH"/>
        </w:rPr>
        <w:t xml:space="preserve"> และยานพาหนะ</w:t>
      </w:r>
      <w:r w:rsidR="002A5DD2" w:rsidRPr="00D07DC0">
        <w:rPr>
          <w:rFonts w:ascii="Angsana New" w:hAnsi="Angsana New" w:cs="Angsana New"/>
          <w:sz w:val="30"/>
          <w:szCs w:val="30"/>
          <w:cs/>
        </w:rPr>
        <w:t>หลาย</w:t>
      </w:r>
      <w:r w:rsidR="00D332FF" w:rsidRPr="00D07DC0">
        <w:rPr>
          <w:rFonts w:ascii="Angsana New" w:hAnsi="Angsana New" w:cs="Angsana New" w:hint="cs"/>
          <w:sz w:val="30"/>
          <w:szCs w:val="30"/>
          <w:cs/>
          <w:lang w:bidi="th-TH"/>
        </w:rPr>
        <w:t>สัญญา</w:t>
      </w:r>
      <w:r w:rsidR="002A5DD2" w:rsidRPr="00D07DC0">
        <w:rPr>
          <w:rFonts w:ascii="Angsana New" w:hAnsi="Angsana New" w:cs="Angsana New"/>
          <w:sz w:val="30"/>
          <w:szCs w:val="30"/>
          <w:cs/>
        </w:rPr>
        <w:t>เป็นระยะเวลา</w:t>
      </w:r>
      <w:r w:rsidRPr="00D07DC0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104637" w:rsidRPr="00D07DC0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D07DC0">
        <w:rPr>
          <w:rFonts w:ascii="Angsana New" w:hAnsi="Angsana New" w:cs="Angsana New"/>
          <w:sz w:val="30"/>
          <w:szCs w:val="30"/>
          <w:cs/>
          <w:lang w:bidi="th-TH"/>
        </w:rPr>
        <w:t xml:space="preserve"> ถึง </w:t>
      </w:r>
      <w:r w:rsidR="00104637" w:rsidRPr="00D07DC0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="002A5DD2" w:rsidRPr="00D07DC0">
        <w:rPr>
          <w:rFonts w:ascii="Angsana New" w:hAnsi="Angsana New" w:cs="Angsana New"/>
          <w:sz w:val="30"/>
          <w:szCs w:val="30"/>
          <w:cs/>
        </w:rPr>
        <w:t xml:space="preserve"> ปี</w:t>
      </w:r>
      <w:r w:rsidR="002A5DD2" w:rsidRPr="00D07DC0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D07DC0">
        <w:rPr>
          <w:rFonts w:ascii="Angsana New" w:hAnsi="Angsana New" w:cs="Angsana New"/>
          <w:sz w:val="30"/>
          <w:szCs w:val="30"/>
          <w:cs/>
        </w:rPr>
        <w:t xml:space="preserve">ซึ่งจะสิ้นสุดในปี </w:t>
      </w:r>
      <w:r w:rsidRPr="00D07DC0">
        <w:rPr>
          <w:rFonts w:ascii="Angsana New" w:hAnsi="Angsana New" w:cs="Angsana New"/>
          <w:sz w:val="30"/>
          <w:szCs w:val="30"/>
        </w:rPr>
        <w:t>256</w:t>
      </w:r>
      <w:r w:rsidR="00073B1F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D07DC0">
        <w:rPr>
          <w:rFonts w:ascii="Angsana New" w:hAnsi="Angsana New" w:cs="Angsana New"/>
          <w:sz w:val="30"/>
          <w:szCs w:val="30"/>
          <w:cs/>
        </w:rPr>
        <w:t xml:space="preserve"> ถึง </w:t>
      </w:r>
      <w:r w:rsidR="00104637" w:rsidRPr="00D07DC0">
        <w:rPr>
          <w:rFonts w:ascii="Angsana New" w:hAnsi="Angsana New" w:cs="Angsana New" w:hint="cs"/>
          <w:sz w:val="30"/>
          <w:szCs w:val="30"/>
          <w:lang w:val="en-US" w:bidi="th-TH"/>
        </w:rPr>
        <w:t>2574</w:t>
      </w:r>
      <w:r w:rsidR="002A5DD2" w:rsidRPr="00D07DC0">
        <w:rPr>
          <w:rFonts w:ascii="Angsana New" w:hAnsi="Angsana New" w:cs="Angsana New"/>
          <w:sz w:val="30"/>
          <w:szCs w:val="30"/>
          <w:cs/>
          <w:lang w:bidi="th-TH"/>
        </w:rPr>
        <w:t xml:space="preserve"> ค่าเช่ากำหนดชำระเป็นรายเดือนตามอัตราที่ระบุไว้ในสัญญา</w:t>
      </w:r>
      <w:r w:rsidR="00F414DC" w:rsidRPr="00D07DC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รายละเอียดสัญญาเช่า</w:t>
      </w:r>
      <w:r w:rsidR="00013930">
        <w:rPr>
          <w:rFonts w:ascii="Angsana New" w:hAnsi="Angsana New" w:cs="Angsana New"/>
          <w:sz w:val="30"/>
          <w:szCs w:val="30"/>
          <w:lang w:bidi="th-TH"/>
        </w:rPr>
        <w:br/>
      </w:r>
      <w:r w:rsidR="00F414DC" w:rsidRPr="00D07DC0">
        <w:rPr>
          <w:rFonts w:ascii="Angsana New" w:hAnsi="Angsana New" w:cs="Angsana New" w:hint="cs"/>
          <w:sz w:val="30"/>
          <w:szCs w:val="30"/>
          <w:cs/>
          <w:lang w:bidi="th-TH"/>
        </w:rPr>
        <w:t>ที่สำคัญมีดังนี้</w:t>
      </w:r>
    </w:p>
    <w:p w14:paraId="6549CB0E" w14:textId="77777777" w:rsidR="00F414DC" w:rsidRPr="00D07DC0" w:rsidRDefault="00F414DC" w:rsidP="00D07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80614C6" w14:textId="77777777" w:rsidR="00F414DC" w:rsidRPr="00D07DC0" w:rsidRDefault="00F414DC" w:rsidP="00D07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07DC0">
        <w:rPr>
          <w:rFonts w:ascii="Angsana New" w:hAnsi="Angsana New"/>
          <w:i/>
          <w:iCs/>
          <w:sz w:val="30"/>
          <w:szCs w:val="30"/>
          <w:cs/>
        </w:rPr>
        <w:t>การ</w:t>
      </w:r>
      <w:r w:rsidRPr="00D07DC0">
        <w:rPr>
          <w:rFonts w:ascii="Angsana New" w:hAnsi="Angsana New" w:hint="cs"/>
          <w:i/>
          <w:iCs/>
          <w:sz w:val="30"/>
          <w:szCs w:val="30"/>
          <w:cs/>
        </w:rPr>
        <w:t>เช่าเครื่องผลิตไฟฟ้า</w:t>
      </w:r>
      <w:r w:rsidRPr="00D07DC0">
        <w:rPr>
          <w:rFonts w:ascii="Angsana New" w:hAnsi="Angsana New"/>
          <w:i/>
          <w:iCs/>
          <w:sz w:val="30"/>
          <w:szCs w:val="30"/>
          <w:cs/>
        </w:rPr>
        <w:t>ซึ่งมีรูปแบบของสัญญา</w:t>
      </w:r>
      <w:r w:rsidRPr="00D07DC0">
        <w:rPr>
          <w:rFonts w:ascii="Angsana New" w:hAnsi="Angsana New" w:hint="cs"/>
          <w:i/>
          <w:iCs/>
          <w:sz w:val="30"/>
          <w:szCs w:val="30"/>
          <w:cs/>
        </w:rPr>
        <w:t>ไม่ใช่สัญญา</w:t>
      </w:r>
      <w:r w:rsidRPr="00D07DC0">
        <w:rPr>
          <w:rFonts w:ascii="Angsana New" w:hAnsi="Angsana New"/>
          <w:i/>
          <w:iCs/>
          <w:sz w:val="30"/>
          <w:szCs w:val="30"/>
          <w:cs/>
        </w:rPr>
        <w:t>เช่าตามกฎหมาย</w:t>
      </w:r>
    </w:p>
    <w:p w14:paraId="0C57AA4D" w14:textId="77777777" w:rsidR="00F414DC" w:rsidRPr="00D07DC0" w:rsidRDefault="00F414DC" w:rsidP="00D07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A2D128F" w14:textId="77777777" w:rsidR="00F414DC" w:rsidRDefault="00F414DC" w:rsidP="00F41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D7287">
        <w:rPr>
          <w:rFonts w:ascii="Angsana New" w:hAnsi="Angsana New"/>
          <w:sz w:val="30"/>
          <w:szCs w:val="30"/>
          <w:cs/>
        </w:rPr>
        <w:t>บริษัทได้ทำสัญญาการจัดหาพลังงานกับ</w:t>
      </w:r>
      <w:hyperlink r:id="rId12" w:history="1">
        <w:r w:rsidRPr="008D7287">
          <w:rPr>
            <w:rFonts w:ascii="Angsana New" w:hAnsi="Angsana New"/>
            <w:sz w:val="30"/>
            <w:szCs w:val="30"/>
            <w:cs/>
          </w:rPr>
          <w:t xml:space="preserve">บริษัทในประเทศแห่งหนึ่ง </w:t>
        </w:r>
      </w:hyperlink>
      <w:r w:rsidRPr="008D7287">
        <w:rPr>
          <w:rFonts w:ascii="Angsana New" w:hAnsi="Angsana New"/>
          <w:sz w:val="30"/>
          <w:szCs w:val="30"/>
          <w:cs/>
        </w:rPr>
        <w:t>ซึ่งบริษัทจะได้รับพลังงานไฟฟ้าและไอน้ำ</w:t>
      </w:r>
      <w:r>
        <w:rPr>
          <w:rFonts w:ascii="Angsana New" w:hAnsi="Angsana New"/>
          <w:sz w:val="30"/>
          <w:szCs w:val="30"/>
        </w:rPr>
        <w:br/>
      </w:r>
      <w:r w:rsidRPr="008D7287">
        <w:rPr>
          <w:rFonts w:ascii="Angsana New" w:hAnsi="Angsana New"/>
          <w:sz w:val="30"/>
          <w:szCs w:val="30"/>
          <w:cs/>
        </w:rPr>
        <w:t>จากบริษัทดังกล่าวเพื่อใช้ในการดำเนินงานของโรงงานที่</w:t>
      </w:r>
      <w:r w:rsidRPr="008D7287">
        <w:rPr>
          <w:rFonts w:ascii="Angsana New" w:hAnsi="Angsana New" w:hint="cs"/>
          <w:sz w:val="30"/>
          <w:szCs w:val="30"/>
          <w:cs/>
        </w:rPr>
        <w:t>จังหวัด</w:t>
      </w:r>
      <w:r w:rsidRPr="008D7287">
        <w:rPr>
          <w:rFonts w:ascii="Angsana New" w:hAnsi="Angsana New"/>
          <w:sz w:val="30"/>
          <w:szCs w:val="30"/>
          <w:cs/>
        </w:rPr>
        <w:t>สมุทรปราการ สัญญาดังกล่าวมีระยะเวลา</w:t>
      </w:r>
      <w:r w:rsidRPr="008D7287">
        <w:rPr>
          <w:rFonts w:ascii="Angsana New" w:hAnsi="Angsana New"/>
          <w:sz w:val="30"/>
          <w:szCs w:val="30"/>
        </w:rPr>
        <w:t xml:space="preserve"> 1</w:t>
      </w:r>
      <w:r>
        <w:rPr>
          <w:rFonts w:ascii="Angsana New" w:hAnsi="Angsana New"/>
          <w:sz w:val="30"/>
          <w:szCs w:val="30"/>
        </w:rPr>
        <w:t>5</w:t>
      </w:r>
      <w:r w:rsidRPr="008D7287">
        <w:rPr>
          <w:rFonts w:ascii="Angsana New" w:hAnsi="Angsana New"/>
          <w:sz w:val="30"/>
          <w:szCs w:val="30"/>
        </w:rPr>
        <w:t xml:space="preserve"> </w:t>
      </w:r>
      <w:r w:rsidRPr="008D7287">
        <w:rPr>
          <w:rFonts w:ascii="Angsana New" w:hAnsi="Angsana New"/>
          <w:sz w:val="30"/>
          <w:szCs w:val="30"/>
          <w:cs/>
        </w:rPr>
        <w:t>ปี</w:t>
      </w:r>
      <w:r w:rsidRPr="008D728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8D7287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Pr="008D7287">
        <w:rPr>
          <w:rFonts w:ascii="Angsana New" w:hAnsi="Angsana New"/>
          <w:sz w:val="30"/>
          <w:szCs w:val="30"/>
        </w:rPr>
        <w:t>1</w:t>
      </w:r>
      <w:r w:rsidRPr="008D7287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8D7287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55</w:t>
      </w:r>
      <w:r w:rsidRPr="008D7287">
        <w:rPr>
          <w:rFonts w:ascii="Angsana New" w:hAnsi="Angsana New"/>
          <w:sz w:val="30"/>
          <w:szCs w:val="30"/>
        </w:rPr>
        <w:t>9</w:t>
      </w:r>
      <w:r w:rsidRPr="008D7287">
        <w:rPr>
          <w:rFonts w:ascii="Angsana New" w:hAnsi="Angsana New"/>
          <w:sz w:val="30"/>
          <w:szCs w:val="30"/>
          <w:cs/>
        </w:rPr>
        <w:t xml:space="preserve"> ในการนี้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D7287">
        <w:rPr>
          <w:rFonts w:ascii="Angsana New" w:hAnsi="Angsana New"/>
          <w:sz w:val="30"/>
          <w:szCs w:val="30"/>
          <w:cs/>
        </w:rPr>
        <w:t>บริษัท</w:t>
      </w:r>
      <w:r w:rsidRPr="008D7287">
        <w:rPr>
          <w:rFonts w:ascii="Angsana New" w:hAnsi="Angsana New" w:hint="cs"/>
          <w:sz w:val="30"/>
          <w:szCs w:val="30"/>
          <w:cs/>
        </w:rPr>
        <w:t>มีภาระ</w:t>
      </w:r>
      <w:r w:rsidRPr="008D7287">
        <w:rPr>
          <w:rFonts w:ascii="Angsana New" w:hAnsi="Angsana New"/>
          <w:sz w:val="30"/>
          <w:szCs w:val="30"/>
          <w:cs/>
        </w:rPr>
        <w:t>ผูกพันที่จะต้องจ่ายค่าธรรมเนียมตามที่</w:t>
      </w:r>
      <w:r>
        <w:rPr>
          <w:rFonts w:ascii="Angsana New" w:hAnsi="Angsana New" w:hint="cs"/>
          <w:sz w:val="30"/>
          <w:szCs w:val="30"/>
          <w:cs/>
        </w:rPr>
        <w:t>กำหนด</w:t>
      </w:r>
      <w:r w:rsidRPr="008D7287">
        <w:rPr>
          <w:rFonts w:ascii="Angsana New" w:hAnsi="Angsana New"/>
          <w:sz w:val="30"/>
          <w:szCs w:val="30"/>
          <w:cs/>
        </w:rPr>
        <w:t>ไว้ในสัญญา ภายใต้</w:t>
      </w:r>
      <w:r w:rsidRPr="005F0987">
        <w:rPr>
          <w:rFonts w:ascii="Angsana New" w:hAnsi="Angsana New"/>
          <w:spacing w:val="-2"/>
          <w:sz w:val="30"/>
          <w:szCs w:val="30"/>
          <w:cs/>
        </w:rPr>
        <w:t>เงื่อนไขของสัญญาดังกล่าวบริษัทต้องปฏิบัติตามเงื่อนไข</w:t>
      </w:r>
      <w:r>
        <w:rPr>
          <w:rFonts w:ascii="Angsana New" w:hAnsi="Angsana New" w:hint="cs"/>
          <w:spacing w:val="-2"/>
          <w:sz w:val="30"/>
          <w:szCs w:val="30"/>
          <w:cs/>
        </w:rPr>
        <w:t>บางประการตามที่ระบุไว้ใน</w:t>
      </w:r>
      <w:r w:rsidRPr="005F0987">
        <w:rPr>
          <w:rFonts w:ascii="Angsana New" w:hAnsi="Angsana New"/>
          <w:spacing w:val="-2"/>
          <w:sz w:val="30"/>
          <w:szCs w:val="30"/>
          <w:cs/>
        </w:rPr>
        <w:t>สัญญา เช่น การให้เช่าสถานที่</w:t>
      </w:r>
      <w:r w:rsidRPr="005F0987">
        <w:rPr>
          <w:rFonts w:ascii="Angsana New" w:hAnsi="Angsana New"/>
          <w:spacing w:val="-2"/>
          <w:sz w:val="30"/>
          <w:szCs w:val="30"/>
        </w:rPr>
        <w:t xml:space="preserve"> </w:t>
      </w:r>
      <w:r w:rsidRPr="005F0987">
        <w:rPr>
          <w:rFonts w:ascii="Angsana New" w:hAnsi="Angsana New"/>
          <w:spacing w:val="-2"/>
          <w:sz w:val="30"/>
          <w:szCs w:val="30"/>
          <w:cs/>
        </w:rPr>
        <w:t>และการยกเลิกสัญญา เป็นต้น</w:t>
      </w:r>
    </w:p>
    <w:p w14:paraId="7E17E3CA" w14:textId="77777777" w:rsidR="00B458C2" w:rsidRDefault="00B45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9B17F49" w14:textId="1A13A118" w:rsidR="00F414DC" w:rsidRDefault="00F414DC" w:rsidP="00F41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D7287">
        <w:rPr>
          <w:rFonts w:ascii="Angsana New" w:hAnsi="Angsana New"/>
          <w:sz w:val="30"/>
          <w:szCs w:val="30"/>
          <w:cs/>
        </w:rPr>
        <w:lastRenderedPageBreak/>
        <w:t>เนื่องจาก</w:t>
      </w:r>
      <w:r w:rsidRPr="008D7287">
        <w:rPr>
          <w:rFonts w:ascii="Angsana New" w:hAnsi="Angsana New" w:hint="cs"/>
          <w:sz w:val="30"/>
          <w:szCs w:val="30"/>
          <w:cs/>
        </w:rPr>
        <w:t>สินทรัพย์</w:t>
      </w:r>
      <w:r w:rsidRPr="008D7287">
        <w:rPr>
          <w:rFonts w:ascii="Angsana New" w:hAnsi="Angsana New"/>
          <w:sz w:val="30"/>
          <w:szCs w:val="30"/>
          <w:cs/>
        </w:rPr>
        <w:t>มีลักษณะเฉพาะ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8D7287">
        <w:rPr>
          <w:rFonts w:ascii="Angsana New" w:hAnsi="Angsana New" w:hint="cs"/>
          <w:sz w:val="30"/>
          <w:szCs w:val="30"/>
          <w:cs/>
        </w:rPr>
        <w:t>มีความเป็นไปได้ยากที่บุคคลหนึ่งหรือกลุ่มคนอื่น นอกเหนือจากบริษัทจะได้รับผลผลิตในจำ</w:t>
      </w:r>
      <w:r>
        <w:rPr>
          <w:rFonts w:ascii="Angsana New" w:hAnsi="Angsana New" w:hint="cs"/>
          <w:sz w:val="30"/>
          <w:szCs w:val="30"/>
          <w:cs/>
        </w:rPr>
        <w:t>นวนที่มากกว่าจำนวนที่มีนัยสำคัญ</w:t>
      </w:r>
      <w:r w:rsidRPr="008D7287">
        <w:rPr>
          <w:rFonts w:ascii="Angsana New" w:hAnsi="Angsana New" w:hint="cs"/>
          <w:sz w:val="30"/>
          <w:szCs w:val="30"/>
          <w:cs/>
        </w:rPr>
        <w:t>ซึ่งผลิตจากสินทรัพย์นั้นในระหว่างระยะเวลาตามข้อตกลง</w:t>
      </w:r>
      <w:r>
        <w:rPr>
          <w:rFonts w:ascii="Angsana New" w:hAnsi="Angsana New" w:hint="cs"/>
          <w:sz w:val="30"/>
          <w:szCs w:val="30"/>
          <w:cs/>
        </w:rPr>
        <w:t>ที่</w:t>
      </w:r>
      <w:r>
        <w:rPr>
          <w:rFonts w:ascii="Angsana New" w:hAnsi="Angsana New"/>
          <w:sz w:val="30"/>
          <w:szCs w:val="30"/>
          <w:cs/>
        </w:rPr>
        <w:br/>
      </w:r>
      <w:r w:rsidRPr="008D7287">
        <w:rPr>
          <w:rFonts w:ascii="Angsana New" w:hAnsi="Angsana New" w:hint="cs"/>
          <w:sz w:val="30"/>
          <w:szCs w:val="30"/>
          <w:cs/>
        </w:rPr>
        <w:t>เครื่องผลิตไฟ</w:t>
      </w:r>
      <w:r>
        <w:rPr>
          <w:rFonts w:ascii="Angsana New" w:hAnsi="Angsana New" w:hint="cs"/>
          <w:sz w:val="30"/>
          <w:szCs w:val="30"/>
          <w:cs/>
        </w:rPr>
        <w:t>ฟ้า</w:t>
      </w:r>
      <w:r w:rsidRPr="008D7287">
        <w:rPr>
          <w:rFonts w:ascii="Angsana New" w:hAnsi="Angsana New" w:hint="cs"/>
          <w:sz w:val="30"/>
          <w:szCs w:val="30"/>
          <w:cs/>
        </w:rPr>
        <w:t>ตั้งอยู่ที่โรงงานของบริษัทในจังหวัดสมุทรปราก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8D7287">
        <w:rPr>
          <w:rFonts w:ascii="Angsana New" w:hAnsi="Angsana New" w:hint="cs"/>
          <w:sz w:val="30"/>
          <w:szCs w:val="30"/>
          <w:cs/>
        </w:rPr>
        <w:t>ร ซึ่งบริษัทมีความสามารถหรือมีสิทธิควบคุม</w:t>
      </w:r>
      <w:r>
        <w:rPr>
          <w:rFonts w:ascii="Angsana New" w:hAnsi="Angsana New"/>
          <w:sz w:val="30"/>
          <w:szCs w:val="30"/>
          <w:cs/>
        </w:rPr>
        <w:br/>
      </w:r>
      <w:r w:rsidRPr="008D7287">
        <w:rPr>
          <w:rFonts w:ascii="Angsana New" w:hAnsi="Angsana New" w:hint="cs"/>
          <w:sz w:val="30"/>
          <w:szCs w:val="30"/>
          <w:cs/>
        </w:rPr>
        <w:t xml:space="preserve">การเข้าถึงทางกายภาพของสินทรัพย์ </w:t>
      </w:r>
      <w:r w:rsidRPr="008D7287">
        <w:rPr>
          <w:rFonts w:ascii="Angsana New" w:hAnsi="Angsana New"/>
          <w:sz w:val="30"/>
          <w:szCs w:val="30"/>
          <w:cs/>
        </w:rPr>
        <w:t>ดังนั้นบริษัท</w:t>
      </w:r>
      <w:r>
        <w:rPr>
          <w:rFonts w:ascii="Angsana New" w:hAnsi="Angsana New" w:hint="cs"/>
          <w:sz w:val="30"/>
          <w:szCs w:val="30"/>
          <w:cs/>
        </w:rPr>
        <w:t>จึง</w:t>
      </w:r>
      <w:r w:rsidRPr="008D7287">
        <w:rPr>
          <w:rFonts w:ascii="Angsana New" w:hAnsi="Angsana New"/>
          <w:sz w:val="30"/>
          <w:szCs w:val="30"/>
          <w:cs/>
        </w:rPr>
        <w:t>สรุปว่าข้อตกลงดั</w:t>
      </w:r>
      <w:r>
        <w:rPr>
          <w:rFonts w:ascii="Angsana New" w:hAnsi="Angsana New"/>
          <w:sz w:val="30"/>
          <w:szCs w:val="30"/>
          <w:cs/>
        </w:rPr>
        <w:t>งกล่าวเป็น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8D7287">
        <w:rPr>
          <w:rFonts w:ascii="Angsana New" w:hAnsi="Angsana New"/>
          <w:sz w:val="30"/>
          <w:szCs w:val="30"/>
          <w:cs/>
        </w:rPr>
        <w:t>เช่า</w:t>
      </w:r>
      <w:r w:rsidRPr="008D7287">
        <w:rPr>
          <w:rFonts w:ascii="Angsana New" w:hAnsi="Angsana New" w:hint="cs"/>
          <w:sz w:val="30"/>
          <w:szCs w:val="30"/>
          <w:cs/>
        </w:rPr>
        <w:t>เครื่องผลิตไฟฟ้า</w:t>
      </w:r>
      <w:r w:rsidRPr="008D7287">
        <w:rPr>
          <w:rFonts w:ascii="Angsana New" w:hAnsi="Angsana New"/>
          <w:sz w:val="30"/>
          <w:szCs w:val="30"/>
          <w:cs/>
        </w:rPr>
        <w:t xml:space="preserve"> แม้ว่ารูปแบบของสัญญาจะไม่ใช่สั</w:t>
      </w:r>
      <w:r w:rsidRPr="008D7287">
        <w:rPr>
          <w:rFonts w:ascii="Angsana New" w:hAnsi="Angsana New" w:hint="cs"/>
          <w:sz w:val="30"/>
          <w:szCs w:val="30"/>
          <w:cs/>
        </w:rPr>
        <w:t>ญญาเช่า</w:t>
      </w:r>
      <w:r w:rsidRPr="008D7287">
        <w:rPr>
          <w:rFonts w:ascii="Angsana New" w:hAnsi="Angsana New"/>
          <w:sz w:val="30"/>
          <w:szCs w:val="30"/>
          <w:cs/>
        </w:rPr>
        <w:t>ตามกฎหมาย การเช่าดังกล่าวจัดประเภทเป็นสัญญาเช่าการเงิน ณ วันที่เริ่มต้น</w:t>
      </w:r>
      <w:r>
        <w:rPr>
          <w:rFonts w:ascii="Angsana New" w:hAnsi="Angsana New"/>
          <w:sz w:val="30"/>
          <w:szCs w:val="30"/>
        </w:rPr>
        <w:br/>
      </w:r>
      <w:r w:rsidRPr="008D7287">
        <w:rPr>
          <w:rFonts w:ascii="Angsana New" w:hAnsi="Angsana New"/>
          <w:sz w:val="30"/>
          <w:szCs w:val="30"/>
          <w:cs/>
        </w:rPr>
        <w:t>ของข้อตกลง</w:t>
      </w:r>
      <w:r w:rsidRPr="008D7287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8D7287">
        <w:rPr>
          <w:rFonts w:ascii="Angsana New" w:hAnsi="Angsana New"/>
          <w:sz w:val="30"/>
          <w:szCs w:val="30"/>
          <w:cs/>
        </w:rPr>
        <w:t>ได</w:t>
      </w:r>
      <w:r w:rsidRPr="008D7287">
        <w:rPr>
          <w:rFonts w:ascii="Angsana New" w:hAnsi="Angsana New" w:hint="cs"/>
          <w:sz w:val="30"/>
          <w:szCs w:val="30"/>
          <w:cs/>
        </w:rPr>
        <w:t>้ใช้เกณฑ์มูลค่ายุติธรรมในการแยกค่าเช่าและองค์ประกอบอื่นออกจากค่าตอบแทน</w:t>
      </w:r>
      <w:r w:rsidRPr="008D7287">
        <w:rPr>
          <w:rFonts w:ascii="Angsana New" w:hAnsi="Angsana New"/>
          <w:sz w:val="30"/>
          <w:szCs w:val="30"/>
          <w:cs/>
        </w:rPr>
        <w:t xml:space="preserve"> ต้นทุน</w:t>
      </w:r>
      <w:r>
        <w:rPr>
          <w:rFonts w:ascii="Angsana New" w:hAnsi="Angsana New"/>
          <w:sz w:val="30"/>
          <w:szCs w:val="30"/>
        </w:rPr>
        <w:br/>
      </w:r>
      <w:r w:rsidRPr="008D7287">
        <w:rPr>
          <w:rFonts w:ascii="Angsana New" w:hAnsi="Angsana New"/>
          <w:sz w:val="30"/>
          <w:szCs w:val="30"/>
          <w:cs/>
        </w:rPr>
        <w:t>ทางการเงินของหนี้สินถูกกำหนดโดยอ้างอิงกับอัตราดอกเบี้ยเงินกู้ยืมส่วนเพิ่มของบริษัท</w:t>
      </w:r>
    </w:p>
    <w:p w14:paraId="396CF48D" w14:textId="77777777" w:rsidR="00F414DC" w:rsidRDefault="00F414DC" w:rsidP="00F41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270"/>
        <w:gridCol w:w="1710"/>
      </w:tblGrid>
      <w:tr w:rsidR="00C63705" w:rsidRPr="00B0181B" w14:paraId="34E857B9" w14:textId="77777777" w:rsidTr="00C63705">
        <w:tc>
          <w:tcPr>
            <w:tcW w:w="5670" w:type="dxa"/>
          </w:tcPr>
          <w:p w14:paraId="3DE14C59" w14:textId="77777777" w:rsidR="00C63705" w:rsidRPr="00B0181B" w:rsidRDefault="00C63705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375AFDB" w14:textId="6B8279E5" w:rsidR="00C63705" w:rsidRDefault="00C63705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C63705" w:rsidRPr="00B0181B" w14:paraId="285D689B" w14:textId="77777777" w:rsidTr="00C63705">
        <w:tc>
          <w:tcPr>
            <w:tcW w:w="5670" w:type="dxa"/>
          </w:tcPr>
          <w:p w14:paraId="31CD799A" w14:textId="77777777" w:rsidR="00C63705" w:rsidRPr="00B0181B" w:rsidRDefault="00C63705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7C88D4EC" w14:textId="53A098A3" w:rsidR="00C63705" w:rsidRPr="003E5BB7" w:rsidRDefault="00C63705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63705" w:rsidRPr="00B0181B" w14:paraId="0D3F04B5" w14:textId="77777777" w:rsidTr="00C63705">
        <w:tc>
          <w:tcPr>
            <w:tcW w:w="5670" w:type="dxa"/>
          </w:tcPr>
          <w:p w14:paraId="42857F3F" w14:textId="1DDDF0E5" w:rsidR="00C63705" w:rsidRPr="00B0181B" w:rsidRDefault="00C63705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710" w:type="dxa"/>
          </w:tcPr>
          <w:p w14:paraId="7DF646E4" w14:textId="797A5BA9" w:rsidR="00C63705" w:rsidRDefault="00C63705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C0A9728" w14:textId="77777777" w:rsidR="00C63705" w:rsidRPr="003E5BB7" w:rsidRDefault="00C63705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D55BCF5" w14:textId="42EA619B" w:rsidR="00C63705" w:rsidRPr="003E5BB7" w:rsidRDefault="00C63705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56CE3" w:rsidRPr="007553D7" w14:paraId="23D56195" w14:textId="77777777" w:rsidTr="00C63705">
        <w:trPr>
          <w:trHeight w:val="380"/>
        </w:trPr>
        <w:tc>
          <w:tcPr>
            <w:tcW w:w="5670" w:type="dxa"/>
          </w:tcPr>
          <w:p w14:paraId="45A4576A" w14:textId="77777777" w:rsidR="00F56CE3" w:rsidRPr="007553D7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CBA582C" w14:textId="77777777" w:rsidR="00F56CE3" w:rsidRPr="00E029E6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29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3705" w:rsidRPr="00E45399" w14:paraId="6A85B869" w14:textId="77777777" w:rsidTr="00C63705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5670" w:type="dxa"/>
          </w:tcPr>
          <w:p w14:paraId="50185F8D" w14:textId="77777777" w:rsidR="00C63705" w:rsidRPr="00FA7A59" w:rsidRDefault="00C63705" w:rsidP="00F56CE3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A7A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FA7A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A7A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</w:tcPr>
          <w:p w14:paraId="4242E6D5" w14:textId="77777777" w:rsidR="00C63705" w:rsidRPr="00C63705" w:rsidRDefault="00C63705" w:rsidP="00F56CE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9E4103" w14:textId="77777777" w:rsidR="00C63705" w:rsidRPr="0046632E" w:rsidRDefault="00C63705" w:rsidP="00F56CE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130DC72" w14:textId="77777777" w:rsidR="00C63705" w:rsidRPr="0046632E" w:rsidRDefault="00C63705" w:rsidP="00F56CE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3705" w:rsidRPr="00E45399" w14:paraId="5323ADAD" w14:textId="77777777" w:rsidTr="00C63705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5670" w:type="dxa"/>
          </w:tcPr>
          <w:p w14:paraId="48457BED" w14:textId="5C4BF370" w:rsidR="00C63705" w:rsidRPr="00FA7A59" w:rsidRDefault="00C63705" w:rsidP="00F56CE3">
            <w:pPr>
              <w:tabs>
                <w:tab w:val="clear" w:pos="227"/>
                <w:tab w:val="clear" w:pos="680"/>
                <w:tab w:val="clear" w:pos="907"/>
              </w:tabs>
              <w:ind w:left="105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FA7A59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710" w:type="dxa"/>
          </w:tcPr>
          <w:p w14:paraId="170BAC82" w14:textId="110B7091" w:rsidR="00C63705" w:rsidRPr="00FA7A59" w:rsidRDefault="00C63705" w:rsidP="00F56CE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E5BA23" w14:textId="77777777" w:rsidR="00C63705" w:rsidRPr="00FA7A59" w:rsidRDefault="00C63705" w:rsidP="00F56CE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22B26C" w14:textId="5F22C38D" w:rsidR="00C63705" w:rsidRPr="00FA7A59" w:rsidRDefault="00C63705" w:rsidP="00F56CE3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C6D55" w:rsidRPr="00E45399" w14:paraId="1E1F8ABA" w14:textId="77777777" w:rsidTr="00C63705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5670" w:type="dxa"/>
          </w:tcPr>
          <w:p w14:paraId="1ACABAE3" w14:textId="4C2CB022" w:rsidR="002C6D55" w:rsidRPr="00FA7A59" w:rsidRDefault="002C6D55" w:rsidP="0096796F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2580"/>
              </w:tabs>
              <w:ind w:left="100" w:right="-75" w:hanging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A7A59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FA7A59">
              <w:rPr>
                <w:rFonts w:ascii="Angsana New" w:hAnsi="Angsana New" w:hint="cs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1710" w:type="dxa"/>
          </w:tcPr>
          <w:p w14:paraId="5AD7E9FB" w14:textId="219357A8" w:rsidR="002C6D55" w:rsidRPr="002C6D55" w:rsidRDefault="002C6D55" w:rsidP="002C6D55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3,403</w:t>
            </w:r>
          </w:p>
        </w:tc>
        <w:tc>
          <w:tcPr>
            <w:tcW w:w="270" w:type="dxa"/>
          </w:tcPr>
          <w:p w14:paraId="28381881" w14:textId="77777777" w:rsidR="002C6D55" w:rsidRPr="00FA7A59" w:rsidRDefault="002C6D55" w:rsidP="002C6D5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B10C9EF" w14:textId="4940DBED" w:rsidR="002C6D55" w:rsidRPr="00FA7A59" w:rsidRDefault="002C6D55" w:rsidP="002C6D55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59">
              <w:rPr>
                <w:rFonts w:ascii="Angsana New" w:hAnsi="Angsana New"/>
                <w:sz w:val="30"/>
                <w:szCs w:val="30"/>
              </w:rPr>
              <w:t>3,40</w:t>
            </w:r>
            <w:r w:rsidRPr="001046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</w:tr>
      <w:tr w:rsidR="002C6D55" w:rsidRPr="00E45399" w14:paraId="4EB59482" w14:textId="77777777" w:rsidTr="00C63705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5670" w:type="dxa"/>
          </w:tcPr>
          <w:p w14:paraId="3B19BE30" w14:textId="696DD6CD" w:rsidR="002C6D55" w:rsidRPr="00FA7A59" w:rsidRDefault="002C6D55" w:rsidP="0096796F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2580"/>
              </w:tabs>
              <w:ind w:left="100" w:right="-75" w:hanging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A7A59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</w:t>
            </w:r>
            <w:r w:rsidRPr="00FA7A59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710" w:type="dxa"/>
          </w:tcPr>
          <w:p w14:paraId="100143C7" w14:textId="2C968673" w:rsidR="002C6D55" w:rsidRPr="002C6D55" w:rsidRDefault="002C6D55" w:rsidP="002C6D55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28,674</w:t>
            </w:r>
          </w:p>
        </w:tc>
        <w:tc>
          <w:tcPr>
            <w:tcW w:w="270" w:type="dxa"/>
          </w:tcPr>
          <w:p w14:paraId="1B91E922" w14:textId="77777777" w:rsidR="002C6D55" w:rsidRPr="00FA7A59" w:rsidRDefault="002C6D55" w:rsidP="002C6D5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7A98DE6" w14:textId="74EC1C31" w:rsidR="002C6D55" w:rsidRPr="00FA7A59" w:rsidRDefault="002C6D55" w:rsidP="002C6D55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59">
              <w:rPr>
                <w:rFonts w:ascii="Angsana New" w:hAnsi="Angsana New"/>
                <w:sz w:val="30"/>
                <w:szCs w:val="30"/>
              </w:rPr>
              <w:t>27,432</w:t>
            </w:r>
          </w:p>
        </w:tc>
      </w:tr>
      <w:tr w:rsidR="002C6D55" w:rsidRPr="00E45399" w14:paraId="0AEEB42D" w14:textId="77777777" w:rsidTr="00C63705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5670" w:type="dxa"/>
          </w:tcPr>
          <w:p w14:paraId="270F24E8" w14:textId="35D65722" w:rsidR="002C6D55" w:rsidRPr="00FA7A59" w:rsidRDefault="002C6D55" w:rsidP="0096796F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2580"/>
              </w:tabs>
              <w:ind w:left="100" w:right="-75" w:hanging="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A7A5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10" w:type="dxa"/>
          </w:tcPr>
          <w:p w14:paraId="2669F0F6" w14:textId="25B0A905" w:rsidR="002C6D55" w:rsidRPr="002C6D55" w:rsidRDefault="002C6D55" w:rsidP="002C6D55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7,965</w:t>
            </w:r>
          </w:p>
        </w:tc>
        <w:tc>
          <w:tcPr>
            <w:tcW w:w="270" w:type="dxa"/>
          </w:tcPr>
          <w:p w14:paraId="494DE34F" w14:textId="77777777" w:rsidR="002C6D55" w:rsidRPr="00FA7A59" w:rsidRDefault="002C6D55" w:rsidP="002C6D5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C1634A6" w14:textId="775B59DF" w:rsidR="002C6D55" w:rsidRPr="00FA7A59" w:rsidRDefault="002C6D55" w:rsidP="002C6D55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A7A59">
              <w:rPr>
                <w:rFonts w:ascii="Angsana New" w:hAnsi="Angsana New"/>
                <w:sz w:val="30"/>
                <w:szCs w:val="30"/>
              </w:rPr>
              <w:t>8,216</w:t>
            </w:r>
          </w:p>
        </w:tc>
      </w:tr>
      <w:tr w:rsidR="002C6D55" w:rsidRPr="00E45399" w14:paraId="05CB6791" w14:textId="77777777" w:rsidTr="00C63705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5670" w:type="dxa"/>
          </w:tcPr>
          <w:p w14:paraId="4B86AE64" w14:textId="68C6F1C4" w:rsidR="002C6D55" w:rsidRPr="00FA7A59" w:rsidRDefault="002C6D55" w:rsidP="002C6D55">
            <w:pPr>
              <w:tabs>
                <w:tab w:val="clear" w:pos="227"/>
                <w:tab w:val="clear" w:pos="680"/>
                <w:tab w:val="clear" w:pos="907"/>
              </w:tabs>
              <w:ind w:left="105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FA7A59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10" w:type="dxa"/>
          </w:tcPr>
          <w:p w14:paraId="52FD2956" w14:textId="0550E3FC" w:rsidR="002C6D55" w:rsidRPr="002C6D55" w:rsidRDefault="002C6D55" w:rsidP="002C6D55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19,448</w:t>
            </w:r>
          </w:p>
        </w:tc>
        <w:tc>
          <w:tcPr>
            <w:tcW w:w="270" w:type="dxa"/>
          </w:tcPr>
          <w:p w14:paraId="5527B88F" w14:textId="77777777" w:rsidR="002C6D55" w:rsidRPr="00FA7A59" w:rsidRDefault="002C6D55" w:rsidP="002C6D5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FE02A80" w14:textId="69EA35C5" w:rsidR="002C6D55" w:rsidRPr="00FA7A59" w:rsidRDefault="002C6D55" w:rsidP="002C6D55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A7A59">
              <w:rPr>
                <w:rFonts w:ascii="Angsana New" w:hAnsi="Angsana New"/>
                <w:sz w:val="30"/>
                <w:szCs w:val="30"/>
              </w:rPr>
              <w:t>20,19</w:t>
            </w:r>
            <w:r w:rsidRPr="00FE0499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</w:p>
        </w:tc>
      </w:tr>
      <w:tr w:rsidR="002C6D55" w:rsidRPr="00E45399" w14:paraId="41B8B084" w14:textId="77777777" w:rsidTr="00C63705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5670" w:type="dxa"/>
          </w:tcPr>
          <w:p w14:paraId="6750CAEA" w14:textId="3335E37D" w:rsidR="002C6D55" w:rsidRPr="00FA7A59" w:rsidRDefault="002C6D55" w:rsidP="002C6D55">
            <w:pPr>
              <w:tabs>
                <w:tab w:val="clear" w:pos="227"/>
                <w:tab w:val="clear" w:pos="680"/>
                <w:tab w:val="clear" w:pos="907"/>
              </w:tabs>
              <w:ind w:left="105" w:hanging="90"/>
              <w:rPr>
                <w:rFonts w:ascii="Angsana New" w:hAnsi="Angsana New"/>
                <w:sz w:val="30"/>
                <w:szCs w:val="30"/>
              </w:rPr>
            </w:pPr>
            <w:r w:rsidRPr="00FA7A59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710" w:type="dxa"/>
          </w:tcPr>
          <w:p w14:paraId="2649F9E3" w14:textId="3BDB45B4" w:rsidR="002C6D55" w:rsidRPr="002C6D55" w:rsidRDefault="002C6D55" w:rsidP="002C6D55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  <w:tc>
          <w:tcPr>
            <w:tcW w:w="270" w:type="dxa"/>
          </w:tcPr>
          <w:p w14:paraId="7F044FB4" w14:textId="77777777" w:rsidR="002C6D55" w:rsidRPr="00FA7A59" w:rsidRDefault="002C6D55" w:rsidP="002C6D5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372AF37" w14:textId="2D15B875" w:rsidR="002C6D55" w:rsidRPr="00FA7A59" w:rsidRDefault="002C6D55" w:rsidP="002C6D55">
            <w:pPr>
              <w:pStyle w:val="acctfourfigures"/>
              <w:tabs>
                <w:tab w:val="clear" w:pos="765"/>
                <w:tab w:val="decimal" w:pos="145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A7A59">
              <w:rPr>
                <w:rFonts w:ascii="Angsana New" w:hAnsi="Angsana New"/>
                <w:sz w:val="30"/>
                <w:szCs w:val="30"/>
              </w:rPr>
              <w:t>882</w:t>
            </w:r>
          </w:p>
        </w:tc>
      </w:tr>
    </w:tbl>
    <w:p w14:paraId="1924DCFE" w14:textId="0B3519F4" w:rsidR="00FA7A59" w:rsidRDefault="00FA7A59" w:rsidP="00D80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20DF5182" w14:textId="0BD5607D" w:rsidR="00B458C2" w:rsidRPr="00D07DC0" w:rsidRDefault="00831550" w:rsidP="00B458C2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cyan"/>
          <w:cs/>
        </w:rPr>
      </w:pPr>
      <w:r w:rsidRPr="001B6E65">
        <w:rPr>
          <w:rFonts w:asciiTheme="majorBidi" w:hAnsiTheme="majorBidi" w:cstheme="majorBidi"/>
          <w:sz w:val="30"/>
          <w:szCs w:val="30"/>
          <w:cs/>
        </w:rPr>
        <w:t>ใน</w:t>
      </w:r>
      <w:r w:rsidRPr="001B6E65">
        <w:rPr>
          <w:rFonts w:asciiTheme="majorBidi" w:hAnsiTheme="majorBidi" w:cstheme="majorBidi" w:hint="cs"/>
          <w:sz w:val="30"/>
          <w:szCs w:val="30"/>
          <w:cs/>
        </w:rPr>
        <w:t xml:space="preserve">ระหว่างปีสิ้นสุดวันที่ </w:t>
      </w:r>
      <w:r w:rsidR="00104637" w:rsidRPr="00104637">
        <w:rPr>
          <w:rFonts w:asciiTheme="majorBidi" w:hAnsiTheme="majorBidi" w:cstheme="majorBidi" w:hint="cs"/>
          <w:sz w:val="30"/>
          <w:szCs w:val="30"/>
        </w:rPr>
        <w:t>31</w:t>
      </w:r>
      <w:r w:rsidRPr="001B6E65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Pr="001B6E65">
        <w:rPr>
          <w:rFonts w:asciiTheme="majorBidi" w:hAnsiTheme="majorBidi" w:cstheme="majorBidi"/>
          <w:sz w:val="30"/>
          <w:szCs w:val="30"/>
        </w:rPr>
        <w:t>256</w:t>
      </w:r>
      <w:r w:rsidR="00F56CE3">
        <w:rPr>
          <w:rFonts w:asciiTheme="majorBidi" w:hAnsiTheme="majorBidi" w:cstheme="majorBidi"/>
          <w:sz w:val="30"/>
          <w:szCs w:val="30"/>
        </w:rPr>
        <w:t>5</w:t>
      </w:r>
      <w:r w:rsidRPr="001B6E6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B6E65">
        <w:rPr>
          <w:rFonts w:asciiTheme="majorBidi" w:hAnsiTheme="majorBidi"/>
          <w:sz w:val="30"/>
          <w:szCs w:val="30"/>
          <w:cs/>
        </w:rPr>
        <w:t>กระแสเงินสดจ่ายทั้งหมดของสัญญาเช่าของ</w:t>
      </w:r>
      <w:r w:rsidRPr="001B6E65">
        <w:rPr>
          <w:rFonts w:asciiTheme="majorBidi" w:hAnsiTheme="majorBidi" w:hint="cs"/>
          <w:sz w:val="30"/>
          <w:szCs w:val="30"/>
          <w:cs/>
        </w:rPr>
        <w:t xml:space="preserve">บริษัทมีจำนวนเงิน </w:t>
      </w:r>
      <w:r w:rsidR="002C6D55">
        <w:rPr>
          <w:rFonts w:asciiTheme="majorBidi" w:hAnsiTheme="majorBidi"/>
          <w:sz w:val="30"/>
          <w:szCs w:val="30"/>
        </w:rPr>
        <w:br/>
        <w:t>5</w:t>
      </w:r>
      <w:r w:rsidR="00650720">
        <w:rPr>
          <w:rFonts w:asciiTheme="majorBidi" w:hAnsiTheme="majorBidi"/>
          <w:sz w:val="30"/>
          <w:szCs w:val="30"/>
        </w:rPr>
        <w:t xml:space="preserve">1.5 </w:t>
      </w:r>
      <w:r w:rsidRPr="001B6E65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="00B458C2" w:rsidRPr="00931634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B458C2" w:rsidRPr="00931634">
        <w:rPr>
          <w:rFonts w:asciiTheme="majorBidi" w:hAnsiTheme="majorBidi" w:cstheme="majorBidi"/>
          <w:i/>
          <w:iCs/>
          <w:sz w:val="30"/>
          <w:szCs w:val="30"/>
        </w:rPr>
        <w:t xml:space="preserve">2564: 50.4 </w:t>
      </w:r>
      <w:r w:rsidR="00B458C2" w:rsidRPr="00931634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0F315A9E" w14:textId="3246A046" w:rsidR="00981687" w:rsidRPr="001B6E65" w:rsidRDefault="00981687" w:rsidP="0083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7F7B27BE" w14:textId="77777777" w:rsidR="00F414DC" w:rsidRDefault="00F41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4480D5A" w14:textId="42A999B9" w:rsidR="00981687" w:rsidRDefault="00981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FC07902" w14:textId="188CE8FD" w:rsidR="00D808A8" w:rsidRPr="00C52C41" w:rsidRDefault="00D808A8" w:rsidP="00D808A8">
      <w:pPr>
        <w:pStyle w:val="a"/>
        <w:tabs>
          <w:tab w:val="clear" w:pos="1080"/>
          <w:tab w:val="left" w:pos="540"/>
        </w:tabs>
        <w:rPr>
          <w:rFonts w:ascii="Angsana New" w:hAnsi="Angsana New" w:cs="Angsana New"/>
          <w:b/>
          <w:bCs/>
          <w:cs/>
          <w:lang w:val="en-US"/>
        </w:rPr>
      </w:pPr>
      <w:r w:rsidRPr="003E5BB7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DD7AA2">
        <w:rPr>
          <w:rFonts w:ascii="Angsana New" w:hAnsi="Angsana New" w:cs="Angsana New"/>
          <w:b/>
          <w:bCs/>
          <w:lang w:val="en-US"/>
        </w:rPr>
        <w:t>3</w:t>
      </w:r>
      <w:r w:rsidRPr="00C52C41">
        <w:rPr>
          <w:rFonts w:ascii="Angsana New" w:hAnsi="Angsana New" w:cs="Angsana New"/>
          <w:b/>
          <w:bCs/>
          <w:cs/>
        </w:rPr>
        <w:tab/>
      </w:r>
      <w:r w:rsidRPr="00C52C41">
        <w:rPr>
          <w:rFonts w:ascii="Angsana New" w:hAnsi="Angsana New" w:cs="Angsana New"/>
          <w:b/>
          <w:bCs/>
          <w:cs/>
          <w:lang w:val="en-US"/>
        </w:rPr>
        <w:t>เจ้าหนี้</w:t>
      </w:r>
      <w:r w:rsidR="00F60FE9">
        <w:rPr>
          <w:rFonts w:ascii="Angsana New" w:hAnsi="Angsana New" w:cs="Angsana New" w:hint="cs"/>
          <w:b/>
          <w:bCs/>
          <w:cs/>
          <w:lang w:val="en-US"/>
        </w:rPr>
        <w:t>หมุนเวียน</w:t>
      </w:r>
      <w:r w:rsidRPr="00C52C41">
        <w:rPr>
          <w:rFonts w:ascii="Angsana New" w:hAnsi="Angsana New" w:cs="Angsana New"/>
          <w:b/>
          <w:bCs/>
          <w:cs/>
          <w:lang w:val="en-US"/>
        </w:rPr>
        <w:t>อื่น</w:t>
      </w:r>
    </w:p>
    <w:p w14:paraId="65EEEAC9" w14:textId="77777777" w:rsidR="00D808A8" w:rsidRPr="009B129D" w:rsidRDefault="00D808A8" w:rsidP="009B129D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990"/>
        <w:gridCol w:w="1710"/>
        <w:gridCol w:w="270"/>
        <w:gridCol w:w="1620"/>
      </w:tblGrid>
      <w:tr w:rsidR="00FD1827" w:rsidRPr="00B0181B" w14:paraId="4578D226" w14:textId="77777777" w:rsidTr="006448BE">
        <w:tc>
          <w:tcPr>
            <w:tcW w:w="5760" w:type="dxa"/>
            <w:gridSpan w:val="2"/>
          </w:tcPr>
          <w:p w14:paraId="19B20F8B" w14:textId="77777777" w:rsidR="00FD1827" w:rsidRPr="00B0181B" w:rsidRDefault="00FD1827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5F0AF7E6" w14:textId="77777777" w:rsidR="00FD1827" w:rsidRPr="00BC12D1" w:rsidRDefault="00FD1827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FD1827" w:rsidRPr="00B0181B" w14:paraId="7864E562" w14:textId="77777777" w:rsidTr="006448BE">
        <w:tc>
          <w:tcPr>
            <w:tcW w:w="5760" w:type="dxa"/>
            <w:gridSpan w:val="2"/>
          </w:tcPr>
          <w:p w14:paraId="4722E4DB" w14:textId="77777777" w:rsidR="00FD1827" w:rsidRPr="00B0181B" w:rsidRDefault="00FD1827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20B2725D" w14:textId="18EDD116" w:rsidR="00FD1827" w:rsidRPr="00BC12D1" w:rsidRDefault="00FD1827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FD1827" w:rsidRPr="00B0181B" w14:paraId="06E39E9B" w14:textId="77777777" w:rsidTr="006448BE">
        <w:tc>
          <w:tcPr>
            <w:tcW w:w="4770" w:type="dxa"/>
          </w:tcPr>
          <w:p w14:paraId="51C0D8A3" w14:textId="77777777" w:rsidR="00FD1827" w:rsidRPr="00904E2A" w:rsidRDefault="00FD1827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E43BEC0" w14:textId="77777777" w:rsidR="00FD1827" w:rsidRPr="00904E2A" w:rsidRDefault="00FD1827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0" w:type="dxa"/>
          </w:tcPr>
          <w:p w14:paraId="37F9CE47" w14:textId="33DDD7DE" w:rsidR="00FD1827" w:rsidRPr="00284595" w:rsidRDefault="00FD1827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F56CE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56B3D75" w14:textId="77777777" w:rsidR="00FD1827" w:rsidRPr="00B0181B" w:rsidRDefault="00FD1827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E2165CD" w14:textId="39CAE0CA" w:rsidR="00FD1827" w:rsidRPr="00284595" w:rsidRDefault="00FD1827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F56CE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808A8" w:rsidRPr="00B0181B" w14:paraId="6BC729EF" w14:textId="77777777" w:rsidTr="006448BE">
        <w:tc>
          <w:tcPr>
            <w:tcW w:w="5760" w:type="dxa"/>
            <w:gridSpan w:val="2"/>
          </w:tcPr>
          <w:p w14:paraId="65486791" w14:textId="77777777" w:rsidR="00D808A8" w:rsidRPr="00B0181B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25BA010E" w14:textId="77777777" w:rsidR="00D808A8" w:rsidRPr="00B0181B" w:rsidRDefault="00D808A8" w:rsidP="006A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6CE3" w:rsidRPr="00C52C41" w14:paraId="437DC513" w14:textId="77777777" w:rsidTr="00BB76EC">
        <w:tc>
          <w:tcPr>
            <w:tcW w:w="4770" w:type="dxa"/>
          </w:tcPr>
          <w:p w14:paraId="28BBD2B7" w14:textId="4A769A39" w:rsidR="00F56CE3" w:rsidRPr="00516181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16181">
              <w:rPr>
                <w:rFonts w:ascii="Times New Roman" w:hAnsi="Times New Roman" w:hint="cs"/>
                <w:sz w:val="30"/>
                <w:szCs w:val="30"/>
                <w:cs/>
              </w:rPr>
              <w:t>เงินชดเชยการสั่งซื้อวัตถุดิบต่ำกว่าปริมาณที่กำหนด</w:t>
            </w:r>
            <w:r>
              <w:rPr>
                <w:rFonts w:ascii="Times New Roman" w:hAnsi="Times New Roman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990" w:type="dxa"/>
            <w:shd w:val="clear" w:color="auto" w:fill="auto"/>
          </w:tcPr>
          <w:p w14:paraId="488F76FE" w14:textId="7288499E" w:rsidR="00F56CE3" w:rsidRPr="00BB76EC" w:rsidDel="0095591D" w:rsidRDefault="00BB76EC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76EC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42D4D72C" w14:textId="3221E45A" w:rsidR="00F56CE3" w:rsidRPr="00516181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4F9836" w14:textId="77777777" w:rsidR="00F56CE3" w:rsidRPr="00516181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A8F38AA" w14:textId="54132758" w:rsidR="00F56CE3" w:rsidRPr="00516181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516181">
              <w:rPr>
                <w:rFonts w:ascii="Angsana New" w:hAnsi="Angsana New"/>
                <w:sz w:val="30"/>
                <w:szCs w:val="30"/>
              </w:rPr>
              <w:t>103,951</w:t>
            </w:r>
          </w:p>
        </w:tc>
      </w:tr>
      <w:tr w:rsidR="00F56CE3" w:rsidRPr="00C52C41" w14:paraId="45C2325B" w14:textId="77777777" w:rsidTr="00BB76EC">
        <w:tc>
          <w:tcPr>
            <w:tcW w:w="4770" w:type="dxa"/>
          </w:tcPr>
          <w:p w14:paraId="7CB72B0F" w14:textId="77777777" w:rsidR="00F56CE3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ค่าสาธารณูปโภคค้างจ่าย</w:t>
            </w:r>
          </w:p>
        </w:tc>
        <w:tc>
          <w:tcPr>
            <w:tcW w:w="990" w:type="dxa"/>
            <w:shd w:val="clear" w:color="auto" w:fill="auto"/>
          </w:tcPr>
          <w:p w14:paraId="19FBDB35" w14:textId="77777777" w:rsidR="00F56CE3" w:rsidRPr="00BB76EC" w:rsidDel="0095591D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E15445C" w14:textId="69DF10CF" w:rsidR="00F56CE3" w:rsidRPr="00516181" w:rsidRDefault="002C6D55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77,414</w:t>
            </w:r>
          </w:p>
        </w:tc>
        <w:tc>
          <w:tcPr>
            <w:tcW w:w="270" w:type="dxa"/>
          </w:tcPr>
          <w:p w14:paraId="40EC81E5" w14:textId="77777777" w:rsidR="00F56CE3" w:rsidRPr="00516181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C400D6D" w14:textId="12F3A20B" w:rsidR="00F56CE3" w:rsidRPr="00516181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516181">
              <w:rPr>
                <w:rFonts w:ascii="Angsana New" w:hAnsi="Angsana New"/>
                <w:sz w:val="30"/>
                <w:szCs w:val="30"/>
              </w:rPr>
              <w:t>54,133</w:t>
            </w:r>
          </w:p>
        </w:tc>
      </w:tr>
      <w:tr w:rsidR="00F56CE3" w:rsidRPr="00C52C41" w14:paraId="28B4F35A" w14:textId="77777777" w:rsidTr="00BB76EC">
        <w:tc>
          <w:tcPr>
            <w:tcW w:w="4770" w:type="dxa"/>
          </w:tcPr>
          <w:p w14:paraId="4612A7CC" w14:textId="77777777" w:rsidR="00F56CE3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990" w:type="dxa"/>
            <w:shd w:val="clear" w:color="auto" w:fill="auto"/>
          </w:tcPr>
          <w:p w14:paraId="54BC15AC" w14:textId="6A673723" w:rsidR="00F56CE3" w:rsidRPr="00BB76EC" w:rsidDel="0095591D" w:rsidRDefault="00BB76EC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76EC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4E985C26" w14:textId="6005FB8E" w:rsidR="00F56CE3" w:rsidRPr="00516181" w:rsidRDefault="002C6D55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73,560</w:t>
            </w:r>
          </w:p>
        </w:tc>
        <w:tc>
          <w:tcPr>
            <w:tcW w:w="270" w:type="dxa"/>
            <w:vAlign w:val="bottom"/>
          </w:tcPr>
          <w:p w14:paraId="4613F087" w14:textId="77777777" w:rsidR="00F56CE3" w:rsidRPr="00516181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5FF32E7" w14:textId="308BE251" w:rsidR="00F56CE3" w:rsidRPr="00516181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516181">
              <w:rPr>
                <w:rFonts w:ascii="Angsana New" w:hAnsi="Angsana New"/>
                <w:sz w:val="30"/>
                <w:szCs w:val="30"/>
              </w:rPr>
              <w:t>53,105</w:t>
            </w:r>
          </w:p>
        </w:tc>
      </w:tr>
      <w:tr w:rsidR="00F56CE3" w:rsidRPr="00C52C41" w14:paraId="3C9A31F2" w14:textId="77777777" w:rsidTr="00BB76EC">
        <w:tc>
          <w:tcPr>
            <w:tcW w:w="4770" w:type="dxa"/>
          </w:tcPr>
          <w:p w14:paraId="40E890A6" w14:textId="6CA19F8D" w:rsidR="00F56CE3" w:rsidRDefault="008969E7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969E7">
              <w:rPr>
                <w:rFonts w:ascii="Angsana New" w:hAnsi="Angsana New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  <w:shd w:val="clear" w:color="auto" w:fill="auto"/>
          </w:tcPr>
          <w:p w14:paraId="3501F8B0" w14:textId="42CC5CB6" w:rsidR="00F56CE3" w:rsidRPr="00BB76EC" w:rsidDel="0095591D" w:rsidRDefault="008969E7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17</w:t>
            </w:r>
          </w:p>
        </w:tc>
        <w:tc>
          <w:tcPr>
            <w:tcW w:w="1710" w:type="dxa"/>
          </w:tcPr>
          <w:p w14:paraId="27AE3D3F" w14:textId="23E5A6DC" w:rsidR="00F56CE3" w:rsidRPr="00516181" w:rsidRDefault="002C6D55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49,307</w:t>
            </w:r>
          </w:p>
        </w:tc>
        <w:tc>
          <w:tcPr>
            <w:tcW w:w="270" w:type="dxa"/>
          </w:tcPr>
          <w:p w14:paraId="62707466" w14:textId="77777777" w:rsidR="00F56CE3" w:rsidRPr="00516181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F2E5715" w14:textId="2936AB16" w:rsidR="00F56CE3" w:rsidRPr="00516181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516181">
              <w:rPr>
                <w:rFonts w:ascii="Angsana New" w:hAnsi="Angsana New"/>
                <w:sz w:val="30"/>
                <w:szCs w:val="30"/>
              </w:rPr>
              <w:t>29,498</w:t>
            </w:r>
          </w:p>
        </w:tc>
      </w:tr>
      <w:tr w:rsidR="00F56CE3" w:rsidRPr="00C52C41" w14:paraId="1F71C76F" w14:textId="77777777" w:rsidTr="00BB76EC">
        <w:tc>
          <w:tcPr>
            <w:tcW w:w="4770" w:type="dxa"/>
          </w:tcPr>
          <w:p w14:paraId="4C10562C" w14:textId="77777777" w:rsidR="00F56CE3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990" w:type="dxa"/>
            <w:shd w:val="clear" w:color="auto" w:fill="auto"/>
          </w:tcPr>
          <w:p w14:paraId="29C6B66B" w14:textId="6AA760B3" w:rsidR="00F56CE3" w:rsidRPr="00BB76EC" w:rsidDel="0095591D" w:rsidRDefault="00BB76EC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76EC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4750F7F2" w14:textId="7784A52A" w:rsidR="00F56CE3" w:rsidRPr="00516181" w:rsidRDefault="002C6D55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31,951</w:t>
            </w:r>
          </w:p>
        </w:tc>
        <w:tc>
          <w:tcPr>
            <w:tcW w:w="270" w:type="dxa"/>
          </w:tcPr>
          <w:p w14:paraId="0844C6ED" w14:textId="77777777" w:rsidR="00F56CE3" w:rsidRPr="00516181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1901490" w14:textId="1F1BA5F0" w:rsidR="00F56CE3" w:rsidRPr="00516181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516181">
              <w:rPr>
                <w:rFonts w:ascii="Angsana New" w:hAnsi="Angsana New"/>
                <w:sz w:val="30"/>
                <w:szCs w:val="30"/>
              </w:rPr>
              <w:t>27,530</w:t>
            </w:r>
          </w:p>
        </w:tc>
      </w:tr>
      <w:tr w:rsidR="00F56CE3" w:rsidRPr="00C52C41" w14:paraId="2B6B8A0F" w14:textId="77777777" w:rsidTr="00BB76EC">
        <w:tc>
          <w:tcPr>
            <w:tcW w:w="4770" w:type="dxa"/>
          </w:tcPr>
          <w:p w14:paraId="027AEA3C" w14:textId="77777777" w:rsidR="00F56CE3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ประมาณการค่าชดเชยความเสียหาย</w:t>
            </w:r>
          </w:p>
        </w:tc>
        <w:tc>
          <w:tcPr>
            <w:tcW w:w="990" w:type="dxa"/>
            <w:shd w:val="clear" w:color="auto" w:fill="auto"/>
          </w:tcPr>
          <w:p w14:paraId="4078A0B1" w14:textId="4FE1FED9" w:rsidR="00F56CE3" w:rsidRPr="00BB76EC" w:rsidDel="0095591D" w:rsidRDefault="00BB76EC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76EC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6EB9762D" w14:textId="36C14261" w:rsidR="00F56CE3" w:rsidRPr="00516181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F77EF4" w14:textId="77777777" w:rsidR="00F56CE3" w:rsidRPr="00516181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CE31FA" w14:textId="29DE3918" w:rsidR="00F56CE3" w:rsidRPr="00516181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516181">
              <w:rPr>
                <w:rFonts w:ascii="Angsana New" w:hAnsi="Angsana New"/>
                <w:sz w:val="30"/>
                <w:szCs w:val="30"/>
              </w:rPr>
              <w:t>17,678</w:t>
            </w:r>
          </w:p>
        </w:tc>
      </w:tr>
      <w:tr w:rsidR="00F56CE3" w:rsidRPr="00C52C41" w14:paraId="3DA604FD" w14:textId="77777777" w:rsidTr="00BB76EC">
        <w:tc>
          <w:tcPr>
            <w:tcW w:w="4770" w:type="dxa"/>
          </w:tcPr>
          <w:p w14:paraId="0C517FD5" w14:textId="1DB36AF2" w:rsidR="00F56CE3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หนี้สินอนุพันธ์จากสัญญาซื้อขาย</w:t>
            </w:r>
          </w:p>
        </w:tc>
        <w:tc>
          <w:tcPr>
            <w:tcW w:w="990" w:type="dxa"/>
            <w:shd w:val="clear" w:color="auto" w:fill="auto"/>
          </w:tcPr>
          <w:p w14:paraId="2DA1C501" w14:textId="77777777" w:rsidR="00F56CE3" w:rsidRPr="00BB76EC" w:rsidDel="0095591D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20F7ACD" w14:textId="6E712329" w:rsidR="00F56CE3" w:rsidRPr="00516181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E6D03C" w14:textId="77777777" w:rsidR="00F56CE3" w:rsidRPr="00516181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FCF4565" w14:textId="39C715E7" w:rsidR="00F56CE3" w:rsidRPr="00516181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  <w:tab w:val="decimal" w:pos="133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6CE3" w:rsidRPr="00C52C41" w14:paraId="11001CB4" w14:textId="77777777" w:rsidTr="00BB76EC">
        <w:tc>
          <w:tcPr>
            <w:tcW w:w="4770" w:type="dxa"/>
          </w:tcPr>
          <w:p w14:paraId="251A3AD3" w14:textId="77777777" w:rsidR="00F56CE3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990" w:type="dxa"/>
            <w:shd w:val="clear" w:color="auto" w:fill="auto"/>
          </w:tcPr>
          <w:p w14:paraId="7A4F6D1E" w14:textId="58426B4A" w:rsidR="00F56CE3" w:rsidRPr="00BB76EC" w:rsidDel="0095591D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76EC">
              <w:rPr>
                <w:rFonts w:ascii="Angsana New" w:hAnsi="Angsana New" w:hint="cs"/>
                <w:i/>
                <w:iCs/>
                <w:sz w:val="30"/>
                <w:szCs w:val="30"/>
              </w:rPr>
              <w:t>2</w:t>
            </w:r>
            <w:r w:rsidR="00BB76EC" w:rsidRPr="00BB76EC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710" w:type="dxa"/>
          </w:tcPr>
          <w:p w14:paraId="541A0824" w14:textId="69AECA76" w:rsidR="00F56CE3" w:rsidRPr="00516181" w:rsidRDefault="002C6D55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7,847</w:t>
            </w:r>
          </w:p>
        </w:tc>
        <w:tc>
          <w:tcPr>
            <w:tcW w:w="270" w:type="dxa"/>
          </w:tcPr>
          <w:p w14:paraId="05B72AD1" w14:textId="77777777" w:rsidR="00F56CE3" w:rsidRPr="00516181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F25051" w14:textId="54C1B247" w:rsidR="00F56CE3" w:rsidRPr="00516181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516181">
              <w:rPr>
                <w:rFonts w:ascii="Angsana New" w:hAnsi="Angsana New"/>
                <w:sz w:val="30"/>
                <w:szCs w:val="30"/>
              </w:rPr>
              <w:t>13,221</w:t>
            </w:r>
          </w:p>
        </w:tc>
      </w:tr>
      <w:tr w:rsidR="00F56CE3" w:rsidRPr="00C52C41" w14:paraId="7496CE21" w14:textId="77777777" w:rsidTr="00BB76EC">
        <w:tc>
          <w:tcPr>
            <w:tcW w:w="4770" w:type="dxa"/>
          </w:tcPr>
          <w:p w14:paraId="294DDC84" w14:textId="77777777" w:rsidR="00F56CE3" w:rsidRPr="00C52C41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shd w:val="clear" w:color="auto" w:fill="auto"/>
          </w:tcPr>
          <w:p w14:paraId="2B118C4C" w14:textId="4AE51CA3" w:rsidR="00F56CE3" w:rsidRPr="00BB76EC" w:rsidDel="0095591D" w:rsidRDefault="00BB76EC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76EC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5B3FF901" w14:textId="0398C9D1" w:rsidR="00F56CE3" w:rsidRPr="00516181" w:rsidRDefault="002C6D55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10,527</w:t>
            </w:r>
          </w:p>
        </w:tc>
        <w:tc>
          <w:tcPr>
            <w:tcW w:w="270" w:type="dxa"/>
          </w:tcPr>
          <w:p w14:paraId="40407A73" w14:textId="77777777" w:rsidR="00F56CE3" w:rsidRPr="00516181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4A65483" w14:textId="4BE50A90" w:rsidR="00F56CE3" w:rsidRPr="00516181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FE0499">
              <w:rPr>
                <w:rFonts w:ascii="Angsana New" w:hAnsi="Angsana New" w:hint="cs"/>
                <w:sz w:val="30"/>
                <w:szCs w:val="30"/>
              </w:rPr>
              <w:t>14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E0499">
              <w:rPr>
                <w:rFonts w:ascii="Angsana New" w:hAnsi="Angsana New" w:hint="cs"/>
                <w:sz w:val="30"/>
                <w:szCs w:val="30"/>
              </w:rPr>
              <w:t>971</w:t>
            </w:r>
          </w:p>
        </w:tc>
      </w:tr>
      <w:tr w:rsidR="00F56CE3" w:rsidRPr="00C52C41" w14:paraId="67A4F202" w14:textId="77777777" w:rsidTr="006448BE">
        <w:tc>
          <w:tcPr>
            <w:tcW w:w="4770" w:type="dxa"/>
          </w:tcPr>
          <w:p w14:paraId="22BB6C1F" w14:textId="77777777" w:rsidR="00F56CE3" w:rsidRPr="00C52C41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0B2F9E1B" w14:textId="77777777" w:rsidR="00F56CE3" w:rsidRPr="00F60FE9" w:rsidDel="0095591D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CD1382B" w14:textId="7E2F9386" w:rsidR="00F56CE3" w:rsidRPr="00516181" w:rsidRDefault="002C6D55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250,606</w:t>
            </w:r>
          </w:p>
        </w:tc>
        <w:tc>
          <w:tcPr>
            <w:tcW w:w="270" w:type="dxa"/>
          </w:tcPr>
          <w:p w14:paraId="4164929A" w14:textId="77777777" w:rsidR="00F56CE3" w:rsidRPr="00516181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A58F4A3" w14:textId="399808E6" w:rsidR="00F56CE3" w:rsidRPr="00516181" w:rsidRDefault="00F56CE3" w:rsidP="00F5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2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6181">
              <w:rPr>
                <w:rFonts w:ascii="Angsana New" w:hAnsi="Angsana New"/>
                <w:b/>
                <w:bCs/>
                <w:sz w:val="30"/>
                <w:szCs w:val="30"/>
              </w:rPr>
              <w:t>314,087</w:t>
            </w:r>
          </w:p>
        </w:tc>
      </w:tr>
    </w:tbl>
    <w:p w14:paraId="1A87FC05" w14:textId="77777777" w:rsidR="00D808A8" w:rsidRPr="009B129D" w:rsidRDefault="00D808A8" w:rsidP="009B1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664F349" w14:textId="679F82A6" w:rsidR="007903D3" w:rsidRPr="00C52C41" w:rsidRDefault="007903D3" w:rsidP="0046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52C41">
        <w:rPr>
          <w:rFonts w:ascii="Angsana New" w:hAnsi="Angsana New"/>
          <w:b/>
          <w:bCs/>
          <w:sz w:val="30"/>
          <w:szCs w:val="30"/>
        </w:rPr>
        <w:t>1</w:t>
      </w:r>
      <w:r w:rsidR="00DD7AA2">
        <w:rPr>
          <w:rFonts w:ascii="Angsana New" w:hAnsi="Angsana New"/>
          <w:b/>
          <w:bCs/>
          <w:sz w:val="30"/>
          <w:szCs w:val="30"/>
        </w:rPr>
        <w:t>4</w:t>
      </w:r>
      <w:r w:rsidRPr="00C52C41">
        <w:rPr>
          <w:rFonts w:ascii="Angsana New" w:hAnsi="Angsana New"/>
          <w:sz w:val="30"/>
          <w:szCs w:val="30"/>
        </w:rPr>
        <w:tab/>
      </w:r>
      <w:r w:rsidRPr="00C52C41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19D6201F" w14:textId="77777777" w:rsidR="007903D3" w:rsidRPr="009B129D" w:rsidRDefault="007903D3" w:rsidP="009B129D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270"/>
        <w:gridCol w:w="1620"/>
      </w:tblGrid>
      <w:tr w:rsidR="00B46120" w:rsidRPr="00B0181B" w14:paraId="6CD14EC5" w14:textId="77777777" w:rsidTr="007A6C9A">
        <w:tc>
          <w:tcPr>
            <w:tcW w:w="5760" w:type="dxa"/>
          </w:tcPr>
          <w:p w14:paraId="77B00903" w14:textId="77777777" w:rsidR="00B46120" w:rsidRPr="00B0181B" w:rsidRDefault="00B46120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37569D9E" w14:textId="77777777" w:rsidR="00B46120" w:rsidRPr="00BC12D1" w:rsidRDefault="00B46120" w:rsidP="00B4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46120" w:rsidRPr="00B0181B" w14:paraId="01F43810" w14:textId="77777777" w:rsidTr="007A6C9A">
        <w:tc>
          <w:tcPr>
            <w:tcW w:w="5760" w:type="dxa"/>
          </w:tcPr>
          <w:p w14:paraId="34C7C1D8" w14:textId="77777777" w:rsidR="00B46120" w:rsidRPr="00B0181B" w:rsidRDefault="00B46120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6E64530F" w14:textId="178AA13D" w:rsidR="00B46120" w:rsidRPr="00BC12D1" w:rsidRDefault="00B46120" w:rsidP="00B4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B46120" w:rsidRPr="00B0181B" w14:paraId="5B8A1D56" w14:textId="77777777" w:rsidTr="007A6C9A">
        <w:tc>
          <w:tcPr>
            <w:tcW w:w="5760" w:type="dxa"/>
          </w:tcPr>
          <w:p w14:paraId="11178021" w14:textId="77777777" w:rsidR="00B46120" w:rsidRPr="00B0181B" w:rsidRDefault="00B46120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D9B1BF3" w14:textId="3A2AB73F" w:rsidR="00B46120" w:rsidRPr="00284595" w:rsidRDefault="00B46120" w:rsidP="00B4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F56CE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28C1F54" w14:textId="77777777" w:rsidR="00B46120" w:rsidRPr="00B0181B" w:rsidRDefault="00B46120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49AC27D" w14:textId="7CC5DA8D" w:rsidR="00B46120" w:rsidRPr="00284595" w:rsidRDefault="00104637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56CE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D11B4" w:rsidRPr="00B0181B" w14:paraId="014F1B56" w14:textId="77777777" w:rsidTr="007A6C9A">
        <w:tc>
          <w:tcPr>
            <w:tcW w:w="5760" w:type="dxa"/>
          </w:tcPr>
          <w:p w14:paraId="5C944987" w14:textId="77777777" w:rsidR="00CD11B4" w:rsidRPr="00B0181B" w:rsidRDefault="00CD11B4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3FD59F5A" w14:textId="77777777" w:rsidR="00CD11B4" w:rsidRPr="00B0181B" w:rsidRDefault="00CD11B4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6D55" w:rsidRPr="00C52C41" w14:paraId="0D26A201" w14:textId="0BAE4FEE" w:rsidTr="007A6C9A">
        <w:tc>
          <w:tcPr>
            <w:tcW w:w="5760" w:type="dxa"/>
          </w:tcPr>
          <w:p w14:paraId="094FE97D" w14:textId="77813909" w:rsidR="002C6D55" w:rsidRPr="00F60FE9" w:rsidRDefault="002C6D55" w:rsidP="00650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ส่วนของหนี้สินตามสัญญาเช่าที่ถึงกำหนดชำระภายในหนึ่งปี </w:t>
            </w:r>
          </w:p>
        </w:tc>
        <w:tc>
          <w:tcPr>
            <w:tcW w:w="1710" w:type="dxa"/>
          </w:tcPr>
          <w:p w14:paraId="59BD1DDA" w14:textId="475CBA71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31,582</w:t>
            </w:r>
          </w:p>
        </w:tc>
        <w:tc>
          <w:tcPr>
            <w:tcW w:w="270" w:type="dxa"/>
          </w:tcPr>
          <w:p w14:paraId="472F0BF0" w14:textId="77777777" w:rsidR="002C6D55" w:rsidRPr="00B46120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2E9C48F" w14:textId="5C20FFED" w:rsidR="002C6D55" w:rsidRPr="00B46120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46120">
              <w:rPr>
                <w:rFonts w:ascii="Angsana New" w:hAnsi="Angsana New"/>
                <w:sz w:val="30"/>
                <w:szCs w:val="30"/>
              </w:rPr>
              <w:t>30,450</w:t>
            </w:r>
          </w:p>
        </w:tc>
      </w:tr>
      <w:tr w:rsidR="002C6D55" w:rsidRPr="00C52C41" w14:paraId="67F4516D" w14:textId="1CED69B4" w:rsidTr="007A6C9A">
        <w:tc>
          <w:tcPr>
            <w:tcW w:w="5760" w:type="dxa"/>
          </w:tcPr>
          <w:p w14:paraId="588528CA" w14:textId="337610B9" w:rsidR="002C6D55" w:rsidRPr="00F60FE9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173E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77AA4E7" w14:textId="4B696BC0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302,147</w:t>
            </w:r>
          </w:p>
        </w:tc>
        <w:tc>
          <w:tcPr>
            <w:tcW w:w="270" w:type="dxa"/>
          </w:tcPr>
          <w:p w14:paraId="0714EB64" w14:textId="77777777" w:rsidR="002C6D55" w:rsidRPr="00A455AB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8971B04" w14:textId="218731A4" w:rsidR="002C6D55" w:rsidRPr="00A455AB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455AB">
              <w:rPr>
                <w:rFonts w:ascii="Angsana New" w:hAnsi="Angsana New"/>
                <w:sz w:val="30"/>
                <w:szCs w:val="30"/>
              </w:rPr>
              <w:t>329,050</w:t>
            </w:r>
          </w:p>
        </w:tc>
      </w:tr>
      <w:tr w:rsidR="002C6D55" w:rsidRPr="00C52C41" w14:paraId="35D7339D" w14:textId="328746BE" w:rsidTr="007A6C9A">
        <w:tc>
          <w:tcPr>
            <w:tcW w:w="5760" w:type="dxa"/>
          </w:tcPr>
          <w:p w14:paraId="22E4AECC" w14:textId="4A0D8002" w:rsidR="002C6D55" w:rsidRPr="003173E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95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A1286AD" w14:textId="2657716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333,729</w:t>
            </w:r>
          </w:p>
        </w:tc>
        <w:tc>
          <w:tcPr>
            <w:tcW w:w="270" w:type="dxa"/>
          </w:tcPr>
          <w:p w14:paraId="73C56805" w14:textId="77777777" w:rsidR="002C6D55" w:rsidRPr="00A455AB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7348B76" w14:textId="322866BE" w:rsidR="002C6D55" w:rsidRPr="00A455AB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455AB">
              <w:rPr>
                <w:rFonts w:ascii="Angsana New" w:hAnsi="Angsana New"/>
                <w:b/>
                <w:bCs/>
                <w:sz w:val="30"/>
                <w:szCs w:val="30"/>
              </w:rPr>
              <w:t>359,500</w:t>
            </w:r>
          </w:p>
        </w:tc>
      </w:tr>
    </w:tbl>
    <w:p w14:paraId="75A75A55" w14:textId="77777777" w:rsidR="001E1995" w:rsidRDefault="001E1995" w:rsidP="007903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FE3AC13" w14:textId="2FBD3E49" w:rsidR="000760D3" w:rsidRDefault="007903D3" w:rsidP="009D4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E13E15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3E5BB7" w:rsidRPr="003E5BB7">
        <w:rPr>
          <w:rFonts w:ascii="Angsana New" w:hAnsi="Angsana New" w:hint="cs"/>
          <w:spacing w:val="-2"/>
          <w:sz w:val="30"/>
          <w:szCs w:val="30"/>
        </w:rPr>
        <w:t>31</w:t>
      </w:r>
      <w:r w:rsidR="00CD11B4">
        <w:rPr>
          <w:rFonts w:ascii="Angsana New" w:hAnsi="Angsana New" w:hint="cs"/>
          <w:spacing w:val="-2"/>
          <w:sz w:val="30"/>
          <w:szCs w:val="30"/>
          <w:cs/>
        </w:rPr>
        <w:t xml:space="preserve"> มีนาคม </w:t>
      </w:r>
      <w:r w:rsidR="003E5BB7" w:rsidRPr="003E5BB7">
        <w:rPr>
          <w:rFonts w:ascii="Angsana New" w:hAnsi="Angsana New" w:hint="cs"/>
          <w:spacing w:val="-2"/>
          <w:sz w:val="30"/>
          <w:szCs w:val="30"/>
        </w:rPr>
        <w:t>2</w:t>
      </w:r>
      <w:r w:rsidR="00297568">
        <w:rPr>
          <w:rFonts w:ascii="Angsana New" w:hAnsi="Angsana New" w:hint="cs"/>
          <w:spacing w:val="-2"/>
          <w:sz w:val="30"/>
          <w:szCs w:val="30"/>
        </w:rPr>
        <w:t>5</w:t>
      </w:r>
      <w:r w:rsidR="003E5BB7" w:rsidRPr="003E5BB7">
        <w:rPr>
          <w:rFonts w:ascii="Angsana New" w:hAnsi="Angsana New" w:hint="cs"/>
          <w:spacing w:val="-2"/>
          <w:sz w:val="30"/>
          <w:szCs w:val="30"/>
        </w:rPr>
        <w:t>6</w:t>
      </w:r>
      <w:r w:rsidR="000760D3">
        <w:rPr>
          <w:rFonts w:ascii="Angsana New" w:hAnsi="Angsana New"/>
          <w:spacing w:val="-2"/>
          <w:sz w:val="30"/>
          <w:szCs w:val="30"/>
        </w:rPr>
        <w:t>5</w:t>
      </w:r>
      <w:r w:rsidR="005A5A90" w:rsidRPr="00E13E1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13E15">
        <w:rPr>
          <w:rFonts w:ascii="Angsana New" w:hAnsi="Angsana New"/>
          <w:spacing w:val="-2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="00141910" w:rsidRPr="00E13E15">
        <w:rPr>
          <w:rFonts w:ascii="Angsana New" w:hAnsi="Angsana New"/>
          <w:spacing w:val="-2"/>
          <w:sz w:val="30"/>
          <w:szCs w:val="30"/>
        </w:rPr>
        <w:t xml:space="preserve"> </w:t>
      </w:r>
      <w:r w:rsidR="002C6D55">
        <w:rPr>
          <w:rFonts w:ascii="Angsana New" w:hAnsi="Angsana New"/>
          <w:spacing w:val="-2"/>
          <w:sz w:val="30"/>
          <w:szCs w:val="30"/>
        </w:rPr>
        <w:t xml:space="preserve">43 </w:t>
      </w:r>
      <w:r w:rsidRPr="00E13E15">
        <w:rPr>
          <w:rFonts w:ascii="Angsana New" w:hAnsi="Angsana New"/>
          <w:spacing w:val="-2"/>
          <w:sz w:val="30"/>
          <w:szCs w:val="30"/>
          <w:cs/>
        </w:rPr>
        <w:t>ล้</w:t>
      </w:r>
      <w:r w:rsidR="001C70EB" w:rsidRPr="00E13E15">
        <w:rPr>
          <w:rFonts w:ascii="Angsana New" w:hAnsi="Angsana New"/>
          <w:spacing w:val="-2"/>
          <w:sz w:val="30"/>
          <w:szCs w:val="30"/>
          <w:cs/>
        </w:rPr>
        <w:t>านเหรียญสหรัฐ</w:t>
      </w:r>
      <w:r w:rsidR="0080537F" w:rsidRPr="00E13E15">
        <w:rPr>
          <w:rFonts w:ascii="Angsana New" w:hAnsi="Angsana New" w:hint="cs"/>
          <w:spacing w:val="-2"/>
          <w:sz w:val="30"/>
          <w:szCs w:val="30"/>
          <w:cs/>
        </w:rPr>
        <w:t>อเมริกา</w:t>
      </w:r>
      <w:r w:rsidR="001C70EB" w:rsidRPr="00E13E1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64947" w:rsidRPr="00E13E15">
        <w:rPr>
          <w:rFonts w:ascii="Angsana New" w:hAnsi="Angsana New"/>
          <w:spacing w:val="-2"/>
          <w:sz w:val="30"/>
          <w:szCs w:val="30"/>
        </w:rPr>
        <w:br/>
      </w:r>
      <w:r w:rsidR="001C70EB" w:rsidRPr="00E13E15">
        <w:rPr>
          <w:rFonts w:ascii="Angsana New" w:hAnsi="Angsana New"/>
          <w:spacing w:val="-2"/>
          <w:sz w:val="30"/>
          <w:szCs w:val="30"/>
          <w:cs/>
        </w:rPr>
        <w:t>และ</w:t>
      </w:r>
      <w:r w:rsidR="002C6D55">
        <w:rPr>
          <w:rFonts w:ascii="Angsana New" w:hAnsi="Angsana New"/>
          <w:spacing w:val="-2"/>
          <w:sz w:val="30"/>
          <w:szCs w:val="30"/>
        </w:rPr>
        <w:t xml:space="preserve"> 5,325 </w:t>
      </w:r>
      <w:r w:rsidR="001C70EB" w:rsidRPr="00E13E15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E13E1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13E15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3E5BB7" w:rsidRPr="003E5BB7">
        <w:rPr>
          <w:rFonts w:ascii="Angsana New" w:hAnsi="Angsana New" w:hint="cs"/>
          <w:i/>
          <w:iCs/>
          <w:spacing w:val="-2"/>
          <w:sz w:val="30"/>
          <w:szCs w:val="30"/>
        </w:rPr>
        <w:t>2</w:t>
      </w:r>
      <w:r w:rsidR="00297568">
        <w:rPr>
          <w:rFonts w:ascii="Angsana New" w:hAnsi="Angsana New" w:hint="cs"/>
          <w:i/>
          <w:iCs/>
          <w:spacing w:val="-2"/>
          <w:sz w:val="30"/>
          <w:szCs w:val="30"/>
        </w:rPr>
        <w:t>5</w:t>
      </w:r>
      <w:r w:rsidR="00447BC7" w:rsidRPr="00E13E15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="000760D3">
        <w:rPr>
          <w:rFonts w:ascii="Angsana New" w:hAnsi="Angsana New"/>
          <w:i/>
          <w:iCs/>
          <w:spacing w:val="-2"/>
          <w:sz w:val="30"/>
          <w:szCs w:val="30"/>
        </w:rPr>
        <w:t>4</w:t>
      </w:r>
      <w:r w:rsidRPr="00E13E15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3D7581">
        <w:rPr>
          <w:rFonts w:ascii="Angsana New" w:hAnsi="Angsana New"/>
          <w:i/>
          <w:iCs/>
          <w:spacing w:val="-2"/>
          <w:sz w:val="30"/>
          <w:szCs w:val="30"/>
        </w:rPr>
        <w:t>43</w:t>
      </w:r>
      <w:r w:rsidR="00FF075F" w:rsidRPr="00E13E15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Pr="00E13E15">
        <w:rPr>
          <w:rFonts w:ascii="Angsana New" w:hAnsi="Angsana New"/>
          <w:i/>
          <w:iCs/>
          <w:spacing w:val="-2"/>
          <w:sz w:val="30"/>
          <w:szCs w:val="30"/>
          <w:cs/>
        </w:rPr>
        <w:t>ล้าน</w:t>
      </w:r>
      <w:r w:rsidR="006908BF" w:rsidRPr="00E13E15">
        <w:rPr>
          <w:rFonts w:ascii="Angsana New" w:hAnsi="Angsana New" w:hint="cs"/>
          <w:i/>
          <w:iCs/>
          <w:spacing w:val="-2"/>
          <w:sz w:val="30"/>
          <w:szCs w:val="30"/>
          <w:cs/>
        </w:rPr>
        <w:t>เหรียญสหรัฐ</w:t>
      </w:r>
      <w:r w:rsidR="0080537F" w:rsidRPr="00E13E15">
        <w:rPr>
          <w:rFonts w:ascii="Angsana New" w:hAnsi="Angsana New" w:hint="cs"/>
          <w:i/>
          <w:iCs/>
          <w:spacing w:val="-2"/>
          <w:sz w:val="30"/>
          <w:szCs w:val="30"/>
          <w:cs/>
        </w:rPr>
        <w:t>อเมริกา</w:t>
      </w:r>
      <w:r w:rsidR="00C75544" w:rsidRPr="00E13E15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6908BF" w:rsidRPr="00E13E15">
        <w:rPr>
          <w:rFonts w:ascii="Angsana New" w:hAnsi="Angsana New"/>
          <w:i/>
          <w:iCs/>
          <w:spacing w:val="-2"/>
          <w:sz w:val="30"/>
          <w:szCs w:val="30"/>
          <w:cs/>
        </w:rPr>
        <w:t>และ</w:t>
      </w:r>
      <w:r w:rsidR="00FF075F" w:rsidRPr="00E13E15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3D7581">
        <w:rPr>
          <w:rFonts w:ascii="Angsana New" w:hAnsi="Angsana New"/>
          <w:i/>
          <w:iCs/>
          <w:spacing w:val="-2"/>
          <w:sz w:val="30"/>
          <w:szCs w:val="30"/>
        </w:rPr>
        <w:t>5</w:t>
      </w:r>
      <w:r w:rsidR="00A455AB">
        <w:rPr>
          <w:rFonts w:ascii="Angsana New" w:hAnsi="Angsana New" w:hint="cs"/>
          <w:i/>
          <w:iCs/>
          <w:spacing w:val="-2"/>
          <w:sz w:val="30"/>
          <w:szCs w:val="30"/>
          <w:cs/>
        </w:rPr>
        <w:t>,</w:t>
      </w:r>
      <w:r w:rsidR="003D7581">
        <w:rPr>
          <w:rFonts w:ascii="Angsana New" w:hAnsi="Angsana New"/>
          <w:i/>
          <w:iCs/>
          <w:spacing w:val="-2"/>
          <w:sz w:val="30"/>
          <w:szCs w:val="30"/>
        </w:rPr>
        <w:t>325</w:t>
      </w:r>
      <w:r w:rsidR="00575029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C75544" w:rsidRPr="00E13E15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Pr="00E13E15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</w:p>
    <w:p w14:paraId="3757A896" w14:textId="5FA4B492" w:rsidR="000760D3" w:rsidRDefault="000760D3" w:rsidP="009D4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CB0264C" w14:textId="77777777" w:rsidR="00113408" w:rsidRDefault="00113408" w:rsidP="009D4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9EE3471" w14:textId="32C75101" w:rsidR="00E918A6" w:rsidRDefault="008866F7" w:rsidP="003D7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D7AA2">
        <w:rPr>
          <w:rFonts w:ascii="Angsana New" w:hAnsi="Angsana New"/>
          <w:b/>
          <w:bCs/>
          <w:sz w:val="30"/>
          <w:szCs w:val="30"/>
        </w:rPr>
        <w:t>5</w:t>
      </w:r>
      <w:r w:rsidR="00E918A6" w:rsidRPr="00C52C41">
        <w:rPr>
          <w:rFonts w:ascii="Angsana New" w:hAnsi="Angsana New"/>
          <w:b/>
          <w:bCs/>
          <w:sz w:val="30"/>
          <w:szCs w:val="30"/>
          <w:cs/>
        </w:rPr>
        <w:tab/>
      </w:r>
      <w:r w:rsidR="007D5604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</w:t>
      </w:r>
      <w:r w:rsidR="00B32162" w:rsidRPr="002264CA">
        <w:rPr>
          <w:rFonts w:ascii="Angsana New" w:hAnsi="Angsana New" w:hint="cs"/>
          <w:b/>
          <w:bCs/>
          <w:sz w:val="30"/>
          <w:szCs w:val="30"/>
          <w:cs/>
          <w:lang w:val="th-TH"/>
        </w:rPr>
        <w:t>ไม่หมุนเวียน</w:t>
      </w:r>
      <w:r w:rsidR="007D5604">
        <w:rPr>
          <w:rFonts w:ascii="Angsana New" w:hAnsi="Angsana New" w:hint="cs"/>
          <w:b/>
          <w:bCs/>
          <w:sz w:val="30"/>
          <w:szCs w:val="30"/>
          <w:cs/>
        </w:rPr>
        <w:t>สำหรับผลประโยชน์พนักงาน</w:t>
      </w:r>
    </w:p>
    <w:p w14:paraId="3C685AF9" w14:textId="0A76D64E" w:rsidR="00457A21" w:rsidRPr="00A455AB" w:rsidRDefault="00457A21" w:rsidP="003D7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980"/>
        <w:gridCol w:w="236"/>
        <w:gridCol w:w="34"/>
        <w:gridCol w:w="1890"/>
      </w:tblGrid>
      <w:tr w:rsidR="00A455AB" w:rsidRPr="00B46472" w14:paraId="364F8168" w14:textId="77777777" w:rsidTr="009B129D">
        <w:trPr>
          <w:tblHeader/>
        </w:trPr>
        <w:tc>
          <w:tcPr>
            <w:tcW w:w="5400" w:type="dxa"/>
          </w:tcPr>
          <w:p w14:paraId="4F60B13D" w14:textId="77777777" w:rsidR="00A455AB" w:rsidRPr="00081BFF" w:rsidRDefault="00A455AB" w:rsidP="003D758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4"/>
          </w:tcPr>
          <w:p w14:paraId="4B7C6227" w14:textId="77777777" w:rsidR="00A455AB" w:rsidRPr="00B87F62" w:rsidRDefault="00A455AB" w:rsidP="003D758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</w:tr>
      <w:tr w:rsidR="00A455AB" w:rsidRPr="00B46472" w14:paraId="590CAC22" w14:textId="77777777" w:rsidTr="009B129D">
        <w:trPr>
          <w:tblHeader/>
        </w:trPr>
        <w:tc>
          <w:tcPr>
            <w:tcW w:w="5400" w:type="dxa"/>
          </w:tcPr>
          <w:p w14:paraId="23243E89" w14:textId="77777777" w:rsidR="00A455AB" w:rsidRPr="00081BFF" w:rsidRDefault="00A455AB" w:rsidP="004E351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4"/>
          </w:tcPr>
          <w:p w14:paraId="407FD9BF" w14:textId="34587DF6" w:rsidR="00A455AB" w:rsidRPr="00B87F62" w:rsidRDefault="00A455AB" w:rsidP="004E351F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ตามวิธีส่วนได้เสีย/งบการเงินเฉพาะกิจการ</w:t>
            </w:r>
          </w:p>
        </w:tc>
      </w:tr>
      <w:tr w:rsidR="00A455AB" w:rsidRPr="00B46472" w14:paraId="7E597292" w14:textId="77777777" w:rsidTr="009B129D">
        <w:trPr>
          <w:tblHeader/>
        </w:trPr>
        <w:tc>
          <w:tcPr>
            <w:tcW w:w="5400" w:type="dxa"/>
          </w:tcPr>
          <w:p w14:paraId="18F447E6" w14:textId="77777777" w:rsidR="00A455AB" w:rsidRPr="00081BFF" w:rsidRDefault="00A455AB" w:rsidP="004E351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6E770BAF" w14:textId="3FDBCD0C" w:rsidR="00A455AB" w:rsidRPr="006E5E78" w:rsidRDefault="00A455AB" w:rsidP="004E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8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E5E78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Pr="006E5E78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="003D758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8081D33" w14:textId="77777777" w:rsidR="00A455AB" w:rsidRPr="006E5E78" w:rsidRDefault="00A455AB" w:rsidP="004E351F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924" w:type="dxa"/>
            <w:gridSpan w:val="2"/>
          </w:tcPr>
          <w:p w14:paraId="1A552BA2" w14:textId="77796A65" w:rsidR="00A455AB" w:rsidRPr="006E5E78" w:rsidRDefault="00104637" w:rsidP="004E351F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D758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96796" w:rsidRPr="00B46472" w14:paraId="43314B0E" w14:textId="77777777" w:rsidTr="009B129D">
        <w:trPr>
          <w:tblHeader/>
        </w:trPr>
        <w:tc>
          <w:tcPr>
            <w:tcW w:w="5400" w:type="dxa"/>
          </w:tcPr>
          <w:p w14:paraId="488D5309" w14:textId="77777777" w:rsidR="00E96796" w:rsidRPr="006E5E78" w:rsidRDefault="00E96796" w:rsidP="004E351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140" w:type="dxa"/>
            <w:gridSpan w:val="4"/>
          </w:tcPr>
          <w:p w14:paraId="70B74DD1" w14:textId="77777777" w:rsidR="00E96796" w:rsidRPr="006E5E78" w:rsidRDefault="00E96796" w:rsidP="004E351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5E7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5E7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E5E7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C6D55" w:rsidRPr="00CF7C61" w14:paraId="17C459A7" w14:textId="77777777" w:rsidTr="009B129D">
        <w:tblPrEx>
          <w:tblLook w:val="0000" w:firstRow="0" w:lastRow="0" w:firstColumn="0" w:lastColumn="0" w:noHBand="0" w:noVBand="0"/>
        </w:tblPrEx>
        <w:tc>
          <w:tcPr>
            <w:tcW w:w="5400" w:type="dxa"/>
          </w:tcPr>
          <w:p w14:paraId="551922F0" w14:textId="3B9BDA8C" w:rsidR="002C6D55" w:rsidRPr="00E96796" w:rsidRDefault="002C6D55" w:rsidP="002C6D55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03154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980" w:type="dxa"/>
          </w:tcPr>
          <w:p w14:paraId="405E3CA3" w14:textId="7A601C6C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314,345</w:t>
            </w:r>
          </w:p>
        </w:tc>
        <w:tc>
          <w:tcPr>
            <w:tcW w:w="270" w:type="dxa"/>
            <w:gridSpan w:val="2"/>
          </w:tcPr>
          <w:p w14:paraId="7A48FED2" w14:textId="77777777" w:rsidR="002C6D55" w:rsidRPr="00A455AB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D64B4AD" w14:textId="4ECFDEF7" w:rsidR="002C6D55" w:rsidRPr="00A455AB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455AB">
              <w:rPr>
                <w:rFonts w:ascii="Angsana New" w:hAnsi="Angsana New"/>
                <w:sz w:val="30"/>
                <w:szCs w:val="30"/>
              </w:rPr>
              <w:t>315,932</w:t>
            </w:r>
          </w:p>
        </w:tc>
      </w:tr>
      <w:tr w:rsidR="002C6D55" w:rsidRPr="00871783" w14:paraId="7F6FD48E" w14:textId="77777777" w:rsidTr="009B129D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5400" w:type="dxa"/>
          </w:tcPr>
          <w:p w14:paraId="62B00FF7" w14:textId="2F0C3B62" w:rsidR="002C6D55" w:rsidRPr="00E96796" w:rsidRDefault="002C6D55" w:rsidP="002C6D55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403154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ผลประโยชน์พนักงานระยะยาวอื่น</w:t>
            </w:r>
          </w:p>
        </w:tc>
        <w:tc>
          <w:tcPr>
            <w:tcW w:w="1980" w:type="dxa"/>
          </w:tcPr>
          <w:p w14:paraId="17616EB2" w14:textId="542F4542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16,031</w:t>
            </w:r>
          </w:p>
        </w:tc>
        <w:tc>
          <w:tcPr>
            <w:tcW w:w="270" w:type="dxa"/>
            <w:gridSpan w:val="2"/>
          </w:tcPr>
          <w:p w14:paraId="0FE04EBA" w14:textId="77777777" w:rsidR="002C6D55" w:rsidRPr="00A455AB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B38E18E" w14:textId="5EF53504" w:rsidR="002C6D55" w:rsidRPr="00A455AB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5AB">
              <w:rPr>
                <w:rFonts w:ascii="Angsana New" w:hAnsi="Angsana New"/>
                <w:sz w:val="30"/>
                <w:szCs w:val="30"/>
              </w:rPr>
              <w:t>16,441</w:t>
            </w:r>
          </w:p>
        </w:tc>
      </w:tr>
      <w:tr w:rsidR="002C6D55" w:rsidRPr="00CF7C61" w14:paraId="74294672" w14:textId="77777777" w:rsidTr="009B129D">
        <w:tblPrEx>
          <w:tblLook w:val="0000" w:firstRow="0" w:lastRow="0" w:firstColumn="0" w:lastColumn="0" w:noHBand="0" w:noVBand="0"/>
        </w:tblPrEx>
        <w:tc>
          <w:tcPr>
            <w:tcW w:w="5400" w:type="dxa"/>
          </w:tcPr>
          <w:p w14:paraId="70AB058F" w14:textId="75916A28" w:rsidR="002C6D55" w:rsidRPr="00E96796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6C01363C" w14:textId="3480CFB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330,376</w:t>
            </w:r>
          </w:p>
        </w:tc>
        <w:tc>
          <w:tcPr>
            <w:tcW w:w="270" w:type="dxa"/>
            <w:gridSpan w:val="2"/>
          </w:tcPr>
          <w:p w14:paraId="058A7C3C" w14:textId="77777777" w:rsidR="002C6D55" w:rsidRPr="00A455AB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CCCB495" w14:textId="144EFDE6" w:rsidR="002C6D55" w:rsidRPr="00A455AB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5AB">
              <w:rPr>
                <w:rFonts w:ascii="Angsana New" w:hAnsi="Angsana New"/>
                <w:b/>
                <w:bCs/>
                <w:sz w:val="30"/>
                <w:szCs w:val="30"/>
              </w:rPr>
              <w:t>332,373</w:t>
            </w:r>
          </w:p>
        </w:tc>
      </w:tr>
    </w:tbl>
    <w:p w14:paraId="4ACA9561" w14:textId="0C6F00A6" w:rsidR="00E96796" w:rsidRPr="00A455AB" w:rsidRDefault="00E96796" w:rsidP="00457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highlight w:val="yellow"/>
          <w:lang w:val="en-GB"/>
        </w:rPr>
      </w:pPr>
    </w:p>
    <w:p w14:paraId="1978A4F1" w14:textId="356F11EF" w:rsidR="000F3F15" w:rsidRPr="000F3F15" w:rsidRDefault="000F3F15" w:rsidP="00457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GB"/>
        </w:rPr>
      </w:pPr>
      <w:r w:rsidRPr="000F3F1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en-GB"/>
        </w:rPr>
        <w:t>โครงการ</w:t>
      </w:r>
      <w:r w:rsidR="00C941D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en-GB"/>
        </w:rPr>
        <w:t>ผ</w:t>
      </w:r>
      <w:r w:rsidRPr="000F3F1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en-GB"/>
        </w:rPr>
        <w:t>ลประโยชน์ที่กำหนดไว้</w:t>
      </w:r>
    </w:p>
    <w:p w14:paraId="29CFF5DE" w14:textId="77777777" w:rsidR="000F3F15" w:rsidRPr="00A455AB" w:rsidRDefault="000F3F15" w:rsidP="00457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highlight w:val="yellow"/>
          <w:lang w:val="en-GB"/>
        </w:rPr>
      </w:pPr>
    </w:p>
    <w:p w14:paraId="516C4AC6" w14:textId="2983D338" w:rsidR="006C3DD3" w:rsidRDefault="00457A21" w:rsidP="00457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F7C61">
        <w:rPr>
          <w:rFonts w:ascii="Angsana New" w:hAnsi="Angsana New"/>
          <w:sz w:val="30"/>
          <w:szCs w:val="30"/>
          <w:cs/>
        </w:rPr>
        <w:t>บริษัทจัดการโครงการ</w:t>
      </w:r>
      <w:r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Pr="00CF7C61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CF7C61">
        <w:rPr>
          <w:rFonts w:ascii="Angsana New" w:hAnsi="Angsana New"/>
          <w:sz w:val="30"/>
          <w:szCs w:val="30"/>
        </w:rPr>
        <w:t>2</w:t>
      </w:r>
      <w:r w:rsidR="00297568">
        <w:rPr>
          <w:rFonts w:ascii="Angsana New" w:hAnsi="Angsana New"/>
          <w:sz w:val="30"/>
          <w:szCs w:val="30"/>
        </w:rPr>
        <w:t>5</w:t>
      </w:r>
      <w:r w:rsidRPr="00CF7C61">
        <w:rPr>
          <w:rFonts w:ascii="Angsana New" w:hAnsi="Angsana New"/>
          <w:sz w:val="30"/>
          <w:szCs w:val="30"/>
        </w:rPr>
        <w:t xml:space="preserve">41 </w:t>
      </w:r>
      <w:r w:rsidR="002C5BA6">
        <w:rPr>
          <w:rFonts w:ascii="Angsana New" w:hAnsi="Angsana New"/>
          <w:sz w:val="30"/>
          <w:szCs w:val="30"/>
          <w:cs/>
        </w:rPr>
        <w:br/>
      </w:r>
      <w:r w:rsidRPr="00CF7C61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2C5BA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</w:t>
      </w:r>
      <w:r w:rsidR="002C5BA6">
        <w:rPr>
          <w:rFonts w:ascii="Angsana New" w:hAnsi="Angsana New" w:hint="cs"/>
          <w:sz w:val="30"/>
          <w:szCs w:val="30"/>
          <w:cs/>
        </w:rPr>
        <w:t xml:space="preserve">่ </w:t>
      </w:r>
      <w:r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</w:t>
      </w:r>
    </w:p>
    <w:p w14:paraId="414AD320" w14:textId="155C6630" w:rsidR="006C3DD3" w:rsidRDefault="006C3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4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10"/>
        <w:gridCol w:w="1980"/>
        <w:gridCol w:w="270"/>
        <w:gridCol w:w="1890"/>
      </w:tblGrid>
      <w:tr w:rsidR="006C3DD3" w:rsidRPr="00B0181B" w14:paraId="04573323" w14:textId="77777777" w:rsidTr="00B341DB">
        <w:trPr>
          <w:trHeight w:val="434"/>
          <w:tblHeader/>
        </w:trPr>
        <w:tc>
          <w:tcPr>
            <w:tcW w:w="5310" w:type="dxa"/>
          </w:tcPr>
          <w:p w14:paraId="4E9CB88E" w14:textId="074AC7B4" w:rsidR="006C3DD3" w:rsidRDefault="006C3DD3" w:rsidP="008F4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firstLine="15"/>
              <w:rPr>
                <w:rFonts w:ascii="Angsana New" w:hAnsi="Angsana New"/>
                <w:sz w:val="30"/>
                <w:szCs w:val="30"/>
                <w:cs/>
              </w:rPr>
            </w:pPr>
            <w:r w:rsidRPr="00E96796">
              <w:rPr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</w:t>
            </w:r>
          </w:p>
        </w:tc>
        <w:tc>
          <w:tcPr>
            <w:tcW w:w="4140" w:type="dxa"/>
            <w:gridSpan w:val="3"/>
          </w:tcPr>
          <w:p w14:paraId="6A74225D" w14:textId="7DD69202" w:rsidR="006C3DD3" w:rsidRDefault="006C3DD3" w:rsidP="00373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6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6C3DD3" w:rsidRPr="00B0181B" w14:paraId="748433E2" w14:textId="77777777" w:rsidTr="00B341DB">
        <w:trPr>
          <w:tblHeader/>
        </w:trPr>
        <w:tc>
          <w:tcPr>
            <w:tcW w:w="5310" w:type="dxa"/>
          </w:tcPr>
          <w:p w14:paraId="5C600FA7" w14:textId="0A5F27C9" w:rsidR="006C3DD3" w:rsidRDefault="006C3DD3" w:rsidP="005C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ตาม</w:t>
            </w:r>
            <w:r w:rsidRPr="00E96796">
              <w:rPr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4140" w:type="dxa"/>
            <w:gridSpan w:val="3"/>
          </w:tcPr>
          <w:p w14:paraId="7C877AF0" w14:textId="3E6BBF03" w:rsidR="006C3DD3" w:rsidRDefault="006C3DD3" w:rsidP="003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63692" w:rsidRPr="00B0181B" w14:paraId="31A0F078" w14:textId="77777777" w:rsidTr="00B341DB">
        <w:trPr>
          <w:tblHeader/>
        </w:trPr>
        <w:tc>
          <w:tcPr>
            <w:tcW w:w="5310" w:type="dxa"/>
          </w:tcPr>
          <w:p w14:paraId="3E69D62F" w14:textId="0EDE8265" w:rsidR="00B63692" w:rsidRDefault="00B63692" w:rsidP="005C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4140" w:type="dxa"/>
            <w:gridSpan w:val="3"/>
          </w:tcPr>
          <w:p w14:paraId="7D4A9772" w14:textId="5C3FB176" w:rsidR="00B63692" w:rsidRPr="00B63692" w:rsidRDefault="00B63692" w:rsidP="003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6C3DD3" w:rsidRPr="00B0181B" w14:paraId="3AC61BCC" w14:textId="77777777" w:rsidTr="00B341DB">
        <w:trPr>
          <w:tblHeader/>
        </w:trPr>
        <w:tc>
          <w:tcPr>
            <w:tcW w:w="5310" w:type="dxa"/>
          </w:tcPr>
          <w:p w14:paraId="1CDBD569" w14:textId="346F9744" w:rsidR="006C3DD3" w:rsidRPr="00B0181B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4406FE0" w14:textId="430D0633" w:rsidR="006C3DD3" w:rsidRPr="003E5BB7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710C5EF" w14:textId="77777777" w:rsidR="006C3DD3" w:rsidRPr="003E5BB7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9862855" w14:textId="65B39822" w:rsidR="006C3DD3" w:rsidRPr="003E5BB7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C3DD3" w:rsidRPr="00B0181B" w14:paraId="3630B3E0" w14:textId="77777777" w:rsidTr="00B341DB">
        <w:trPr>
          <w:tblHeader/>
        </w:trPr>
        <w:tc>
          <w:tcPr>
            <w:tcW w:w="5310" w:type="dxa"/>
          </w:tcPr>
          <w:p w14:paraId="2A6CC610" w14:textId="77777777" w:rsidR="006C3DD3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</w:tcPr>
          <w:p w14:paraId="1701AC03" w14:textId="1B07B4EB" w:rsidR="006C3DD3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29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6D55" w:rsidRPr="00CF7C61" w14:paraId="39B0DDC9" w14:textId="2F7E6E00" w:rsidTr="006C3DD3">
        <w:tc>
          <w:tcPr>
            <w:tcW w:w="5310" w:type="dxa"/>
          </w:tcPr>
          <w:p w14:paraId="48A4BC07" w14:textId="56A6D9AC" w:rsidR="002C6D55" w:rsidRPr="00C63F36" w:rsidRDefault="002C6D55" w:rsidP="002C6D55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980" w:type="dxa"/>
          </w:tcPr>
          <w:p w14:paraId="42046B8E" w14:textId="1FC51D89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315,932</w:t>
            </w:r>
          </w:p>
        </w:tc>
        <w:tc>
          <w:tcPr>
            <w:tcW w:w="270" w:type="dxa"/>
          </w:tcPr>
          <w:p w14:paraId="1280828F" w14:textId="77777777" w:rsidR="002C6D55" w:rsidRPr="009B5E70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04EC1D4" w14:textId="01B70E76" w:rsidR="002C6D55" w:rsidRPr="009B5E70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5E70">
              <w:rPr>
                <w:rFonts w:ascii="Angsana New" w:hAnsi="Angsana New"/>
                <w:sz w:val="30"/>
                <w:szCs w:val="30"/>
              </w:rPr>
              <w:t>312,467</w:t>
            </w:r>
          </w:p>
        </w:tc>
      </w:tr>
      <w:tr w:rsidR="002C6D55" w:rsidRPr="00871783" w14:paraId="3E5DCEE8" w14:textId="086EB4F7" w:rsidTr="006C3DD3">
        <w:trPr>
          <w:trHeight w:val="70"/>
        </w:trPr>
        <w:tc>
          <w:tcPr>
            <w:tcW w:w="5310" w:type="dxa"/>
          </w:tcPr>
          <w:p w14:paraId="51392935" w14:textId="77777777" w:rsidR="002C6D55" w:rsidRPr="00C4327B" w:rsidRDefault="002C6D55" w:rsidP="00E6461B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60" w:lineRule="exact"/>
              <w:ind w:left="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680F484" w14:textId="1732E9F9" w:rsidR="002C6D55" w:rsidRPr="00E6461B" w:rsidRDefault="002C6D55" w:rsidP="00E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60" w:lineRule="exact"/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D38714" w14:textId="77777777" w:rsidR="002C6D55" w:rsidRPr="009B5E70" w:rsidRDefault="002C6D55" w:rsidP="00E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60" w:lineRule="exact"/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A211E22" w14:textId="671D51AF" w:rsidR="002C6D55" w:rsidRPr="009B5E70" w:rsidRDefault="002C6D55" w:rsidP="00E64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60" w:lineRule="exact"/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6D55" w:rsidRPr="00CF7C61" w14:paraId="6AB242AD" w14:textId="038DACE3" w:rsidTr="006C3DD3">
        <w:tc>
          <w:tcPr>
            <w:tcW w:w="5310" w:type="dxa"/>
          </w:tcPr>
          <w:p w14:paraId="2FD78176" w14:textId="460B98AC" w:rsidR="002C6D55" w:rsidRPr="00A33C9D" w:rsidRDefault="002C6D55" w:rsidP="002C6D55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33C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</w:t>
            </w:r>
            <w:r w:rsidRPr="00A33C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ในกำไร</w:t>
            </w:r>
            <w:r w:rsidRPr="00A33C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A33C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1980" w:type="dxa"/>
          </w:tcPr>
          <w:p w14:paraId="1BADD348" w14:textId="112CB810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437273" w14:textId="77777777" w:rsidR="002C6D55" w:rsidRPr="009B5E70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D2E2C38" w14:textId="4FF208AB" w:rsidR="002C6D55" w:rsidRPr="009B5E70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6D55" w:rsidRPr="00CF7C61" w14:paraId="0F7C1D92" w14:textId="77777777" w:rsidTr="006C3DD3">
        <w:tc>
          <w:tcPr>
            <w:tcW w:w="5310" w:type="dxa"/>
          </w:tcPr>
          <w:p w14:paraId="182127F7" w14:textId="77777777" w:rsidR="002C6D55" w:rsidRPr="00CF7C61" w:rsidRDefault="002C6D55" w:rsidP="002C6D5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980" w:type="dxa"/>
          </w:tcPr>
          <w:p w14:paraId="66F30B64" w14:textId="680AD27B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21,345</w:t>
            </w:r>
          </w:p>
        </w:tc>
        <w:tc>
          <w:tcPr>
            <w:tcW w:w="270" w:type="dxa"/>
          </w:tcPr>
          <w:p w14:paraId="5E1C14F7" w14:textId="77777777" w:rsidR="002C6D55" w:rsidRPr="009B5E70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508D911" w14:textId="659D7236" w:rsidR="002C6D55" w:rsidRPr="009B5E70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B5E70">
              <w:rPr>
                <w:rFonts w:ascii="Angsana New" w:hAnsi="Angsana New"/>
                <w:sz w:val="30"/>
                <w:szCs w:val="30"/>
              </w:rPr>
              <w:t>21,204</w:t>
            </w:r>
          </w:p>
        </w:tc>
      </w:tr>
      <w:tr w:rsidR="002C6D55" w:rsidRPr="00CF7C61" w14:paraId="6CACEC25" w14:textId="403C6BF5" w:rsidTr="006C3DD3">
        <w:tc>
          <w:tcPr>
            <w:tcW w:w="5310" w:type="dxa"/>
          </w:tcPr>
          <w:p w14:paraId="30F6FE02" w14:textId="4155BC12" w:rsidR="002C6D55" w:rsidRPr="00CF7C61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CAC4D3B" w14:textId="776EBC90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4,601</w:t>
            </w:r>
          </w:p>
        </w:tc>
        <w:tc>
          <w:tcPr>
            <w:tcW w:w="270" w:type="dxa"/>
          </w:tcPr>
          <w:p w14:paraId="7FA57B31" w14:textId="77777777" w:rsidR="002C6D55" w:rsidRPr="009B5E70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906723D" w14:textId="5D64847F" w:rsidR="002C6D55" w:rsidRPr="009B5E70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B5E70">
              <w:rPr>
                <w:rFonts w:ascii="Angsana New" w:hAnsi="Angsana New"/>
                <w:sz w:val="30"/>
                <w:szCs w:val="30"/>
              </w:rPr>
              <w:t>4,378</w:t>
            </w:r>
          </w:p>
        </w:tc>
      </w:tr>
      <w:tr w:rsidR="002C6D55" w:rsidRPr="00CF7C61" w14:paraId="076D8FE3" w14:textId="37597F01" w:rsidTr="006C3DD3">
        <w:tc>
          <w:tcPr>
            <w:tcW w:w="5310" w:type="dxa"/>
          </w:tcPr>
          <w:p w14:paraId="40EC33A3" w14:textId="77777777" w:rsid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3C815F21" w14:textId="6E44CF5B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25,946</w:t>
            </w:r>
          </w:p>
        </w:tc>
        <w:tc>
          <w:tcPr>
            <w:tcW w:w="270" w:type="dxa"/>
          </w:tcPr>
          <w:p w14:paraId="200405B3" w14:textId="77777777" w:rsidR="002C6D55" w:rsidRPr="009B5E70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7F6A11F7" w14:textId="3AB71983" w:rsidR="002C6D55" w:rsidRPr="009B5E70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B5E70">
              <w:rPr>
                <w:rFonts w:ascii="Angsana New" w:hAnsi="Angsana New"/>
                <w:sz w:val="30"/>
                <w:szCs w:val="30"/>
              </w:rPr>
              <w:t>25,582</w:t>
            </w:r>
          </w:p>
        </w:tc>
      </w:tr>
      <w:tr w:rsidR="006C3DD3" w:rsidRPr="003D7581" w14:paraId="4AABE335" w14:textId="77777777" w:rsidTr="00B341DB">
        <w:trPr>
          <w:trHeight w:val="397"/>
        </w:trPr>
        <w:tc>
          <w:tcPr>
            <w:tcW w:w="5310" w:type="dxa"/>
          </w:tcPr>
          <w:p w14:paraId="3EA45EF0" w14:textId="77777777" w:rsidR="006C3DD3" w:rsidRPr="003D7581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41F7A786" w14:textId="77777777" w:rsidR="006C3DD3" w:rsidRPr="003D7581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4E29F10" w14:textId="77777777" w:rsidR="006C3DD3" w:rsidRPr="003D7581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4FD0B6C" w14:textId="77777777" w:rsidR="006C3DD3" w:rsidRPr="003D7581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341DB" w:rsidRPr="003D7581" w14:paraId="75A3C47C" w14:textId="77777777" w:rsidTr="00B341DB">
        <w:trPr>
          <w:trHeight w:val="397"/>
        </w:trPr>
        <w:tc>
          <w:tcPr>
            <w:tcW w:w="5310" w:type="dxa"/>
          </w:tcPr>
          <w:p w14:paraId="052267D2" w14:textId="77777777" w:rsidR="00B341DB" w:rsidRPr="003D7581" w:rsidRDefault="00B341DB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80" w:type="dxa"/>
          </w:tcPr>
          <w:p w14:paraId="13F58D8D" w14:textId="77777777" w:rsidR="00B341DB" w:rsidRPr="003D7581" w:rsidRDefault="00B341DB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E441EC8" w14:textId="77777777" w:rsidR="00B341DB" w:rsidRPr="003D7581" w:rsidRDefault="00B341DB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</w:tcPr>
          <w:p w14:paraId="265DC037" w14:textId="77777777" w:rsidR="00B341DB" w:rsidRPr="003D7581" w:rsidRDefault="00B341DB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341DB" w:rsidRPr="003D7581" w14:paraId="589BC176" w14:textId="77777777" w:rsidTr="00B341DB">
        <w:trPr>
          <w:trHeight w:val="397"/>
        </w:trPr>
        <w:tc>
          <w:tcPr>
            <w:tcW w:w="5310" w:type="dxa"/>
          </w:tcPr>
          <w:p w14:paraId="44CF6D75" w14:textId="77777777" w:rsidR="00B341DB" w:rsidRPr="003D7581" w:rsidRDefault="00B341DB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80" w:type="dxa"/>
          </w:tcPr>
          <w:p w14:paraId="64A6F45F" w14:textId="77777777" w:rsidR="00B341DB" w:rsidRPr="003D7581" w:rsidRDefault="00B341DB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3F9DCAA" w14:textId="77777777" w:rsidR="00B341DB" w:rsidRPr="003D7581" w:rsidRDefault="00B341DB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</w:tcPr>
          <w:p w14:paraId="53936523" w14:textId="77777777" w:rsidR="00B341DB" w:rsidRPr="003D7581" w:rsidRDefault="00B341DB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341DB" w:rsidRPr="003D7581" w14:paraId="2BE1B3F1" w14:textId="77777777" w:rsidTr="00B341DB">
        <w:trPr>
          <w:trHeight w:val="397"/>
        </w:trPr>
        <w:tc>
          <w:tcPr>
            <w:tcW w:w="5310" w:type="dxa"/>
          </w:tcPr>
          <w:p w14:paraId="6F296BF8" w14:textId="77777777" w:rsidR="00B341DB" w:rsidRPr="003D7581" w:rsidRDefault="00B341DB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80" w:type="dxa"/>
          </w:tcPr>
          <w:p w14:paraId="231FFD76" w14:textId="77777777" w:rsidR="00B341DB" w:rsidRPr="003D7581" w:rsidRDefault="00B341DB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D4B4ECB" w14:textId="77777777" w:rsidR="00B341DB" w:rsidRPr="003D7581" w:rsidRDefault="00B341DB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</w:tcPr>
          <w:p w14:paraId="6D1A7AB0" w14:textId="77777777" w:rsidR="00B341DB" w:rsidRPr="003D7581" w:rsidRDefault="00B341DB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341DB" w:rsidRPr="003D7581" w14:paraId="294553A3" w14:textId="77777777" w:rsidTr="00B341DB">
        <w:trPr>
          <w:trHeight w:val="397"/>
        </w:trPr>
        <w:tc>
          <w:tcPr>
            <w:tcW w:w="5310" w:type="dxa"/>
          </w:tcPr>
          <w:p w14:paraId="24358C8F" w14:textId="77777777" w:rsidR="00B341DB" w:rsidRPr="003D7581" w:rsidRDefault="00B341DB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80" w:type="dxa"/>
          </w:tcPr>
          <w:p w14:paraId="355E13E8" w14:textId="77777777" w:rsidR="00B341DB" w:rsidRPr="003D7581" w:rsidRDefault="00B341DB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52E6978" w14:textId="77777777" w:rsidR="00B341DB" w:rsidRPr="003D7581" w:rsidRDefault="00B341DB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</w:tcPr>
          <w:p w14:paraId="109117A8" w14:textId="77777777" w:rsidR="00B341DB" w:rsidRPr="003D7581" w:rsidRDefault="00B341DB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C3DD3" w:rsidRPr="00CF7C61" w14:paraId="369FF6F0" w14:textId="069DD8F1" w:rsidTr="006C3DD3">
        <w:tc>
          <w:tcPr>
            <w:tcW w:w="5310" w:type="dxa"/>
          </w:tcPr>
          <w:p w14:paraId="0D182EE5" w14:textId="59F9770C" w:rsidR="006C3DD3" w:rsidRPr="00A33C9D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A33C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1980" w:type="dxa"/>
          </w:tcPr>
          <w:p w14:paraId="7E2D9AFE" w14:textId="77777777" w:rsidR="006C3DD3" w:rsidRPr="00493246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05F451" w14:textId="77777777" w:rsidR="006C3DD3" w:rsidRPr="00CF2079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09854F0" w14:textId="40DA413F" w:rsidR="006C3DD3" w:rsidRPr="00493246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DD3" w:rsidRPr="00CF7C61" w14:paraId="7880E42B" w14:textId="1EFF6EA8" w:rsidTr="006C3DD3">
        <w:tc>
          <w:tcPr>
            <w:tcW w:w="5310" w:type="dxa"/>
          </w:tcPr>
          <w:p w14:paraId="67DC7EA7" w14:textId="6A59AC39" w:rsidR="006C3DD3" w:rsidRPr="008F4350" w:rsidRDefault="006C3DD3" w:rsidP="00B3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81310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 ขาดทุน</w:t>
            </w:r>
            <w:r w:rsidRPr="00D81310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การประมาณการตามหลัก</w:t>
            </w:r>
            <w:r w:rsidR="00B341DB"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980" w:type="dxa"/>
          </w:tcPr>
          <w:p w14:paraId="4BB4F752" w14:textId="77777777" w:rsidR="006C3DD3" w:rsidRPr="00493246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874D8C" w14:textId="77777777" w:rsidR="006C3DD3" w:rsidRPr="00493246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844D30F" w14:textId="4F7A8684" w:rsidR="006C3DD3" w:rsidRPr="00493246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6D55" w:rsidRPr="00CF7C61" w14:paraId="5EB8C809" w14:textId="1361D0DA" w:rsidTr="006C3DD3">
        <w:tc>
          <w:tcPr>
            <w:tcW w:w="5310" w:type="dxa"/>
          </w:tcPr>
          <w:p w14:paraId="0BE5D1DA" w14:textId="6AA4AFD7" w:rsidR="002C6D55" w:rsidRPr="00D81310" w:rsidRDefault="002C6D55" w:rsidP="002C6D55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7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980" w:type="dxa"/>
          </w:tcPr>
          <w:p w14:paraId="2EC1DFF0" w14:textId="23923EBE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  <w:tc>
          <w:tcPr>
            <w:tcW w:w="270" w:type="dxa"/>
          </w:tcPr>
          <w:p w14:paraId="332FA98B" w14:textId="77777777" w:rsidR="002C6D55" w:rsidRPr="00CF2079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A95EBFA" w14:textId="372CD495" w:rsidR="002C6D55" w:rsidRPr="00CF2079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207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6D55" w:rsidRPr="00CF7C61" w14:paraId="545FDAAD" w14:textId="548A92D0" w:rsidTr="006C3DD3">
        <w:tc>
          <w:tcPr>
            <w:tcW w:w="5310" w:type="dxa"/>
          </w:tcPr>
          <w:p w14:paraId="50CB19C6" w14:textId="58337C0B" w:rsidR="002C6D55" w:rsidRPr="00D81310" w:rsidRDefault="002C6D55" w:rsidP="002C6D55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980" w:type="dxa"/>
          </w:tcPr>
          <w:p w14:paraId="01B33E0B" w14:textId="3C7DC754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(16,832)</w:t>
            </w:r>
          </w:p>
        </w:tc>
        <w:tc>
          <w:tcPr>
            <w:tcW w:w="270" w:type="dxa"/>
          </w:tcPr>
          <w:p w14:paraId="69EDE35B" w14:textId="77777777" w:rsidR="002C6D55" w:rsidRPr="00CF2079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32F09DB" w14:textId="434FEBF1" w:rsidR="002C6D55" w:rsidRPr="00CF2079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207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6D55" w:rsidRPr="00CF7C61" w14:paraId="6487AE4F" w14:textId="1E99FDAA" w:rsidTr="006C3DD3">
        <w:tc>
          <w:tcPr>
            <w:tcW w:w="5310" w:type="dxa"/>
          </w:tcPr>
          <w:p w14:paraId="7C54FEE8" w14:textId="4F3586C0" w:rsidR="002C6D55" w:rsidRPr="00D81310" w:rsidRDefault="002C6D55" w:rsidP="002C6D55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Times New Roman" w:hAnsi="Times New Roman" w:hint="cs"/>
                <w:sz w:val="22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2572734" w14:textId="4054C638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6,507</w:t>
            </w:r>
          </w:p>
        </w:tc>
        <w:tc>
          <w:tcPr>
            <w:tcW w:w="270" w:type="dxa"/>
          </w:tcPr>
          <w:p w14:paraId="0FE73E70" w14:textId="77777777" w:rsidR="002C6D55" w:rsidRPr="00CF2079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4A513D7" w14:textId="70FEBE4A" w:rsidR="002C6D55" w:rsidRPr="00CF2079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207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6D55" w:rsidRPr="00CF7C61" w14:paraId="6C5CD6F9" w14:textId="1BF6D19C" w:rsidTr="006C3DD3">
        <w:tc>
          <w:tcPr>
            <w:tcW w:w="5310" w:type="dxa"/>
          </w:tcPr>
          <w:p w14:paraId="18C3A221" w14:textId="77777777" w:rsidR="002C6D55" w:rsidRPr="005C40B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6C3FF311" w14:textId="6978FBAB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(9,612)</w:t>
            </w:r>
          </w:p>
        </w:tc>
        <w:tc>
          <w:tcPr>
            <w:tcW w:w="270" w:type="dxa"/>
          </w:tcPr>
          <w:p w14:paraId="50274D28" w14:textId="77777777" w:rsidR="002C6D55" w:rsidRPr="00CF2079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6D4117B" w14:textId="10394120" w:rsidR="002C6D55" w:rsidRPr="00CF2079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207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6D55" w:rsidRPr="003D7581" w14:paraId="2616B6B5" w14:textId="70AF8448" w:rsidTr="006C3DD3">
        <w:tc>
          <w:tcPr>
            <w:tcW w:w="5310" w:type="dxa"/>
          </w:tcPr>
          <w:p w14:paraId="085778E7" w14:textId="77777777" w:rsidR="002C6D55" w:rsidRPr="003D7581" w:rsidRDefault="002C6D55" w:rsidP="00B63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6573C9EF" w14:textId="77777777" w:rsidR="002C6D55" w:rsidRPr="002C6D55" w:rsidRDefault="002C6D55" w:rsidP="00B63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line="180" w:lineRule="exact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dxa"/>
          </w:tcPr>
          <w:p w14:paraId="246447EA" w14:textId="77777777" w:rsidR="002C6D55" w:rsidRPr="002C6D55" w:rsidRDefault="002C6D55" w:rsidP="00B63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180" w:lineRule="exact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872ADE1" w14:textId="0EC7DC8A" w:rsidR="002C6D55" w:rsidRPr="002C6D55" w:rsidRDefault="002C6D55" w:rsidP="00B63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180" w:lineRule="exact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6D55" w:rsidRPr="00172ECE" w14:paraId="47129602" w14:textId="02853DA0" w:rsidTr="006C3DD3">
        <w:tc>
          <w:tcPr>
            <w:tcW w:w="5310" w:type="dxa"/>
          </w:tcPr>
          <w:p w14:paraId="4FD462C7" w14:textId="77777777" w:rsidR="002C6D55" w:rsidRPr="00CF7C61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>
              <w:rPr>
                <w:rFonts w:ascii="Angsana New" w:hAnsi="Angsana New"/>
                <w:sz w:val="30"/>
                <w:szCs w:val="30"/>
                <w:cs/>
              </w:rPr>
              <w:t>โยชน์จ่าย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5BB6E894" w14:textId="615BAE81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(17,921)</w:t>
            </w:r>
          </w:p>
        </w:tc>
        <w:tc>
          <w:tcPr>
            <w:tcW w:w="270" w:type="dxa"/>
          </w:tcPr>
          <w:p w14:paraId="2C5E38AB" w14:textId="77777777" w:rsidR="002C6D55" w:rsidRPr="00CF2079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C99CF08" w14:textId="0AB55D6E" w:rsidR="002C6D55" w:rsidRPr="00CF2079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F2079">
              <w:rPr>
                <w:rFonts w:ascii="Angsana New" w:hAnsi="Angsana New"/>
                <w:sz w:val="30"/>
                <w:szCs w:val="30"/>
              </w:rPr>
              <w:t>(22,117)</w:t>
            </w:r>
          </w:p>
        </w:tc>
      </w:tr>
      <w:tr w:rsidR="002C6D55" w:rsidRPr="003D7581" w14:paraId="4CD58D6C" w14:textId="43A850AE" w:rsidTr="006C3DD3">
        <w:trPr>
          <w:trHeight w:val="82"/>
        </w:trPr>
        <w:tc>
          <w:tcPr>
            <w:tcW w:w="5310" w:type="dxa"/>
          </w:tcPr>
          <w:p w14:paraId="2F1193C8" w14:textId="77777777" w:rsidR="002C6D55" w:rsidRPr="002C6D55" w:rsidRDefault="002C6D55" w:rsidP="00B63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jc w:val="both"/>
              <w:rPr>
                <w:rFonts w:ascii="Times New Roman" w:hAnsi="Times New Roman" w:cs="Times New Roman"/>
                <w:sz w:val="16"/>
                <w:szCs w:val="1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05E015D" w14:textId="22D5AE71" w:rsidR="002C6D55" w:rsidRPr="002C6D55" w:rsidRDefault="002C6D55" w:rsidP="00B63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line="18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dxa"/>
          </w:tcPr>
          <w:p w14:paraId="5B317F03" w14:textId="77777777" w:rsidR="002C6D55" w:rsidRPr="002C6D55" w:rsidRDefault="002C6D55" w:rsidP="00B63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18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B2C0DD6" w14:textId="35B0D03D" w:rsidR="002C6D55" w:rsidRPr="002C6D55" w:rsidRDefault="002C6D55" w:rsidP="00B63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18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6D55" w:rsidRPr="00172ECE" w14:paraId="0B19DD10" w14:textId="541B906D" w:rsidTr="006C3DD3">
        <w:trPr>
          <w:trHeight w:val="70"/>
        </w:trPr>
        <w:tc>
          <w:tcPr>
            <w:tcW w:w="5310" w:type="dxa"/>
            <w:vAlign w:val="bottom"/>
          </w:tcPr>
          <w:p w14:paraId="379F4033" w14:textId="77777777" w:rsidR="002C6D55" w:rsidRPr="00172ECE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2F7DA010" w14:textId="154278F0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314,345</w:t>
            </w:r>
          </w:p>
        </w:tc>
        <w:tc>
          <w:tcPr>
            <w:tcW w:w="270" w:type="dxa"/>
          </w:tcPr>
          <w:p w14:paraId="509050BE" w14:textId="77777777" w:rsidR="002C6D55" w:rsidRPr="00CF2079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40807C97" w14:textId="7C47A0C5" w:rsidR="002C6D55" w:rsidRPr="00CF2079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2079">
              <w:rPr>
                <w:rFonts w:ascii="Angsana New" w:hAnsi="Angsana New"/>
                <w:b/>
                <w:bCs/>
                <w:sz w:val="30"/>
                <w:szCs w:val="30"/>
              </w:rPr>
              <w:t>315,932</w:t>
            </w:r>
          </w:p>
        </w:tc>
      </w:tr>
    </w:tbl>
    <w:p w14:paraId="341FA0AB" w14:textId="18C98F3C" w:rsidR="00CA1560" w:rsidRPr="000819C0" w:rsidRDefault="00CA1560" w:rsidP="00B63E48">
      <w:pPr>
        <w:spacing w:line="180" w:lineRule="exact"/>
        <w:ind w:right="389" w:firstLine="547"/>
        <w:rPr>
          <w:rFonts w:ascii="Angsana New" w:hAnsi="Angsana New"/>
          <w:color w:val="000000"/>
          <w:sz w:val="30"/>
          <w:szCs w:val="30"/>
        </w:rPr>
      </w:pPr>
    </w:p>
    <w:p w14:paraId="7B74C9D0" w14:textId="31FB8112" w:rsidR="00CA1560" w:rsidRPr="00B0181B" w:rsidRDefault="00CA1560" w:rsidP="00CA1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015B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ผลประโยชน์พนักงานระยะยาวอื่น</w:t>
      </w:r>
    </w:p>
    <w:p w14:paraId="4A6F1DE2" w14:textId="77777777" w:rsidR="00CA1560" w:rsidRPr="005D44E3" w:rsidRDefault="00CA1560" w:rsidP="00B63E48">
      <w:pPr>
        <w:spacing w:line="180" w:lineRule="exact"/>
        <w:ind w:right="389" w:firstLine="547"/>
        <w:rPr>
          <w:rFonts w:ascii="Angsana New" w:hAnsi="Angsana New"/>
          <w:color w:val="000000"/>
          <w:sz w:val="30"/>
          <w:szCs w:val="30"/>
        </w:rPr>
      </w:pPr>
    </w:p>
    <w:p w14:paraId="23DA418B" w14:textId="77777777" w:rsidR="00CA1560" w:rsidRDefault="00CA1560" w:rsidP="005D44E3">
      <w:pPr>
        <w:tabs>
          <w:tab w:val="left" w:pos="9603"/>
        </w:tabs>
        <w:spacing w:line="240" w:lineRule="auto"/>
        <w:ind w:left="540" w:right="-27"/>
        <w:rPr>
          <w:rFonts w:ascii="Angsana New" w:hAnsi="Angsana New"/>
          <w:sz w:val="30"/>
          <w:szCs w:val="30"/>
        </w:rPr>
      </w:pPr>
      <w:r w:rsidRPr="00B0181B">
        <w:rPr>
          <w:rFonts w:ascii="Angsana New" w:hAnsi="Angsana New"/>
          <w:color w:val="000000"/>
          <w:sz w:val="30"/>
          <w:szCs w:val="30"/>
          <w:cs/>
        </w:rPr>
        <w:t>ภาระผูกพันผลประโยชน์พนักงานระยะยาวอื่น</w:t>
      </w:r>
      <w:r w:rsidRPr="00B0181B">
        <w:rPr>
          <w:rFonts w:ascii="Angsana New" w:hAnsi="Angsana New"/>
          <w:sz w:val="30"/>
          <w:szCs w:val="30"/>
          <w:cs/>
        </w:rPr>
        <w:t>เป็นผลประโยชน์ให้ตามสิทธิและข้อกำหนดของบริษัท</w:t>
      </w:r>
    </w:p>
    <w:p w14:paraId="3C4EDC94" w14:textId="6D69D28A" w:rsidR="00615562" w:rsidRPr="00B63E48" w:rsidRDefault="00615562" w:rsidP="00B63E48">
      <w:pPr>
        <w:spacing w:line="180" w:lineRule="exact"/>
        <w:ind w:right="389" w:firstLine="547"/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270"/>
        <w:gridCol w:w="1620"/>
        <w:gridCol w:w="270"/>
      </w:tblGrid>
      <w:tr w:rsidR="006C3DD3" w:rsidRPr="00B0181B" w14:paraId="219D23EC" w14:textId="77777777" w:rsidTr="00FC5273">
        <w:tc>
          <w:tcPr>
            <w:tcW w:w="5670" w:type="dxa"/>
          </w:tcPr>
          <w:p w14:paraId="7AB65B20" w14:textId="58788F4F" w:rsidR="006C3DD3" w:rsidRPr="00B0181B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</w:t>
            </w:r>
          </w:p>
        </w:tc>
        <w:tc>
          <w:tcPr>
            <w:tcW w:w="3960" w:type="dxa"/>
            <w:gridSpan w:val="4"/>
          </w:tcPr>
          <w:p w14:paraId="1509520B" w14:textId="5867A2E0" w:rsidR="006C3DD3" w:rsidRPr="003E5BB7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6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6C3DD3" w:rsidRPr="00B0181B" w14:paraId="79A47ADE" w14:textId="77777777" w:rsidTr="00FC5273">
        <w:tc>
          <w:tcPr>
            <w:tcW w:w="5670" w:type="dxa"/>
          </w:tcPr>
          <w:p w14:paraId="2477E9DB" w14:textId="241EAC3B" w:rsidR="006C3DD3" w:rsidRPr="005C5B09" w:rsidRDefault="006C3DD3" w:rsidP="005C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C5B09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ตามผลประโยชน์พนักงาน</w:t>
            </w:r>
          </w:p>
        </w:tc>
        <w:tc>
          <w:tcPr>
            <w:tcW w:w="3960" w:type="dxa"/>
            <w:gridSpan w:val="4"/>
          </w:tcPr>
          <w:p w14:paraId="5D574FFD" w14:textId="64CFB3D3" w:rsidR="006C3DD3" w:rsidRPr="003E5BB7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63E48" w:rsidRPr="00B0181B" w14:paraId="3F1ECD27" w14:textId="77777777" w:rsidTr="00FC5273">
        <w:tc>
          <w:tcPr>
            <w:tcW w:w="5670" w:type="dxa"/>
          </w:tcPr>
          <w:p w14:paraId="5D3A84C9" w14:textId="26E5330D" w:rsidR="00B63E48" w:rsidRPr="005C5B09" w:rsidRDefault="00B63E48" w:rsidP="005C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C5B09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3960" w:type="dxa"/>
            <w:gridSpan w:val="4"/>
          </w:tcPr>
          <w:p w14:paraId="2904FB06" w14:textId="5B0F0292" w:rsidR="00B63E48" w:rsidRDefault="00B63E48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6C3DD3" w:rsidRPr="00B0181B" w14:paraId="4D54E61A" w14:textId="77777777" w:rsidTr="00FC5273">
        <w:tc>
          <w:tcPr>
            <w:tcW w:w="5670" w:type="dxa"/>
          </w:tcPr>
          <w:p w14:paraId="57124B95" w14:textId="41E431FE" w:rsidR="006C3DD3" w:rsidRPr="00B0181B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6D0EBFC" w14:textId="5185CCDF" w:rsidR="006C3DD3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7FA0034" w14:textId="77777777" w:rsidR="006C3DD3" w:rsidRPr="003E5BB7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2"/>
          </w:tcPr>
          <w:p w14:paraId="4CE6CD0A" w14:textId="55504D4A" w:rsidR="006C3DD3" w:rsidRPr="003E5BB7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C3DD3" w:rsidRPr="00B0181B" w14:paraId="401977CA" w14:textId="77777777" w:rsidTr="00FC5273">
        <w:tc>
          <w:tcPr>
            <w:tcW w:w="5670" w:type="dxa"/>
          </w:tcPr>
          <w:p w14:paraId="7BB40A72" w14:textId="77777777" w:rsidR="006C3DD3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4"/>
          </w:tcPr>
          <w:p w14:paraId="399C669D" w14:textId="6642C2DC" w:rsidR="006C3DD3" w:rsidRPr="00104637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29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3DD3" w:rsidRPr="00CF7C61" w14:paraId="160190D5" w14:textId="6B6D86BC" w:rsidTr="00FC5273">
        <w:tc>
          <w:tcPr>
            <w:tcW w:w="5670" w:type="dxa"/>
          </w:tcPr>
          <w:p w14:paraId="546FE61B" w14:textId="0897FC59" w:rsidR="006C3DD3" w:rsidRPr="00C63F36" w:rsidRDefault="006C3DD3" w:rsidP="006C3DD3">
            <w:pPr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  <w:r w:rsidRPr="00C63F3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</w:tcPr>
          <w:p w14:paraId="65DF00B7" w14:textId="3E366D60" w:rsidR="006C3DD3" w:rsidRPr="00F117D9" w:rsidRDefault="002C6D55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C6D55">
              <w:rPr>
                <w:rFonts w:ascii="Angsana New" w:hAnsi="Angsana New"/>
                <w:sz w:val="30"/>
                <w:szCs w:val="30"/>
              </w:rPr>
              <w:t>16,441</w:t>
            </w:r>
          </w:p>
        </w:tc>
        <w:tc>
          <w:tcPr>
            <w:tcW w:w="270" w:type="dxa"/>
          </w:tcPr>
          <w:p w14:paraId="583F8D26" w14:textId="77777777" w:rsidR="006C3DD3" w:rsidRPr="00F117D9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2"/>
          </w:tcPr>
          <w:p w14:paraId="63D6CF09" w14:textId="05F61E14" w:rsidR="006C3DD3" w:rsidRPr="00F117D9" w:rsidRDefault="006C3DD3" w:rsidP="00C3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117D9">
              <w:rPr>
                <w:rFonts w:ascii="Angsana New" w:hAnsi="Angsana New"/>
                <w:sz w:val="30"/>
                <w:szCs w:val="30"/>
              </w:rPr>
              <w:t>16,524</w:t>
            </w:r>
          </w:p>
        </w:tc>
      </w:tr>
      <w:tr w:rsidR="006C3DD3" w:rsidRPr="005D44E3" w14:paraId="3365CD2D" w14:textId="42D1661C" w:rsidTr="00FC5273">
        <w:trPr>
          <w:trHeight w:val="254"/>
        </w:trPr>
        <w:tc>
          <w:tcPr>
            <w:tcW w:w="5670" w:type="dxa"/>
          </w:tcPr>
          <w:p w14:paraId="52A95E91" w14:textId="77777777" w:rsidR="006C3DD3" w:rsidRPr="00E6461B" w:rsidRDefault="006C3DD3" w:rsidP="00E6461B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60" w:lineRule="exact"/>
              <w:ind w:left="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25807E9" w14:textId="2AAC184B" w:rsidR="006C3DD3" w:rsidRPr="00E6461B" w:rsidRDefault="006C3DD3" w:rsidP="00E6461B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  <w:tab w:val="decimal" w:pos="1150"/>
                <w:tab w:val="decimal" w:pos="1269"/>
              </w:tabs>
              <w:spacing w:line="260" w:lineRule="exact"/>
              <w:ind w:left="15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404B92" w14:textId="77777777" w:rsidR="006C3DD3" w:rsidRPr="00E6461B" w:rsidRDefault="006C3DD3" w:rsidP="00E6461B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  <w:tab w:val="decimal" w:pos="1269"/>
              </w:tabs>
              <w:spacing w:line="260" w:lineRule="exact"/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2"/>
          </w:tcPr>
          <w:p w14:paraId="764711D7" w14:textId="1916D043" w:rsidR="006C3DD3" w:rsidRPr="00E6461B" w:rsidRDefault="006C3DD3" w:rsidP="00E6461B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  <w:tab w:val="decimal" w:pos="1269"/>
                <w:tab w:val="decimal" w:pos="1605"/>
              </w:tabs>
              <w:spacing w:line="260" w:lineRule="exact"/>
              <w:ind w:left="15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DD3" w:rsidRPr="00CF7C61" w14:paraId="5C64CE87" w14:textId="1F8464DC" w:rsidTr="00FC5273">
        <w:tc>
          <w:tcPr>
            <w:tcW w:w="5670" w:type="dxa"/>
          </w:tcPr>
          <w:p w14:paraId="637CFE3A" w14:textId="453D0ABF" w:rsidR="006C3DD3" w:rsidRPr="00C579F4" w:rsidRDefault="006C3DD3" w:rsidP="006C3DD3">
            <w:pPr>
              <w:tabs>
                <w:tab w:val="clear" w:pos="227"/>
                <w:tab w:val="clear" w:pos="454"/>
                <w:tab w:val="clear" w:pos="680"/>
                <w:tab w:val="left" w:pos="162"/>
                <w:tab w:val="left" w:pos="52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79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C579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C579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1800" w:type="dxa"/>
          </w:tcPr>
          <w:p w14:paraId="2E1F6DA3" w14:textId="7848C7C1" w:rsidR="006C3DD3" w:rsidRPr="00F117D9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  <w:tab w:val="decimal" w:pos="1269"/>
              </w:tabs>
              <w:spacing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738A40" w14:textId="77777777" w:rsidR="006C3DD3" w:rsidRPr="00F117D9" w:rsidRDefault="006C3DD3" w:rsidP="006C3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2"/>
          </w:tcPr>
          <w:p w14:paraId="351E1A39" w14:textId="0C9FE07B" w:rsidR="006C3DD3" w:rsidRPr="00F117D9" w:rsidRDefault="006C3DD3" w:rsidP="00C3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6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6D55" w:rsidRPr="00CF7C61" w14:paraId="653B24D5" w14:textId="5EE0CF6D" w:rsidTr="00FC5273">
        <w:tc>
          <w:tcPr>
            <w:tcW w:w="5670" w:type="dxa"/>
          </w:tcPr>
          <w:p w14:paraId="2253FF1D" w14:textId="77777777" w:rsidR="002C6D55" w:rsidRPr="00CF7C61" w:rsidRDefault="002C6D55" w:rsidP="002C6D5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800" w:type="dxa"/>
          </w:tcPr>
          <w:p w14:paraId="0AEC5B37" w14:textId="2925B3D3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1,702</w:t>
            </w:r>
          </w:p>
        </w:tc>
        <w:tc>
          <w:tcPr>
            <w:tcW w:w="270" w:type="dxa"/>
          </w:tcPr>
          <w:p w14:paraId="32E9B068" w14:textId="77777777" w:rsidR="002C6D55" w:rsidRPr="00F117D9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2"/>
          </w:tcPr>
          <w:p w14:paraId="718276D1" w14:textId="07F48AFA" w:rsidR="002C6D55" w:rsidRPr="00F117D9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117D9">
              <w:rPr>
                <w:rFonts w:ascii="Angsana New" w:hAnsi="Angsana New"/>
                <w:sz w:val="30"/>
                <w:szCs w:val="30"/>
              </w:rPr>
              <w:t>1,340</w:t>
            </w:r>
          </w:p>
        </w:tc>
      </w:tr>
      <w:tr w:rsidR="002C6D55" w:rsidRPr="00CF7C61" w14:paraId="2995DD64" w14:textId="3515112F" w:rsidTr="00FC5273">
        <w:tc>
          <w:tcPr>
            <w:tcW w:w="5670" w:type="dxa"/>
          </w:tcPr>
          <w:p w14:paraId="2900F0F9" w14:textId="45789B0C" w:rsidR="002C6D55" w:rsidRPr="00CF7C61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353F06C" w14:textId="26706ABD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270" w:type="dxa"/>
          </w:tcPr>
          <w:p w14:paraId="7E07C0CD" w14:textId="77777777" w:rsidR="002C6D55" w:rsidRPr="00F117D9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</w:tcPr>
          <w:p w14:paraId="0441093A" w14:textId="2CA69A56" w:rsidR="002C6D55" w:rsidRPr="00F117D9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117D9">
              <w:rPr>
                <w:rFonts w:ascii="Angsana New" w:hAnsi="Angsana New"/>
                <w:sz w:val="30"/>
                <w:szCs w:val="30"/>
              </w:rPr>
              <w:t>175</w:t>
            </w:r>
          </w:p>
        </w:tc>
      </w:tr>
      <w:tr w:rsidR="002C6D55" w:rsidRPr="00CF7C61" w14:paraId="2FA2AB82" w14:textId="4E0B9EAE" w:rsidTr="00FC5273">
        <w:tc>
          <w:tcPr>
            <w:tcW w:w="5670" w:type="dxa"/>
          </w:tcPr>
          <w:p w14:paraId="755B0730" w14:textId="77777777" w:rsid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5F5C303" w14:textId="41BB9A45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1,878</w:t>
            </w:r>
          </w:p>
        </w:tc>
        <w:tc>
          <w:tcPr>
            <w:tcW w:w="270" w:type="dxa"/>
          </w:tcPr>
          <w:p w14:paraId="622BCDAB" w14:textId="77777777" w:rsidR="002C6D55" w:rsidRPr="00F117D9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D36449" w14:textId="37242AE4" w:rsidR="002C6D55" w:rsidRPr="00F117D9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117D9">
              <w:rPr>
                <w:rFonts w:ascii="Angsana New" w:hAnsi="Angsana New"/>
                <w:sz w:val="30"/>
                <w:szCs w:val="30"/>
              </w:rPr>
              <w:t>1,515</w:t>
            </w:r>
          </w:p>
        </w:tc>
      </w:tr>
      <w:tr w:rsidR="002C6D55" w:rsidRPr="005D44E3" w14:paraId="1CEA04ED" w14:textId="7EBB0DA5" w:rsidTr="00FC5273">
        <w:tc>
          <w:tcPr>
            <w:tcW w:w="5670" w:type="dxa"/>
          </w:tcPr>
          <w:p w14:paraId="27F1B6B4" w14:textId="3EE0F580" w:rsidR="002C6D55" w:rsidRPr="00B341DB" w:rsidRDefault="002C6D55" w:rsidP="00B63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jc w:val="both"/>
              <w:rPr>
                <w:rFonts w:ascii="Times New Roman" w:hAnsi="Times New Roman" w:cs="Times New Roman"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14:paraId="7514517A" w14:textId="4D197574" w:rsidR="002C6D55" w:rsidRPr="002C6D55" w:rsidRDefault="002C6D55" w:rsidP="00B63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  <w:tab w:val="decimal" w:pos="1269"/>
              </w:tabs>
              <w:spacing w:line="180" w:lineRule="exact"/>
              <w:ind w:left="-108" w:right="-10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dxa"/>
          </w:tcPr>
          <w:p w14:paraId="0D1DAAB0" w14:textId="77777777" w:rsidR="002C6D55" w:rsidRPr="00B341DB" w:rsidRDefault="002C6D55" w:rsidP="00B63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880"/>
              </w:tabs>
              <w:spacing w:line="180" w:lineRule="exact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90" w:type="dxa"/>
            <w:gridSpan w:val="2"/>
          </w:tcPr>
          <w:p w14:paraId="69077DEE" w14:textId="457DFB47" w:rsidR="002C6D55" w:rsidRPr="00B341DB" w:rsidRDefault="002C6D55" w:rsidP="00B63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  <w:tab w:val="decimal" w:pos="1605"/>
              </w:tabs>
              <w:spacing w:line="18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6D55" w:rsidRPr="00172ECE" w14:paraId="7E44263A" w14:textId="5F771190" w:rsidTr="00FC5273">
        <w:tc>
          <w:tcPr>
            <w:tcW w:w="5670" w:type="dxa"/>
          </w:tcPr>
          <w:p w14:paraId="58CBBF94" w14:textId="63DE6399" w:rsidR="002C6D55" w:rsidRPr="00CF7C61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>
              <w:rPr>
                <w:rFonts w:ascii="Angsana New" w:hAnsi="Angsana New"/>
                <w:sz w:val="30"/>
                <w:szCs w:val="30"/>
                <w:cs/>
              </w:rPr>
              <w:t>โยชน์จ่าย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3C3E075" w14:textId="551A191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(2,288)</w:t>
            </w:r>
          </w:p>
        </w:tc>
        <w:tc>
          <w:tcPr>
            <w:tcW w:w="270" w:type="dxa"/>
          </w:tcPr>
          <w:p w14:paraId="4E4BF0E9" w14:textId="77777777" w:rsidR="002C6D55" w:rsidRPr="00F117D9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</w:tcPr>
          <w:p w14:paraId="75E9B60C" w14:textId="4A901BEA" w:rsidR="002C6D55" w:rsidRPr="00F117D9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117D9">
              <w:rPr>
                <w:rFonts w:ascii="Angsana New" w:hAnsi="Angsana New"/>
                <w:sz w:val="30"/>
                <w:szCs w:val="30"/>
              </w:rPr>
              <w:t>(1,598)</w:t>
            </w:r>
          </w:p>
        </w:tc>
      </w:tr>
      <w:tr w:rsidR="002C6D55" w:rsidRPr="005D44E3" w14:paraId="36D36525" w14:textId="21F9EA6A" w:rsidTr="00FC5273">
        <w:trPr>
          <w:trHeight w:val="82"/>
        </w:trPr>
        <w:tc>
          <w:tcPr>
            <w:tcW w:w="5670" w:type="dxa"/>
          </w:tcPr>
          <w:p w14:paraId="177B8844" w14:textId="77777777" w:rsidR="002C6D55" w:rsidRPr="00B341DB" w:rsidRDefault="002C6D55" w:rsidP="00B63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jc w:val="both"/>
              <w:rPr>
                <w:rFonts w:ascii="Times New Roman" w:hAnsi="Times New Roman" w:cs="Times New Roman"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F15D404" w14:textId="1B34855F" w:rsidR="002C6D55" w:rsidRPr="002C6D55" w:rsidRDefault="002C6D55" w:rsidP="00B63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  <w:tab w:val="decimal" w:pos="1179"/>
              </w:tabs>
              <w:spacing w:line="180" w:lineRule="exact"/>
              <w:ind w:right="-10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dxa"/>
          </w:tcPr>
          <w:p w14:paraId="2EED8D5D" w14:textId="77777777" w:rsidR="002C6D55" w:rsidRPr="00B341DB" w:rsidRDefault="002C6D55" w:rsidP="00B63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  <w:tab w:val="decimal" w:pos="1880"/>
              </w:tabs>
              <w:spacing w:line="18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</w:tcPr>
          <w:p w14:paraId="0BA2A852" w14:textId="5266057E" w:rsidR="002C6D55" w:rsidRPr="00B341DB" w:rsidRDefault="002C6D55" w:rsidP="00B63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  <w:tab w:val="decimal" w:pos="1605"/>
              </w:tabs>
              <w:spacing w:line="18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6D55" w:rsidRPr="00172ECE" w14:paraId="2814634A" w14:textId="7A201406" w:rsidTr="00FC5273">
        <w:trPr>
          <w:trHeight w:val="70"/>
        </w:trPr>
        <w:tc>
          <w:tcPr>
            <w:tcW w:w="5670" w:type="dxa"/>
            <w:vAlign w:val="bottom"/>
          </w:tcPr>
          <w:p w14:paraId="66DC18AD" w14:textId="49185336" w:rsidR="002C6D55" w:rsidRPr="00172ECE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1E2A7BA3" w14:textId="654160E5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16,031</w:t>
            </w:r>
          </w:p>
        </w:tc>
        <w:tc>
          <w:tcPr>
            <w:tcW w:w="270" w:type="dxa"/>
          </w:tcPr>
          <w:p w14:paraId="580B000D" w14:textId="77777777" w:rsidR="002C6D55" w:rsidRPr="00F117D9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gridSpan w:val="2"/>
            <w:tcBorders>
              <w:bottom w:val="double" w:sz="4" w:space="0" w:color="auto"/>
            </w:tcBorders>
          </w:tcPr>
          <w:p w14:paraId="3BAD19E6" w14:textId="2B0CA67D" w:rsidR="002C6D55" w:rsidRPr="00F117D9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17D9">
              <w:rPr>
                <w:rFonts w:ascii="Angsana New" w:hAnsi="Angsana New"/>
                <w:b/>
                <w:bCs/>
                <w:sz w:val="30"/>
                <w:szCs w:val="30"/>
              </w:rPr>
              <w:t>16,441</w:t>
            </w:r>
          </w:p>
        </w:tc>
      </w:tr>
      <w:tr w:rsidR="00F117D9" w:rsidRPr="00B0181B" w14:paraId="1F13EE75" w14:textId="77777777" w:rsidTr="00FC5273">
        <w:trPr>
          <w:gridAfter w:val="1"/>
          <w:wAfter w:w="270" w:type="dxa"/>
        </w:trPr>
        <w:tc>
          <w:tcPr>
            <w:tcW w:w="5670" w:type="dxa"/>
          </w:tcPr>
          <w:p w14:paraId="785B5FE9" w14:textId="2DB84095" w:rsidR="00F117D9" w:rsidRPr="00B0181B" w:rsidRDefault="00F117D9" w:rsidP="009D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3154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403154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ในการประมาณการ</w:t>
            </w:r>
          </w:p>
        </w:tc>
        <w:tc>
          <w:tcPr>
            <w:tcW w:w="3690" w:type="dxa"/>
            <w:gridSpan w:val="3"/>
          </w:tcPr>
          <w:p w14:paraId="647B7809" w14:textId="77777777" w:rsidR="00F117D9" w:rsidRPr="00BC12D1" w:rsidRDefault="00F117D9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F117D9" w:rsidRPr="00B0181B" w14:paraId="09013937" w14:textId="77777777" w:rsidTr="00FC5273">
        <w:trPr>
          <w:gridAfter w:val="1"/>
          <w:wAfter w:w="270" w:type="dxa"/>
        </w:trPr>
        <w:tc>
          <w:tcPr>
            <w:tcW w:w="5670" w:type="dxa"/>
          </w:tcPr>
          <w:p w14:paraId="5AAFC5FC" w14:textId="109263C8" w:rsidR="00F117D9" w:rsidRPr="00B0181B" w:rsidRDefault="005A0B8E" w:rsidP="009D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3154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3690" w:type="dxa"/>
            <w:gridSpan w:val="3"/>
          </w:tcPr>
          <w:p w14:paraId="244B3954" w14:textId="18933A37" w:rsidR="00F117D9" w:rsidRPr="00BC12D1" w:rsidRDefault="00F117D9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F117D9" w:rsidRPr="00B0181B" w14:paraId="64C586B8" w14:textId="77777777" w:rsidTr="00FC5273">
        <w:trPr>
          <w:gridAfter w:val="1"/>
          <w:wAfter w:w="270" w:type="dxa"/>
        </w:trPr>
        <w:tc>
          <w:tcPr>
            <w:tcW w:w="5670" w:type="dxa"/>
          </w:tcPr>
          <w:p w14:paraId="0FE92CE4" w14:textId="424017A3" w:rsidR="00F117D9" w:rsidRPr="00904E2A" w:rsidRDefault="00F117D9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F6BE6AA" w14:textId="764E8D2E" w:rsidR="00F117D9" w:rsidRPr="00284595" w:rsidRDefault="00F117D9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B60FA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97CFEAB" w14:textId="77777777" w:rsidR="00F117D9" w:rsidRPr="00B0181B" w:rsidRDefault="00F117D9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B42CA26" w14:textId="783000F6" w:rsidR="00F117D9" w:rsidRPr="00284595" w:rsidRDefault="00F117D9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B60FA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715A3" w:rsidRPr="00B0181B" w14:paraId="261D373A" w14:textId="77777777" w:rsidTr="00FC5273">
        <w:trPr>
          <w:gridAfter w:val="1"/>
          <w:wAfter w:w="270" w:type="dxa"/>
        </w:trPr>
        <w:tc>
          <w:tcPr>
            <w:tcW w:w="5670" w:type="dxa"/>
          </w:tcPr>
          <w:p w14:paraId="08CE3E81" w14:textId="77777777" w:rsidR="006715A3" w:rsidRPr="00B0181B" w:rsidRDefault="006715A3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B408AE4" w14:textId="0CD89D9F" w:rsidR="006715A3" w:rsidRPr="00B0181B" w:rsidRDefault="006715A3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</w:t>
            </w: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C6D55" w:rsidRPr="00CF7C61" w14:paraId="1212C044" w14:textId="6E38A472" w:rsidTr="00FC5273">
        <w:trPr>
          <w:gridAfter w:val="1"/>
          <w:wAfter w:w="270" w:type="dxa"/>
        </w:trPr>
        <w:tc>
          <w:tcPr>
            <w:tcW w:w="5670" w:type="dxa"/>
          </w:tcPr>
          <w:p w14:paraId="6AF629EC" w14:textId="77777777" w:rsidR="002C6D55" w:rsidRPr="00CF7C61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F7C61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800" w:type="dxa"/>
          </w:tcPr>
          <w:p w14:paraId="00B33993" w14:textId="50C35459" w:rsidR="002C6D55" w:rsidRPr="00154039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2.28 </w:t>
            </w:r>
            <w:r w:rsidR="00F763E1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2.38</w:t>
            </w:r>
          </w:p>
        </w:tc>
        <w:tc>
          <w:tcPr>
            <w:tcW w:w="270" w:type="dxa"/>
          </w:tcPr>
          <w:p w14:paraId="76B4732C" w14:textId="77777777" w:rsidR="002C6D55" w:rsidRPr="00CF7C61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3B356BA" w14:textId="342C864C" w:rsidR="002C6D55" w:rsidRPr="006843C2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1.64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1.73</w:t>
            </w:r>
          </w:p>
        </w:tc>
      </w:tr>
      <w:tr w:rsidR="002C6D55" w:rsidRPr="00CF7C61" w14:paraId="21402BF7" w14:textId="22445504" w:rsidTr="00FC5273">
        <w:trPr>
          <w:gridAfter w:val="1"/>
          <w:wAfter w:w="270" w:type="dxa"/>
        </w:trPr>
        <w:tc>
          <w:tcPr>
            <w:tcW w:w="5670" w:type="dxa"/>
          </w:tcPr>
          <w:p w14:paraId="7466A7FF" w14:textId="77777777" w:rsidR="002C6D55" w:rsidRPr="00F24574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5B81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800" w:type="dxa"/>
          </w:tcPr>
          <w:p w14:paraId="2147E3CA" w14:textId="4DA9E672" w:rsidR="002C6D55" w:rsidRPr="00154039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4.5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5.5</w:t>
            </w:r>
          </w:p>
        </w:tc>
        <w:tc>
          <w:tcPr>
            <w:tcW w:w="270" w:type="dxa"/>
          </w:tcPr>
          <w:p w14:paraId="5DFA837D" w14:textId="77777777" w:rsidR="002C6D55" w:rsidRPr="00CF7C61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E933AB5" w14:textId="5D251DB4" w:rsidR="002C6D55" w:rsidRPr="006843C2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4.5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5.5</w:t>
            </w:r>
          </w:p>
        </w:tc>
      </w:tr>
      <w:tr w:rsidR="002C6D55" w:rsidRPr="00CF7C61" w14:paraId="5AAEEF8B" w14:textId="2E0DF120" w:rsidTr="00FC5273">
        <w:trPr>
          <w:gridAfter w:val="1"/>
          <w:wAfter w:w="270" w:type="dxa"/>
        </w:trPr>
        <w:tc>
          <w:tcPr>
            <w:tcW w:w="5670" w:type="dxa"/>
          </w:tcPr>
          <w:p w14:paraId="35E36019" w14:textId="77777777" w:rsidR="002C6D55" w:rsidRPr="00380A51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80A51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800" w:type="dxa"/>
          </w:tcPr>
          <w:p w14:paraId="6EEA6FDA" w14:textId="09FA9037" w:rsidR="002C6D55" w:rsidRPr="00154039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22</w:t>
            </w:r>
          </w:p>
        </w:tc>
        <w:tc>
          <w:tcPr>
            <w:tcW w:w="270" w:type="dxa"/>
          </w:tcPr>
          <w:p w14:paraId="32D1F70E" w14:textId="77777777" w:rsidR="002C6D55" w:rsidRPr="00CF7C61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BFFAD7A" w14:textId="11B063F7" w:rsidR="002C6D55" w:rsidRPr="006843C2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22</w:t>
            </w:r>
          </w:p>
        </w:tc>
      </w:tr>
      <w:tr w:rsidR="002C6D55" w:rsidRPr="00CF7C61" w14:paraId="1AC01377" w14:textId="4FEDC789" w:rsidTr="00FC5273">
        <w:trPr>
          <w:gridAfter w:val="1"/>
          <w:wAfter w:w="270" w:type="dxa"/>
        </w:trPr>
        <w:tc>
          <w:tcPr>
            <w:tcW w:w="5670" w:type="dxa"/>
          </w:tcPr>
          <w:p w14:paraId="0428999E" w14:textId="77777777" w:rsidR="002C6D55" w:rsidRPr="00380A51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80A51">
              <w:rPr>
                <w:rFonts w:ascii="Angsana New" w:hAnsi="Angsana New"/>
                <w:sz w:val="30"/>
                <w:szCs w:val="30"/>
                <w:cs/>
              </w:rPr>
              <w:t xml:space="preserve">อายุครบเกษียณ </w:t>
            </w:r>
            <w:r w:rsidRPr="00F245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800" w:type="dxa"/>
          </w:tcPr>
          <w:p w14:paraId="2499E804" w14:textId="6C7B3790" w:rsidR="002C6D55" w:rsidRPr="00154039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55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</w:rPr>
              <w:t xml:space="preserve"> 60</w:t>
            </w:r>
          </w:p>
        </w:tc>
        <w:tc>
          <w:tcPr>
            <w:tcW w:w="270" w:type="dxa"/>
          </w:tcPr>
          <w:p w14:paraId="3F669BF9" w14:textId="77777777" w:rsidR="002C6D55" w:rsidRPr="00CF7C61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7A73FA" w14:textId="57DFED8B" w:rsidR="002C6D55" w:rsidRPr="006843C2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55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</w:rPr>
              <w:t xml:space="preserve"> 60</w:t>
            </w:r>
          </w:p>
        </w:tc>
      </w:tr>
    </w:tbl>
    <w:p w14:paraId="5D484451" w14:textId="77777777" w:rsidR="00440724" w:rsidRPr="009020A8" w:rsidRDefault="00440724" w:rsidP="005D4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3904DFEE" w14:textId="10252514" w:rsidR="00FF4C73" w:rsidRDefault="00380B45" w:rsidP="00FF4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rPr>
          <w:rFonts w:ascii="Angsana New" w:hAnsi="Angsana New"/>
          <w:sz w:val="30"/>
          <w:szCs w:val="30"/>
        </w:rPr>
      </w:pPr>
      <w:r w:rsidRPr="00380A51">
        <w:rPr>
          <w:rFonts w:ascii="Angsana New" w:hAnsi="Angsana New" w:hint="cs"/>
          <w:sz w:val="30"/>
          <w:szCs w:val="30"/>
          <w:cs/>
        </w:rPr>
        <w:t>ข้</w:t>
      </w:r>
      <w:r w:rsidR="0000137C" w:rsidRPr="00380A51">
        <w:rPr>
          <w:rFonts w:ascii="Angsana New" w:hAnsi="Angsana New" w:hint="cs"/>
          <w:sz w:val="30"/>
          <w:szCs w:val="30"/>
          <w:cs/>
        </w:rPr>
        <w:t>อสมมติเกี่ยวกับอัตรา</w:t>
      </w:r>
      <w:r w:rsidR="008819AE" w:rsidRPr="00380A51">
        <w:rPr>
          <w:rFonts w:ascii="Angsana New" w:hAnsi="Angsana New" w:hint="cs"/>
          <w:sz w:val="30"/>
          <w:szCs w:val="30"/>
          <w:cs/>
        </w:rPr>
        <w:t>มรณะ</w:t>
      </w:r>
      <w:r w:rsidR="0000137C" w:rsidRPr="00380A51">
        <w:rPr>
          <w:rFonts w:ascii="Angsana New" w:hAnsi="Angsana New" w:hint="cs"/>
          <w:sz w:val="30"/>
          <w:szCs w:val="30"/>
          <w:cs/>
        </w:rPr>
        <w:t>ในอนาคต</w:t>
      </w:r>
      <w:r w:rsidR="008819AE" w:rsidRPr="00380A51">
        <w:rPr>
          <w:rFonts w:ascii="Angsana New" w:hAnsi="Angsana New" w:hint="cs"/>
          <w:sz w:val="30"/>
          <w:szCs w:val="30"/>
          <w:cs/>
        </w:rPr>
        <w:t>ถือตามข้อมูลทาง</w:t>
      </w:r>
      <w:r w:rsidR="0000137C" w:rsidRPr="00380A51">
        <w:rPr>
          <w:rFonts w:ascii="Angsana New" w:hAnsi="Angsana New" w:hint="cs"/>
          <w:sz w:val="30"/>
          <w:szCs w:val="30"/>
          <w:cs/>
        </w:rPr>
        <w:t>สถิติ</w:t>
      </w:r>
      <w:r w:rsidR="008819AE" w:rsidRPr="00380A51">
        <w:rPr>
          <w:rFonts w:ascii="Angsana New" w:hAnsi="Angsana New" w:hint="cs"/>
          <w:sz w:val="30"/>
          <w:szCs w:val="30"/>
          <w:cs/>
        </w:rPr>
        <w:t>ที่เผยแพร่</w:t>
      </w:r>
      <w:r w:rsidR="00631757" w:rsidRPr="00380A51">
        <w:rPr>
          <w:rFonts w:ascii="Angsana New" w:hAnsi="Angsana New" w:hint="cs"/>
          <w:sz w:val="30"/>
          <w:szCs w:val="30"/>
          <w:cs/>
        </w:rPr>
        <w:t>ทั่วไปและตาราง</w:t>
      </w:r>
      <w:r w:rsidR="008819AE" w:rsidRPr="00380A51">
        <w:rPr>
          <w:rFonts w:ascii="Angsana New" w:hAnsi="Angsana New" w:hint="cs"/>
          <w:sz w:val="30"/>
          <w:szCs w:val="30"/>
          <w:cs/>
        </w:rPr>
        <w:t>มรณะ</w:t>
      </w:r>
    </w:p>
    <w:p w14:paraId="4FBE09F1" w14:textId="77777777" w:rsidR="009D2414" w:rsidRPr="009020A8" w:rsidRDefault="009D2414" w:rsidP="005D4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59254464" w14:textId="0E9140E2" w:rsidR="00546B2D" w:rsidRDefault="009D2414" w:rsidP="00851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10D82" w:rsidRPr="00910D82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910D82" w:rsidRPr="00910D82">
        <w:rPr>
          <w:rFonts w:ascii="Angsana New" w:hAnsi="Angsana New" w:hint="cs"/>
          <w:sz w:val="30"/>
          <w:szCs w:val="30"/>
        </w:rPr>
        <w:t>256</w:t>
      </w:r>
      <w:r w:rsidR="00B60FA6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ระยะเวลาถัวเฉลี่ยถ่วงน้ำหนักของภาระผูกพันผลประโยชน์ที่กำหนดไว้</w:t>
      </w:r>
      <w:r w:rsidR="00851048">
        <w:rPr>
          <w:rFonts w:ascii="Angsana New" w:hAnsi="Angsana New" w:hint="cs"/>
          <w:sz w:val="30"/>
          <w:szCs w:val="30"/>
          <w:cs/>
        </w:rPr>
        <w:t>และผลประโยชน์พนักงานระยะยาวอื่นเ</w:t>
      </w:r>
      <w:r>
        <w:rPr>
          <w:rFonts w:ascii="Angsana New" w:hAnsi="Angsana New" w:hint="cs"/>
          <w:sz w:val="30"/>
          <w:szCs w:val="30"/>
          <w:cs/>
        </w:rPr>
        <w:t xml:space="preserve">ป็น </w:t>
      </w:r>
      <w:r w:rsidR="002C6D55">
        <w:rPr>
          <w:rFonts w:ascii="Angsana New" w:hAnsi="Angsana New"/>
          <w:sz w:val="30"/>
          <w:szCs w:val="30"/>
        </w:rPr>
        <w:t>13.1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2C6D55">
        <w:rPr>
          <w:rFonts w:ascii="Angsana New" w:hAnsi="Angsana New"/>
          <w:sz w:val="30"/>
          <w:szCs w:val="30"/>
        </w:rPr>
        <w:t>13.8</w:t>
      </w:r>
      <w:r>
        <w:rPr>
          <w:rFonts w:ascii="Angsana New" w:hAnsi="Angsana New" w:hint="cs"/>
          <w:sz w:val="30"/>
          <w:szCs w:val="30"/>
          <w:cs/>
        </w:rPr>
        <w:t xml:space="preserve"> ปี </w:t>
      </w:r>
      <w:r w:rsidRPr="009D241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910D82" w:rsidRPr="00910D82">
        <w:rPr>
          <w:rFonts w:ascii="Angsana New" w:hAnsi="Angsana New" w:hint="cs"/>
          <w:i/>
          <w:iCs/>
          <w:sz w:val="30"/>
          <w:szCs w:val="30"/>
        </w:rPr>
        <w:t>256</w:t>
      </w:r>
      <w:r w:rsidR="00B60FA6">
        <w:rPr>
          <w:rFonts w:ascii="Angsana New" w:hAnsi="Angsana New"/>
          <w:i/>
          <w:iCs/>
          <w:sz w:val="30"/>
          <w:szCs w:val="30"/>
        </w:rPr>
        <w:t>4</w:t>
      </w:r>
      <w:r w:rsidRPr="009D2414">
        <w:rPr>
          <w:rFonts w:ascii="Angsana New" w:hAnsi="Angsana New"/>
          <w:i/>
          <w:iCs/>
          <w:sz w:val="30"/>
          <w:szCs w:val="30"/>
        </w:rPr>
        <w:t xml:space="preserve">: </w:t>
      </w:r>
      <w:r w:rsidR="00910D82" w:rsidRPr="00910D82">
        <w:rPr>
          <w:rFonts w:ascii="Angsana New" w:hAnsi="Angsana New" w:hint="cs"/>
          <w:i/>
          <w:iCs/>
          <w:sz w:val="30"/>
          <w:szCs w:val="30"/>
        </w:rPr>
        <w:t>11</w:t>
      </w:r>
      <w:r w:rsidRPr="009D2414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910D82" w:rsidRPr="00910D82">
        <w:rPr>
          <w:rFonts w:ascii="Angsana New" w:hAnsi="Angsana New" w:hint="cs"/>
          <w:i/>
          <w:iCs/>
          <w:sz w:val="30"/>
          <w:szCs w:val="30"/>
        </w:rPr>
        <w:t>7</w:t>
      </w:r>
      <w:r w:rsidRPr="009D2414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 w:rsidR="00910D82" w:rsidRPr="00910D82">
        <w:rPr>
          <w:rFonts w:ascii="Angsana New" w:hAnsi="Angsana New" w:hint="cs"/>
          <w:i/>
          <w:iCs/>
          <w:sz w:val="30"/>
          <w:szCs w:val="30"/>
        </w:rPr>
        <w:t>1</w:t>
      </w:r>
      <w:r w:rsidR="00104637" w:rsidRPr="00104637">
        <w:rPr>
          <w:rFonts w:ascii="Angsana New" w:hAnsi="Angsana New" w:hint="cs"/>
          <w:i/>
          <w:iCs/>
          <w:sz w:val="30"/>
          <w:szCs w:val="30"/>
        </w:rPr>
        <w:t>2</w:t>
      </w:r>
      <w:r w:rsidR="007C3239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104637" w:rsidRPr="00104637">
        <w:rPr>
          <w:rFonts w:ascii="Angsana New" w:hAnsi="Angsana New" w:hint="cs"/>
          <w:i/>
          <w:iCs/>
          <w:sz w:val="30"/>
          <w:szCs w:val="30"/>
        </w:rPr>
        <w:t>3</w:t>
      </w:r>
      <w:r w:rsidRPr="009D2414">
        <w:rPr>
          <w:rFonts w:ascii="Angsana New" w:hAnsi="Angsana New" w:hint="cs"/>
          <w:i/>
          <w:iCs/>
          <w:sz w:val="30"/>
          <w:szCs w:val="30"/>
          <w:cs/>
        </w:rPr>
        <w:t xml:space="preserve"> ปี)</w:t>
      </w:r>
    </w:p>
    <w:p w14:paraId="5376EE90" w14:textId="77777777" w:rsidR="002C6D55" w:rsidRPr="009020A8" w:rsidRDefault="002C6D55" w:rsidP="00B30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F1D8201" w14:textId="7572E2E2" w:rsidR="00431D68" w:rsidRDefault="00C131AE" w:rsidP="00B30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43B5372F" w14:textId="77777777" w:rsidR="00FF4C73" w:rsidRPr="009020A8" w:rsidRDefault="00FF4C73" w:rsidP="005D4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4D173151" w14:textId="5A56AEA9" w:rsidR="0025133B" w:rsidRDefault="00F24574" w:rsidP="00AC5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12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25133B" w:rsidRPr="003B5B81">
        <w:rPr>
          <w:rFonts w:ascii="Angsana New" w:hAnsi="Angsana New"/>
          <w:sz w:val="30"/>
          <w:szCs w:val="30"/>
          <w:cs/>
        </w:rPr>
        <w:t>ที่เกี่ยวข้อง</w:t>
      </w:r>
      <w:r w:rsidR="0025133B" w:rsidRPr="003B5B81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="00D60A4B">
        <w:rPr>
          <w:rFonts w:ascii="Angsana New" w:hAnsi="Angsana New"/>
          <w:sz w:val="30"/>
          <w:szCs w:val="30"/>
          <w:cs/>
        </w:rPr>
        <w:t>อื่นๆ</w:t>
      </w:r>
      <w:r w:rsidR="004B7569">
        <w:rPr>
          <w:rFonts w:ascii="Angsana New" w:hAnsi="Angsana New"/>
          <w:sz w:val="30"/>
          <w:szCs w:val="30"/>
        </w:rPr>
        <w:t xml:space="preserve"> </w:t>
      </w:r>
      <w:r w:rsidR="0025133B" w:rsidRPr="003B5B81">
        <w:rPr>
          <w:rFonts w:ascii="Angsana New" w:hAnsi="Angsana New"/>
          <w:sz w:val="30"/>
          <w:szCs w:val="30"/>
          <w:cs/>
        </w:rPr>
        <w:t>คงที่ จะมีผลกระทบต่อภาระผูกพันผลประโยชน์</w:t>
      </w:r>
      <w:r w:rsidR="00FF4C73">
        <w:rPr>
          <w:rFonts w:ascii="Angsana New" w:hAnsi="Angsana New"/>
          <w:sz w:val="30"/>
          <w:szCs w:val="30"/>
          <w:cs/>
        </w:rPr>
        <w:br/>
      </w:r>
      <w:r w:rsidR="0025133B" w:rsidRPr="003B5B81">
        <w:rPr>
          <w:rFonts w:ascii="Angsana New" w:hAnsi="Angsana New"/>
          <w:sz w:val="30"/>
          <w:szCs w:val="30"/>
          <w:cs/>
        </w:rPr>
        <w:t>ที่กำหนดไว้</w:t>
      </w:r>
      <w:r w:rsidR="00615562">
        <w:rPr>
          <w:rFonts w:ascii="Angsana New" w:hAnsi="Angsana New" w:hint="cs"/>
          <w:sz w:val="30"/>
          <w:szCs w:val="30"/>
          <w:cs/>
        </w:rPr>
        <w:t>และ</w:t>
      </w:r>
      <w:r w:rsidR="00615562" w:rsidRPr="00615562">
        <w:rPr>
          <w:rFonts w:ascii="Angsana New" w:hAnsi="Angsana New"/>
          <w:sz w:val="30"/>
          <w:szCs w:val="30"/>
          <w:cs/>
        </w:rPr>
        <w:t>ผลประโยชน์พนักงานระยะยาวอื่น</w:t>
      </w:r>
      <w:r w:rsidR="0025133B" w:rsidRPr="003B5B81">
        <w:rPr>
          <w:rFonts w:ascii="Angsana New" w:hAnsi="Angsana New"/>
          <w:sz w:val="30"/>
          <w:szCs w:val="30"/>
          <w:cs/>
        </w:rPr>
        <w:t>เป็นจำนวนเงินดังต่อไปนี้</w:t>
      </w:r>
    </w:p>
    <w:p w14:paraId="77079E7C" w14:textId="77777777" w:rsidR="00575029" w:rsidRPr="009020A8" w:rsidRDefault="00575029" w:rsidP="005D4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63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236"/>
        <w:gridCol w:w="1294"/>
        <w:gridCol w:w="244"/>
        <w:gridCol w:w="1286"/>
        <w:gridCol w:w="236"/>
        <w:gridCol w:w="1294"/>
        <w:gridCol w:w="6"/>
      </w:tblGrid>
      <w:tr w:rsidR="00B525B7" w:rsidRPr="00B525B7" w14:paraId="105A5BB0" w14:textId="77777777" w:rsidTr="004F0403">
        <w:trPr>
          <w:tblHeader/>
        </w:trPr>
        <w:tc>
          <w:tcPr>
            <w:tcW w:w="3690" w:type="dxa"/>
          </w:tcPr>
          <w:p w14:paraId="735D9D62" w14:textId="4A2A89A9" w:rsidR="00B525B7" w:rsidRPr="00B525B7" w:rsidRDefault="00B525B7" w:rsidP="00546B2D">
            <w:pPr>
              <w:tabs>
                <w:tab w:val="clear" w:pos="227"/>
                <w:tab w:val="left" w:pos="0"/>
              </w:tabs>
              <w:ind w:left="54" w:hanging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6" w:type="dxa"/>
            <w:gridSpan w:val="8"/>
          </w:tcPr>
          <w:p w14:paraId="3D9821ED" w14:textId="1FF47EE6" w:rsidR="00B525B7" w:rsidRPr="00B525B7" w:rsidRDefault="00B525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525B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="00EF1B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/</w:t>
            </w:r>
            <w:r w:rsidR="00EF1BD8" w:rsidRPr="00B525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25B7" w:rsidRPr="00B525B7" w14:paraId="7EE2B197" w14:textId="09D6CA4B" w:rsidTr="004F0403">
        <w:trPr>
          <w:gridAfter w:val="1"/>
          <w:wAfter w:w="6" w:type="dxa"/>
          <w:tblHeader/>
        </w:trPr>
        <w:tc>
          <w:tcPr>
            <w:tcW w:w="3690" w:type="dxa"/>
          </w:tcPr>
          <w:p w14:paraId="11978822" w14:textId="5CF0062A" w:rsidR="00B525B7" w:rsidRPr="009C4873" w:rsidRDefault="00B525B7" w:rsidP="00546B2D">
            <w:pPr>
              <w:tabs>
                <w:tab w:val="clear" w:pos="227"/>
                <w:tab w:val="clear" w:pos="2807"/>
                <w:tab w:val="left" w:pos="345"/>
              </w:tabs>
              <w:ind w:left="345" w:right="-141" w:hanging="5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73F0FB39" w14:textId="7B8E757E" w:rsidR="00B525B7" w:rsidRPr="00B525B7" w:rsidRDefault="009E2575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="00B525B7" w:rsidRPr="00B525B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44" w:type="dxa"/>
          </w:tcPr>
          <w:p w14:paraId="0541042B" w14:textId="77777777" w:rsidR="00B525B7" w:rsidRPr="00B525B7" w:rsidRDefault="00B525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16" w:type="dxa"/>
            <w:gridSpan w:val="3"/>
          </w:tcPr>
          <w:p w14:paraId="101B557F" w14:textId="2D170F2B" w:rsidR="00B525B7" w:rsidRPr="00B525B7" w:rsidRDefault="009E2575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="00B525B7" w:rsidRPr="00B525B7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B525B7" w:rsidRPr="00B525B7" w14:paraId="72CB6099" w14:textId="77777777" w:rsidTr="004F0403">
        <w:trPr>
          <w:gridAfter w:val="1"/>
          <w:wAfter w:w="6" w:type="dxa"/>
          <w:tblHeader/>
        </w:trPr>
        <w:tc>
          <w:tcPr>
            <w:tcW w:w="3690" w:type="dxa"/>
          </w:tcPr>
          <w:p w14:paraId="68919CBC" w14:textId="6CC764A4" w:rsidR="00B525B7" w:rsidRPr="009C4873" w:rsidRDefault="00910D82" w:rsidP="00910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48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E5B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9C48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50" w:type="dxa"/>
          </w:tcPr>
          <w:p w14:paraId="3536B775" w14:textId="6D0F5333" w:rsidR="00B525B7" w:rsidRPr="00B525B7" w:rsidRDefault="003E5B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E5BB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="00B60FA6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0F28D135" w14:textId="77777777" w:rsidR="00B525B7" w:rsidRPr="00B525B7" w:rsidRDefault="00B525B7" w:rsidP="00B5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2BEE9F98" w14:textId="602A386F" w:rsidR="00B525B7" w:rsidRPr="00B525B7" w:rsidRDefault="003E5B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E5BB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="00B60FA6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4" w:type="dxa"/>
          </w:tcPr>
          <w:p w14:paraId="7C6D4CAD" w14:textId="77777777" w:rsidR="00B525B7" w:rsidRPr="00B525B7" w:rsidRDefault="00B525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86" w:type="dxa"/>
          </w:tcPr>
          <w:p w14:paraId="08238D79" w14:textId="4DFEEF45" w:rsidR="00B525B7" w:rsidRPr="00B525B7" w:rsidRDefault="003E5B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E5BB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="00B60FA6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56F721EA" w14:textId="77777777" w:rsidR="00B525B7" w:rsidRPr="00B525B7" w:rsidRDefault="00B525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</w:tcPr>
          <w:p w14:paraId="61DCE85F" w14:textId="26D77E49" w:rsidR="00B525B7" w:rsidRPr="00B525B7" w:rsidRDefault="003E5BB7" w:rsidP="00B525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E5BB7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="00B60FA6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B525B7" w:rsidRPr="00B525B7" w14:paraId="6213BA0D" w14:textId="03ABB019" w:rsidTr="004F0403">
        <w:tc>
          <w:tcPr>
            <w:tcW w:w="3690" w:type="dxa"/>
          </w:tcPr>
          <w:p w14:paraId="77C9A1D4" w14:textId="4B393587" w:rsidR="00B525B7" w:rsidRPr="00B525B7" w:rsidRDefault="00B525B7" w:rsidP="00447BC7">
            <w:pPr>
              <w:tabs>
                <w:tab w:val="clear" w:pos="227"/>
                <w:tab w:val="clear" w:pos="1644"/>
                <w:tab w:val="clear" w:pos="1871"/>
                <w:tab w:val="left" w:pos="162"/>
                <w:tab w:val="left" w:pos="1872"/>
              </w:tabs>
              <w:ind w:left="54" w:hanging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6" w:type="dxa"/>
            <w:gridSpan w:val="8"/>
          </w:tcPr>
          <w:p w14:paraId="6C8F6314" w14:textId="54318B13" w:rsidR="00B525B7" w:rsidRPr="00B525B7" w:rsidRDefault="00B525B7" w:rsidP="00E2497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525B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525B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B525B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C6D55" w:rsidRPr="00B525B7" w14:paraId="7A1C7B4C" w14:textId="53D8F8B7" w:rsidTr="004F0403">
        <w:trPr>
          <w:gridAfter w:val="1"/>
          <w:wAfter w:w="6" w:type="dxa"/>
        </w:trPr>
        <w:tc>
          <w:tcPr>
            <w:tcW w:w="3690" w:type="dxa"/>
          </w:tcPr>
          <w:p w14:paraId="59C3DFAC" w14:textId="4779CC96" w:rsidR="002C6D55" w:rsidRPr="00B525B7" w:rsidRDefault="002C6D55" w:rsidP="002C6D55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B525B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B525B7">
              <w:rPr>
                <w:rFonts w:ascii="Angsana New" w:hAnsi="Angsana New"/>
                <w:sz w:val="30"/>
                <w:szCs w:val="30"/>
              </w:rPr>
              <w:t>1</w:t>
            </w:r>
            <w:r w:rsidRPr="00B525B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4A68A007" w14:textId="05E48074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(23,841)</w:t>
            </w:r>
          </w:p>
        </w:tc>
        <w:tc>
          <w:tcPr>
            <w:tcW w:w="236" w:type="dxa"/>
          </w:tcPr>
          <w:p w14:paraId="2ACFFE84" w14:textId="77777777" w:rsidR="002C6D55" w:rsidRPr="00EF1BD8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0863DCDB" w14:textId="69D888F3" w:rsidR="002C6D55" w:rsidRPr="00EF1BD8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F1BD8">
              <w:rPr>
                <w:rFonts w:ascii="Angsana New" w:hAnsi="Angsana New"/>
                <w:sz w:val="30"/>
                <w:szCs w:val="30"/>
              </w:rPr>
              <w:t>(25,354)</w:t>
            </w:r>
          </w:p>
        </w:tc>
        <w:tc>
          <w:tcPr>
            <w:tcW w:w="244" w:type="dxa"/>
          </w:tcPr>
          <w:p w14:paraId="48AAACDE" w14:textId="77777777" w:rsidR="002C6D55" w:rsidRPr="00EF1BD8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</w:tcPr>
          <w:p w14:paraId="7251BB2B" w14:textId="2AA049AA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26,603</w:t>
            </w:r>
          </w:p>
        </w:tc>
        <w:tc>
          <w:tcPr>
            <w:tcW w:w="236" w:type="dxa"/>
          </w:tcPr>
          <w:p w14:paraId="1BC9C7F8" w14:textId="21451560" w:rsidR="002C6D55" w:rsidRPr="00EF1BD8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5CA6776" w14:textId="2CBD729F" w:rsidR="002C6D55" w:rsidRPr="00EF1BD8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F1BD8">
              <w:rPr>
                <w:rFonts w:ascii="Angsana New" w:hAnsi="Angsana New"/>
                <w:sz w:val="30"/>
                <w:szCs w:val="30"/>
              </w:rPr>
              <w:t>28,632</w:t>
            </w:r>
          </w:p>
        </w:tc>
      </w:tr>
      <w:tr w:rsidR="002C6D55" w:rsidRPr="00B525B7" w14:paraId="2BD754B9" w14:textId="00EFF1B0" w:rsidTr="004F0403">
        <w:trPr>
          <w:gridAfter w:val="1"/>
          <w:wAfter w:w="6" w:type="dxa"/>
        </w:trPr>
        <w:tc>
          <w:tcPr>
            <w:tcW w:w="3690" w:type="dxa"/>
          </w:tcPr>
          <w:p w14:paraId="31B3063A" w14:textId="26AA8444" w:rsidR="002C6D55" w:rsidRPr="00B525B7" w:rsidRDefault="002C6D55" w:rsidP="002C6D55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525B7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B525B7">
              <w:rPr>
                <w:rFonts w:ascii="Angsana New" w:hAnsi="Angsana New"/>
                <w:sz w:val="30"/>
                <w:szCs w:val="30"/>
              </w:rPr>
              <w:t>1</w:t>
            </w:r>
            <w:r w:rsidRPr="00B525B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1E779D62" w14:textId="77777777" w:rsid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029D09" w14:textId="39FF9EB0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28,784</w:t>
            </w:r>
          </w:p>
        </w:tc>
        <w:tc>
          <w:tcPr>
            <w:tcW w:w="236" w:type="dxa"/>
          </w:tcPr>
          <w:p w14:paraId="4B4F446D" w14:textId="77777777" w:rsidR="002C6D55" w:rsidRPr="00EF1BD8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3F6ABF2D" w14:textId="77777777" w:rsid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9"/>
              <w:rPr>
                <w:rFonts w:ascii="Angsana New" w:hAnsi="Angsana New"/>
                <w:sz w:val="30"/>
                <w:szCs w:val="30"/>
              </w:rPr>
            </w:pPr>
          </w:p>
          <w:p w14:paraId="3B00E17D" w14:textId="7D35060C" w:rsidR="002C6D55" w:rsidRPr="00EF1BD8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F1BD8">
              <w:rPr>
                <w:rFonts w:ascii="Angsana New" w:hAnsi="Angsana New"/>
                <w:sz w:val="30"/>
                <w:szCs w:val="30"/>
              </w:rPr>
              <w:t>34,081</w:t>
            </w:r>
          </w:p>
        </w:tc>
        <w:tc>
          <w:tcPr>
            <w:tcW w:w="244" w:type="dxa"/>
          </w:tcPr>
          <w:p w14:paraId="36A4DB55" w14:textId="77777777" w:rsidR="002C6D55" w:rsidRPr="00EF1BD8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</w:tcPr>
          <w:p w14:paraId="430557E8" w14:textId="77777777" w:rsid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880D09" w14:textId="7B03273D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(25,743)</w:t>
            </w:r>
          </w:p>
        </w:tc>
        <w:tc>
          <w:tcPr>
            <w:tcW w:w="236" w:type="dxa"/>
          </w:tcPr>
          <w:p w14:paraId="27D8DE85" w14:textId="448662C6" w:rsidR="002C6D55" w:rsidRPr="00EF1BD8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4BCC43C" w14:textId="77777777" w:rsid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10179BEC" w14:textId="08C13201" w:rsidR="002C6D55" w:rsidRPr="00EF1BD8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F1BD8">
              <w:rPr>
                <w:rFonts w:ascii="Angsana New" w:hAnsi="Angsana New"/>
                <w:sz w:val="30"/>
                <w:szCs w:val="30"/>
              </w:rPr>
              <w:t>(30,134)</w:t>
            </w:r>
          </w:p>
        </w:tc>
      </w:tr>
      <w:tr w:rsidR="002C6D55" w:rsidRPr="00B525B7" w14:paraId="6D558DF2" w14:textId="74C55BF0" w:rsidTr="004F0403">
        <w:trPr>
          <w:gridAfter w:val="1"/>
          <w:wAfter w:w="6" w:type="dxa"/>
        </w:trPr>
        <w:tc>
          <w:tcPr>
            <w:tcW w:w="3690" w:type="dxa"/>
          </w:tcPr>
          <w:p w14:paraId="7EDA0EA7" w14:textId="5F72B4A5" w:rsidR="002C6D55" w:rsidRPr="00B525B7" w:rsidRDefault="002C6D55" w:rsidP="002C6D55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525B7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  <w:r w:rsidRPr="00B525B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525B7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  <w:r w:rsidRPr="00B525B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B525B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525B7">
              <w:rPr>
                <w:rFonts w:ascii="Angsana New" w:hAnsi="Angsana New"/>
                <w:sz w:val="30"/>
                <w:szCs w:val="30"/>
              </w:rPr>
              <w:t>20</w:t>
            </w:r>
            <w:r w:rsidRPr="00B525B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6262AE9E" w14:textId="77777777" w:rsid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710785" w14:textId="6DDD6B1A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(10,458)</w:t>
            </w:r>
          </w:p>
        </w:tc>
        <w:tc>
          <w:tcPr>
            <w:tcW w:w="236" w:type="dxa"/>
          </w:tcPr>
          <w:p w14:paraId="213A2DB2" w14:textId="77777777" w:rsidR="002C6D55" w:rsidRPr="00EF1BD8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10922FC9" w14:textId="77777777" w:rsid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4FF7B7DE" w14:textId="533FF0E2" w:rsidR="002C6D55" w:rsidRPr="00EF1BD8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F1BD8">
              <w:rPr>
                <w:rFonts w:ascii="Angsana New" w:hAnsi="Angsana New"/>
                <w:sz w:val="30"/>
                <w:szCs w:val="30"/>
              </w:rPr>
              <w:t>(14,097)</w:t>
            </w:r>
          </w:p>
        </w:tc>
        <w:tc>
          <w:tcPr>
            <w:tcW w:w="244" w:type="dxa"/>
          </w:tcPr>
          <w:p w14:paraId="411BFDEC" w14:textId="77777777" w:rsidR="002C6D55" w:rsidRPr="00EF1BD8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</w:tcPr>
          <w:p w14:paraId="03588D4E" w14:textId="77777777" w:rsid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6186E3" w14:textId="3F0A25CA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C6D55">
              <w:rPr>
                <w:rFonts w:asciiTheme="majorBidi" w:hAnsiTheme="majorBidi" w:cstheme="majorBidi"/>
                <w:sz w:val="30"/>
                <w:szCs w:val="30"/>
              </w:rPr>
              <w:t>11,746</w:t>
            </w:r>
          </w:p>
        </w:tc>
        <w:tc>
          <w:tcPr>
            <w:tcW w:w="236" w:type="dxa"/>
          </w:tcPr>
          <w:p w14:paraId="585F62A7" w14:textId="6868FA91" w:rsidR="002C6D55" w:rsidRPr="00EF1BD8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571AEBF" w14:textId="77777777" w:rsid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5264FC29" w14:textId="15499FA5" w:rsidR="002C6D55" w:rsidRPr="00EF1BD8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F1BD8">
              <w:rPr>
                <w:rFonts w:ascii="Angsana New" w:hAnsi="Angsana New"/>
                <w:sz w:val="30"/>
                <w:szCs w:val="30"/>
              </w:rPr>
              <w:t>16,148</w:t>
            </w:r>
          </w:p>
        </w:tc>
      </w:tr>
    </w:tbl>
    <w:p w14:paraId="6C65A20D" w14:textId="22CD2AE5" w:rsidR="005D44E3" w:rsidRPr="00810186" w:rsidRDefault="005D4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0918DDD" w14:textId="77777777" w:rsidR="009304B7" w:rsidRDefault="00930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4CA59E0" w14:textId="080485E6" w:rsidR="002B49BF" w:rsidRDefault="003614CC" w:rsidP="0096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D7AA2">
        <w:rPr>
          <w:rFonts w:ascii="Angsana New" w:hAnsi="Angsana New"/>
          <w:b/>
          <w:bCs/>
          <w:sz w:val="30"/>
          <w:szCs w:val="30"/>
        </w:rPr>
        <w:t>6</w:t>
      </w:r>
      <w:r w:rsidR="001E7CD5" w:rsidRPr="00CF7C61">
        <w:rPr>
          <w:rFonts w:ascii="Angsana New" w:hAnsi="Angsana New"/>
          <w:b/>
          <w:bCs/>
          <w:sz w:val="30"/>
          <w:szCs w:val="30"/>
        </w:rPr>
        <w:tab/>
      </w:r>
      <w:r w:rsidR="00280029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</w:t>
      </w:r>
      <w:r w:rsidR="001E7CD5" w:rsidRPr="00852D4F">
        <w:rPr>
          <w:rFonts w:ascii="Angsana New" w:hAnsi="Angsana New"/>
          <w:b/>
          <w:bCs/>
          <w:sz w:val="30"/>
          <w:szCs w:val="30"/>
          <w:cs/>
        </w:rPr>
        <w:t>หุ้น</w:t>
      </w:r>
      <w:r w:rsidR="00280029">
        <w:rPr>
          <w:rFonts w:ascii="Angsana New" w:hAnsi="Angsana New" w:hint="cs"/>
          <w:b/>
          <w:bCs/>
          <w:sz w:val="30"/>
          <w:szCs w:val="30"/>
          <w:cs/>
        </w:rPr>
        <w:t>และสำรอง</w:t>
      </w:r>
    </w:p>
    <w:p w14:paraId="0BEFE008" w14:textId="77777777" w:rsidR="00963613" w:rsidRPr="009020A8" w:rsidRDefault="00963613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exact"/>
        <w:rPr>
          <w:rFonts w:ascii="Angsana New" w:hAnsi="Angsana New"/>
          <w:sz w:val="20"/>
          <w:szCs w:val="20"/>
        </w:rPr>
      </w:pPr>
    </w:p>
    <w:p w14:paraId="3BF7DA85" w14:textId="5ED242B7" w:rsidR="00963613" w:rsidRPr="00280029" w:rsidRDefault="00BB1707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8002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08279D75" w14:textId="77777777" w:rsidR="001F13EC" w:rsidRPr="009020A8" w:rsidRDefault="001F13EC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786A1BBC" w14:textId="4854901E" w:rsidR="001F13EC" w:rsidRDefault="001F13EC" w:rsidP="00280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80029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80029">
        <w:rPr>
          <w:rFonts w:ascii="Angsana New" w:hAnsi="Angsana New"/>
          <w:sz w:val="30"/>
          <w:szCs w:val="30"/>
        </w:rPr>
        <w:t>2</w:t>
      </w:r>
      <w:r w:rsidR="00297568">
        <w:rPr>
          <w:rFonts w:ascii="Angsana New" w:hAnsi="Angsana New"/>
          <w:sz w:val="30"/>
          <w:szCs w:val="30"/>
        </w:rPr>
        <w:t>5</w:t>
      </w:r>
      <w:r w:rsidRPr="00280029">
        <w:rPr>
          <w:rFonts w:ascii="Angsana New" w:hAnsi="Angsana New"/>
          <w:sz w:val="30"/>
          <w:szCs w:val="30"/>
        </w:rPr>
        <w:t>3</w:t>
      </w:r>
      <w:r w:rsidR="00297568">
        <w:rPr>
          <w:rFonts w:ascii="Angsana New" w:hAnsi="Angsana New"/>
          <w:sz w:val="30"/>
          <w:szCs w:val="30"/>
        </w:rPr>
        <w:t>5</w:t>
      </w:r>
      <w:r w:rsidRPr="00280029">
        <w:rPr>
          <w:rFonts w:ascii="Angsana New" w:hAnsi="Angsana New"/>
          <w:sz w:val="30"/>
          <w:szCs w:val="30"/>
          <w:cs/>
        </w:rPr>
        <w:t xml:space="preserve"> มาตรา 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1</w:t>
      </w:r>
      <w:r w:rsidRPr="00280029">
        <w:rPr>
          <w:rFonts w:ascii="Angsana New" w:hAnsi="Angsana New" w:hint="cs"/>
          <w:sz w:val="30"/>
          <w:szCs w:val="30"/>
          <w:cs/>
        </w:rPr>
        <w:t xml:space="preserve"> </w:t>
      </w:r>
      <w:r w:rsidR="00280029">
        <w:rPr>
          <w:rFonts w:ascii="Angsana New" w:hAnsi="Angsana New" w:hint="cs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4672EE9B" w14:textId="742659AB" w:rsidR="00150B4B" w:rsidRPr="009020A8" w:rsidRDefault="00150B4B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sz w:val="20"/>
          <w:szCs w:val="20"/>
        </w:rPr>
      </w:pPr>
    </w:p>
    <w:p w14:paraId="7E4AF65E" w14:textId="2916C731" w:rsidR="00280029" w:rsidRPr="00280029" w:rsidRDefault="007517AE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การจัดสรรกำไรและ/หรือกำไรสะสม</w:t>
      </w:r>
    </w:p>
    <w:p w14:paraId="05971C76" w14:textId="77777777" w:rsidR="00280029" w:rsidRPr="009020A8" w:rsidRDefault="00280029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sz w:val="20"/>
          <w:szCs w:val="20"/>
        </w:rPr>
      </w:pPr>
    </w:p>
    <w:p w14:paraId="4238880D" w14:textId="77777777" w:rsidR="00150B4B" w:rsidRPr="00810186" w:rsidRDefault="00150B4B" w:rsidP="00AE7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sz w:val="30"/>
          <w:szCs w:val="30"/>
        </w:rPr>
      </w:pPr>
      <w:r w:rsidRPr="00810186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0DC8291A" w14:textId="77777777" w:rsidR="00150B4B" w:rsidRPr="009020A8" w:rsidRDefault="00150B4B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7"/>
        <w:jc w:val="both"/>
        <w:rPr>
          <w:rFonts w:ascii="Angsana New" w:hAnsi="Angsana New"/>
          <w:sz w:val="20"/>
          <w:szCs w:val="20"/>
        </w:rPr>
      </w:pPr>
    </w:p>
    <w:p w14:paraId="1A1F2B74" w14:textId="6B370E9B" w:rsidR="00963613" w:rsidRPr="00810186" w:rsidRDefault="00150B4B" w:rsidP="00963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10186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810186">
        <w:rPr>
          <w:rFonts w:ascii="Angsana New" w:hAnsi="Angsana New"/>
          <w:sz w:val="30"/>
          <w:szCs w:val="30"/>
        </w:rPr>
        <w:t>2</w:t>
      </w:r>
      <w:r w:rsidR="00297568" w:rsidRPr="00810186">
        <w:rPr>
          <w:rFonts w:ascii="Angsana New" w:hAnsi="Angsana New"/>
          <w:sz w:val="30"/>
          <w:szCs w:val="30"/>
        </w:rPr>
        <w:t>5</w:t>
      </w:r>
      <w:r w:rsidRPr="00810186">
        <w:rPr>
          <w:rFonts w:ascii="Angsana New" w:hAnsi="Angsana New"/>
          <w:sz w:val="30"/>
          <w:szCs w:val="30"/>
        </w:rPr>
        <w:t>3</w:t>
      </w:r>
      <w:r w:rsidR="00297568" w:rsidRPr="00810186">
        <w:rPr>
          <w:rFonts w:ascii="Angsana New" w:hAnsi="Angsana New"/>
          <w:sz w:val="30"/>
          <w:szCs w:val="30"/>
        </w:rPr>
        <w:t>5</w:t>
      </w:r>
      <w:r w:rsidRPr="00810186">
        <w:rPr>
          <w:rFonts w:ascii="Angsana New" w:hAnsi="Angsana New"/>
          <w:sz w:val="30"/>
          <w:szCs w:val="30"/>
          <w:cs/>
        </w:rPr>
        <w:t xml:space="preserve"> มาตรา </w:t>
      </w:r>
      <w:r w:rsidRPr="00810186">
        <w:rPr>
          <w:rFonts w:ascii="Angsana New" w:hAnsi="Angsana New"/>
          <w:sz w:val="30"/>
          <w:szCs w:val="30"/>
        </w:rPr>
        <w:t>116</w:t>
      </w:r>
      <w:r w:rsidRPr="00810186">
        <w:rPr>
          <w:rFonts w:ascii="Angsana New" w:hAnsi="Angsana New"/>
          <w:sz w:val="30"/>
          <w:szCs w:val="30"/>
          <w:cs/>
        </w:rPr>
        <w:t xml:space="preserve"> บริษัท</w:t>
      </w:r>
      <w:r w:rsidR="004B7569" w:rsidRPr="00810186">
        <w:rPr>
          <w:rFonts w:ascii="Angsana New" w:hAnsi="Angsana New" w:hint="cs"/>
          <w:sz w:val="30"/>
          <w:szCs w:val="30"/>
          <w:cs/>
        </w:rPr>
        <w:t>มหาชน</w:t>
      </w:r>
      <w:r w:rsidRPr="00810186">
        <w:rPr>
          <w:rFonts w:ascii="Angsana New" w:hAnsi="Angsana New"/>
          <w:sz w:val="30"/>
          <w:szCs w:val="30"/>
          <w:cs/>
        </w:rPr>
        <w:t>จะต้องจัดสรร</w:t>
      </w:r>
      <w:r w:rsidR="00963613" w:rsidRPr="00810186">
        <w:rPr>
          <w:rFonts w:ascii="Angsana New" w:hAnsi="Angsana New"/>
          <w:sz w:val="30"/>
          <w:szCs w:val="30"/>
          <w:cs/>
        </w:rPr>
        <w:br/>
      </w:r>
      <w:r w:rsidRPr="00810186">
        <w:rPr>
          <w:rFonts w:ascii="Angsana New" w:hAnsi="Angsana New"/>
          <w:sz w:val="30"/>
          <w:szCs w:val="30"/>
          <w:cs/>
        </w:rPr>
        <w:t>ทุนสำรอง (</w:t>
      </w:r>
      <w:r w:rsidRPr="00810186">
        <w:rPr>
          <w:rFonts w:ascii="Angsana New" w:hAnsi="Angsana New"/>
          <w:sz w:val="30"/>
          <w:szCs w:val="30"/>
        </w:rPr>
        <w:t>“</w:t>
      </w:r>
      <w:r w:rsidR="000F0A5E" w:rsidRPr="00810186">
        <w:rPr>
          <w:rFonts w:ascii="Angsana New" w:hAnsi="Angsana New" w:hint="cs"/>
          <w:sz w:val="30"/>
          <w:szCs w:val="30"/>
          <w:cs/>
        </w:rPr>
        <w:t>ทุน</w:t>
      </w:r>
      <w:r w:rsidRPr="00810186">
        <w:rPr>
          <w:rFonts w:ascii="Angsana New" w:hAnsi="Angsana New"/>
          <w:sz w:val="30"/>
          <w:szCs w:val="30"/>
          <w:cs/>
        </w:rPr>
        <w:t>สำรองตามกฎหมาย</w:t>
      </w:r>
      <w:r w:rsidRPr="00810186">
        <w:rPr>
          <w:rFonts w:ascii="Angsana New" w:hAnsi="Angsana New"/>
          <w:sz w:val="30"/>
          <w:szCs w:val="30"/>
        </w:rPr>
        <w:t>”</w:t>
      </w:r>
      <w:r w:rsidRPr="00810186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297568" w:rsidRPr="00810186">
        <w:rPr>
          <w:rFonts w:ascii="Angsana New" w:hAnsi="Angsana New"/>
          <w:sz w:val="30"/>
          <w:szCs w:val="30"/>
        </w:rPr>
        <w:t>5</w:t>
      </w:r>
      <w:r w:rsidRPr="00810186">
        <w:rPr>
          <w:rFonts w:ascii="Angsana New" w:hAnsi="Angsana New"/>
          <w:sz w:val="30"/>
          <w:szCs w:val="30"/>
        </w:rPr>
        <w:t xml:space="preserve"> </w:t>
      </w:r>
      <w:r w:rsidRPr="00810186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</w:t>
      </w:r>
      <w:r w:rsidR="00706ACD" w:rsidRPr="00810186">
        <w:rPr>
          <w:rFonts w:ascii="Angsana New" w:hAnsi="Angsana New"/>
          <w:sz w:val="30"/>
          <w:szCs w:val="30"/>
        </w:rPr>
        <w:br/>
      </w:r>
      <w:r w:rsidRPr="00810186">
        <w:rPr>
          <w:rFonts w:ascii="Angsana New" w:hAnsi="Angsana New"/>
          <w:sz w:val="30"/>
          <w:szCs w:val="30"/>
          <w:cs/>
        </w:rPr>
        <w:t>(ถ้ามี) จนกว่า</w:t>
      </w:r>
      <w:r w:rsidR="004B7569" w:rsidRPr="00810186">
        <w:rPr>
          <w:rFonts w:ascii="Angsana New" w:hAnsi="Angsana New" w:hint="cs"/>
          <w:sz w:val="30"/>
          <w:szCs w:val="30"/>
          <w:cs/>
        </w:rPr>
        <w:t>ทุน</w:t>
      </w:r>
      <w:r w:rsidRPr="00810186">
        <w:rPr>
          <w:rFonts w:ascii="Angsana New" w:hAnsi="Angsana New"/>
          <w:sz w:val="30"/>
          <w:szCs w:val="30"/>
          <w:cs/>
        </w:rPr>
        <w:t>สำรองดังกล่าวมีจำนวนไม่น้อยกว่าร้อยละ</w:t>
      </w:r>
      <w:r w:rsidR="008C04BF" w:rsidRPr="008C04BF">
        <w:rPr>
          <w:rFonts w:ascii="Angsana New" w:hAnsi="Angsana New"/>
          <w:spacing w:val="20"/>
          <w:sz w:val="30"/>
          <w:szCs w:val="30"/>
        </w:rPr>
        <w:t xml:space="preserve"> 10 </w:t>
      </w:r>
      <w:r w:rsidRPr="00810186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</w:t>
      </w:r>
      <w:r w:rsidR="00FE0499">
        <w:rPr>
          <w:rFonts w:ascii="Angsana New" w:hAnsi="Angsana New"/>
          <w:sz w:val="30"/>
          <w:szCs w:val="30"/>
          <w:cs/>
        </w:rPr>
        <w:br/>
      </w:r>
      <w:r w:rsidRPr="00810186">
        <w:rPr>
          <w:rFonts w:ascii="Angsana New" w:hAnsi="Angsana New"/>
          <w:sz w:val="30"/>
          <w:szCs w:val="30"/>
          <w:cs/>
        </w:rPr>
        <w:t>เงินปันผลไม่ได้</w:t>
      </w:r>
    </w:p>
    <w:p w14:paraId="611EE27A" w14:textId="77777777" w:rsidR="009020A8" w:rsidRPr="009020A8" w:rsidRDefault="009020A8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p w14:paraId="2EDF13D4" w14:textId="4D44BD4C" w:rsidR="006D3361" w:rsidRPr="00810186" w:rsidRDefault="006D3361" w:rsidP="006D3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810186">
        <w:rPr>
          <w:rFonts w:ascii="Angsana New" w:hAnsi="Angsana New" w:hint="cs"/>
          <w:b/>
          <w:bCs/>
          <w:sz w:val="30"/>
          <w:szCs w:val="30"/>
          <w:cs/>
        </w:rPr>
        <w:t>สำรองทั่วไป</w:t>
      </w:r>
    </w:p>
    <w:p w14:paraId="3F086902" w14:textId="77777777" w:rsidR="006D3361" w:rsidRPr="009020A8" w:rsidRDefault="006D3361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0B14605" w14:textId="77777777" w:rsidR="006D3361" w:rsidRPr="00810186" w:rsidRDefault="006D3361" w:rsidP="006D3361">
      <w:pPr>
        <w:tabs>
          <w:tab w:val="clear" w:pos="227"/>
          <w:tab w:val="clear" w:pos="454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810186">
        <w:rPr>
          <w:rFonts w:ascii="Angsana New" w:hAnsi="Angsana New" w:hint="cs"/>
          <w:sz w:val="30"/>
          <w:szCs w:val="30"/>
          <w:cs/>
        </w:rPr>
        <w:tab/>
        <w:t>สำรองดังกล่าวเป็นสำรองทั่วไปสำหรับการดำเนินงานของบริษัทในอนาคต</w:t>
      </w:r>
    </w:p>
    <w:p w14:paraId="0C03DED4" w14:textId="77777777" w:rsidR="007517AE" w:rsidRPr="009020A8" w:rsidRDefault="007517AE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E3AD364" w14:textId="645AD756" w:rsidR="00150B4B" w:rsidRPr="00810186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10186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51CC70CE" w14:textId="77777777" w:rsidR="00150B4B" w:rsidRPr="009020A8" w:rsidRDefault="00150B4B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sz w:val="20"/>
          <w:szCs w:val="20"/>
        </w:rPr>
      </w:pPr>
    </w:p>
    <w:p w14:paraId="2B1061A2" w14:textId="14343169" w:rsidR="00150B4B" w:rsidRPr="00810186" w:rsidRDefault="00851048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สำรองการแปลงค่างบการเงิน</w:t>
      </w:r>
    </w:p>
    <w:p w14:paraId="2E7E52AD" w14:textId="77777777" w:rsidR="00150B4B" w:rsidRPr="009020A8" w:rsidRDefault="00150B4B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F3693FC" w14:textId="7303EE81" w:rsidR="002B49BF" w:rsidRPr="00810186" w:rsidRDefault="00150B4B" w:rsidP="002B4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0186">
        <w:rPr>
          <w:rFonts w:ascii="Angsana New" w:hAnsi="Angsana New"/>
          <w:sz w:val="30"/>
          <w:szCs w:val="30"/>
          <w:cs/>
        </w:rPr>
        <w:t>ผลต่างจากการแปลงค่า</w:t>
      </w:r>
      <w:r w:rsidR="004402B0" w:rsidRPr="00810186">
        <w:rPr>
          <w:rFonts w:ascii="Angsana New" w:hAnsi="Angsana New" w:hint="cs"/>
          <w:sz w:val="30"/>
          <w:szCs w:val="30"/>
          <w:cs/>
        </w:rPr>
        <w:t>งบการเงิน</w:t>
      </w:r>
      <w:r w:rsidRPr="00810186">
        <w:rPr>
          <w:rFonts w:ascii="Angsana New" w:hAnsi="Angsana New"/>
          <w:sz w:val="30"/>
          <w:szCs w:val="30"/>
          <w:cs/>
        </w:rPr>
        <w:t>ที่บันทึกในส่วนของผู้ถือหุ้นประกอบด้วย ผลต่างจากอัตราแลกเปลี่ยนเงินตราต่างประเทศที่เกิดจากการแปลงค่างบการเงินของกิจการในต่างประเทศให้เป็นเงินบาทเพื่อนำไปบันทึกเงินลงทุน</w:t>
      </w:r>
      <w:r w:rsidR="00646C06" w:rsidRPr="00810186">
        <w:rPr>
          <w:rFonts w:ascii="Angsana New" w:hAnsi="Angsana New"/>
          <w:sz w:val="30"/>
          <w:szCs w:val="30"/>
          <w:cs/>
        </w:rPr>
        <w:br/>
      </w:r>
      <w:r w:rsidRPr="00810186">
        <w:rPr>
          <w:rFonts w:ascii="Angsana New" w:hAnsi="Angsana New"/>
          <w:sz w:val="30"/>
          <w:szCs w:val="30"/>
          <w:cs/>
        </w:rPr>
        <w:t>ตามวิธีส่วนได้เสียในงบการเงินที่แสดงเงินลงทุนตามวิธีส่วนได้เสีย</w:t>
      </w:r>
    </w:p>
    <w:p w14:paraId="46EA9DAF" w14:textId="77777777" w:rsidR="001863B8" w:rsidRPr="009020A8" w:rsidRDefault="001863B8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p w14:paraId="0D9CC8A1" w14:textId="5E126BB9" w:rsidR="00905D53" w:rsidRPr="00810186" w:rsidRDefault="00905D53" w:rsidP="00B33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810186">
        <w:rPr>
          <w:rFonts w:ascii="Angsana New" w:hAnsi="Angsana New" w:hint="cs"/>
          <w:b/>
          <w:bCs/>
          <w:sz w:val="30"/>
          <w:szCs w:val="30"/>
          <w:cs/>
        </w:rPr>
        <w:t>สำรองการเปลี่ยนแปลงในมูลค่ายุติธรรม</w:t>
      </w:r>
    </w:p>
    <w:p w14:paraId="181472A1" w14:textId="77777777" w:rsidR="00810186" w:rsidRPr="009020A8" w:rsidRDefault="00810186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sz w:val="20"/>
          <w:szCs w:val="20"/>
        </w:rPr>
      </w:pPr>
    </w:p>
    <w:p w14:paraId="17CAB737" w14:textId="084D6819" w:rsidR="00905D53" w:rsidRPr="00810186" w:rsidRDefault="00810186" w:rsidP="00851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10186">
        <w:rPr>
          <w:rFonts w:ascii="Angsana New" w:hAnsi="Angsana New"/>
          <w:sz w:val="30"/>
          <w:szCs w:val="30"/>
          <w:cs/>
        </w:rPr>
        <w:t>สำรองการเปลี่ยนแปลงในมูลค่ายุติธรรมประกอบด้วย</w:t>
      </w:r>
      <w:r w:rsidR="00851048">
        <w:rPr>
          <w:rFonts w:ascii="Angsana New" w:hAnsi="Angsana New" w:hint="cs"/>
          <w:sz w:val="30"/>
          <w:szCs w:val="30"/>
          <w:cs/>
        </w:rPr>
        <w:t xml:space="preserve"> </w:t>
      </w:r>
      <w:r w:rsidRPr="00810186">
        <w:rPr>
          <w:rFonts w:ascii="Angsana New" w:hAnsi="Angsana New"/>
          <w:sz w:val="30"/>
          <w:szCs w:val="30"/>
          <w:cs/>
        </w:rPr>
        <w:t>ผลสะสมของการเปลี่ยนแปลงในมูลค่ายุติธรรมสุทธิของ</w:t>
      </w:r>
      <w:r w:rsidR="00851048">
        <w:rPr>
          <w:rFonts w:ascii="Angsana New" w:hAnsi="Angsana New"/>
          <w:sz w:val="30"/>
          <w:szCs w:val="30"/>
          <w:cs/>
        </w:rPr>
        <w:br/>
      </w:r>
      <w:r w:rsidRPr="00810186">
        <w:rPr>
          <w:rFonts w:ascii="Angsana New" w:hAnsi="Angsana New"/>
          <w:sz w:val="30"/>
          <w:szCs w:val="30"/>
          <w:cs/>
        </w:rPr>
        <w:t>ตราสารทุนที่กำหนดให้วัดมูลค่ายุติธรรมผ่านกำไรขาดทุนเบ็ดเสร็จอื่น</w:t>
      </w:r>
    </w:p>
    <w:p w14:paraId="3E5A3188" w14:textId="77777777" w:rsidR="009020A8" w:rsidRPr="009020A8" w:rsidRDefault="009020A8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p w14:paraId="45309F3A" w14:textId="03BB920B" w:rsidR="009020A8" w:rsidRDefault="009020A8" w:rsidP="00902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549096B" w14:textId="1B8800DD" w:rsidR="00150B4B" w:rsidRPr="00CF7C61" w:rsidRDefault="00104637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104637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DD7AA2">
        <w:rPr>
          <w:rFonts w:ascii="Angsana New" w:hAnsi="Angsana New"/>
          <w:b/>
          <w:bCs/>
          <w:sz w:val="30"/>
          <w:szCs w:val="30"/>
        </w:rPr>
        <w:t>7</w:t>
      </w:r>
      <w:r w:rsidR="00150B4B" w:rsidRPr="00CF7C61">
        <w:rPr>
          <w:rFonts w:ascii="Angsana New" w:hAnsi="Angsana New"/>
          <w:b/>
          <w:bCs/>
          <w:sz w:val="30"/>
          <w:szCs w:val="30"/>
          <w:cs/>
        </w:rPr>
        <w:tab/>
        <w:t>ส่วนงานดำเนินงาน</w:t>
      </w:r>
      <w:r w:rsidR="00665F95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546D0288" w14:textId="77777777" w:rsidR="004366CA" w:rsidRDefault="004366CA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D259E43" w14:textId="4C4D817A" w:rsidR="00150B4B" w:rsidRPr="00CF7C61" w:rsidRDefault="007517AE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ผู้บริหาร</w:t>
      </w:r>
      <w:r w:rsidR="002A094C">
        <w:rPr>
          <w:rFonts w:ascii="Angsana New" w:hAnsi="Angsana New" w:hint="cs"/>
          <w:sz w:val="30"/>
          <w:szCs w:val="30"/>
          <w:cs/>
        </w:rPr>
        <w:t>พิจารณา</w:t>
      </w:r>
      <w:r>
        <w:rPr>
          <w:rFonts w:ascii="Angsana New" w:hAnsi="Angsana New" w:hint="cs"/>
          <w:sz w:val="30"/>
          <w:szCs w:val="30"/>
          <w:cs/>
        </w:rPr>
        <w:t>ว่า</w:t>
      </w:r>
      <w:r w:rsidR="00150B4B" w:rsidRPr="00CF7C61">
        <w:rPr>
          <w:rFonts w:ascii="Angsana New" w:hAnsi="Angsana New"/>
          <w:sz w:val="30"/>
          <w:szCs w:val="30"/>
          <w:cs/>
        </w:rPr>
        <w:t xml:space="preserve">บริษัทมี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150B4B" w:rsidRPr="00CF7C61">
        <w:rPr>
          <w:rFonts w:ascii="Angsana New" w:hAnsi="Angsana New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ซึ่งเป็นหน่วยงานธุรกิจที่สำคัญของบริษัท 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="00150B4B" w:rsidRPr="00CF7C61">
        <w:rPr>
          <w:rFonts w:ascii="Angsana New" w:hAnsi="Angsana New"/>
          <w:sz w:val="30"/>
          <w:szCs w:val="30"/>
          <w:cs/>
        </w:rPr>
        <w:t>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</w:t>
      </w:r>
      <w:r w:rsidR="009F76FD">
        <w:rPr>
          <w:rFonts w:ascii="Angsana New" w:hAnsi="Angsana New"/>
          <w:sz w:val="30"/>
          <w:szCs w:val="30"/>
          <w:cs/>
        </w:rPr>
        <w:br/>
      </w:r>
      <w:r w:rsidR="00150B4B" w:rsidRPr="00CF7C61">
        <w:rPr>
          <w:rFonts w:ascii="Angsana New" w:hAnsi="Angsana New"/>
          <w:sz w:val="30"/>
          <w:szCs w:val="30"/>
          <w:cs/>
        </w:rPr>
        <w:t xml:space="preserve">แตกต่างกัน การดำเนินงานของแต่ละส่วนงานที่รายงานของบริษัทโดยสรุปมีดังนี้ </w:t>
      </w:r>
    </w:p>
    <w:p w14:paraId="27357C75" w14:textId="77777777" w:rsidR="00150B4B" w:rsidRPr="004366CA" w:rsidRDefault="00150B4B" w:rsidP="00150B4B">
      <w:pPr>
        <w:spacing w:line="240" w:lineRule="auto"/>
        <w:ind w:left="518"/>
        <w:jc w:val="thaiDistribute"/>
        <w:rPr>
          <w:rFonts w:ascii="Angsana New" w:hAnsi="Angsana New"/>
          <w:b/>
          <w:bCs/>
          <w:sz w:val="30"/>
          <w:szCs w:val="30"/>
          <w:lang w:bidi="ar-SA"/>
        </w:rPr>
      </w:pPr>
    </w:p>
    <w:p w14:paraId="49F461C1" w14:textId="77777777" w:rsidR="00150B4B" w:rsidRPr="00CF7C61" w:rsidRDefault="00150B4B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1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  <w:cs/>
        </w:rPr>
        <w:t>สิ่งทอ</w:t>
      </w:r>
    </w:p>
    <w:p w14:paraId="3F570D5E" w14:textId="2FDBC8E4" w:rsidR="00150B4B" w:rsidRDefault="00150B4B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2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  <w:cs/>
        </w:rPr>
        <w:tab/>
      </w:r>
      <w:r w:rsidRPr="00CF7C61">
        <w:rPr>
          <w:rFonts w:ascii="Angsana New" w:hAnsi="Angsana New"/>
          <w:sz w:val="30"/>
          <w:szCs w:val="30"/>
          <w:cs/>
        </w:rPr>
        <w:tab/>
        <w:t>ผลิตภัณฑ์สิ่งทอเพื่ออุตสาหกรรมการผลิต</w:t>
      </w:r>
    </w:p>
    <w:p w14:paraId="5C98A5F0" w14:textId="77777777" w:rsidR="004366CA" w:rsidRDefault="004366CA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69B8142" w14:textId="03CCFDBE" w:rsidR="009304B7" w:rsidRDefault="00150B4B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>ผลการดำเนินงาน</w:t>
      </w:r>
      <w:r w:rsidR="001714E5">
        <w:rPr>
          <w:rFonts w:ascii="Angsana New" w:hAnsi="Angsana New" w:hint="cs"/>
          <w:sz w:val="30"/>
          <w:szCs w:val="30"/>
          <w:cs/>
        </w:rPr>
        <w:t>ของแต่ละส่วนงาน</w:t>
      </w:r>
      <w:r w:rsidRPr="00CF7C61">
        <w:rPr>
          <w:rFonts w:ascii="Angsana New" w:hAnsi="Angsana New"/>
          <w:sz w:val="30"/>
          <w:szCs w:val="30"/>
          <w:cs/>
        </w:rPr>
        <w:t>วัดโดยใช้กำไรขั้นต้นของส่วนงาน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ผู้บริหารเชื่อว่าการใช้กำไรขั้นต้นในการวัด</w:t>
      </w:r>
      <w:r w:rsidR="009F76FD">
        <w:rPr>
          <w:rFonts w:ascii="Angsana New" w:hAnsi="Angsana New"/>
          <w:sz w:val="30"/>
          <w:szCs w:val="30"/>
          <w:cs/>
        </w:rPr>
        <w:br/>
      </w:r>
      <w:r w:rsidRPr="00CF7C61">
        <w:rPr>
          <w:rFonts w:ascii="Angsana New" w:hAnsi="Angsana New"/>
          <w:sz w:val="30"/>
          <w:szCs w:val="30"/>
          <w:cs/>
        </w:rPr>
        <w:t>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CF7C6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6A2F119A" w14:textId="002B1D02" w:rsidR="009304B7" w:rsidRDefault="00930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1017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424"/>
        <w:gridCol w:w="1080"/>
        <w:gridCol w:w="243"/>
        <w:gridCol w:w="1017"/>
        <w:gridCol w:w="236"/>
        <w:gridCol w:w="1024"/>
        <w:gridCol w:w="270"/>
        <w:gridCol w:w="990"/>
        <w:gridCol w:w="270"/>
        <w:gridCol w:w="1173"/>
        <w:gridCol w:w="272"/>
        <w:gridCol w:w="1171"/>
      </w:tblGrid>
      <w:tr w:rsidR="00617FA6" w:rsidRPr="007213E2" w14:paraId="41535A88" w14:textId="77777777" w:rsidTr="007213E2">
        <w:tc>
          <w:tcPr>
            <w:tcW w:w="2424" w:type="dxa"/>
          </w:tcPr>
          <w:p w14:paraId="19941C2A" w14:textId="77777777" w:rsidR="00617FA6" w:rsidRPr="007213E2" w:rsidRDefault="00617FA6" w:rsidP="007B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746" w:type="dxa"/>
            <w:gridSpan w:val="11"/>
          </w:tcPr>
          <w:p w14:paraId="398513BF" w14:textId="7D63FD1F" w:rsidR="00617FA6" w:rsidRPr="007213E2" w:rsidRDefault="00617FA6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</w:tc>
      </w:tr>
      <w:tr w:rsidR="000726A1" w:rsidRPr="007213E2" w14:paraId="6B308F94" w14:textId="77777777" w:rsidTr="007213E2">
        <w:tc>
          <w:tcPr>
            <w:tcW w:w="2424" w:type="dxa"/>
          </w:tcPr>
          <w:p w14:paraId="1052C301" w14:textId="329A217B" w:rsidR="000726A1" w:rsidRPr="007213E2" w:rsidRDefault="007B603B" w:rsidP="007B6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 w:rsidR="00617FA6"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ปีสิ้นสุดวันที่</w:t>
            </w:r>
          </w:p>
        </w:tc>
        <w:tc>
          <w:tcPr>
            <w:tcW w:w="2340" w:type="dxa"/>
            <w:gridSpan w:val="3"/>
          </w:tcPr>
          <w:p w14:paraId="520FBE07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40F9E304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4" w:type="dxa"/>
            <w:gridSpan w:val="3"/>
          </w:tcPr>
          <w:p w14:paraId="4D86ED70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4C4FCB7C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6" w:type="dxa"/>
            <w:gridSpan w:val="3"/>
          </w:tcPr>
          <w:p w14:paraId="2C3E402C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7213E2" w:rsidRPr="007213E2" w14:paraId="6B2E5968" w14:textId="77777777" w:rsidTr="007213E2">
        <w:tc>
          <w:tcPr>
            <w:tcW w:w="2424" w:type="dxa"/>
          </w:tcPr>
          <w:p w14:paraId="0FEADE52" w14:textId="6B60DD79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080" w:type="dxa"/>
            <w:vAlign w:val="bottom"/>
          </w:tcPr>
          <w:p w14:paraId="405F9DDF" w14:textId="7BA7F222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3E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4366C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43" w:type="dxa"/>
          </w:tcPr>
          <w:p w14:paraId="2F3842B0" w14:textId="77777777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1C632924" w14:textId="417B828A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3E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4366C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36" w:type="dxa"/>
            <w:vAlign w:val="bottom"/>
          </w:tcPr>
          <w:p w14:paraId="232DFD55" w14:textId="77777777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65C62A6" w14:textId="06EA444E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3E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4366C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114139B2" w14:textId="77777777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E4F2EC5" w14:textId="3181055B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3E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4366C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0EC1EB86" w14:textId="77777777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407530BF" w14:textId="3834F044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3E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4366C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2" w:type="dxa"/>
          </w:tcPr>
          <w:p w14:paraId="6ADBEAA6" w14:textId="77777777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11C5C54A" w14:textId="260FE8E9" w:rsidR="007213E2" w:rsidRPr="007213E2" w:rsidRDefault="007213E2" w:rsidP="00721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3E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4366CA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0726A1" w:rsidRPr="007213E2" w14:paraId="0AF07CFA" w14:textId="77777777" w:rsidTr="007213E2">
        <w:trPr>
          <w:trHeight w:val="297"/>
        </w:trPr>
        <w:tc>
          <w:tcPr>
            <w:tcW w:w="2424" w:type="dxa"/>
          </w:tcPr>
          <w:p w14:paraId="1AEAD1BF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46" w:type="dxa"/>
            <w:gridSpan w:val="11"/>
          </w:tcPr>
          <w:p w14:paraId="3D7D4C9A" w14:textId="77777777" w:rsidR="000726A1" w:rsidRPr="007213E2" w:rsidRDefault="000726A1" w:rsidP="00072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4366CA" w:rsidRPr="007213E2" w14:paraId="5904CAF0" w14:textId="77777777" w:rsidTr="008A7C18">
        <w:tc>
          <w:tcPr>
            <w:tcW w:w="2424" w:type="dxa"/>
          </w:tcPr>
          <w:p w14:paraId="414535AA" w14:textId="6D2F9388" w:rsidR="004366CA" w:rsidRPr="007213E2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ข้อมูลเกี่ยวกับส่วนงานที่รายงาน</w:t>
            </w:r>
          </w:p>
        </w:tc>
        <w:tc>
          <w:tcPr>
            <w:tcW w:w="1080" w:type="dxa"/>
            <w:vAlign w:val="bottom"/>
          </w:tcPr>
          <w:p w14:paraId="17288F48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0A0D6C71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4005CFC4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A006C31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D437369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FAF544A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4419038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2469F6B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2A5E9501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098705A2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1BEFC928" w14:textId="77777777" w:rsidR="004366CA" w:rsidRPr="005D44E3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2C6D55" w:rsidRPr="007213E2" w14:paraId="5D0D89CC" w14:textId="77777777" w:rsidTr="008A7C18">
        <w:tc>
          <w:tcPr>
            <w:tcW w:w="2424" w:type="dxa"/>
          </w:tcPr>
          <w:p w14:paraId="1E5EAD78" w14:textId="77777777" w:rsidR="002C6D55" w:rsidRPr="007213E2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1080" w:type="dxa"/>
            <w:vAlign w:val="bottom"/>
          </w:tcPr>
          <w:p w14:paraId="313185AC" w14:textId="0783CB1A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Cs/>
                <w:sz w:val="26"/>
                <w:szCs w:val="26"/>
              </w:rPr>
              <w:t>4,344,239</w:t>
            </w:r>
          </w:p>
        </w:tc>
        <w:tc>
          <w:tcPr>
            <w:tcW w:w="243" w:type="dxa"/>
            <w:vAlign w:val="bottom"/>
          </w:tcPr>
          <w:p w14:paraId="53E1F059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1DCE7082" w14:textId="1718504B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Cs/>
                <w:sz w:val="26"/>
                <w:szCs w:val="26"/>
              </w:rPr>
              <w:t>3,147,328</w:t>
            </w:r>
          </w:p>
        </w:tc>
        <w:tc>
          <w:tcPr>
            <w:tcW w:w="236" w:type="dxa"/>
            <w:vAlign w:val="bottom"/>
          </w:tcPr>
          <w:p w14:paraId="13BEED77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EA8B796" w14:textId="450BF59E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Cs/>
                <w:sz w:val="26"/>
                <w:szCs w:val="26"/>
              </w:rPr>
              <w:t>3,859,445</w:t>
            </w:r>
          </w:p>
        </w:tc>
        <w:tc>
          <w:tcPr>
            <w:tcW w:w="270" w:type="dxa"/>
            <w:vAlign w:val="bottom"/>
          </w:tcPr>
          <w:p w14:paraId="4997C8AA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F9ED0F" w14:textId="2E354E72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Cs/>
                <w:sz w:val="26"/>
                <w:szCs w:val="26"/>
              </w:rPr>
              <w:t>3,302,650</w:t>
            </w:r>
          </w:p>
        </w:tc>
        <w:tc>
          <w:tcPr>
            <w:tcW w:w="270" w:type="dxa"/>
            <w:vAlign w:val="bottom"/>
          </w:tcPr>
          <w:p w14:paraId="35084758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19A5CE37" w14:textId="6BF629CD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Cs/>
                <w:sz w:val="26"/>
                <w:szCs w:val="26"/>
              </w:rPr>
              <w:t>8,203,684</w:t>
            </w:r>
          </w:p>
        </w:tc>
        <w:tc>
          <w:tcPr>
            <w:tcW w:w="272" w:type="dxa"/>
            <w:vAlign w:val="bottom"/>
          </w:tcPr>
          <w:p w14:paraId="08E4E641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50621006" w14:textId="39B6F04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Cs/>
                <w:sz w:val="26"/>
                <w:szCs w:val="26"/>
              </w:rPr>
              <w:t>6,449,978</w:t>
            </w:r>
          </w:p>
        </w:tc>
      </w:tr>
      <w:tr w:rsidR="002C6D55" w:rsidRPr="007213E2" w14:paraId="6DFB6D0C" w14:textId="77777777" w:rsidTr="008A7C18">
        <w:tc>
          <w:tcPr>
            <w:tcW w:w="2424" w:type="dxa"/>
          </w:tcPr>
          <w:p w14:paraId="6B6C4C38" w14:textId="77777777" w:rsidR="002C6D55" w:rsidRPr="007213E2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B4FCE0" w14:textId="66135C91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Cs/>
                <w:sz w:val="26"/>
                <w:szCs w:val="26"/>
              </w:rPr>
              <w:t>(4,144,571)</w:t>
            </w:r>
          </w:p>
        </w:tc>
        <w:tc>
          <w:tcPr>
            <w:tcW w:w="243" w:type="dxa"/>
            <w:vAlign w:val="bottom"/>
          </w:tcPr>
          <w:p w14:paraId="1E55F305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6258D1E5" w14:textId="478FF4A2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Cs/>
                <w:sz w:val="26"/>
                <w:szCs w:val="26"/>
              </w:rPr>
              <w:t>(3,410,405)</w:t>
            </w:r>
          </w:p>
        </w:tc>
        <w:tc>
          <w:tcPr>
            <w:tcW w:w="236" w:type="dxa"/>
            <w:vAlign w:val="bottom"/>
          </w:tcPr>
          <w:p w14:paraId="0479182F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34A17C52" w14:textId="76DA7F78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Cs/>
                <w:sz w:val="26"/>
                <w:szCs w:val="26"/>
              </w:rPr>
              <w:t>(3,724,152)</w:t>
            </w:r>
          </w:p>
        </w:tc>
        <w:tc>
          <w:tcPr>
            <w:tcW w:w="270" w:type="dxa"/>
            <w:vAlign w:val="bottom"/>
          </w:tcPr>
          <w:p w14:paraId="322B26F0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C81942A" w14:textId="36F56D6C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Cs/>
                <w:sz w:val="26"/>
                <w:szCs w:val="26"/>
              </w:rPr>
              <w:t>(3,212,857)</w:t>
            </w:r>
          </w:p>
        </w:tc>
        <w:tc>
          <w:tcPr>
            <w:tcW w:w="270" w:type="dxa"/>
            <w:vAlign w:val="bottom"/>
          </w:tcPr>
          <w:p w14:paraId="521DD3F7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5D599A39" w14:textId="5DAE81B2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Cs/>
                <w:sz w:val="26"/>
                <w:szCs w:val="26"/>
              </w:rPr>
              <w:t>(7,868,723)</w:t>
            </w:r>
          </w:p>
        </w:tc>
        <w:tc>
          <w:tcPr>
            <w:tcW w:w="272" w:type="dxa"/>
            <w:vAlign w:val="bottom"/>
          </w:tcPr>
          <w:p w14:paraId="517E6156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7868F7E8" w14:textId="5FDCE836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Cs/>
                <w:sz w:val="26"/>
                <w:szCs w:val="26"/>
              </w:rPr>
              <w:t>(6,623,262)</w:t>
            </w:r>
          </w:p>
        </w:tc>
      </w:tr>
      <w:tr w:rsidR="002C6D55" w:rsidRPr="007213E2" w14:paraId="5CE954ED" w14:textId="77777777" w:rsidTr="008A7C18">
        <w:tc>
          <w:tcPr>
            <w:tcW w:w="2424" w:type="dxa"/>
          </w:tcPr>
          <w:p w14:paraId="6193699B" w14:textId="35B9CD37" w:rsidR="002C6D55" w:rsidRPr="007213E2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</w:t>
            </w:r>
            <w:r w:rsidR="009020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75013" w14:textId="0FD30264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/>
                <w:sz w:val="26"/>
                <w:szCs w:val="26"/>
              </w:rPr>
              <w:t>199,668</w:t>
            </w:r>
          </w:p>
        </w:tc>
        <w:tc>
          <w:tcPr>
            <w:tcW w:w="243" w:type="dxa"/>
            <w:vAlign w:val="bottom"/>
          </w:tcPr>
          <w:p w14:paraId="1DD7D0E8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60C40" w14:textId="007FAA18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/>
                <w:sz w:val="26"/>
                <w:szCs w:val="26"/>
              </w:rPr>
              <w:t>(263,077)</w:t>
            </w:r>
          </w:p>
        </w:tc>
        <w:tc>
          <w:tcPr>
            <w:tcW w:w="236" w:type="dxa"/>
            <w:vAlign w:val="bottom"/>
          </w:tcPr>
          <w:p w14:paraId="7AC0E763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9AFC8" w14:textId="37590CF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/>
                <w:sz w:val="26"/>
                <w:szCs w:val="26"/>
              </w:rPr>
              <w:t>135,293</w:t>
            </w:r>
          </w:p>
        </w:tc>
        <w:tc>
          <w:tcPr>
            <w:tcW w:w="270" w:type="dxa"/>
            <w:vAlign w:val="bottom"/>
          </w:tcPr>
          <w:p w14:paraId="38597E5F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51DFDF" w14:textId="6C1E071A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/>
                <w:sz w:val="26"/>
                <w:szCs w:val="26"/>
              </w:rPr>
              <w:t>89,793</w:t>
            </w:r>
          </w:p>
        </w:tc>
        <w:tc>
          <w:tcPr>
            <w:tcW w:w="270" w:type="dxa"/>
            <w:vAlign w:val="bottom"/>
          </w:tcPr>
          <w:p w14:paraId="4C06544A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C7267" w14:textId="0AB283E0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/>
                <w:sz w:val="26"/>
                <w:szCs w:val="26"/>
              </w:rPr>
              <w:t>334,961</w:t>
            </w:r>
          </w:p>
        </w:tc>
        <w:tc>
          <w:tcPr>
            <w:tcW w:w="272" w:type="dxa"/>
            <w:vAlign w:val="bottom"/>
          </w:tcPr>
          <w:p w14:paraId="091D92E4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98F484" w14:textId="02AFBE5E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/>
                <w:sz w:val="26"/>
                <w:szCs w:val="26"/>
              </w:rPr>
              <w:t>(173,284)</w:t>
            </w:r>
          </w:p>
        </w:tc>
      </w:tr>
      <w:tr w:rsidR="004366CA" w:rsidRPr="007213E2" w14:paraId="2947BE7A" w14:textId="77777777" w:rsidTr="007213E2">
        <w:trPr>
          <w:trHeight w:hRule="exact" w:val="390"/>
        </w:trPr>
        <w:tc>
          <w:tcPr>
            <w:tcW w:w="2424" w:type="dxa"/>
          </w:tcPr>
          <w:p w14:paraId="7E6BF44A" w14:textId="77777777" w:rsidR="004366CA" w:rsidRPr="007213E2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87C62E" w14:textId="77777777" w:rsidR="004366CA" w:rsidRPr="002C6D55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09CA799A" w14:textId="77777777" w:rsidR="004366CA" w:rsidRPr="002C6D55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37A7C6D6" w14:textId="77777777" w:rsidR="004366CA" w:rsidRPr="002C6D55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A83DAEE" w14:textId="77777777" w:rsidR="004366CA" w:rsidRPr="002C6D55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F72B878" w14:textId="77777777" w:rsidR="004366CA" w:rsidRPr="002C6D55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F1BD5E5" w14:textId="77777777" w:rsidR="004366CA" w:rsidRPr="002C6D55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E9873D" w14:textId="77777777" w:rsidR="004366CA" w:rsidRPr="002C6D55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EF5E8DA" w14:textId="77777777" w:rsidR="004366CA" w:rsidRPr="002C6D55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AF2EE28" w14:textId="77777777" w:rsidR="004366CA" w:rsidRPr="002C6D55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  <w:tab w:val="decimal" w:pos="142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74A72AC7" w14:textId="77777777" w:rsidR="004366CA" w:rsidRPr="002C6D55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C21019D" w14:textId="77777777" w:rsidR="004366CA" w:rsidRPr="002C6D55" w:rsidRDefault="004366CA" w:rsidP="00436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2C6D55" w:rsidRPr="007213E2" w14:paraId="135B5A84" w14:textId="77777777" w:rsidTr="007213E2">
        <w:tc>
          <w:tcPr>
            <w:tcW w:w="2424" w:type="dxa"/>
          </w:tcPr>
          <w:p w14:paraId="40630B03" w14:textId="77777777" w:rsidR="002C6D55" w:rsidRPr="007213E2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</w:tcPr>
          <w:p w14:paraId="32AA50E0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4AED7299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12522D87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5A954A1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7C20945A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8E8483F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2283CA0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CAAB89D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6C794DDA" w14:textId="290084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Cs/>
                <w:sz w:val="26"/>
                <w:szCs w:val="26"/>
              </w:rPr>
              <w:t>(326,642)</w:t>
            </w:r>
          </w:p>
        </w:tc>
        <w:tc>
          <w:tcPr>
            <w:tcW w:w="272" w:type="dxa"/>
          </w:tcPr>
          <w:p w14:paraId="04AC96EA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6C264614" w14:textId="0B1A7D40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Cs/>
                <w:sz w:val="26"/>
                <w:szCs w:val="26"/>
              </w:rPr>
              <w:t>(244,950)</w:t>
            </w:r>
          </w:p>
        </w:tc>
      </w:tr>
      <w:tr w:rsidR="002C6D55" w:rsidRPr="007213E2" w14:paraId="56337369" w14:textId="77777777" w:rsidTr="00B9652A">
        <w:tc>
          <w:tcPr>
            <w:tcW w:w="2424" w:type="dxa"/>
          </w:tcPr>
          <w:p w14:paraId="32AC2723" w14:textId="77777777" w:rsidR="002C6D55" w:rsidRPr="007213E2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11663180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1885AF6E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5BA7BDB7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D25FC82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4554D7B3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E3CB03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7F01BE3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16ABF96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6744BB73" w14:textId="13E6864D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Cs/>
                <w:sz w:val="26"/>
                <w:szCs w:val="26"/>
              </w:rPr>
              <w:t>(205,775)</w:t>
            </w:r>
          </w:p>
        </w:tc>
        <w:tc>
          <w:tcPr>
            <w:tcW w:w="272" w:type="dxa"/>
          </w:tcPr>
          <w:p w14:paraId="52D82270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48ADFF99" w14:textId="4C0A8474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Cs/>
                <w:sz w:val="26"/>
                <w:szCs w:val="26"/>
              </w:rPr>
              <w:t>(374,590)</w:t>
            </w:r>
          </w:p>
        </w:tc>
      </w:tr>
      <w:tr w:rsidR="002C6D55" w:rsidRPr="007213E2" w14:paraId="0CEA3C53" w14:textId="77777777" w:rsidTr="00B9652A">
        <w:tc>
          <w:tcPr>
            <w:tcW w:w="2424" w:type="dxa"/>
          </w:tcPr>
          <w:p w14:paraId="4537D77A" w14:textId="77777777" w:rsidR="002C6D55" w:rsidRPr="007213E2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A5245EE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11517070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7C533C45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03C1D20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3D362A6B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0623E2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09B8D37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A8530FB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2B4B0ED" w14:textId="0DBAECE0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D55">
              <w:rPr>
                <w:rFonts w:asciiTheme="majorBidi" w:hAnsiTheme="majorBidi" w:cstheme="majorBidi"/>
                <w:bCs/>
                <w:sz w:val="26"/>
                <w:szCs w:val="26"/>
              </w:rPr>
              <w:t>114,318</w:t>
            </w:r>
          </w:p>
        </w:tc>
        <w:tc>
          <w:tcPr>
            <w:tcW w:w="272" w:type="dxa"/>
          </w:tcPr>
          <w:p w14:paraId="58F44039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2D50B987" w14:textId="68D2FD41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C6D55">
              <w:rPr>
                <w:rFonts w:asciiTheme="majorBidi" w:hAnsiTheme="majorBidi" w:cstheme="majorBidi"/>
                <w:bCs/>
                <w:sz w:val="26"/>
                <w:szCs w:val="26"/>
              </w:rPr>
              <w:t>64,957</w:t>
            </w:r>
          </w:p>
        </w:tc>
      </w:tr>
      <w:tr w:rsidR="002C6D55" w:rsidRPr="007213E2" w14:paraId="4C876155" w14:textId="77777777" w:rsidTr="001C0D06">
        <w:tc>
          <w:tcPr>
            <w:tcW w:w="2424" w:type="dxa"/>
          </w:tcPr>
          <w:p w14:paraId="273E477E" w14:textId="53BBE2E1" w:rsidR="002C6D55" w:rsidRPr="00B9652A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9652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ขาดทุนจากกิจกรรมดำเนินงาน</w:t>
            </w:r>
          </w:p>
        </w:tc>
        <w:tc>
          <w:tcPr>
            <w:tcW w:w="1080" w:type="dxa"/>
          </w:tcPr>
          <w:p w14:paraId="1B4971A3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6B992AEA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6E1055C1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3B6CBF9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16BBB081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96EFC50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1D24C6C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CAB064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9DDA833" w14:textId="13CE4FC4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/>
                <w:sz w:val="26"/>
                <w:szCs w:val="26"/>
              </w:rPr>
              <w:t>(83,138)</w:t>
            </w:r>
          </w:p>
        </w:tc>
        <w:tc>
          <w:tcPr>
            <w:tcW w:w="272" w:type="dxa"/>
          </w:tcPr>
          <w:p w14:paraId="678A6505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3526F5F" w14:textId="1D7F8D0C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/>
                <w:sz w:val="26"/>
                <w:szCs w:val="26"/>
              </w:rPr>
              <w:t>(727,867)</w:t>
            </w:r>
          </w:p>
        </w:tc>
      </w:tr>
      <w:tr w:rsidR="002C6D55" w:rsidRPr="007213E2" w14:paraId="734B2AF6" w14:textId="77777777" w:rsidTr="007213E2">
        <w:tc>
          <w:tcPr>
            <w:tcW w:w="2424" w:type="dxa"/>
          </w:tcPr>
          <w:p w14:paraId="26BA4BA8" w14:textId="7E06332C" w:rsidR="002C6D55" w:rsidRPr="007213E2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53F5450C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0366AF1C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15587F2B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F135EB9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2525D1B3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6EA887C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E82C953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A724B8B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6DC8FDE4" w14:textId="05145750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Cs/>
                <w:sz w:val="26"/>
                <w:szCs w:val="26"/>
              </w:rPr>
              <w:t>(19,448)</w:t>
            </w:r>
          </w:p>
        </w:tc>
        <w:tc>
          <w:tcPr>
            <w:tcW w:w="272" w:type="dxa"/>
          </w:tcPr>
          <w:p w14:paraId="52C11155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53C2CD4F" w14:textId="1D2C4F9F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Cs/>
                <w:sz w:val="26"/>
                <w:szCs w:val="26"/>
              </w:rPr>
              <w:t>(40,283)</w:t>
            </w:r>
          </w:p>
        </w:tc>
      </w:tr>
      <w:tr w:rsidR="002C6D55" w:rsidRPr="007213E2" w14:paraId="2539A3D9" w14:textId="77777777" w:rsidTr="008A7C18">
        <w:tc>
          <w:tcPr>
            <w:tcW w:w="2424" w:type="dxa"/>
          </w:tcPr>
          <w:p w14:paraId="1118EC2F" w14:textId="1C9F4187" w:rsidR="002C6D55" w:rsidRPr="007213E2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080" w:type="dxa"/>
          </w:tcPr>
          <w:p w14:paraId="04298B1D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48CA8850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1CDC486B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9D3052A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3F7A035C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6DFB7DD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F9D7227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63105FB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</w:tcPr>
          <w:p w14:paraId="3191A5E5" w14:textId="77777777" w:rsid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41BF306C" w14:textId="5CEF88AB" w:rsidR="002C6D55" w:rsidRPr="002C6D55" w:rsidRDefault="009147F3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9147F3">
              <w:rPr>
                <w:rFonts w:asciiTheme="majorBidi" w:hAnsiTheme="majorBidi" w:cstheme="majorBidi"/>
                <w:bCs/>
                <w:sz w:val="26"/>
                <w:szCs w:val="26"/>
              </w:rPr>
              <w:t>88,052</w:t>
            </w:r>
          </w:p>
        </w:tc>
        <w:tc>
          <w:tcPr>
            <w:tcW w:w="272" w:type="dxa"/>
          </w:tcPr>
          <w:p w14:paraId="5EB16896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</w:tcPr>
          <w:p w14:paraId="72626940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57063C06" w14:textId="446CC2F9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Cs/>
                <w:sz w:val="26"/>
                <w:szCs w:val="26"/>
              </w:rPr>
              <w:t>46,836</w:t>
            </w:r>
          </w:p>
        </w:tc>
      </w:tr>
      <w:tr w:rsidR="002C6D55" w:rsidRPr="007213E2" w14:paraId="6F5DFBF4" w14:textId="77777777" w:rsidTr="007213E2">
        <w:tc>
          <w:tcPr>
            <w:tcW w:w="2424" w:type="dxa"/>
          </w:tcPr>
          <w:p w14:paraId="1DA0DE35" w14:textId="749D1569" w:rsidR="002C6D55" w:rsidRPr="001C0D06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C0D0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1C0D0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080" w:type="dxa"/>
          </w:tcPr>
          <w:p w14:paraId="3F7954C5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CB5E847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599CB60C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C00C46C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747C49CF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F287DAA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F69B927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5F0D135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02968F09" w14:textId="496538AE" w:rsidR="002C6D55" w:rsidRPr="001C0D06" w:rsidRDefault="009147F3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1C0D06">
              <w:rPr>
                <w:rFonts w:asciiTheme="majorBidi" w:hAnsiTheme="majorBidi" w:cstheme="majorBidi"/>
                <w:b/>
                <w:sz w:val="26"/>
                <w:szCs w:val="26"/>
              </w:rPr>
              <w:t>(14,534)</w:t>
            </w:r>
          </w:p>
        </w:tc>
        <w:tc>
          <w:tcPr>
            <w:tcW w:w="272" w:type="dxa"/>
          </w:tcPr>
          <w:p w14:paraId="64FA0942" w14:textId="77777777" w:rsidR="002C6D55" w:rsidRPr="001C0D06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674223A2" w14:textId="2ED5E42F" w:rsidR="002C6D55" w:rsidRPr="001C0D06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1C0D06">
              <w:rPr>
                <w:rFonts w:asciiTheme="majorBidi" w:hAnsiTheme="majorBidi" w:cstheme="majorBidi"/>
                <w:b/>
                <w:sz w:val="26"/>
                <w:szCs w:val="26"/>
              </w:rPr>
              <w:t>(721,314)</w:t>
            </w:r>
          </w:p>
        </w:tc>
      </w:tr>
      <w:tr w:rsidR="002C6D55" w:rsidRPr="007213E2" w14:paraId="50FC9458" w14:textId="77777777" w:rsidTr="007213E2">
        <w:tc>
          <w:tcPr>
            <w:tcW w:w="2424" w:type="dxa"/>
          </w:tcPr>
          <w:p w14:paraId="0397B462" w14:textId="6B2672A1" w:rsidR="002C6D55" w:rsidRPr="007213E2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6DEFC713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2B51BF1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18FD9FBB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4E57EBB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033BB5D0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4BA92EE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4A367F1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D74ADD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D5FD09B" w14:textId="26F1D781" w:rsidR="002C6D55" w:rsidRPr="002C6D55" w:rsidRDefault="009147F3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9147F3">
              <w:rPr>
                <w:rFonts w:asciiTheme="majorBidi" w:hAnsiTheme="majorBidi" w:cstheme="majorBidi"/>
                <w:bCs/>
                <w:sz w:val="26"/>
                <w:szCs w:val="26"/>
              </w:rPr>
              <w:t>20,284</w:t>
            </w:r>
          </w:p>
        </w:tc>
        <w:tc>
          <w:tcPr>
            <w:tcW w:w="272" w:type="dxa"/>
          </w:tcPr>
          <w:p w14:paraId="5FD2BFB8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311E7F6" w14:textId="2CAEA6E9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Cs/>
                <w:sz w:val="26"/>
                <w:szCs w:val="26"/>
              </w:rPr>
              <w:t>153,759</w:t>
            </w:r>
          </w:p>
        </w:tc>
      </w:tr>
      <w:tr w:rsidR="002C6D55" w:rsidRPr="007213E2" w14:paraId="6B251C0C" w14:textId="77777777" w:rsidTr="007213E2">
        <w:tc>
          <w:tcPr>
            <w:tcW w:w="2424" w:type="dxa"/>
          </w:tcPr>
          <w:p w14:paraId="04D3D4DB" w14:textId="0FA5FE90" w:rsidR="002C6D55" w:rsidRPr="007213E2" w:rsidRDefault="009020A8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2C6D5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="002C6D55" w:rsidRPr="007213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</w:t>
            </w:r>
            <w:r w:rsidR="002C6D55"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</w:tcPr>
          <w:p w14:paraId="4D9983B7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155ED920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72BC6BB3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17CB261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67D412EB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DE6BFD9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85AD90D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0458CCF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737A6CF" w14:textId="41D15520" w:rsidR="002C6D55" w:rsidRPr="002C6D55" w:rsidRDefault="009147F3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147F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5,750</w:t>
            </w:r>
          </w:p>
        </w:tc>
        <w:tc>
          <w:tcPr>
            <w:tcW w:w="272" w:type="dxa"/>
          </w:tcPr>
          <w:p w14:paraId="3D072339" w14:textId="77777777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55DF1B3F" w14:textId="70AD82D2" w:rsidR="002C6D55" w:rsidRPr="002C6D55" w:rsidRDefault="002C6D55" w:rsidP="002C6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C6D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(567,555)</w:t>
            </w:r>
          </w:p>
        </w:tc>
      </w:tr>
    </w:tbl>
    <w:p w14:paraId="0E6A6BDE" w14:textId="77777777" w:rsidR="005D44E3" w:rsidRDefault="005D4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1017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21"/>
        <w:gridCol w:w="7"/>
        <w:gridCol w:w="1073"/>
        <w:gridCol w:w="9"/>
        <w:gridCol w:w="234"/>
        <w:gridCol w:w="9"/>
        <w:gridCol w:w="1007"/>
        <w:gridCol w:w="9"/>
        <w:gridCol w:w="227"/>
        <w:gridCol w:w="11"/>
        <w:gridCol w:w="1012"/>
        <w:gridCol w:w="11"/>
        <w:gridCol w:w="226"/>
        <w:gridCol w:w="15"/>
        <w:gridCol w:w="18"/>
        <w:gridCol w:w="991"/>
        <w:gridCol w:w="11"/>
        <w:gridCol w:w="259"/>
        <w:gridCol w:w="11"/>
        <w:gridCol w:w="1176"/>
        <w:gridCol w:w="272"/>
        <w:gridCol w:w="1170"/>
      </w:tblGrid>
      <w:tr w:rsidR="007213E2" w:rsidRPr="007213E2" w14:paraId="28A9B27B" w14:textId="77777777" w:rsidTr="00F35046">
        <w:tc>
          <w:tcPr>
            <w:tcW w:w="2421" w:type="dxa"/>
          </w:tcPr>
          <w:p w14:paraId="200AC364" w14:textId="77777777" w:rsidR="007213E2" w:rsidRPr="007213E2" w:rsidRDefault="007213E2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758" w:type="dxa"/>
            <w:gridSpan w:val="21"/>
          </w:tcPr>
          <w:p w14:paraId="57F68DC5" w14:textId="77777777" w:rsidR="007213E2" w:rsidRPr="007213E2" w:rsidRDefault="007213E2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</w:tc>
      </w:tr>
      <w:tr w:rsidR="00B51D7C" w:rsidRPr="007213E2" w14:paraId="6B30D740" w14:textId="77777777" w:rsidTr="00F35046">
        <w:tc>
          <w:tcPr>
            <w:tcW w:w="2421" w:type="dxa"/>
          </w:tcPr>
          <w:p w14:paraId="1130F273" w14:textId="68579C73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2339" w:type="dxa"/>
            <w:gridSpan w:val="6"/>
          </w:tcPr>
          <w:p w14:paraId="1DD1F07C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</w:tcPr>
          <w:p w14:paraId="1A037C32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4" w:type="dxa"/>
            <w:gridSpan w:val="7"/>
          </w:tcPr>
          <w:p w14:paraId="12C05805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81" w:type="dxa"/>
            <w:gridSpan w:val="3"/>
          </w:tcPr>
          <w:p w14:paraId="77FD60B9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8" w:type="dxa"/>
            <w:gridSpan w:val="3"/>
          </w:tcPr>
          <w:p w14:paraId="4E74A027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B51D7C" w:rsidRPr="007213E2" w14:paraId="3962BA66" w14:textId="77777777" w:rsidTr="00F35046">
        <w:tc>
          <w:tcPr>
            <w:tcW w:w="2421" w:type="dxa"/>
          </w:tcPr>
          <w:p w14:paraId="4BBE9F58" w14:textId="0419E1D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080" w:type="dxa"/>
            <w:gridSpan w:val="2"/>
            <w:vAlign w:val="bottom"/>
          </w:tcPr>
          <w:p w14:paraId="6AF3DECA" w14:textId="78ED9613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3E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43" w:type="dxa"/>
            <w:gridSpan w:val="2"/>
          </w:tcPr>
          <w:p w14:paraId="28B6D3D6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08E97450" w14:textId="0F42EDB2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3E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36" w:type="dxa"/>
            <w:gridSpan w:val="2"/>
            <w:vAlign w:val="bottom"/>
          </w:tcPr>
          <w:p w14:paraId="7F1FE40B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057C890A" w14:textId="08FCC20E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3E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4"/>
          </w:tcPr>
          <w:p w14:paraId="15A1EEAC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004DEC25" w14:textId="09143884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3E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81" w:type="dxa"/>
            <w:gridSpan w:val="3"/>
            <w:vAlign w:val="bottom"/>
          </w:tcPr>
          <w:p w14:paraId="4868E8A2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7BB17A99" w14:textId="1CF12551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3E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2" w:type="dxa"/>
          </w:tcPr>
          <w:p w14:paraId="62B92F73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55E2FF5" w14:textId="047CE298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213E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B51D7C" w:rsidRPr="007213E2" w14:paraId="10DD7BDB" w14:textId="77777777" w:rsidTr="00F35046">
        <w:trPr>
          <w:trHeight w:val="297"/>
        </w:trPr>
        <w:tc>
          <w:tcPr>
            <w:tcW w:w="2421" w:type="dxa"/>
          </w:tcPr>
          <w:p w14:paraId="1B95A037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58" w:type="dxa"/>
            <w:gridSpan w:val="21"/>
          </w:tcPr>
          <w:p w14:paraId="56302A8E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B51D7C" w:rsidRPr="007213E2" w14:paraId="6A548BE8" w14:textId="77777777" w:rsidTr="00F35046">
        <w:tc>
          <w:tcPr>
            <w:tcW w:w="7291" w:type="dxa"/>
            <w:gridSpan w:val="17"/>
            <w:shd w:val="clear" w:color="auto" w:fill="auto"/>
          </w:tcPr>
          <w:p w14:paraId="18CA5A80" w14:textId="77777777" w:rsidR="00B51D7C" w:rsidRPr="007213E2" w:rsidRDefault="00B51D7C" w:rsidP="00B5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ข้อมูลเกี่ยวกับฐานะการเงินตามส่วนงานที่รายงาน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FEA237" w14:textId="77777777" w:rsidR="00B51D7C" w:rsidRPr="007213E2" w:rsidRDefault="00B51D7C" w:rsidP="00B51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34A1D6EC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3FBEE564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972F603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1D7C" w:rsidRPr="007213E2" w14:paraId="476E4EC7" w14:textId="77777777" w:rsidTr="00F35046">
        <w:tc>
          <w:tcPr>
            <w:tcW w:w="2428" w:type="dxa"/>
            <w:gridSpan w:val="2"/>
            <w:shd w:val="clear" w:color="auto" w:fill="auto"/>
          </w:tcPr>
          <w:p w14:paraId="488833AC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2C333902" w14:textId="3430B43E" w:rsidR="00B51D7C" w:rsidRPr="00464FD6" w:rsidRDefault="00464FD6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553,504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441ECE4E" w14:textId="77777777" w:rsidR="00B51D7C" w:rsidRPr="00464FD6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6CDD523C" w14:textId="6920C459" w:rsidR="00B51D7C" w:rsidRPr="00464FD6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487,032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01A8C814" w14:textId="77777777" w:rsidR="00B51D7C" w:rsidRPr="00464FD6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4310598B" w14:textId="63F74711" w:rsidR="00B51D7C" w:rsidRPr="00464FD6" w:rsidRDefault="00464FD6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1,086,434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6547FEC4" w14:textId="77777777" w:rsidR="00B51D7C" w:rsidRPr="00464FD6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16057F45" w14:textId="66AD5AF5" w:rsidR="00B51D7C" w:rsidRPr="00464FD6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1,032,878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F03A47" w14:textId="77777777" w:rsidR="00B51D7C" w:rsidRPr="00464FD6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79F8A92E" w14:textId="75E55528" w:rsidR="00B51D7C" w:rsidRPr="00464FD6" w:rsidRDefault="00464FD6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1,639,938</w:t>
            </w:r>
          </w:p>
        </w:tc>
        <w:tc>
          <w:tcPr>
            <w:tcW w:w="272" w:type="dxa"/>
            <w:shd w:val="clear" w:color="auto" w:fill="auto"/>
          </w:tcPr>
          <w:p w14:paraId="537F3F6C" w14:textId="77777777" w:rsidR="00B51D7C" w:rsidRPr="00464FD6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3B0F9DC" w14:textId="082E3520" w:rsidR="00B51D7C" w:rsidRPr="00464FD6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1,519,910</w:t>
            </w:r>
          </w:p>
        </w:tc>
      </w:tr>
      <w:tr w:rsidR="00B51D7C" w:rsidRPr="007213E2" w14:paraId="4838FF9E" w14:textId="77777777" w:rsidTr="00F35046">
        <w:tc>
          <w:tcPr>
            <w:tcW w:w="2428" w:type="dxa"/>
            <w:gridSpan w:val="2"/>
            <w:shd w:val="clear" w:color="auto" w:fill="auto"/>
          </w:tcPr>
          <w:p w14:paraId="6DD10AAC" w14:textId="6D7AAD3C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213E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07935549" w14:textId="77777777" w:rsidR="00B51D7C" w:rsidRPr="00464FD6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3A3B7B1B" w14:textId="77777777" w:rsidR="00B51D7C" w:rsidRPr="00464FD6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16EE8D62" w14:textId="77777777" w:rsidR="00B51D7C" w:rsidRPr="00464FD6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58B2A285" w14:textId="77777777" w:rsidR="00B51D7C" w:rsidRPr="00464FD6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5811B1D0" w14:textId="77777777" w:rsidR="00B51D7C" w:rsidRPr="00464FD6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39DF6F2D" w14:textId="77777777" w:rsidR="00B51D7C" w:rsidRPr="00464FD6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4BB8D96E" w14:textId="77777777" w:rsidR="00B51D7C" w:rsidRPr="00464FD6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D7A20C3" w14:textId="77777777" w:rsidR="00B51D7C" w:rsidRPr="00464FD6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21479D7A" w14:textId="77777777" w:rsidR="00B51D7C" w:rsidRPr="00464FD6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5371137B" w14:textId="77777777" w:rsidR="00B51D7C" w:rsidRPr="00464FD6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4053E6F" w14:textId="77777777" w:rsidR="00B51D7C" w:rsidRPr="00464FD6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464FD6" w:rsidRPr="007213E2" w14:paraId="6F7A8CEC" w14:textId="77777777" w:rsidTr="00A77129">
        <w:tc>
          <w:tcPr>
            <w:tcW w:w="2428" w:type="dxa"/>
            <w:gridSpan w:val="2"/>
            <w:shd w:val="clear" w:color="auto" w:fill="auto"/>
          </w:tcPr>
          <w:p w14:paraId="4DB31B54" w14:textId="77777777" w:rsidR="00464FD6" w:rsidRPr="007213E2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14:paraId="6B2C3191" w14:textId="47617504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873,992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19766F87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6FA15E97" w14:textId="4FD6CA21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732,686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1CB6AAD0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center"/>
          </w:tcPr>
          <w:p w14:paraId="26C3AD07" w14:textId="5DBA72D4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438,183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3BD1B99D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77CA8E3A" w14:textId="190A93E6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248,412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BF513D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369C68E7" w14:textId="7B983812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1,312,175</w:t>
            </w:r>
          </w:p>
        </w:tc>
        <w:tc>
          <w:tcPr>
            <w:tcW w:w="272" w:type="dxa"/>
            <w:shd w:val="clear" w:color="auto" w:fill="auto"/>
          </w:tcPr>
          <w:p w14:paraId="2971344B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6EFFAEF" w14:textId="1C0DA9DF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981,098</w:t>
            </w:r>
          </w:p>
        </w:tc>
      </w:tr>
      <w:tr w:rsidR="00464FD6" w:rsidRPr="007213E2" w14:paraId="7C774CE2" w14:textId="77777777" w:rsidTr="00A77129">
        <w:tc>
          <w:tcPr>
            <w:tcW w:w="2428" w:type="dxa"/>
            <w:gridSpan w:val="2"/>
            <w:shd w:val="clear" w:color="auto" w:fill="auto"/>
          </w:tcPr>
          <w:p w14:paraId="4B7D1B5E" w14:textId="77777777" w:rsidR="00464FD6" w:rsidRPr="007213E2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14:paraId="198FB2B4" w14:textId="00D2E383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38C756CB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52597473" w14:textId="0C35DF15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4CD53D4A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center"/>
          </w:tcPr>
          <w:p w14:paraId="2B9D0DBC" w14:textId="54D4245A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4324B492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7230259E" w14:textId="23582CB2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C2023C5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922B2" w14:textId="19AC0640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189,308</w:t>
            </w:r>
          </w:p>
        </w:tc>
        <w:tc>
          <w:tcPr>
            <w:tcW w:w="272" w:type="dxa"/>
            <w:shd w:val="clear" w:color="auto" w:fill="auto"/>
          </w:tcPr>
          <w:p w14:paraId="5184D03E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35C299" w14:textId="0A14BE95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189,185</w:t>
            </w:r>
          </w:p>
        </w:tc>
      </w:tr>
      <w:tr w:rsidR="00464FD6" w:rsidRPr="007213E2" w14:paraId="5CFBE09D" w14:textId="77777777" w:rsidTr="00F35046">
        <w:tc>
          <w:tcPr>
            <w:tcW w:w="2428" w:type="dxa"/>
            <w:gridSpan w:val="2"/>
            <w:shd w:val="clear" w:color="auto" w:fill="auto"/>
          </w:tcPr>
          <w:p w14:paraId="07CD6A20" w14:textId="77777777" w:rsidR="00464FD6" w:rsidRPr="007213E2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6E6CF004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6440B19A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20EA4D5E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57A6E29E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3850AE93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0A461BD1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3EA5CF4F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A0ECDE1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FD3C2F" w14:textId="7778748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1,501,483</w:t>
            </w:r>
          </w:p>
        </w:tc>
        <w:tc>
          <w:tcPr>
            <w:tcW w:w="272" w:type="dxa"/>
            <w:shd w:val="clear" w:color="auto" w:fill="auto"/>
          </w:tcPr>
          <w:p w14:paraId="21FA8BE7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D5D292" w14:textId="25854FD9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1,170,283</w:t>
            </w:r>
          </w:p>
        </w:tc>
      </w:tr>
      <w:tr w:rsidR="00464FD6" w:rsidRPr="007213E2" w14:paraId="62646619" w14:textId="77777777" w:rsidTr="00F35046">
        <w:trPr>
          <w:trHeight w:val="77"/>
        </w:trPr>
        <w:tc>
          <w:tcPr>
            <w:tcW w:w="2428" w:type="dxa"/>
            <w:gridSpan w:val="2"/>
            <w:shd w:val="clear" w:color="auto" w:fill="auto"/>
          </w:tcPr>
          <w:p w14:paraId="45E4BC01" w14:textId="729480A9" w:rsidR="00464FD6" w:rsidRPr="007213E2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7213E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730D4B73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601479DB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0C93A2CC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761"/>
                <w:tab w:val="decimal" w:pos="86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16D93697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26100777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4FFB1415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6E3E37C7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3EEB870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5826974C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5B872D0D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BD841E2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464FD6" w:rsidRPr="007213E2" w14:paraId="7CDCB6E6" w14:textId="77777777" w:rsidTr="00F35046">
        <w:tc>
          <w:tcPr>
            <w:tcW w:w="2428" w:type="dxa"/>
            <w:gridSpan w:val="2"/>
            <w:shd w:val="clear" w:color="auto" w:fill="auto"/>
          </w:tcPr>
          <w:p w14:paraId="40ADB59B" w14:textId="77777777" w:rsidR="00464FD6" w:rsidRPr="007213E2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14:paraId="631CE40E" w14:textId="29EB7F30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1,716,570</w:t>
            </w:r>
          </w:p>
        </w:tc>
        <w:tc>
          <w:tcPr>
            <w:tcW w:w="243" w:type="dxa"/>
            <w:gridSpan w:val="2"/>
            <w:shd w:val="clear" w:color="auto" w:fill="auto"/>
            <w:vAlign w:val="center"/>
          </w:tcPr>
          <w:p w14:paraId="6665EABD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6EEB45F3" w14:textId="05AA587C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2,056,723</w:t>
            </w:r>
          </w:p>
        </w:tc>
        <w:tc>
          <w:tcPr>
            <w:tcW w:w="238" w:type="dxa"/>
            <w:gridSpan w:val="2"/>
            <w:shd w:val="clear" w:color="auto" w:fill="auto"/>
            <w:vAlign w:val="center"/>
          </w:tcPr>
          <w:p w14:paraId="52E76DB1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  <w:vAlign w:val="center"/>
          </w:tcPr>
          <w:p w14:paraId="1368073B" w14:textId="20722CC9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497,141</w:t>
            </w: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18EA1370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  <w:vAlign w:val="center"/>
          </w:tcPr>
          <w:p w14:paraId="66F88195" w14:textId="02306AE3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578,074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66901F6C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42125A76" w14:textId="2281B230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2,213,711</w:t>
            </w:r>
          </w:p>
        </w:tc>
        <w:tc>
          <w:tcPr>
            <w:tcW w:w="272" w:type="dxa"/>
            <w:shd w:val="clear" w:color="auto" w:fill="auto"/>
          </w:tcPr>
          <w:p w14:paraId="55252DBE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E58B9CD" w14:textId="02E54699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2,634,797</w:t>
            </w:r>
          </w:p>
        </w:tc>
      </w:tr>
      <w:tr w:rsidR="00464FD6" w:rsidRPr="007213E2" w14:paraId="3B20AE29" w14:textId="77777777" w:rsidTr="00F35046">
        <w:tc>
          <w:tcPr>
            <w:tcW w:w="2428" w:type="dxa"/>
            <w:gridSpan w:val="2"/>
            <w:shd w:val="clear" w:color="auto" w:fill="auto"/>
          </w:tcPr>
          <w:p w14:paraId="3A61960F" w14:textId="77777777" w:rsidR="00464FD6" w:rsidRPr="007213E2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4CC684B5" w14:textId="5E634DC9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76DDE3A0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39726317" w14:textId="7A7A489A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74504DD5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47C6D479" w14:textId="22AC0651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31D1F59B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5EC8185E" w14:textId="74317FE6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5BBEEA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7FF03" w14:textId="649DA504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247,986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44BECE10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F40996" w14:textId="07926D5E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282,227</w:t>
            </w:r>
          </w:p>
        </w:tc>
      </w:tr>
      <w:tr w:rsidR="00464FD6" w:rsidRPr="007213E2" w14:paraId="2B3244CE" w14:textId="77777777" w:rsidTr="00F35046">
        <w:tc>
          <w:tcPr>
            <w:tcW w:w="2428" w:type="dxa"/>
            <w:gridSpan w:val="2"/>
            <w:shd w:val="clear" w:color="auto" w:fill="auto"/>
          </w:tcPr>
          <w:p w14:paraId="6FBC9D49" w14:textId="77777777" w:rsidR="00464FD6" w:rsidRPr="007213E2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31EAEAF6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1C44B982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138D7769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352AC00D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44168272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2E973372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799D62B2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5E02F0B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96D86" w14:textId="0ED07288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2,461,697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616B6DD1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0D758" w14:textId="4B51DAE0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2,917,02</w:t>
            </w:r>
            <w:r w:rsidRPr="00464FD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464FD6" w:rsidRPr="00D87B1A" w14:paraId="78B3494B" w14:textId="77777777" w:rsidTr="00F35046">
        <w:tc>
          <w:tcPr>
            <w:tcW w:w="2421" w:type="dxa"/>
            <w:shd w:val="clear" w:color="auto" w:fill="auto"/>
          </w:tcPr>
          <w:p w14:paraId="722177A8" w14:textId="77777777" w:rsid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89" w:type="dxa"/>
            <w:gridSpan w:val="3"/>
          </w:tcPr>
          <w:p w14:paraId="08F86577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3C593C67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66F21C5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306F610D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BEB0B6F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432287C0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1EBEB635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560C07C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87" w:type="dxa"/>
            <w:gridSpan w:val="2"/>
          </w:tcPr>
          <w:p w14:paraId="3BC5157C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12D617FB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A62BB2C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4FD6" w:rsidRPr="00D87B1A" w14:paraId="364E73D2" w14:textId="77777777" w:rsidTr="00492633">
        <w:tc>
          <w:tcPr>
            <w:tcW w:w="2421" w:type="dxa"/>
            <w:shd w:val="clear" w:color="auto" w:fill="auto"/>
          </w:tcPr>
          <w:p w14:paraId="110FB8F0" w14:textId="77777777" w:rsid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9" w:type="dxa"/>
            <w:gridSpan w:val="3"/>
          </w:tcPr>
          <w:p w14:paraId="233677E0" w14:textId="589FCAC2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278,008</w:t>
            </w:r>
          </w:p>
        </w:tc>
        <w:tc>
          <w:tcPr>
            <w:tcW w:w="243" w:type="dxa"/>
            <w:gridSpan w:val="2"/>
          </w:tcPr>
          <w:p w14:paraId="7BA1980D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01531619" w14:textId="7CEE3CED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307,872</w:t>
            </w:r>
          </w:p>
        </w:tc>
        <w:tc>
          <w:tcPr>
            <w:tcW w:w="238" w:type="dxa"/>
            <w:gridSpan w:val="2"/>
          </w:tcPr>
          <w:p w14:paraId="6B837BCB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E311C3A" w14:textId="77683054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2,149</w:t>
            </w:r>
          </w:p>
        </w:tc>
        <w:tc>
          <w:tcPr>
            <w:tcW w:w="237" w:type="dxa"/>
            <w:gridSpan w:val="2"/>
          </w:tcPr>
          <w:p w14:paraId="2D14974B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09FCD0E5" w14:textId="0B42125E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691</w:t>
            </w:r>
          </w:p>
        </w:tc>
        <w:tc>
          <w:tcPr>
            <w:tcW w:w="270" w:type="dxa"/>
            <w:gridSpan w:val="2"/>
          </w:tcPr>
          <w:p w14:paraId="42E6A0F5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87" w:type="dxa"/>
            <w:gridSpan w:val="2"/>
            <w:vAlign w:val="center"/>
          </w:tcPr>
          <w:p w14:paraId="24B9A096" w14:textId="27F56C04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280,157</w:t>
            </w:r>
          </w:p>
        </w:tc>
        <w:tc>
          <w:tcPr>
            <w:tcW w:w="272" w:type="dxa"/>
          </w:tcPr>
          <w:p w14:paraId="00525C35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A81C31" w14:textId="18E717AD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308,563</w:t>
            </w:r>
          </w:p>
        </w:tc>
      </w:tr>
      <w:tr w:rsidR="00464FD6" w:rsidRPr="00D87B1A" w14:paraId="116F3C16" w14:textId="77777777" w:rsidTr="00492633">
        <w:tc>
          <w:tcPr>
            <w:tcW w:w="2421" w:type="dxa"/>
            <w:shd w:val="clear" w:color="auto" w:fill="auto"/>
          </w:tcPr>
          <w:p w14:paraId="7ABE166D" w14:textId="77777777" w:rsid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9" w:type="dxa"/>
            <w:gridSpan w:val="3"/>
          </w:tcPr>
          <w:p w14:paraId="696F5D50" w14:textId="217C261F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</w:tcPr>
          <w:p w14:paraId="705BC0DE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0B02F9B1" w14:textId="6AF19F94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8" w:type="dxa"/>
            <w:gridSpan w:val="2"/>
          </w:tcPr>
          <w:p w14:paraId="0C31A44A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7786C11" w14:textId="32CF3CB1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</w:tcPr>
          <w:p w14:paraId="11D6C96E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77FA4119" w14:textId="77EEA92B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56A04881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87" w:type="dxa"/>
            <w:gridSpan w:val="2"/>
            <w:tcBorders>
              <w:bottom w:val="single" w:sz="4" w:space="0" w:color="auto"/>
            </w:tcBorders>
            <w:vAlign w:val="center"/>
          </w:tcPr>
          <w:p w14:paraId="5E0A5068" w14:textId="58E70AF0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16,76</w:t>
            </w:r>
            <w:r w:rsidR="00A37DF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2" w:type="dxa"/>
          </w:tcPr>
          <w:p w14:paraId="4CBB93ED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26C563" w14:textId="09BA2962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22,657</w:t>
            </w:r>
          </w:p>
        </w:tc>
      </w:tr>
      <w:tr w:rsidR="00464FD6" w:rsidRPr="00D87B1A" w14:paraId="5BC283EF" w14:textId="77777777" w:rsidTr="00492633">
        <w:tc>
          <w:tcPr>
            <w:tcW w:w="2421" w:type="dxa"/>
            <w:shd w:val="clear" w:color="auto" w:fill="auto"/>
          </w:tcPr>
          <w:p w14:paraId="7360D8A7" w14:textId="77777777" w:rsidR="00464FD6" w:rsidRPr="00D47FE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9" w:type="dxa"/>
            <w:gridSpan w:val="3"/>
          </w:tcPr>
          <w:p w14:paraId="65647581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59FCB2FF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E6BD85F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1A589865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3DB1309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</w:tcPr>
          <w:p w14:paraId="167630E4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4F3E4E87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457779F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4DBCA" w14:textId="11BAF828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296,92</w:t>
            </w:r>
            <w:r w:rsidR="00A37DF6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72" w:type="dxa"/>
          </w:tcPr>
          <w:p w14:paraId="4BC0A3BB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856247C" w14:textId="307169F0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331,220</w:t>
            </w:r>
          </w:p>
        </w:tc>
      </w:tr>
      <w:tr w:rsidR="00464FD6" w:rsidRPr="007213E2" w14:paraId="78E153EA" w14:textId="77777777" w:rsidTr="00AD31C9">
        <w:tc>
          <w:tcPr>
            <w:tcW w:w="2428" w:type="dxa"/>
            <w:gridSpan w:val="2"/>
            <w:shd w:val="clear" w:color="auto" w:fill="auto"/>
          </w:tcPr>
          <w:p w14:paraId="5A8CA62D" w14:textId="65F667EE" w:rsidR="00464FD6" w:rsidRPr="007213E2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150" w:right="-441" w:hanging="150"/>
              <w:rPr>
                <w:rFonts w:ascii="Angsana New" w:hAnsi="Angsana New"/>
                <w:b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สินทรัพย์อื่นไม่สามารถ</w:t>
            </w:r>
            <w:r w:rsidRPr="007213E2">
              <w:rPr>
                <w:rFonts w:ascii="Angsana New" w:hAnsi="Angsana New"/>
                <w:sz w:val="26"/>
                <w:szCs w:val="26"/>
              </w:rPr>
              <w:br/>
            </w: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ปันส่วนได้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7212BFDA" w14:textId="43778095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150" w:right="-441" w:hanging="25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54570F85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2AFB4EF0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44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06101D11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shd w:val="clear" w:color="auto" w:fill="auto"/>
          </w:tcPr>
          <w:p w14:paraId="3337BA6B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7BF758E9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5B1ACBC5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E08186A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1301F2" w14:textId="77777777" w:rsid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3E1D47" w14:textId="34F49738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2,557,46</w:t>
            </w:r>
            <w:r w:rsidR="00A37DF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7BF60368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  <w:tab w:val="decimal" w:pos="8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F92D8" w14:textId="52A89B83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Cs/>
                <w:sz w:val="26"/>
                <w:szCs w:val="26"/>
              </w:rPr>
              <w:t>2,618,372</w:t>
            </w:r>
          </w:p>
        </w:tc>
      </w:tr>
      <w:tr w:rsidR="00464FD6" w:rsidRPr="007213E2" w14:paraId="38AF5CE3" w14:textId="77777777" w:rsidTr="00F35046">
        <w:trPr>
          <w:trHeight w:val="379"/>
        </w:trPr>
        <w:tc>
          <w:tcPr>
            <w:tcW w:w="2428" w:type="dxa"/>
            <w:gridSpan w:val="2"/>
          </w:tcPr>
          <w:p w14:paraId="775D23FA" w14:textId="77777777" w:rsidR="00464FD6" w:rsidRPr="007213E2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082" w:type="dxa"/>
            <w:gridSpan w:val="2"/>
          </w:tcPr>
          <w:p w14:paraId="4B3A2448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108EBEBE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F3837AB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3ABC8140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gridSpan w:val="2"/>
          </w:tcPr>
          <w:p w14:paraId="6CB73DD4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4CCBD617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</w:tcPr>
          <w:p w14:paraId="42E115BC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00B9DEB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B62B4B" w14:textId="2FD0BE71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8,457,499</w:t>
            </w:r>
          </w:p>
        </w:tc>
        <w:tc>
          <w:tcPr>
            <w:tcW w:w="272" w:type="dxa"/>
            <w:vAlign w:val="center"/>
          </w:tcPr>
          <w:p w14:paraId="2FA7BDCE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294E58" w14:textId="4DE5B0AB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8,556,809</w:t>
            </w:r>
          </w:p>
        </w:tc>
      </w:tr>
    </w:tbl>
    <w:p w14:paraId="0BAE278D" w14:textId="271ECCFB" w:rsidR="008B7F29" w:rsidRDefault="008B7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7AB092A" w14:textId="0094D108" w:rsidR="00590DAF" w:rsidRPr="000116C5" w:rsidRDefault="0074197F" w:rsidP="00B300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252"/>
        <w:gridCol w:w="1098"/>
        <w:gridCol w:w="247"/>
        <w:gridCol w:w="1013"/>
        <w:gridCol w:w="237"/>
        <w:gridCol w:w="1113"/>
        <w:gridCol w:w="270"/>
        <w:gridCol w:w="1080"/>
        <w:gridCol w:w="262"/>
        <w:gridCol w:w="1088"/>
      </w:tblGrid>
      <w:tr w:rsidR="00C8761C" w:rsidRPr="00C5212E" w14:paraId="18AFB50E" w14:textId="77777777" w:rsidTr="00F35046">
        <w:tc>
          <w:tcPr>
            <w:tcW w:w="2430" w:type="dxa"/>
          </w:tcPr>
          <w:p w14:paraId="29E8E5F8" w14:textId="77777777" w:rsidR="00C8761C" w:rsidRPr="00D6233E" w:rsidRDefault="00C8761C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40" w:type="dxa"/>
            <w:gridSpan w:val="11"/>
          </w:tcPr>
          <w:p w14:paraId="66CB19F5" w14:textId="77777777" w:rsidR="00C8761C" w:rsidRPr="00D6233E" w:rsidRDefault="00C8761C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ที่แสดงเงินลงทุนตามวิธีส่วนได้เสีย</w:t>
            </w:r>
          </w:p>
        </w:tc>
      </w:tr>
      <w:tr w:rsidR="006465A7" w:rsidRPr="005A0665" w14:paraId="0A587981" w14:textId="77777777" w:rsidTr="00F35046">
        <w:tc>
          <w:tcPr>
            <w:tcW w:w="2430" w:type="dxa"/>
          </w:tcPr>
          <w:p w14:paraId="363A87CA" w14:textId="7EA47AD8" w:rsidR="006465A7" w:rsidRPr="00D6233E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C8761C" w:rsidRPr="00D623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ปีสิ้นสุดวันที่</w:t>
            </w:r>
          </w:p>
        </w:tc>
        <w:tc>
          <w:tcPr>
            <w:tcW w:w="2430" w:type="dxa"/>
            <w:gridSpan w:val="3"/>
          </w:tcPr>
          <w:p w14:paraId="7E780E58" w14:textId="77777777" w:rsidR="006465A7" w:rsidRPr="00D6233E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7" w:type="dxa"/>
          </w:tcPr>
          <w:p w14:paraId="5ECB4E7D" w14:textId="77777777" w:rsidR="006465A7" w:rsidRPr="00D6233E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3" w:type="dxa"/>
            <w:gridSpan w:val="3"/>
          </w:tcPr>
          <w:p w14:paraId="388EE974" w14:textId="77777777" w:rsidR="006465A7" w:rsidRPr="00D6233E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ส่วนงานที่ </w:t>
            </w: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F5A4EFC" w14:textId="77777777" w:rsidR="006465A7" w:rsidRPr="00D6233E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3694ED18" w14:textId="77777777" w:rsidR="006465A7" w:rsidRPr="00D6233E" w:rsidRDefault="006465A7" w:rsidP="006E1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75E58" w:rsidRPr="005A0665" w14:paraId="06C92623" w14:textId="77777777" w:rsidTr="00F35046">
        <w:tc>
          <w:tcPr>
            <w:tcW w:w="2430" w:type="dxa"/>
          </w:tcPr>
          <w:p w14:paraId="7F39FDC9" w14:textId="7EAB0C25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5B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623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</w:tcPr>
          <w:p w14:paraId="6ECA0380" w14:textId="5667D9B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BB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2" w:type="dxa"/>
          </w:tcPr>
          <w:p w14:paraId="56F52C86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6BA0798" w14:textId="5F668D3B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637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7" w:type="dxa"/>
          </w:tcPr>
          <w:p w14:paraId="79C20FCE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4E55DE1" w14:textId="1BA99A0C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BB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0E4F46F3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12619353" w14:textId="6B662D91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637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2D2783C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5B4DC5" w14:textId="3DAD2F3F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BB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2" w:type="dxa"/>
          </w:tcPr>
          <w:p w14:paraId="5CC34C57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4B549446" w14:textId="18FAA09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4637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75E58" w:rsidRPr="005A0665" w14:paraId="66CB852C" w14:textId="77777777" w:rsidTr="00F35046">
        <w:tc>
          <w:tcPr>
            <w:tcW w:w="2430" w:type="dxa"/>
          </w:tcPr>
          <w:p w14:paraId="6C4C4052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40" w:type="dxa"/>
            <w:gridSpan w:val="11"/>
          </w:tcPr>
          <w:p w14:paraId="5BE7CDB5" w14:textId="2782FF5D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5E58" w:rsidRPr="005A0665" w14:paraId="6BCABEE7" w14:textId="77777777" w:rsidTr="00F35046">
        <w:tc>
          <w:tcPr>
            <w:tcW w:w="2430" w:type="dxa"/>
          </w:tcPr>
          <w:p w14:paraId="67940C2C" w14:textId="5CB7BF5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740" w:type="dxa"/>
            <w:gridSpan w:val="11"/>
          </w:tcPr>
          <w:p w14:paraId="35A3E667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75E58" w:rsidRPr="005A0665" w14:paraId="00DF364A" w14:textId="77777777" w:rsidTr="00F35046">
        <w:tc>
          <w:tcPr>
            <w:tcW w:w="2430" w:type="dxa"/>
          </w:tcPr>
          <w:p w14:paraId="4A187ADD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282E50F2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19D75C5" w14:textId="012D8373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30BBC189" w14:textId="02000A1B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2DFC7CBD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A4A1B94" w14:textId="1F43AAE6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810CA18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725BF94" w14:textId="66A9E85A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39396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D1CEF7" w14:textId="3BC9A66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41FDAA21" w14:textId="77777777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3B748A02" w14:textId="0E3253E8" w:rsidR="00075E58" w:rsidRPr="00D6233E" w:rsidRDefault="00075E58" w:rsidP="00075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4FD6" w:rsidRPr="005A0665" w14:paraId="129D6219" w14:textId="77777777" w:rsidTr="00F35046">
        <w:tc>
          <w:tcPr>
            <w:tcW w:w="2430" w:type="dxa"/>
          </w:tcPr>
          <w:p w14:paraId="5B0BB729" w14:textId="18E88163" w:rsidR="00464FD6" w:rsidRPr="00D6233E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เอเชีย</w:t>
            </w:r>
          </w:p>
        </w:tc>
        <w:tc>
          <w:tcPr>
            <w:tcW w:w="1080" w:type="dxa"/>
          </w:tcPr>
          <w:p w14:paraId="6B7E95C1" w14:textId="5F17D99D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4,079,866</w:t>
            </w:r>
          </w:p>
        </w:tc>
        <w:tc>
          <w:tcPr>
            <w:tcW w:w="252" w:type="dxa"/>
          </w:tcPr>
          <w:p w14:paraId="72440299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624A098" w14:textId="363BDED0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2,950,457</w:t>
            </w:r>
          </w:p>
        </w:tc>
        <w:tc>
          <w:tcPr>
            <w:tcW w:w="247" w:type="dxa"/>
          </w:tcPr>
          <w:p w14:paraId="3631A82F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A0DD90F" w14:textId="5D4D38C2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3,855,891</w:t>
            </w:r>
          </w:p>
        </w:tc>
        <w:tc>
          <w:tcPr>
            <w:tcW w:w="237" w:type="dxa"/>
          </w:tcPr>
          <w:p w14:paraId="704CE0F3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05EB593" w14:textId="596E28A8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3,300,350</w:t>
            </w:r>
          </w:p>
        </w:tc>
        <w:tc>
          <w:tcPr>
            <w:tcW w:w="270" w:type="dxa"/>
          </w:tcPr>
          <w:p w14:paraId="54F6D1FA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BE2532B" w14:textId="52AC317D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FD6">
              <w:rPr>
                <w:rFonts w:asciiTheme="majorBidi" w:hAnsiTheme="majorBidi" w:cstheme="majorBidi"/>
                <w:bCs/>
                <w:sz w:val="30"/>
                <w:szCs w:val="30"/>
              </w:rPr>
              <w:t>7,935,757</w:t>
            </w:r>
          </w:p>
        </w:tc>
        <w:tc>
          <w:tcPr>
            <w:tcW w:w="262" w:type="dxa"/>
          </w:tcPr>
          <w:p w14:paraId="549D48F3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31047230" w14:textId="1EA95BC3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FD6">
              <w:rPr>
                <w:rFonts w:asciiTheme="majorBidi" w:hAnsiTheme="majorBidi" w:cstheme="majorBidi"/>
                <w:bCs/>
                <w:sz w:val="30"/>
                <w:szCs w:val="30"/>
              </w:rPr>
              <w:t>6,250,807</w:t>
            </w:r>
          </w:p>
        </w:tc>
      </w:tr>
      <w:tr w:rsidR="00464FD6" w:rsidRPr="005A0665" w14:paraId="7CD6428C" w14:textId="77777777" w:rsidTr="003A3C64">
        <w:tc>
          <w:tcPr>
            <w:tcW w:w="2430" w:type="dxa"/>
          </w:tcPr>
          <w:p w14:paraId="34E85DF5" w14:textId="77777777" w:rsidR="00464FD6" w:rsidRPr="00D6233E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1080" w:type="dxa"/>
          </w:tcPr>
          <w:p w14:paraId="5169472F" w14:textId="310442C3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110,355</w:t>
            </w:r>
          </w:p>
        </w:tc>
        <w:tc>
          <w:tcPr>
            <w:tcW w:w="252" w:type="dxa"/>
          </w:tcPr>
          <w:p w14:paraId="4EDCC558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68B90B2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59,343</w:t>
            </w:r>
          </w:p>
        </w:tc>
        <w:tc>
          <w:tcPr>
            <w:tcW w:w="247" w:type="dxa"/>
          </w:tcPr>
          <w:p w14:paraId="333ABA55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F0B1529" w14:textId="7687541F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3,554</w:t>
            </w:r>
          </w:p>
        </w:tc>
        <w:tc>
          <w:tcPr>
            <w:tcW w:w="237" w:type="dxa"/>
          </w:tcPr>
          <w:p w14:paraId="1737AE46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E2567F4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935</w:t>
            </w:r>
          </w:p>
        </w:tc>
        <w:tc>
          <w:tcPr>
            <w:tcW w:w="270" w:type="dxa"/>
          </w:tcPr>
          <w:p w14:paraId="0C11E225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1D6B80" w14:textId="32F36480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FD6">
              <w:rPr>
                <w:rFonts w:asciiTheme="majorBidi" w:hAnsiTheme="majorBidi" w:cstheme="majorBidi"/>
                <w:bCs/>
                <w:sz w:val="30"/>
                <w:szCs w:val="30"/>
              </w:rPr>
              <w:t>113,909</w:t>
            </w:r>
          </w:p>
        </w:tc>
        <w:tc>
          <w:tcPr>
            <w:tcW w:w="262" w:type="dxa"/>
          </w:tcPr>
          <w:p w14:paraId="74B1E0F8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67107145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FD6">
              <w:rPr>
                <w:rFonts w:asciiTheme="majorBidi" w:hAnsiTheme="majorBidi" w:cstheme="majorBidi"/>
                <w:bCs/>
                <w:sz w:val="30"/>
                <w:szCs w:val="30"/>
              </w:rPr>
              <w:t>60,278</w:t>
            </w:r>
          </w:p>
        </w:tc>
      </w:tr>
      <w:tr w:rsidR="00464FD6" w:rsidRPr="005A0665" w14:paraId="3BE777F7" w14:textId="77777777" w:rsidTr="00F35046">
        <w:trPr>
          <w:trHeight w:val="80"/>
        </w:trPr>
        <w:tc>
          <w:tcPr>
            <w:tcW w:w="2430" w:type="dxa"/>
            <w:vAlign w:val="bottom"/>
          </w:tcPr>
          <w:p w14:paraId="7F7DB63F" w14:textId="050CA43F" w:rsidR="00464FD6" w:rsidRPr="00D6233E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แอฟริกา</w:t>
            </w:r>
          </w:p>
        </w:tc>
        <w:tc>
          <w:tcPr>
            <w:tcW w:w="1080" w:type="dxa"/>
          </w:tcPr>
          <w:p w14:paraId="14C592EA" w14:textId="0B820DCE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102,471</w:t>
            </w:r>
          </w:p>
        </w:tc>
        <w:tc>
          <w:tcPr>
            <w:tcW w:w="252" w:type="dxa"/>
          </w:tcPr>
          <w:p w14:paraId="7AA1D094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CCBB919" w14:textId="69A323E9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71,119</w:t>
            </w:r>
          </w:p>
        </w:tc>
        <w:tc>
          <w:tcPr>
            <w:tcW w:w="247" w:type="dxa"/>
          </w:tcPr>
          <w:p w14:paraId="1E88CD53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139A972" w14:textId="40B32DCF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C26280C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EDB1F96" w14:textId="02C1F1D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5BD2E9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BB6FE4C" w14:textId="3E633F0B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FD6">
              <w:rPr>
                <w:rFonts w:asciiTheme="majorBidi" w:hAnsiTheme="majorBidi" w:cstheme="majorBidi"/>
                <w:bCs/>
                <w:sz w:val="30"/>
                <w:szCs w:val="30"/>
              </w:rPr>
              <w:t>102,471</w:t>
            </w:r>
          </w:p>
        </w:tc>
        <w:tc>
          <w:tcPr>
            <w:tcW w:w="262" w:type="dxa"/>
          </w:tcPr>
          <w:p w14:paraId="364698A7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4D5B2000" w14:textId="344C2F89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FD6">
              <w:rPr>
                <w:rFonts w:asciiTheme="majorBidi" w:hAnsiTheme="majorBidi" w:cstheme="majorBidi"/>
                <w:bCs/>
                <w:sz w:val="30"/>
                <w:szCs w:val="30"/>
              </w:rPr>
              <w:t>71,119</w:t>
            </w:r>
          </w:p>
        </w:tc>
      </w:tr>
      <w:tr w:rsidR="00464FD6" w:rsidRPr="005A0665" w14:paraId="6692C5CE" w14:textId="77777777" w:rsidTr="00F35046">
        <w:tc>
          <w:tcPr>
            <w:tcW w:w="2430" w:type="dxa"/>
            <w:shd w:val="clear" w:color="auto" w:fill="auto"/>
          </w:tcPr>
          <w:p w14:paraId="70CC3DF8" w14:textId="379BCB06" w:rsidR="00464FD6" w:rsidRPr="00D6233E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080" w:type="dxa"/>
            <w:shd w:val="clear" w:color="auto" w:fill="auto"/>
          </w:tcPr>
          <w:p w14:paraId="6672401D" w14:textId="17585EF2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39,748</w:t>
            </w:r>
          </w:p>
        </w:tc>
        <w:tc>
          <w:tcPr>
            <w:tcW w:w="252" w:type="dxa"/>
            <w:shd w:val="clear" w:color="auto" w:fill="auto"/>
          </w:tcPr>
          <w:p w14:paraId="48127D77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08640B69" w14:textId="15C64473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60,260</w:t>
            </w:r>
          </w:p>
        </w:tc>
        <w:tc>
          <w:tcPr>
            <w:tcW w:w="247" w:type="dxa"/>
            <w:shd w:val="clear" w:color="auto" w:fill="auto"/>
          </w:tcPr>
          <w:p w14:paraId="01167212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522D57C" w14:textId="34F1447A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464D1B0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ACD1180" w14:textId="4BD4D176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1,365</w:t>
            </w:r>
          </w:p>
        </w:tc>
        <w:tc>
          <w:tcPr>
            <w:tcW w:w="270" w:type="dxa"/>
            <w:shd w:val="clear" w:color="auto" w:fill="auto"/>
          </w:tcPr>
          <w:p w14:paraId="482516B1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1E4712C" w14:textId="007659D9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bCs/>
                <w:sz w:val="30"/>
                <w:szCs w:val="30"/>
              </w:rPr>
              <w:t>39,748</w:t>
            </w:r>
          </w:p>
        </w:tc>
        <w:tc>
          <w:tcPr>
            <w:tcW w:w="262" w:type="dxa"/>
            <w:shd w:val="clear" w:color="auto" w:fill="auto"/>
          </w:tcPr>
          <w:p w14:paraId="43D67BE7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165C1B5F" w14:textId="49A73C6C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bCs/>
                <w:sz w:val="30"/>
                <w:szCs w:val="30"/>
              </w:rPr>
              <w:t>61,625</w:t>
            </w:r>
          </w:p>
        </w:tc>
      </w:tr>
      <w:tr w:rsidR="00464FD6" w:rsidRPr="005A0665" w14:paraId="647870A6" w14:textId="77777777" w:rsidTr="00F35046">
        <w:tc>
          <w:tcPr>
            <w:tcW w:w="2430" w:type="dxa"/>
          </w:tcPr>
          <w:p w14:paraId="0615E46D" w14:textId="5B00A6AD" w:rsidR="00464FD6" w:rsidRPr="00D6233E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โอเชียเนีย</w:t>
            </w:r>
          </w:p>
        </w:tc>
        <w:tc>
          <w:tcPr>
            <w:tcW w:w="1080" w:type="dxa"/>
          </w:tcPr>
          <w:p w14:paraId="10E8EF0F" w14:textId="343F2BDA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11,799</w:t>
            </w:r>
          </w:p>
        </w:tc>
        <w:tc>
          <w:tcPr>
            <w:tcW w:w="252" w:type="dxa"/>
          </w:tcPr>
          <w:p w14:paraId="5327D489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A116D8D" w14:textId="71BACA06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6,149</w:t>
            </w:r>
          </w:p>
        </w:tc>
        <w:tc>
          <w:tcPr>
            <w:tcW w:w="247" w:type="dxa"/>
          </w:tcPr>
          <w:p w14:paraId="49A495A3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A0D58C5" w14:textId="26DCD3D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D134D23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883342B" w14:textId="7CC6776A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49139D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822975" w14:textId="57618CEF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11,799</w:t>
            </w:r>
          </w:p>
        </w:tc>
        <w:tc>
          <w:tcPr>
            <w:tcW w:w="262" w:type="dxa"/>
          </w:tcPr>
          <w:p w14:paraId="557D228D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3CA36C24" w14:textId="14D430D4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6,149</w:t>
            </w:r>
          </w:p>
        </w:tc>
      </w:tr>
      <w:tr w:rsidR="00464FD6" w:rsidRPr="00962529" w14:paraId="16E517C3" w14:textId="77777777" w:rsidTr="00F35046">
        <w:tc>
          <w:tcPr>
            <w:tcW w:w="2430" w:type="dxa"/>
          </w:tcPr>
          <w:p w14:paraId="70074ED6" w14:textId="6990E4E5" w:rsidR="00464FD6" w:rsidRPr="00D6233E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6848C6" w14:textId="76821E09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4,344,239</w:t>
            </w:r>
          </w:p>
        </w:tc>
        <w:tc>
          <w:tcPr>
            <w:tcW w:w="252" w:type="dxa"/>
          </w:tcPr>
          <w:p w14:paraId="32BCB676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CB0A13D" w14:textId="663F3E8E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3,147,328</w:t>
            </w:r>
          </w:p>
        </w:tc>
        <w:tc>
          <w:tcPr>
            <w:tcW w:w="247" w:type="dxa"/>
          </w:tcPr>
          <w:p w14:paraId="6F2668DD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2F91DFF8" w14:textId="00B79894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3,859,445</w:t>
            </w:r>
          </w:p>
        </w:tc>
        <w:tc>
          <w:tcPr>
            <w:tcW w:w="237" w:type="dxa"/>
          </w:tcPr>
          <w:p w14:paraId="0A4A0656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54E1D188" w14:textId="02769C99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3,302,650</w:t>
            </w:r>
          </w:p>
        </w:tc>
        <w:tc>
          <w:tcPr>
            <w:tcW w:w="270" w:type="dxa"/>
          </w:tcPr>
          <w:p w14:paraId="0834E45A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2918A0" w14:textId="54688205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4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8,203,684</w:t>
            </w:r>
          </w:p>
        </w:tc>
        <w:tc>
          <w:tcPr>
            <w:tcW w:w="262" w:type="dxa"/>
          </w:tcPr>
          <w:p w14:paraId="73A29A59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40083BA6" w14:textId="658002B0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4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6,449,978</w:t>
            </w:r>
          </w:p>
        </w:tc>
      </w:tr>
      <w:tr w:rsidR="004730E3" w:rsidRPr="006E192B" w14:paraId="41AC51BA" w14:textId="77777777" w:rsidTr="00F35046">
        <w:tc>
          <w:tcPr>
            <w:tcW w:w="2430" w:type="dxa"/>
          </w:tcPr>
          <w:p w14:paraId="53AD98A7" w14:textId="77777777" w:rsidR="004730E3" w:rsidRPr="006E192B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5C62F6F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14:paraId="5F169D53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019E577E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7" w:type="dxa"/>
          </w:tcPr>
          <w:p w14:paraId="328F2430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</w:tcPr>
          <w:p w14:paraId="386C0DBF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</w:tcPr>
          <w:p w14:paraId="2458223B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6425F850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75FAD7A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C8F1B01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2" w:type="dxa"/>
          </w:tcPr>
          <w:p w14:paraId="790BCE9A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5501D099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4730E3" w:rsidRPr="005A0665" w14:paraId="759E4B01" w14:textId="77777777" w:rsidTr="00F35046">
        <w:tc>
          <w:tcPr>
            <w:tcW w:w="2430" w:type="dxa"/>
          </w:tcPr>
          <w:p w14:paraId="631B591A" w14:textId="6823D4A7" w:rsidR="004730E3" w:rsidRPr="00D6233E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ผลิตภัณฑ์หลัก</w:t>
            </w:r>
          </w:p>
        </w:tc>
        <w:tc>
          <w:tcPr>
            <w:tcW w:w="1080" w:type="dxa"/>
          </w:tcPr>
          <w:p w14:paraId="2B363900" w14:textId="0BE27F16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A3586D2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2820D9D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62512C61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F20781A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BAC68BD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03B1F10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0399BB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2D8363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76162861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4B181304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4FD6" w:rsidRPr="005A0665" w14:paraId="3FA6D0C7" w14:textId="77777777" w:rsidTr="00F35046">
        <w:tc>
          <w:tcPr>
            <w:tcW w:w="2430" w:type="dxa"/>
            <w:shd w:val="clear" w:color="auto" w:fill="auto"/>
          </w:tcPr>
          <w:p w14:paraId="1F927CD0" w14:textId="14A1A20F" w:rsidR="00464FD6" w:rsidRPr="00D6233E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ผ้าสำหรับถุงลม</w:t>
            </w:r>
          </w:p>
        </w:tc>
        <w:tc>
          <w:tcPr>
            <w:tcW w:w="1080" w:type="dxa"/>
            <w:shd w:val="clear" w:color="auto" w:fill="auto"/>
          </w:tcPr>
          <w:p w14:paraId="51CAF12E" w14:textId="02AF2FD4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19365B2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3EB164C3" w14:textId="465D3E2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36735380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15713FF" w14:textId="0F4FCA5F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3,523,507</w:t>
            </w:r>
          </w:p>
        </w:tc>
        <w:tc>
          <w:tcPr>
            <w:tcW w:w="237" w:type="dxa"/>
            <w:shd w:val="clear" w:color="auto" w:fill="auto"/>
          </w:tcPr>
          <w:p w14:paraId="04A6BD7C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0BBFF918" w14:textId="25AEA490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3,101,612</w:t>
            </w:r>
          </w:p>
        </w:tc>
        <w:tc>
          <w:tcPr>
            <w:tcW w:w="270" w:type="dxa"/>
            <w:shd w:val="clear" w:color="auto" w:fill="auto"/>
          </w:tcPr>
          <w:p w14:paraId="5EC3D1C9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953F235" w14:textId="15E1AB81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bCs/>
                <w:sz w:val="30"/>
                <w:szCs w:val="30"/>
              </w:rPr>
              <w:t>3,523,507</w:t>
            </w:r>
          </w:p>
        </w:tc>
        <w:tc>
          <w:tcPr>
            <w:tcW w:w="262" w:type="dxa"/>
            <w:shd w:val="clear" w:color="auto" w:fill="auto"/>
          </w:tcPr>
          <w:p w14:paraId="447F8D4E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6C5CD00F" w14:textId="7BE1AAB4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bCs/>
                <w:sz w:val="30"/>
                <w:szCs w:val="30"/>
              </w:rPr>
              <w:t>3,101,612</w:t>
            </w:r>
          </w:p>
        </w:tc>
      </w:tr>
      <w:tr w:rsidR="00464FD6" w:rsidRPr="00DC0D77" w14:paraId="3AD54F6F" w14:textId="77777777" w:rsidTr="00F35046">
        <w:tc>
          <w:tcPr>
            <w:tcW w:w="2430" w:type="dxa"/>
          </w:tcPr>
          <w:p w14:paraId="77CDC630" w14:textId="68FB881D" w:rsidR="00464FD6" w:rsidRPr="00D6233E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ผ้าสำหรับเครื่องแต่งกาย</w:t>
            </w:r>
          </w:p>
        </w:tc>
        <w:tc>
          <w:tcPr>
            <w:tcW w:w="1080" w:type="dxa"/>
          </w:tcPr>
          <w:p w14:paraId="2C392A35" w14:textId="15CA7D7C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4,078,289</w:t>
            </w:r>
          </w:p>
        </w:tc>
        <w:tc>
          <w:tcPr>
            <w:tcW w:w="252" w:type="dxa"/>
          </w:tcPr>
          <w:p w14:paraId="2814F604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72ECB39" w14:textId="0D81EA73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3,084,737</w:t>
            </w:r>
          </w:p>
        </w:tc>
        <w:tc>
          <w:tcPr>
            <w:tcW w:w="247" w:type="dxa"/>
          </w:tcPr>
          <w:p w14:paraId="69372664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3C8BE9F" w14:textId="031346C1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74589A4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1BE350A" w14:textId="73ED65E8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2C5BCB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CA2A19" w14:textId="0D7D3FD8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FD6">
              <w:rPr>
                <w:rFonts w:asciiTheme="majorBidi" w:hAnsiTheme="majorBidi" w:cstheme="majorBidi"/>
                <w:bCs/>
                <w:sz w:val="30"/>
                <w:szCs w:val="30"/>
              </w:rPr>
              <w:t>4,078,289</w:t>
            </w:r>
          </w:p>
        </w:tc>
        <w:tc>
          <w:tcPr>
            <w:tcW w:w="262" w:type="dxa"/>
          </w:tcPr>
          <w:p w14:paraId="5BBDF97E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22192CB8" w14:textId="1B0216F8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FD6">
              <w:rPr>
                <w:rFonts w:asciiTheme="majorBidi" w:hAnsiTheme="majorBidi" w:cstheme="majorBidi"/>
                <w:bCs/>
                <w:sz w:val="30"/>
                <w:szCs w:val="30"/>
              </w:rPr>
              <w:t>3,084,737</w:t>
            </w:r>
          </w:p>
        </w:tc>
      </w:tr>
      <w:tr w:rsidR="00464FD6" w:rsidRPr="005A0665" w14:paraId="68BF0FE2" w14:textId="77777777" w:rsidTr="00F35046">
        <w:tc>
          <w:tcPr>
            <w:tcW w:w="2430" w:type="dxa"/>
          </w:tcPr>
          <w:p w14:paraId="1C1A92B2" w14:textId="0BAD01BC" w:rsidR="00464FD6" w:rsidRPr="00D6233E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7A7288" w14:textId="143CAAA2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265,950</w:t>
            </w:r>
          </w:p>
        </w:tc>
        <w:tc>
          <w:tcPr>
            <w:tcW w:w="252" w:type="dxa"/>
          </w:tcPr>
          <w:p w14:paraId="6E88AA43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BF8CAE6" w14:textId="7F1F6B36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62,591</w:t>
            </w:r>
          </w:p>
        </w:tc>
        <w:tc>
          <w:tcPr>
            <w:tcW w:w="247" w:type="dxa"/>
          </w:tcPr>
          <w:p w14:paraId="628C8516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43DA8B49" w14:textId="158DFBFC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335,938</w:t>
            </w:r>
          </w:p>
        </w:tc>
        <w:tc>
          <w:tcPr>
            <w:tcW w:w="237" w:type="dxa"/>
          </w:tcPr>
          <w:p w14:paraId="321E57BF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1190743" w14:textId="34D7BB32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201,038</w:t>
            </w:r>
          </w:p>
        </w:tc>
        <w:tc>
          <w:tcPr>
            <w:tcW w:w="270" w:type="dxa"/>
          </w:tcPr>
          <w:p w14:paraId="48387D1E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A24B154" w14:textId="1906FBFE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FD6">
              <w:rPr>
                <w:rFonts w:asciiTheme="majorBidi" w:hAnsiTheme="majorBidi" w:cstheme="majorBidi"/>
                <w:bCs/>
                <w:sz w:val="30"/>
                <w:szCs w:val="30"/>
              </w:rPr>
              <w:t>601,888</w:t>
            </w:r>
          </w:p>
        </w:tc>
        <w:tc>
          <w:tcPr>
            <w:tcW w:w="262" w:type="dxa"/>
          </w:tcPr>
          <w:p w14:paraId="2CB3BDA8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067F9D38" w14:textId="0F8FB7F1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FD6">
              <w:rPr>
                <w:rFonts w:asciiTheme="majorBidi" w:hAnsiTheme="majorBidi" w:cstheme="majorBidi"/>
                <w:bCs/>
                <w:sz w:val="30"/>
                <w:szCs w:val="30"/>
              </w:rPr>
              <w:t>263,629</w:t>
            </w:r>
          </w:p>
        </w:tc>
      </w:tr>
      <w:tr w:rsidR="00464FD6" w:rsidRPr="00C4656C" w14:paraId="1B121A8E" w14:textId="77777777" w:rsidTr="00F35046">
        <w:tc>
          <w:tcPr>
            <w:tcW w:w="2430" w:type="dxa"/>
          </w:tcPr>
          <w:p w14:paraId="674BAA96" w14:textId="0866656F" w:rsidR="00464FD6" w:rsidRPr="00D6233E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DC3B6B" w14:textId="766AD640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4,344,239</w:t>
            </w:r>
          </w:p>
        </w:tc>
        <w:tc>
          <w:tcPr>
            <w:tcW w:w="252" w:type="dxa"/>
          </w:tcPr>
          <w:p w14:paraId="07E06C8A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7B0967D" w14:textId="67C1C0DD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3,147,328</w:t>
            </w:r>
          </w:p>
        </w:tc>
        <w:tc>
          <w:tcPr>
            <w:tcW w:w="247" w:type="dxa"/>
          </w:tcPr>
          <w:p w14:paraId="5C8A27A1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3B1F2CBF" w14:textId="0308A9ED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3,859,445</w:t>
            </w:r>
          </w:p>
        </w:tc>
        <w:tc>
          <w:tcPr>
            <w:tcW w:w="237" w:type="dxa"/>
          </w:tcPr>
          <w:p w14:paraId="36046C63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62BED300" w14:textId="39D5B25E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3,302,650</w:t>
            </w:r>
          </w:p>
        </w:tc>
        <w:tc>
          <w:tcPr>
            <w:tcW w:w="270" w:type="dxa"/>
          </w:tcPr>
          <w:p w14:paraId="751308AE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40FC3C" w14:textId="3BFDED6E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4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8,203,684</w:t>
            </w:r>
          </w:p>
        </w:tc>
        <w:tc>
          <w:tcPr>
            <w:tcW w:w="262" w:type="dxa"/>
          </w:tcPr>
          <w:p w14:paraId="361981E8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0B9981B8" w14:textId="176DC6F3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4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6,449,978</w:t>
            </w:r>
          </w:p>
        </w:tc>
      </w:tr>
      <w:tr w:rsidR="004730E3" w:rsidRPr="006E192B" w14:paraId="5164775D" w14:textId="77777777" w:rsidTr="00F35046">
        <w:tc>
          <w:tcPr>
            <w:tcW w:w="2430" w:type="dxa"/>
          </w:tcPr>
          <w:p w14:paraId="14F7ABCC" w14:textId="77777777" w:rsidR="004730E3" w:rsidRPr="006E192B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C867ECF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14:paraId="4EBBB2E6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11CB0A62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7" w:type="dxa"/>
          </w:tcPr>
          <w:p w14:paraId="355A0980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</w:tcPr>
          <w:p w14:paraId="5A2B3A4E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</w:tcPr>
          <w:p w14:paraId="4768B520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16F970F5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B9435F7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E71FB1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2" w:type="dxa"/>
          </w:tcPr>
          <w:p w14:paraId="10B7B6C6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72EB8BF0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4730E3" w:rsidRPr="005A0665" w14:paraId="3E45E7FF" w14:textId="77777777" w:rsidTr="00F35046">
        <w:tc>
          <w:tcPr>
            <w:tcW w:w="3510" w:type="dxa"/>
            <w:gridSpan w:val="2"/>
          </w:tcPr>
          <w:p w14:paraId="467D93E2" w14:textId="1DE65CBA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52" w:type="dxa"/>
          </w:tcPr>
          <w:p w14:paraId="5A9F0F34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3173062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4BA7E80F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37E53BB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05EDCF7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24FB3C3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1757E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951220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00E54E0B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</w:tcPr>
          <w:p w14:paraId="77EF9C23" w14:textId="77777777" w:rsidR="004730E3" w:rsidRPr="00464FD6" w:rsidRDefault="004730E3" w:rsidP="00473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4FD6" w:rsidRPr="005A0665" w14:paraId="7876A0FF" w14:textId="77777777" w:rsidTr="00F35046">
        <w:tc>
          <w:tcPr>
            <w:tcW w:w="2430" w:type="dxa"/>
          </w:tcPr>
          <w:p w14:paraId="06C72B0F" w14:textId="34D12437" w:rsidR="00464FD6" w:rsidRPr="00D6233E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เวลาใดเวลาหนี่ง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CB9B71" w14:textId="2D13DB93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4,344,239</w:t>
            </w:r>
          </w:p>
        </w:tc>
        <w:tc>
          <w:tcPr>
            <w:tcW w:w="252" w:type="dxa"/>
          </w:tcPr>
          <w:p w14:paraId="1B171259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F27A112" w14:textId="7E6771A8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3,147,328</w:t>
            </w:r>
          </w:p>
        </w:tc>
        <w:tc>
          <w:tcPr>
            <w:tcW w:w="247" w:type="dxa"/>
          </w:tcPr>
          <w:p w14:paraId="0E5B06FC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5527A40C" w14:textId="0438B2E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3,859,445</w:t>
            </w:r>
          </w:p>
        </w:tc>
        <w:tc>
          <w:tcPr>
            <w:tcW w:w="237" w:type="dxa"/>
          </w:tcPr>
          <w:p w14:paraId="6CCD4A88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AB12C02" w14:textId="342BF1B5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3,302,650</w:t>
            </w:r>
          </w:p>
        </w:tc>
        <w:tc>
          <w:tcPr>
            <w:tcW w:w="270" w:type="dxa"/>
          </w:tcPr>
          <w:p w14:paraId="3B54A8C5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DB5BB8" w14:textId="40C1CBF1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8,203,684</w:t>
            </w:r>
          </w:p>
        </w:tc>
        <w:tc>
          <w:tcPr>
            <w:tcW w:w="262" w:type="dxa"/>
          </w:tcPr>
          <w:p w14:paraId="2F5A66A1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3A1FFE96" w14:textId="7525CFF3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4FD6">
              <w:rPr>
                <w:rFonts w:asciiTheme="majorBidi" w:hAnsiTheme="majorBidi" w:cstheme="majorBidi"/>
                <w:sz w:val="30"/>
                <w:szCs w:val="30"/>
              </w:rPr>
              <w:t>6,449,978</w:t>
            </w:r>
          </w:p>
        </w:tc>
      </w:tr>
      <w:tr w:rsidR="00464FD6" w:rsidRPr="00631FAB" w14:paraId="28BDF26C" w14:textId="77777777" w:rsidTr="00F35046">
        <w:tc>
          <w:tcPr>
            <w:tcW w:w="2430" w:type="dxa"/>
          </w:tcPr>
          <w:p w14:paraId="09E99C34" w14:textId="23C6AC10" w:rsidR="00464FD6" w:rsidRPr="00D6233E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1A2B44" w14:textId="6DDB7436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4,344,239</w:t>
            </w:r>
          </w:p>
        </w:tc>
        <w:tc>
          <w:tcPr>
            <w:tcW w:w="252" w:type="dxa"/>
          </w:tcPr>
          <w:p w14:paraId="20FAA845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B162D5E" w14:textId="110FED0F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3,147,328</w:t>
            </w:r>
          </w:p>
        </w:tc>
        <w:tc>
          <w:tcPr>
            <w:tcW w:w="247" w:type="dxa"/>
          </w:tcPr>
          <w:p w14:paraId="2CD741DF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5906CFDE" w14:textId="0E33FB79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3,859,445</w:t>
            </w:r>
          </w:p>
        </w:tc>
        <w:tc>
          <w:tcPr>
            <w:tcW w:w="237" w:type="dxa"/>
          </w:tcPr>
          <w:p w14:paraId="756158E7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329C8D48" w14:textId="1D8DCC95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4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3,302,650</w:t>
            </w:r>
          </w:p>
        </w:tc>
        <w:tc>
          <w:tcPr>
            <w:tcW w:w="270" w:type="dxa"/>
          </w:tcPr>
          <w:p w14:paraId="462493FC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4DFBD9" w14:textId="65B9A06F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4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8,203,684</w:t>
            </w:r>
          </w:p>
        </w:tc>
        <w:tc>
          <w:tcPr>
            <w:tcW w:w="262" w:type="dxa"/>
          </w:tcPr>
          <w:p w14:paraId="3EC36A61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69D4EE11" w14:textId="23941493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4F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6,449,978</w:t>
            </w:r>
          </w:p>
        </w:tc>
      </w:tr>
    </w:tbl>
    <w:p w14:paraId="7E72062B" w14:textId="77777777" w:rsidR="00BE16A6" w:rsidRPr="003821BA" w:rsidRDefault="00BE16A6" w:rsidP="00BE16A6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6F36B2EA" w14:textId="4CC76D03" w:rsidR="00F11B2C" w:rsidRPr="00175700" w:rsidRDefault="00F11B2C" w:rsidP="00175700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175700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07AA003" w14:textId="77777777" w:rsidR="00F11B2C" w:rsidRPr="003821BA" w:rsidRDefault="00F11B2C" w:rsidP="00175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1B59673D" w14:textId="77777777" w:rsidR="00F11B2C" w:rsidRPr="00175700" w:rsidRDefault="00F11B2C" w:rsidP="00175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175700">
        <w:rPr>
          <w:rFonts w:ascii="Angsana New" w:hAnsi="Angsana New"/>
          <w:sz w:val="30"/>
          <w:szCs w:val="30"/>
          <w:cs/>
        </w:rPr>
        <w:t>บริษัทมีการจำหน่ายทั่วโลกแต่มีการผลิตและสำนักงานภายในประเทศไทย</w:t>
      </w:r>
    </w:p>
    <w:p w14:paraId="4FDA41F6" w14:textId="77777777" w:rsidR="00F11B2C" w:rsidRPr="003821BA" w:rsidRDefault="00F11B2C" w:rsidP="00175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3EA261B6" w14:textId="0E6D0B57" w:rsidR="00E31849" w:rsidRPr="00175700" w:rsidRDefault="00F11B2C" w:rsidP="001757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75700">
        <w:rPr>
          <w:rFonts w:ascii="Angsana New" w:hAnsi="Angsana New"/>
          <w:snapToGrid w:val="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  <w:r w:rsidRPr="00175700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E31849" w:rsidRPr="00175700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สินทรัพย์ตามส่วนงานของบริษัททั้งหมดอยู่ในประเทศไทย</w:t>
      </w:r>
    </w:p>
    <w:p w14:paraId="419B619E" w14:textId="680E8E4F" w:rsidR="00175700" w:rsidRPr="003821BA" w:rsidRDefault="00175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5AC7B4D4" w14:textId="1D098F12" w:rsidR="00E31849" w:rsidRPr="003821BA" w:rsidRDefault="00E31849" w:rsidP="00175700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sz w:val="30"/>
          <w:szCs w:val="30"/>
        </w:rPr>
      </w:pPr>
      <w:r w:rsidRPr="00175700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12C257D2" w14:textId="77777777" w:rsidR="003821BA" w:rsidRPr="003821BA" w:rsidRDefault="003821BA" w:rsidP="003821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p w14:paraId="7B74502A" w14:textId="09751460" w:rsidR="00175700" w:rsidRDefault="00E31849" w:rsidP="002E18BF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B6053">
        <w:rPr>
          <w:rFonts w:ascii="Angsana New" w:hAnsi="Angsana New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Pr="00EB6053">
        <w:rPr>
          <w:rFonts w:ascii="Angsana New" w:hAnsi="Angsana New"/>
          <w:sz w:val="30"/>
          <w:szCs w:val="30"/>
        </w:rPr>
        <w:t xml:space="preserve">1 </w:t>
      </w:r>
      <w:r w:rsidR="00D15EBB" w:rsidRPr="00EB6053">
        <w:rPr>
          <w:rFonts w:ascii="Angsana New" w:hAnsi="Angsana New" w:hint="cs"/>
          <w:sz w:val="30"/>
          <w:szCs w:val="30"/>
          <w:cs/>
        </w:rPr>
        <w:t xml:space="preserve">และ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Pr="00EB6053">
        <w:rPr>
          <w:rFonts w:ascii="Angsana New" w:hAnsi="Angsana New"/>
          <w:sz w:val="30"/>
          <w:szCs w:val="30"/>
        </w:rPr>
        <w:t xml:space="preserve"> </w:t>
      </w:r>
      <w:r w:rsidR="000F0A5E" w:rsidRPr="00EB6053">
        <w:rPr>
          <w:rFonts w:ascii="Angsana New" w:hAnsi="Angsana New" w:hint="cs"/>
          <w:sz w:val="30"/>
          <w:szCs w:val="30"/>
          <w:cs/>
        </w:rPr>
        <w:t>สำหรับ</w:t>
      </w:r>
      <w:r w:rsidR="00EB6053" w:rsidRPr="00EB6053">
        <w:rPr>
          <w:rFonts w:ascii="Angsana New" w:hAnsi="Angsana New" w:hint="cs"/>
          <w:sz w:val="30"/>
          <w:szCs w:val="30"/>
          <w:cs/>
        </w:rPr>
        <w:t>ปี</w:t>
      </w:r>
      <w:r w:rsidR="000F0A5E" w:rsidRPr="00EB6053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3E5BB7" w:rsidRPr="003E5BB7">
        <w:rPr>
          <w:rFonts w:ascii="Angsana New" w:hAnsi="Angsana New" w:hint="cs"/>
          <w:sz w:val="30"/>
          <w:szCs w:val="30"/>
        </w:rPr>
        <w:t>31</w:t>
      </w:r>
      <w:r w:rsidR="00105127" w:rsidRPr="00EB6053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</w:t>
      </w:r>
      <w:r w:rsidR="00175700">
        <w:rPr>
          <w:rFonts w:ascii="Angsana New" w:hAnsi="Angsana New"/>
          <w:sz w:val="30"/>
          <w:szCs w:val="30"/>
        </w:rPr>
        <w:t>5</w:t>
      </w:r>
      <w:r w:rsidR="000F0A5E" w:rsidRPr="00EB6053">
        <w:rPr>
          <w:rFonts w:ascii="Angsana New" w:hAnsi="Angsana New"/>
          <w:sz w:val="30"/>
          <w:szCs w:val="30"/>
        </w:rPr>
        <w:t xml:space="preserve"> </w:t>
      </w:r>
      <w:r w:rsidR="008653CB" w:rsidRPr="00EB6053">
        <w:rPr>
          <w:rFonts w:ascii="Angsana New" w:hAnsi="Angsana New"/>
          <w:sz w:val="30"/>
          <w:szCs w:val="30"/>
          <w:cs/>
        </w:rPr>
        <w:t>ของบริษัทเป็นเงินประมาณ</w:t>
      </w:r>
      <w:r w:rsidR="00450C54" w:rsidRPr="00EB6053">
        <w:rPr>
          <w:rFonts w:ascii="Angsana New" w:hAnsi="Angsana New" w:hint="cs"/>
          <w:sz w:val="30"/>
          <w:szCs w:val="30"/>
          <w:cs/>
        </w:rPr>
        <w:t xml:space="preserve"> </w:t>
      </w:r>
      <w:r w:rsidR="00464FD6">
        <w:rPr>
          <w:rFonts w:ascii="Angsana New" w:hAnsi="Angsana New"/>
          <w:sz w:val="30"/>
          <w:szCs w:val="30"/>
        </w:rPr>
        <w:t xml:space="preserve">1,193 </w:t>
      </w:r>
      <w:r w:rsidRPr="00EB6053">
        <w:rPr>
          <w:rFonts w:ascii="Angsana New" w:hAnsi="Angsana New"/>
          <w:sz w:val="30"/>
          <w:szCs w:val="30"/>
          <w:cs/>
        </w:rPr>
        <w:t>ล้านบาท</w:t>
      </w:r>
      <w:r w:rsidRPr="00EB6053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="003E5BB7" w:rsidRPr="003E5BB7">
        <w:rPr>
          <w:rFonts w:ascii="Angsana New" w:hAnsi="Angsana New" w:hint="cs"/>
          <w:i/>
          <w:iCs/>
          <w:sz w:val="30"/>
          <w:szCs w:val="30"/>
        </w:rPr>
        <w:t>2</w:t>
      </w:r>
      <w:r w:rsidR="00297568">
        <w:rPr>
          <w:rFonts w:ascii="Angsana New" w:hAnsi="Angsana New" w:hint="cs"/>
          <w:i/>
          <w:iCs/>
          <w:sz w:val="30"/>
          <w:szCs w:val="30"/>
        </w:rPr>
        <w:t>5</w:t>
      </w:r>
      <w:r w:rsidR="003E5BB7" w:rsidRPr="003E5BB7">
        <w:rPr>
          <w:rFonts w:ascii="Angsana New" w:hAnsi="Angsana New" w:hint="cs"/>
          <w:i/>
          <w:iCs/>
          <w:sz w:val="30"/>
          <w:szCs w:val="30"/>
        </w:rPr>
        <w:t>6</w:t>
      </w:r>
      <w:r w:rsidR="00175700">
        <w:rPr>
          <w:rFonts w:ascii="Angsana New" w:hAnsi="Angsana New"/>
          <w:i/>
          <w:iCs/>
          <w:sz w:val="30"/>
          <w:szCs w:val="30"/>
        </w:rPr>
        <w:t>4</w:t>
      </w:r>
      <w:r w:rsidRPr="00EB6053">
        <w:rPr>
          <w:rFonts w:ascii="Angsana New" w:hAnsi="Angsana New"/>
          <w:i/>
          <w:iCs/>
          <w:sz w:val="30"/>
          <w:szCs w:val="30"/>
        </w:rPr>
        <w:t>:</w:t>
      </w:r>
      <w:r w:rsidR="00FF075F" w:rsidRPr="00EB605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D24ED" w:rsidRPr="003D5E71">
        <w:rPr>
          <w:rFonts w:ascii="Angsana New" w:hAnsi="Angsana New"/>
          <w:i/>
          <w:iCs/>
          <w:sz w:val="30"/>
          <w:szCs w:val="30"/>
        </w:rPr>
        <w:t>1,</w:t>
      </w:r>
      <w:r w:rsidR="00175700">
        <w:rPr>
          <w:rFonts w:ascii="Angsana New" w:hAnsi="Angsana New"/>
          <w:i/>
          <w:iCs/>
          <w:sz w:val="30"/>
          <w:szCs w:val="30"/>
        </w:rPr>
        <w:t>082</w:t>
      </w:r>
      <w:r w:rsidR="00AD24ED">
        <w:rPr>
          <w:rFonts w:ascii="Angsana New" w:hAnsi="Angsana New" w:hint="cs"/>
          <w:sz w:val="30"/>
          <w:szCs w:val="30"/>
          <w:cs/>
        </w:rPr>
        <w:t xml:space="preserve"> </w:t>
      </w:r>
      <w:r w:rsidRPr="00EB6053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EB6053">
        <w:rPr>
          <w:rFonts w:ascii="Angsana New" w:hAnsi="Angsana New"/>
          <w:sz w:val="30"/>
          <w:szCs w:val="30"/>
          <w:cs/>
        </w:rPr>
        <w:t xml:space="preserve"> จากรายได้รวมของบริษัท</w:t>
      </w:r>
    </w:p>
    <w:p w14:paraId="636FB65F" w14:textId="1BDF8954" w:rsidR="002E18BF" w:rsidRPr="002E18BF" w:rsidRDefault="002E18BF" w:rsidP="002E18BF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sz w:val="30"/>
          <w:szCs w:val="30"/>
        </w:rPr>
      </w:pPr>
      <w:r w:rsidRPr="002E18B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ยอดคงเหลือของสัญญา</w:t>
      </w:r>
    </w:p>
    <w:p w14:paraId="69A41489" w14:textId="77777777" w:rsidR="002E18BF" w:rsidRPr="002E18BF" w:rsidRDefault="002E18BF" w:rsidP="002E18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p w14:paraId="45383D11" w14:textId="10B1761F" w:rsidR="002E18BF" w:rsidRDefault="002E18BF" w:rsidP="002E18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2E18BF">
        <w:rPr>
          <w:rFonts w:ascii="Angsana New" w:hAnsi="Angsana New"/>
          <w:sz w:val="30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 โดยบริษัทจะรับรู้หนี้สินที่เกิดจากสัญญาดังกล่าวเป็นรายได้เมื่อส่งมอบสินค้าให้กับลูกค้า</w:t>
      </w:r>
    </w:p>
    <w:p w14:paraId="61786ED5" w14:textId="77777777" w:rsidR="002E18BF" w:rsidRPr="002E18BF" w:rsidRDefault="002E18BF" w:rsidP="002E18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p w14:paraId="46E8814E" w14:textId="58247863" w:rsidR="002E18BF" w:rsidRDefault="002E18BF" w:rsidP="002E18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rPr>
          <w:rFonts w:ascii="Angsana New" w:hAnsi="Angsana New"/>
          <w:sz w:val="30"/>
          <w:szCs w:val="30"/>
        </w:rPr>
      </w:pPr>
      <w:r w:rsidRPr="002E18BF">
        <w:rPr>
          <w:rFonts w:ascii="Angsana New" w:hAnsi="Angsana New"/>
          <w:sz w:val="30"/>
          <w:szCs w:val="30"/>
          <w:cs/>
        </w:rPr>
        <w:t>การเปลี่ยนแปลงที่มีสาระสำคัญของหนี้สินที่เกิดจากสัญญาในระหว่างปีมีดังนี้</w:t>
      </w:r>
    </w:p>
    <w:p w14:paraId="0A2B652E" w14:textId="3DD548D0" w:rsidR="002E18BF" w:rsidRDefault="002E18BF" w:rsidP="002E18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810"/>
        <w:gridCol w:w="270"/>
        <w:gridCol w:w="1710"/>
        <w:gridCol w:w="360"/>
        <w:gridCol w:w="1530"/>
      </w:tblGrid>
      <w:tr w:rsidR="002E18BF" w:rsidRPr="00F35046" w14:paraId="78C5E16A" w14:textId="77777777" w:rsidTr="001F0CDB">
        <w:tc>
          <w:tcPr>
            <w:tcW w:w="4680" w:type="dxa"/>
          </w:tcPr>
          <w:p w14:paraId="6DA3F44B" w14:textId="77777777" w:rsidR="002E18BF" w:rsidRPr="00175700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5DFC892" w14:textId="77777777" w:rsidR="002E18BF" w:rsidRPr="00175700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51E7576" w14:textId="77777777" w:rsidR="002E18BF" w:rsidRPr="00175700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</w:tcPr>
          <w:p w14:paraId="6C8D0356" w14:textId="77777777" w:rsidR="002E18BF" w:rsidRPr="00175700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757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</w:tr>
      <w:tr w:rsidR="002E18BF" w:rsidRPr="00F35046" w14:paraId="508E655D" w14:textId="77777777" w:rsidTr="001F0CDB">
        <w:tc>
          <w:tcPr>
            <w:tcW w:w="4680" w:type="dxa"/>
          </w:tcPr>
          <w:p w14:paraId="5A65A45B" w14:textId="77777777" w:rsidR="002E18BF" w:rsidRPr="00175700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85F12D9" w14:textId="77777777" w:rsidR="002E18BF" w:rsidRPr="00175700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262D5DD" w14:textId="77777777" w:rsidR="002E18BF" w:rsidRPr="00175700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</w:tcPr>
          <w:p w14:paraId="64B3609D" w14:textId="77777777" w:rsidR="002E18BF" w:rsidRPr="00175700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ตามวิธีส่วนได้เสีย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Pr="001757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1F14" w:rsidRPr="00F35046" w14:paraId="0BEEBC9B" w14:textId="77777777" w:rsidTr="001F0CDB">
        <w:tc>
          <w:tcPr>
            <w:tcW w:w="4680" w:type="dxa"/>
          </w:tcPr>
          <w:p w14:paraId="23046AA8" w14:textId="77777777" w:rsidR="003A1F14" w:rsidRPr="00175700" w:rsidRDefault="003A1F14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B7C75E9" w14:textId="77777777" w:rsidR="003A1F14" w:rsidRPr="00175700" w:rsidRDefault="003A1F14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C46566" w14:textId="77777777" w:rsidR="003A1F14" w:rsidRPr="00175700" w:rsidRDefault="003A1F14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</w:tcPr>
          <w:p w14:paraId="397300B4" w14:textId="2077D685" w:rsidR="003A1F14" w:rsidRDefault="003A1F14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0BB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10BB8">
              <w:rPr>
                <w:rFonts w:ascii="Angsana New" w:hAnsi="Angsana New"/>
                <w:sz w:val="28"/>
                <w:szCs w:val="28"/>
              </w:rPr>
              <w:t>31</w:t>
            </w:r>
            <w:r w:rsidRPr="00F10BB8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B4640A" w:rsidRPr="00F35046" w14:paraId="6AF6C394" w14:textId="77777777" w:rsidTr="001F0CDB">
        <w:tc>
          <w:tcPr>
            <w:tcW w:w="4680" w:type="dxa"/>
          </w:tcPr>
          <w:p w14:paraId="01D38412" w14:textId="77777777" w:rsidR="00B4640A" w:rsidRPr="00B4640A" w:rsidRDefault="00B4640A" w:rsidP="00B4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A7E4D81" w14:textId="375D1947" w:rsidR="00B4640A" w:rsidRPr="00B4640A" w:rsidRDefault="00B4640A" w:rsidP="00B4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5" w:right="-19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7012B9" w14:textId="77777777" w:rsidR="00B4640A" w:rsidRPr="00B4640A" w:rsidRDefault="00B4640A" w:rsidP="00B4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488B3147" w14:textId="66C3CCFC" w:rsidR="00B4640A" w:rsidRPr="00B4640A" w:rsidRDefault="00B4640A" w:rsidP="00B4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40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360" w:type="dxa"/>
          </w:tcPr>
          <w:p w14:paraId="1EEE441E" w14:textId="77777777" w:rsidR="00B4640A" w:rsidRPr="00B4640A" w:rsidRDefault="00B4640A" w:rsidP="00B4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5B7E5C7" w14:textId="7493750F" w:rsidR="00B4640A" w:rsidRPr="00B4640A" w:rsidRDefault="00B4640A" w:rsidP="00B4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40A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B4640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E18BF" w:rsidRPr="00F35046" w14:paraId="307CD697" w14:textId="77777777" w:rsidTr="001F0CDB">
        <w:tc>
          <w:tcPr>
            <w:tcW w:w="4680" w:type="dxa"/>
          </w:tcPr>
          <w:p w14:paraId="17B9FF20" w14:textId="77777777" w:rsidR="002E18BF" w:rsidRPr="00B4640A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57D39ED" w14:textId="77777777" w:rsidR="002E18BF" w:rsidRPr="00B4640A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5" w:right="-19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02427FE" w14:textId="77777777" w:rsidR="002E18BF" w:rsidRPr="00B4640A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</w:tcPr>
          <w:p w14:paraId="461F0E85" w14:textId="77777777" w:rsidR="002E18BF" w:rsidRPr="00B4640A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40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E18BF" w:rsidRPr="00F35046" w14:paraId="3B906553" w14:textId="77777777" w:rsidTr="001F0CDB">
        <w:tc>
          <w:tcPr>
            <w:tcW w:w="4680" w:type="dxa"/>
          </w:tcPr>
          <w:p w14:paraId="40412344" w14:textId="1314CCC7" w:rsidR="002E18BF" w:rsidRPr="00B4640A" w:rsidRDefault="00B4640A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  <w:r w:rsidRPr="00B4640A">
              <w:rPr>
                <w:rFonts w:ascii="Angsana New" w:hAnsi="Angsana New"/>
                <w:b/>
                <w:i/>
                <w:sz w:val="28"/>
                <w:szCs w:val="28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i/>
                <w:sz w:val="28"/>
                <w:szCs w:val="28"/>
                <w:cs/>
              </w:rPr>
              <w:t>วันที่</w:t>
            </w:r>
            <w:r w:rsidRPr="00B4640A">
              <w:rPr>
                <w:rFonts w:ascii="Angsana New" w:hAnsi="Angsana New"/>
                <w:b/>
                <w:i/>
                <w:sz w:val="28"/>
                <w:szCs w:val="28"/>
                <w:cs/>
              </w:rPr>
              <w:t xml:space="preserve"> </w:t>
            </w:r>
            <w:r w:rsidRPr="00B4640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4640A">
              <w:rPr>
                <w:rFonts w:ascii="Angsana New" w:hAnsi="Angsana New"/>
                <w:b/>
                <w:i/>
                <w:sz w:val="28"/>
                <w:szCs w:val="28"/>
                <w:cs/>
              </w:rPr>
              <w:t xml:space="preserve"> </w:t>
            </w:r>
            <w:r w:rsidRPr="00B4640A">
              <w:rPr>
                <w:rFonts w:ascii="Angsana New" w:hAnsi="Angsana New" w:hint="cs"/>
                <w:b/>
                <w:i/>
                <w:sz w:val="28"/>
                <w:szCs w:val="28"/>
                <w:cs/>
              </w:rPr>
              <w:t>เมษายน</w:t>
            </w:r>
          </w:p>
        </w:tc>
        <w:tc>
          <w:tcPr>
            <w:tcW w:w="810" w:type="dxa"/>
          </w:tcPr>
          <w:p w14:paraId="1DF2BB53" w14:textId="77777777" w:rsidR="002E18BF" w:rsidRPr="00B4640A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092DE8" w14:textId="77777777" w:rsidR="002E18BF" w:rsidRPr="00B4640A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F32CD15" w14:textId="71F62656" w:rsidR="002E18BF" w:rsidRPr="00B4640A" w:rsidRDefault="003C68A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3C68AF">
              <w:rPr>
                <w:rFonts w:asciiTheme="majorBidi" w:hAnsiTheme="majorBidi" w:cstheme="majorBidi"/>
                <w:sz w:val="28"/>
                <w:szCs w:val="28"/>
              </w:rPr>
              <w:t>29,498</w:t>
            </w:r>
          </w:p>
        </w:tc>
        <w:tc>
          <w:tcPr>
            <w:tcW w:w="360" w:type="dxa"/>
          </w:tcPr>
          <w:p w14:paraId="0AF29A7D" w14:textId="77777777" w:rsidR="002E18BF" w:rsidRPr="00B4640A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81D6AA1" w14:textId="5E7FB62D" w:rsidR="002E18BF" w:rsidRPr="00B4640A" w:rsidRDefault="003C68A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  <w:r w:rsidRPr="003C68AF">
              <w:rPr>
                <w:rFonts w:ascii="Angsana New" w:hAnsi="Angsana New"/>
                <w:sz w:val="28"/>
                <w:szCs w:val="28"/>
              </w:rPr>
              <w:t>13,918</w:t>
            </w:r>
          </w:p>
        </w:tc>
      </w:tr>
      <w:tr w:rsidR="002E18BF" w:rsidRPr="00F35046" w14:paraId="70A83D1B" w14:textId="77777777" w:rsidTr="001F0CDB">
        <w:tc>
          <w:tcPr>
            <w:tcW w:w="4680" w:type="dxa"/>
          </w:tcPr>
          <w:p w14:paraId="2D8BFBE4" w14:textId="19FD4E31" w:rsidR="002E18BF" w:rsidRPr="00B4640A" w:rsidRDefault="00B4640A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640A">
              <w:rPr>
                <w:rFonts w:ascii="Angsana New" w:hAnsi="Angsana New"/>
                <w:sz w:val="28"/>
                <w:szCs w:val="28"/>
                <w:cs/>
              </w:rPr>
              <w:t>รับรู้เป็นรายได้จากการขายสินค้าในระหว่างปี</w:t>
            </w:r>
          </w:p>
        </w:tc>
        <w:tc>
          <w:tcPr>
            <w:tcW w:w="810" w:type="dxa"/>
          </w:tcPr>
          <w:p w14:paraId="6E4B3264" w14:textId="77777777" w:rsidR="002E18BF" w:rsidRPr="00B4640A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D91AFE" w14:textId="77777777" w:rsidR="002E18BF" w:rsidRPr="00B4640A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4ED5513" w14:textId="41588EDF" w:rsidR="002E18BF" w:rsidRPr="00B4640A" w:rsidRDefault="00F634E3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(27,5</w:t>
            </w:r>
            <w:r w:rsidR="00E4568A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60" w:type="dxa"/>
          </w:tcPr>
          <w:p w14:paraId="1FE5625E" w14:textId="77777777" w:rsidR="002E18BF" w:rsidRPr="00B4640A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DFB66EC" w14:textId="0B36DE15" w:rsidR="002E18BF" w:rsidRPr="00B4640A" w:rsidRDefault="00F634E3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(12,884)</w:t>
            </w:r>
          </w:p>
        </w:tc>
      </w:tr>
      <w:tr w:rsidR="002E18BF" w:rsidRPr="00F35046" w14:paraId="71967A21" w14:textId="77777777" w:rsidTr="001F0CDB">
        <w:tc>
          <w:tcPr>
            <w:tcW w:w="4680" w:type="dxa"/>
          </w:tcPr>
          <w:p w14:paraId="013D18B1" w14:textId="0567ABDA" w:rsidR="002E18BF" w:rsidRPr="00B4640A" w:rsidRDefault="00B4640A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640A">
              <w:rPr>
                <w:rFonts w:asciiTheme="majorBidi" w:hAnsiTheme="majorBidi"/>
                <w:sz w:val="28"/>
                <w:szCs w:val="28"/>
                <w:cs/>
              </w:rPr>
              <w:t>เงินรับล่วงหน้าระหว่างปี</w:t>
            </w:r>
          </w:p>
        </w:tc>
        <w:tc>
          <w:tcPr>
            <w:tcW w:w="810" w:type="dxa"/>
          </w:tcPr>
          <w:p w14:paraId="1FE8F6B9" w14:textId="099F8A3E" w:rsidR="002E18BF" w:rsidRPr="00B4640A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4DE86E" w14:textId="77777777" w:rsidR="002E18BF" w:rsidRPr="00B4640A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2DAA569" w14:textId="21BA67E9" w:rsidR="002E18BF" w:rsidRPr="00B4640A" w:rsidRDefault="00F634E3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47,3</w:t>
            </w:r>
            <w:r w:rsidR="00E4568A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360" w:type="dxa"/>
          </w:tcPr>
          <w:p w14:paraId="6908560E" w14:textId="77777777" w:rsidR="002E18BF" w:rsidRPr="00B4640A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FDA37AA" w14:textId="59C46687" w:rsidR="002E18BF" w:rsidRPr="00B4640A" w:rsidRDefault="00F634E3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28,464</w:t>
            </w:r>
          </w:p>
        </w:tc>
      </w:tr>
      <w:tr w:rsidR="002E18BF" w:rsidRPr="00F35046" w14:paraId="07829364" w14:textId="77777777" w:rsidTr="001F0CDB">
        <w:tc>
          <w:tcPr>
            <w:tcW w:w="4680" w:type="dxa"/>
          </w:tcPr>
          <w:p w14:paraId="534AE38B" w14:textId="471EEF6D" w:rsidR="002E18BF" w:rsidRPr="00B4640A" w:rsidRDefault="00B4640A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810" w:type="dxa"/>
          </w:tcPr>
          <w:p w14:paraId="7B082D6D" w14:textId="77777777" w:rsidR="002E18BF" w:rsidRPr="00B4640A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C397F3" w14:textId="77777777" w:rsidR="002E18BF" w:rsidRPr="00B4640A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1A907BE" w14:textId="5B488BB5" w:rsidR="002E18BF" w:rsidRPr="00B4640A" w:rsidRDefault="003C68A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68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49,307</w:t>
            </w:r>
          </w:p>
        </w:tc>
        <w:tc>
          <w:tcPr>
            <w:tcW w:w="360" w:type="dxa"/>
          </w:tcPr>
          <w:p w14:paraId="4C9ABBEB" w14:textId="77777777" w:rsidR="002E18BF" w:rsidRPr="00B4640A" w:rsidRDefault="002E18B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728138A" w14:textId="47959873" w:rsidR="002E18BF" w:rsidRPr="00B4640A" w:rsidRDefault="003C68AF" w:rsidP="001F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68AF">
              <w:rPr>
                <w:rFonts w:ascii="Angsana New" w:hAnsi="Angsana New"/>
                <w:b/>
                <w:bCs/>
                <w:sz w:val="28"/>
                <w:szCs w:val="28"/>
              </w:rPr>
              <w:t>29,498</w:t>
            </w:r>
          </w:p>
        </w:tc>
      </w:tr>
    </w:tbl>
    <w:p w14:paraId="6B9B4F69" w14:textId="77777777" w:rsidR="002E18BF" w:rsidRPr="002E18BF" w:rsidRDefault="002E18BF" w:rsidP="002E18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p w14:paraId="6647AF2A" w14:textId="4E8E6CA6" w:rsidR="00AB6CEB" w:rsidRPr="00B0181B" w:rsidRDefault="0047475B" w:rsidP="00123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DD7AA2">
        <w:rPr>
          <w:rFonts w:ascii="Angsana New" w:hAnsi="Angsana New"/>
          <w:b/>
          <w:bCs/>
          <w:sz w:val="30"/>
          <w:szCs w:val="30"/>
        </w:rPr>
        <w:t>8</w:t>
      </w:r>
      <w:r w:rsidR="00AB6CEB" w:rsidRPr="00B0181B">
        <w:rPr>
          <w:rFonts w:ascii="Angsana New" w:hAnsi="Angsana New"/>
          <w:b/>
          <w:bCs/>
          <w:sz w:val="30"/>
          <w:szCs w:val="30"/>
          <w:cs/>
        </w:rPr>
        <w:tab/>
        <w:t>ค่าใช้จ่ายผลประโยชน์</w:t>
      </w:r>
      <w:r w:rsidR="004519E1">
        <w:rPr>
          <w:rFonts w:ascii="Angsana New" w:hAnsi="Angsana New" w:hint="cs"/>
          <w:b/>
          <w:bCs/>
          <w:sz w:val="30"/>
          <w:szCs w:val="30"/>
          <w:cs/>
        </w:rPr>
        <w:t>ของ</w:t>
      </w:r>
      <w:r w:rsidR="00AB6CEB" w:rsidRPr="00B0181B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14:paraId="6717BD57" w14:textId="77777777" w:rsidR="00AB6CEB" w:rsidRPr="008026E7" w:rsidRDefault="00AB6CEB" w:rsidP="008026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810"/>
        <w:gridCol w:w="270"/>
        <w:gridCol w:w="1710"/>
        <w:gridCol w:w="360"/>
        <w:gridCol w:w="1530"/>
      </w:tblGrid>
      <w:tr w:rsidR="00F131F8" w:rsidRPr="00F35046" w14:paraId="1A5F22CA" w14:textId="77777777" w:rsidTr="00F131F8">
        <w:tc>
          <w:tcPr>
            <w:tcW w:w="4680" w:type="dxa"/>
          </w:tcPr>
          <w:p w14:paraId="55FB57FA" w14:textId="0DA078D9" w:rsidR="00F131F8" w:rsidRPr="00175700" w:rsidRDefault="00F131F8" w:rsidP="0017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9B22631" w14:textId="77777777" w:rsidR="00F131F8" w:rsidRPr="00175700" w:rsidRDefault="00F131F8" w:rsidP="0017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0796BE" w14:textId="77777777" w:rsidR="00F131F8" w:rsidRPr="00175700" w:rsidRDefault="00F131F8" w:rsidP="0017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</w:tcPr>
          <w:p w14:paraId="6E2EF44D" w14:textId="4AF638BC" w:rsidR="00F131F8" w:rsidRPr="00175700" w:rsidRDefault="00F131F8" w:rsidP="0017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757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</w:tr>
      <w:tr w:rsidR="00F131F8" w:rsidRPr="00F35046" w14:paraId="670ADF33" w14:textId="77777777" w:rsidTr="00F131F8">
        <w:tc>
          <w:tcPr>
            <w:tcW w:w="4680" w:type="dxa"/>
          </w:tcPr>
          <w:p w14:paraId="45F4A921" w14:textId="77777777" w:rsidR="00F131F8" w:rsidRPr="00175700" w:rsidRDefault="00F131F8" w:rsidP="0017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5197D94" w14:textId="77777777" w:rsidR="00F131F8" w:rsidRPr="00175700" w:rsidRDefault="00F131F8" w:rsidP="0017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92A4C1F" w14:textId="77777777" w:rsidR="00F131F8" w:rsidRPr="00175700" w:rsidRDefault="00F131F8" w:rsidP="0017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</w:tcPr>
          <w:p w14:paraId="5E972247" w14:textId="2B3E81AB" w:rsidR="00F131F8" w:rsidRPr="00175700" w:rsidRDefault="00F131F8" w:rsidP="0017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ตามวิธีส่วนได้เสีย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Pr="001757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31F8" w:rsidRPr="00F35046" w14:paraId="205DFA4A" w14:textId="77777777" w:rsidTr="00F131F8">
        <w:tc>
          <w:tcPr>
            <w:tcW w:w="4680" w:type="dxa"/>
          </w:tcPr>
          <w:p w14:paraId="2B796804" w14:textId="77777777" w:rsidR="00F131F8" w:rsidRPr="00B51599" w:rsidRDefault="00F131F8" w:rsidP="0017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FA0C4B4" w14:textId="51C1069A" w:rsidR="00F131F8" w:rsidRPr="00B51599" w:rsidRDefault="00F131F8" w:rsidP="0017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5" w:right="-19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5159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</w:tcPr>
          <w:p w14:paraId="403A84A7" w14:textId="77777777" w:rsidR="00F131F8" w:rsidRPr="00B51599" w:rsidRDefault="00F131F8" w:rsidP="0017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1FFFE358" w14:textId="778E46D1" w:rsidR="00F131F8" w:rsidRPr="00B51599" w:rsidRDefault="00F131F8" w:rsidP="0017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159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5159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360" w:type="dxa"/>
          </w:tcPr>
          <w:p w14:paraId="36C1774B" w14:textId="77777777" w:rsidR="00F131F8" w:rsidRPr="00B51599" w:rsidRDefault="00F131F8" w:rsidP="0017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70A474C" w14:textId="3098054A" w:rsidR="00F131F8" w:rsidRPr="00B51599" w:rsidRDefault="00F131F8" w:rsidP="0017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59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B5159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131F8" w:rsidRPr="00F35046" w14:paraId="624E9E39" w14:textId="77777777" w:rsidTr="00F131F8">
        <w:tc>
          <w:tcPr>
            <w:tcW w:w="4680" w:type="dxa"/>
          </w:tcPr>
          <w:p w14:paraId="5321E7C7" w14:textId="77777777" w:rsidR="00F131F8" w:rsidRPr="00B51599" w:rsidRDefault="00F131F8" w:rsidP="0017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6C58F7D" w14:textId="77777777" w:rsidR="00F131F8" w:rsidRPr="00B51599" w:rsidRDefault="00F131F8" w:rsidP="0017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5" w:right="-19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8A06FB0" w14:textId="77777777" w:rsidR="00F131F8" w:rsidRPr="00B51599" w:rsidRDefault="00F131F8" w:rsidP="0017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</w:tcPr>
          <w:p w14:paraId="132DE248" w14:textId="0D0ADA0D" w:rsidR="00F131F8" w:rsidRPr="00B51599" w:rsidRDefault="00F131F8" w:rsidP="00175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59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64FD6" w:rsidRPr="00F35046" w14:paraId="7649E252" w14:textId="592A3861" w:rsidTr="00F131F8">
        <w:tc>
          <w:tcPr>
            <w:tcW w:w="4680" w:type="dxa"/>
          </w:tcPr>
          <w:p w14:paraId="4F6E724F" w14:textId="100E4A11" w:rsidR="00464FD6" w:rsidRPr="00B51599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51599">
              <w:rPr>
                <w:rFonts w:ascii="Angsana New" w:hAnsi="Angsana New" w:hint="cs"/>
                <w:sz w:val="28"/>
                <w:szCs w:val="28"/>
                <w:cs/>
              </w:rPr>
              <w:t>เงินเดือนและค่าแรง</w:t>
            </w:r>
            <w:r w:rsidRPr="00B5159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0FA74E7C" w14:textId="77777777" w:rsidR="00464FD6" w:rsidRPr="00B51599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F32DD1" w14:textId="77777777" w:rsidR="00464FD6" w:rsidRPr="00B51599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3268B0B" w14:textId="317969D6" w:rsidR="00464FD6" w:rsidRPr="00B51599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B51599">
              <w:rPr>
                <w:rFonts w:asciiTheme="majorBidi" w:hAnsiTheme="majorBidi" w:cstheme="majorBidi"/>
                <w:sz w:val="28"/>
                <w:szCs w:val="28"/>
              </w:rPr>
              <w:t>617,012</w:t>
            </w:r>
          </w:p>
        </w:tc>
        <w:tc>
          <w:tcPr>
            <w:tcW w:w="360" w:type="dxa"/>
          </w:tcPr>
          <w:p w14:paraId="5CB0B195" w14:textId="77777777" w:rsidR="00464FD6" w:rsidRPr="00B51599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3C1CD96" w14:textId="150B2389" w:rsidR="00464FD6" w:rsidRPr="00B51599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  <w:r w:rsidRPr="00B51599">
              <w:rPr>
                <w:rFonts w:ascii="Angsana New" w:hAnsi="Angsana New"/>
                <w:sz w:val="28"/>
                <w:szCs w:val="28"/>
              </w:rPr>
              <w:t>597,374</w:t>
            </w:r>
          </w:p>
        </w:tc>
      </w:tr>
      <w:tr w:rsidR="00464FD6" w:rsidRPr="00F35046" w14:paraId="74A360A7" w14:textId="7CF8BFFE" w:rsidTr="00F131F8">
        <w:tc>
          <w:tcPr>
            <w:tcW w:w="4680" w:type="dxa"/>
          </w:tcPr>
          <w:p w14:paraId="2BAB4717" w14:textId="47C5F66E" w:rsidR="00464FD6" w:rsidRPr="00B51599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51599">
              <w:rPr>
                <w:rFonts w:ascii="Angsana New" w:hAnsi="Angsana New" w:hint="cs"/>
                <w:sz w:val="28"/>
                <w:szCs w:val="28"/>
                <w:cs/>
              </w:rPr>
              <w:t>โบนัสและผลประโยชน์อื่น</w:t>
            </w:r>
          </w:p>
        </w:tc>
        <w:tc>
          <w:tcPr>
            <w:tcW w:w="810" w:type="dxa"/>
          </w:tcPr>
          <w:p w14:paraId="1BB2E5C2" w14:textId="77777777" w:rsidR="00464FD6" w:rsidRPr="00B51599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5C71CA" w14:textId="77777777" w:rsidR="00464FD6" w:rsidRPr="00B51599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B86276D" w14:textId="19DE166E" w:rsidR="00464FD6" w:rsidRPr="00B51599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B51599">
              <w:rPr>
                <w:rFonts w:asciiTheme="majorBidi" w:hAnsiTheme="majorBidi" w:cstheme="majorBidi"/>
                <w:sz w:val="28"/>
                <w:szCs w:val="28"/>
              </w:rPr>
              <w:t>150,855</w:t>
            </w:r>
          </w:p>
        </w:tc>
        <w:tc>
          <w:tcPr>
            <w:tcW w:w="360" w:type="dxa"/>
          </w:tcPr>
          <w:p w14:paraId="77B351E7" w14:textId="77777777" w:rsidR="00464FD6" w:rsidRPr="00B51599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DEA5E91" w14:textId="423DB883" w:rsidR="00464FD6" w:rsidRPr="00B51599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  <w:r w:rsidRPr="00B51599">
              <w:rPr>
                <w:rFonts w:ascii="Angsana New" w:hAnsi="Angsana New"/>
                <w:sz w:val="28"/>
                <w:szCs w:val="28"/>
              </w:rPr>
              <w:t>131,415</w:t>
            </w:r>
          </w:p>
        </w:tc>
      </w:tr>
      <w:tr w:rsidR="00464FD6" w:rsidRPr="00F35046" w14:paraId="2FAACAFE" w14:textId="533AE513" w:rsidTr="00F131F8">
        <w:tc>
          <w:tcPr>
            <w:tcW w:w="4680" w:type="dxa"/>
          </w:tcPr>
          <w:p w14:paraId="28F00D28" w14:textId="0BAF53BF" w:rsidR="00464FD6" w:rsidRPr="00B51599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51599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810" w:type="dxa"/>
          </w:tcPr>
          <w:p w14:paraId="5D10FE8F" w14:textId="362827E3" w:rsidR="00464FD6" w:rsidRPr="00B51599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51599">
              <w:rPr>
                <w:rFonts w:ascii="Angsana New" w:hAnsi="Angsana New" w:hint="cs"/>
                <w:i/>
                <w:iCs/>
                <w:sz w:val="28"/>
                <w:szCs w:val="28"/>
              </w:rPr>
              <w:t>1</w:t>
            </w:r>
            <w:r w:rsidRPr="00B51599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75ADEB7" w14:textId="77777777" w:rsidR="00464FD6" w:rsidRPr="00B51599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41EE102" w14:textId="56CE67BE" w:rsidR="00464FD6" w:rsidRPr="00B51599" w:rsidRDefault="004938DE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25,946</w:t>
            </w:r>
          </w:p>
        </w:tc>
        <w:tc>
          <w:tcPr>
            <w:tcW w:w="360" w:type="dxa"/>
          </w:tcPr>
          <w:p w14:paraId="571C6791" w14:textId="77777777" w:rsidR="00464FD6" w:rsidRPr="00B51599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572E23F" w14:textId="63FC2779" w:rsidR="00464FD6" w:rsidRPr="00B51599" w:rsidRDefault="004938DE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25,582</w:t>
            </w:r>
          </w:p>
        </w:tc>
      </w:tr>
      <w:tr w:rsidR="00464FD6" w:rsidRPr="00F35046" w14:paraId="059C1D48" w14:textId="735E4447" w:rsidTr="00F131F8">
        <w:tc>
          <w:tcPr>
            <w:tcW w:w="4680" w:type="dxa"/>
          </w:tcPr>
          <w:p w14:paraId="11F2DF21" w14:textId="5C7A0465" w:rsidR="00464FD6" w:rsidRPr="00B51599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51599">
              <w:rPr>
                <w:rFonts w:ascii="Angsana New" w:hAnsi="Angsana New"/>
                <w:sz w:val="28"/>
                <w:szCs w:val="28"/>
                <w:cs/>
              </w:rPr>
              <w:t>โครงการสมทบเงินที่กำหนดไว้</w:t>
            </w:r>
          </w:p>
        </w:tc>
        <w:tc>
          <w:tcPr>
            <w:tcW w:w="810" w:type="dxa"/>
          </w:tcPr>
          <w:p w14:paraId="2CBE734A" w14:textId="77777777" w:rsidR="00464FD6" w:rsidRPr="00B51599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0A8F8E" w14:textId="77777777" w:rsidR="00464FD6" w:rsidRPr="00B51599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752DEC0" w14:textId="68CE34B0" w:rsidR="00464FD6" w:rsidRPr="00B51599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B51599">
              <w:rPr>
                <w:rFonts w:asciiTheme="majorBidi" w:hAnsiTheme="majorBidi" w:cstheme="majorBidi"/>
                <w:sz w:val="28"/>
                <w:szCs w:val="28"/>
              </w:rPr>
              <w:t>15,71</w:t>
            </w:r>
            <w:r w:rsidR="001C132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360" w:type="dxa"/>
          </w:tcPr>
          <w:p w14:paraId="532AACA5" w14:textId="77777777" w:rsidR="00464FD6" w:rsidRPr="00B51599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26E5D3F" w14:textId="45E4FFD4" w:rsidR="00464FD6" w:rsidRPr="00B51599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  <w:r w:rsidRPr="00B51599">
              <w:rPr>
                <w:rFonts w:ascii="Angsana New" w:hAnsi="Angsana New"/>
                <w:sz w:val="28"/>
                <w:szCs w:val="28"/>
              </w:rPr>
              <w:t>16,718</w:t>
            </w:r>
          </w:p>
        </w:tc>
      </w:tr>
      <w:tr w:rsidR="004938DE" w:rsidRPr="00F35046" w14:paraId="79238DB1" w14:textId="77777777" w:rsidTr="00F131F8">
        <w:tc>
          <w:tcPr>
            <w:tcW w:w="4680" w:type="dxa"/>
          </w:tcPr>
          <w:p w14:paraId="0616F500" w14:textId="1C49AFC3" w:rsidR="004938DE" w:rsidRPr="00B51599" w:rsidRDefault="00AA3BA7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A3BA7">
              <w:rPr>
                <w:rFonts w:ascii="Angsana New" w:hAnsi="Angsana New"/>
                <w:sz w:val="28"/>
                <w:szCs w:val="28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810" w:type="dxa"/>
          </w:tcPr>
          <w:p w14:paraId="39C1B59A" w14:textId="3F737841" w:rsidR="004938DE" w:rsidRPr="00315B10" w:rsidRDefault="00315B10" w:rsidP="00315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15B10">
              <w:rPr>
                <w:rFonts w:ascii="Angsana New" w:hAnsi="Angsana New"/>
                <w:i/>
                <w:iCs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14:paraId="57609C0D" w14:textId="77777777" w:rsidR="004938DE" w:rsidRPr="00B51599" w:rsidRDefault="004938DE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04F8706" w14:textId="25D0191F" w:rsidR="004938DE" w:rsidRPr="00B51599" w:rsidRDefault="00AA3BA7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1,878</w:t>
            </w:r>
          </w:p>
        </w:tc>
        <w:tc>
          <w:tcPr>
            <w:tcW w:w="360" w:type="dxa"/>
          </w:tcPr>
          <w:p w14:paraId="75FBC505" w14:textId="77777777" w:rsidR="004938DE" w:rsidRPr="00B51599" w:rsidRDefault="004938DE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6C25AD5" w14:textId="54E233F6" w:rsidR="004938DE" w:rsidRPr="00B51599" w:rsidRDefault="00AA3BA7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1,515</w:t>
            </w:r>
          </w:p>
        </w:tc>
      </w:tr>
      <w:tr w:rsidR="00464FD6" w:rsidRPr="00F35046" w14:paraId="59820522" w14:textId="5EFBDA54" w:rsidTr="00F131F8">
        <w:tc>
          <w:tcPr>
            <w:tcW w:w="4680" w:type="dxa"/>
          </w:tcPr>
          <w:p w14:paraId="79CC454A" w14:textId="4508A1AB" w:rsidR="00464FD6" w:rsidRPr="00B51599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15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080CDB5A" w14:textId="77777777" w:rsidR="00464FD6" w:rsidRPr="00B51599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198F55" w14:textId="77777777" w:rsidR="00464FD6" w:rsidRPr="00B51599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5E7E990" w14:textId="7C876666" w:rsidR="00464FD6" w:rsidRPr="00B51599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15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811,406</w:t>
            </w:r>
          </w:p>
        </w:tc>
        <w:tc>
          <w:tcPr>
            <w:tcW w:w="360" w:type="dxa"/>
          </w:tcPr>
          <w:p w14:paraId="2DE97447" w14:textId="77777777" w:rsidR="00464FD6" w:rsidRPr="00B51599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EF3BB4E" w14:textId="4A7930A8" w:rsidR="00464FD6" w:rsidRPr="00B51599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1599">
              <w:rPr>
                <w:rFonts w:ascii="Angsana New" w:hAnsi="Angsana New"/>
                <w:b/>
                <w:bCs/>
                <w:sz w:val="28"/>
                <w:szCs w:val="28"/>
              </w:rPr>
              <w:t>772,604</w:t>
            </w:r>
          </w:p>
        </w:tc>
      </w:tr>
    </w:tbl>
    <w:p w14:paraId="066FF994" w14:textId="5F755C2C" w:rsidR="00BA4AB0" w:rsidRDefault="00BA4AB0" w:rsidP="008026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p w14:paraId="31352912" w14:textId="77777777" w:rsidR="00BA4AB0" w:rsidRDefault="00BA4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0F60C322" w14:textId="77777777" w:rsidR="00AB6CEB" w:rsidRPr="00B0181B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/>
          <w:iCs/>
          <w:sz w:val="30"/>
          <w:szCs w:val="30"/>
        </w:rPr>
      </w:pPr>
      <w:r w:rsidRPr="00B0181B">
        <w:rPr>
          <w:rFonts w:ascii="Angsana New" w:hAnsi="Angsana New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14:paraId="0E2A9D49" w14:textId="77777777" w:rsidR="00AB6CEB" w:rsidRPr="00BA4AB0" w:rsidRDefault="00AB6CEB" w:rsidP="00C84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 w:right="-29"/>
        <w:jc w:val="thaiDistribute"/>
        <w:rPr>
          <w:rFonts w:ascii="Angsana New" w:hAnsi="Angsana New"/>
          <w:sz w:val="30"/>
          <w:szCs w:val="30"/>
        </w:rPr>
      </w:pPr>
    </w:p>
    <w:p w14:paraId="13E0BA43" w14:textId="4DA2911C" w:rsidR="00F131F8" w:rsidRDefault="00AB6CEB" w:rsidP="00AB6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80149">
        <w:rPr>
          <w:rFonts w:ascii="Angsana New" w:hAnsi="Angsana New"/>
          <w:sz w:val="30"/>
          <w:szCs w:val="30"/>
          <w:cs/>
        </w:rPr>
        <w:t>บริษัทได้จัดตั้งกองทุ</w:t>
      </w:r>
      <w:r w:rsidR="003C7537" w:rsidRPr="00680149">
        <w:rPr>
          <w:rFonts w:ascii="Angsana New" w:hAnsi="Angsana New"/>
          <w:sz w:val="30"/>
          <w:szCs w:val="30"/>
          <w:cs/>
        </w:rPr>
        <w:t>นสำรองเลี้ยงชีพสำหรับพนักงานของ</w:t>
      </w:r>
      <w:r w:rsidRPr="00680149">
        <w:rPr>
          <w:rFonts w:ascii="Angsana New" w:hAnsi="Angsana New"/>
          <w:sz w:val="30"/>
          <w:szCs w:val="30"/>
          <w:cs/>
        </w:rPr>
        <w:t>บริษัทบนพื้นฐานความสมัครใจของพนักงานในการเป็นสมาชิกของกองทุน โดยพนักงาน</w:t>
      </w:r>
      <w:r w:rsidR="00DA30DE">
        <w:rPr>
          <w:rFonts w:ascii="Angsana New" w:hAnsi="Angsana New" w:hint="cs"/>
          <w:sz w:val="30"/>
          <w:szCs w:val="30"/>
          <w:cs/>
        </w:rPr>
        <w:t>ต้อง</w:t>
      </w:r>
      <w:r w:rsidR="007B15F4">
        <w:rPr>
          <w:rFonts w:ascii="Angsana New" w:hAnsi="Angsana New" w:hint="cs"/>
          <w:sz w:val="30"/>
          <w:szCs w:val="30"/>
          <w:cs/>
        </w:rPr>
        <w:t>จ่ายเงินสะสมและบริษัทจ่ายสมทบ</w:t>
      </w:r>
      <w:r w:rsidR="00DA30DE">
        <w:rPr>
          <w:rFonts w:ascii="Angsana New" w:hAnsi="Angsana New" w:hint="cs"/>
          <w:sz w:val="30"/>
          <w:szCs w:val="30"/>
          <w:cs/>
        </w:rPr>
        <w:t>เป็นรายเดือน ในอัตราคงที่ของเงินเดือน</w:t>
      </w:r>
      <w:r w:rsidR="007B15F4">
        <w:rPr>
          <w:rFonts w:ascii="Angsana New" w:hAnsi="Angsana New" w:hint="cs"/>
          <w:sz w:val="30"/>
          <w:szCs w:val="30"/>
          <w:cs/>
        </w:rPr>
        <w:t>ของพนักงานทุกเดือนต</w:t>
      </w:r>
      <w:r w:rsidR="00DA30DE">
        <w:rPr>
          <w:rFonts w:ascii="Angsana New" w:hAnsi="Angsana New" w:hint="cs"/>
          <w:sz w:val="30"/>
          <w:szCs w:val="30"/>
          <w:cs/>
        </w:rPr>
        <w:t>ามประกาศของบริษัท กองทุนสำรองเลี้ยงชีพนี้ได้</w:t>
      </w:r>
      <w:r w:rsidRPr="00680149">
        <w:rPr>
          <w:rFonts w:ascii="Angsana New" w:hAnsi="Angsana New"/>
          <w:sz w:val="30"/>
          <w:szCs w:val="30"/>
          <w:cs/>
        </w:rPr>
        <w:t>จดทะเบียนเป็นกองทุนสำรองเลี้ยงชีพ</w:t>
      </w:r>
      <w:r w:rsidR="00FB330E">
        <w:rPr>
          <w:rFonts w:ascii="Angsana New" w:hAnsi="Angsana New"/>
          <w:sz w:val="30"/>
          <w:szCs w:val="30"/>
          <w:cs/>
        </w:rPr>
        <w:br/>
      </w:r>
      <w:r w:rsidRPr="00680149">
        <w:rPr>
          <w:rFonts w:ascii="Angsana New" w:hAnsi="Angsana New"/>
          <w:sz w:val="30"/>
          <w:szCs w:val="30"/>
          <w:cs/>
        </w:rPr>
        <w:t>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70A5D076" w14:textId="77777777" w:rsidR="00BA4AB0" w:rsidRDefault="00BA4AB0" w:rsidP="00C84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2F564D6B" w14:textId="52BB48A4" w:rsidR="00AB6CEB" w:rsidRPr="00D47FE8" w:rsidRDefault="00DD7AA2" w:rsidP="00B16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19</w:t>
      </w:r>
      <w:r w:rsidR="00AB6CEB" w:rsidRPr="00D47FE8">
        <w:rPr>
          <w:rFonts w:ascii="Angsana New" w:hAnsi="Angsana New"/>
          <w:b/>
          <w:bCs/>
          <w:sz w:val="30"/>
          <w:szCs w:val="30"/>
        </w:rPr>
        <w:tab/>
      </w:r>
      <w:r w:rsidR="00AB6CEB" w:rsidRPr="00D47FE8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14:paraId="73C04620" w14:textId="77777777" w:rsidR="006E192B" w:rsidRDefault="006E192B" w:rsidP="00C84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 w:right="-29"/>
        <w:jc w:val="thaiDistribute"/>
        <w:rPr>
          <w:rFonts w:ascii="Angsana New" w:hAnsi="Angsana New"/>
          <w:sz w:val="30"/>
          <w:szCs w:val="30"/>
        </w:rPr>
      </w:pPr>
    </w:p>
    <w:p w14:paraId="0EAF762E" w14:textId="73508C1B" w:rsidR="006E192B" w:rsidRDefault="00AB6CEB" w:rsidP="00597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D47FE8">
        <w:rPr>
          <w:rFonts w:ascii="Angsana New" w:hAnsi="Angsana New"/>
          <w:sz w:val="30"/>
          <w:szCs w:val="30"/>
          <w:cs/>
        </w:rPr>
        <w:t>งบ</w:t>
      </w:r>
      <w:r w:rsidR="00031529">
        <w:rPr>
          <w:rFonts w:ascii="Angsana New" w:hAnsi="Angsana New" w:hint="cs"/>
          <w:sz w:val="30"/>
          <w:szCs w:val="30"/>
          <w:cs/>
        </w:rPr>
        <w:t>กำไรขาดทุน</w:t>
      </w:r>
      <w:r w:rsidRPr="00D47FE8">
        <w:rPr>
          <w:rFonts w:ascii="Angsana New" w:hAnsi="Angsana New"/>
          <w:sz w:val="30"/>
          <w:szCs w:val="30"/>
          <w:cs/>
        </w:rPr>
        <w:t xml:space="preserve">ได้รวมการวิเคราะห์ค่าใช้จ่ายตามหน้าที่ </w:t>
      </w:r>
      <w:r w:rsidR="00BD37DD" w:rsidRPr="00BD37DD">
        <w:rPr>
          <w:rFonts w:ascii="Angsana New" w:hAnsi="Angsana New"/>
          <w:sz w:val="30"/>
          <w:szCs w:val="30"/>
          <w:cs/>
        </w:rPr>
        <w:t>สำหรับค่าใช้จ่ายตามลักษณะที่สำคัญมีดังนี้</w:t>
      </w:r>
    </w:p>
    <w:p w14:paraId="62BD48D6" w14:textId="77777777" w:rsidR="00D42388" w:rsidRDefault="00D42388" w:rsidP="00C84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 w:right="-29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810"/>
        <w:gridCol w:w="270"/>
        <w:gridCol w:w="1710"/>
        <w:gridCol w:w="360"/>
        <w:gridCol w:w="1530"/>
      </w:tblGrid>
      <w:tr w:rsidR="00F131F8" w:rsidRPr="008A7C18" w14:paraId="1A2F71B7" w14:textId="77777777" w:rsidTr="00F131F8">
        <w:trPr>
          <w:trHeight w:val="488"/>
          <w:tblHeader/>
        </w:trPr>
        <w:tc>
          <w:tcPr>
            <w:tcW w:w="5490" w:type="dxa"/>
            <w:gridSpan w:val="2"/>
          </w:tcPr>
          <w:p w14:paraId="6CBFEB13" w14:textId="77777777" w:rsidR="00F131F8" w:rsidRPr="008A7C18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E1844F2" w14:textId="77777777" w:rsidR="00F131F8" w:rsidRPr="008A7C18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</w:tcPr>
          <w:p w14:paraId="7419BB32" w14:textId="6C34D291" w:rsidR="00F131F8" w:rsidRPr="008A7C18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757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</w:tr>
      <w:tr w:rsidR="00F131F8" w:rsidRPr="008A7C18" w14:paraId="46EB9A50" w14:textId="77777777" w:rsidTr="00F131F8">
        <w:trPr>
          <w:tblHeader/>
        </w:trPr>
        <w:tc>
          <w:tcPr>
            <w:tcW w:w="5490" w:type="dxa"/>
            <w:gridSpan w:val="2"/>
          </w:tcPr>
          <w:p w14:paraId="3C1974DA" w14:textId="77777777" w:rsidR="00F131F8" w:rsidRPr="008A7C18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185A07F" w14:textId="77777777" w:rsidR="00F131F8" w:rsidRPr="008A7C18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</w:tcPr>
          <w:p w14:paraId="7AF93ED0" w14:textId="410357EE" w:rsidR="00F131F8" w:rsidRPr="008A7C18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ตามวิธีส่วนได้เสีย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Pr="001757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31F8" w:rsidRPr="008A7C18" w14:paraId="5CA2FEF0" w14:textId="77777777" w:rsidTr="00F131F8">
        <w:trPr>
          <w:tblHeader/>
        </w:trPr>
        <w:tc>
          <w:tcPr>
            <w:tcW w:w="5490" w:type="dxa"/>
            <w:gridSpan w:val="2"/>
          </w:tcPr>
          <w:p w14:paraId="37CD4FCB" w14:textId="416EEEDE" w:rsidR="00F131F8" w:rsidRPr="008A7C18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5" w:firstLine="15"/>
              <w:jc w:val="righ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A7C1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</w:tcPr>
          <w:p w14:paraId="41DFB0B0" w14:textId="77777777" w:rsidR="00F131F8" w:rsidRPr="008A7C18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3D8A21C2" w14:textId="40D0F190" w:rsidR="00F131F8" w:rsidRPr="008A7C18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637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360" w:type="dxa"/>
          </w:tcPr>
          <w:p w14:paraId="773DF6CD" w14:textId="77777777" w:rsidR="00F131F8" w:rsidRPr="008A7C18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F3202D2" w14:textId="0542371B" w:rsidR="00F131F8" w:rsidRPr="008A7C18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637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131F8" w:rsidRPr="008A7C18" w14:paraId="47509261" w14:textId="77777777" w:rsidTr="00F131F8">
        <w:trPr>
          <w:tblHeader/>
        </w:trPr>
        <w:tc>
          <w:tcPr>
            <w:tcW w:w="5490" w:type="dxa"/>
            <w:gridSpan w:val="2"/>
          </w:tcPr>
          <w:p w14:paraId="4375828B" w14:textId="77777777" w:rsidR="00F131F8" w:rsidRPr="008A7C18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5" w:firstLine="15"/>
              <w:jc w:val="righ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654ED36" w14:textId="77777777" w:rsidR="00F131F8" w:rsidRPr="008A7C18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</w:tcPr>
          <w:p w14:paraId="51C32ADF" w14:textId="2DF9F359" w:rsidR="00F131F8" w:rsidRPr="00104637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64FD6" w:rsidRPr="008A7C18" w14:paraId="33891A82" w14:textId="0A221619" w:rsidTr="00F131F8">
        <w:trPr>
          <w:cantSplit/>
        </w:trPr>
        <w:tc>
          <w:tcPr>
            <w:tcW w:w="4680" w:type="dxa"/>
          </w:tcPr>
          <w:p w14:paraId="710CCD9D" w14:textId="77777777" w:rsidR="00464FD6" w:rsidRPr="008A7C18" w:rsidRDefault="00464FD6" w:rsidP="00464FD6">
            <w:pPr>
              <w:tabs>
                <w:tab w:val="clear" w:pos="227"/>
              </w:tabs>
              <w:ind w:left="165" w:right="-10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810" w:type="dxa"/>
          </w:tcPr>
          <w:p w14:paraId="394B6680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8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7C69452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9A1C9D4" w14:textId="4BB15B63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(259,22</w:t>
            </w:r>
            <w:r w:rsidR="008B156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464FD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60" w:type="dxa"/>
          </w:tcPr>
          <w:p w14:paraId="09D18767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8B67E7E" w14:textId="140FA792" w:rsidR="00464FD6" w:rsidRPr="008A7C18" w:rsidRDefault="00464FD6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236,968</w:t>
            </w:r>
          </w:p>
        </w:tc>
      </w:tr>
      <w:tr w:rsidR="00464FD6" w:rsidRPr="008A7C18" w14:paraId="07B62479" w14:textId="6C1F9790" w:rsidTr="00F131F8">
        <w:trPr>
          <w:cantSplit/>
        </w:trPr>
        <w:tc>
          <w:tcPr>
            <w:tcW w:w="4680" w:type="dxa"/>
          </w:tcPr>
          <w:p w14:paraId="2DCAC6D8" w14:textId="77777777" w:rsidR="00464FD6" w:rsidRPr="008A7C18" w:rsidRDefault="00464FD6" w:rsidP="00464FD6">
            <w:pPr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10" w:type="dxa"/>
          </w:tcPr>
          <w:p w14:paraId="78598EAB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8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DA47FD1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63510E12" w14:textId="02435260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5,707,390</w:t>
            </w:r>
          </w:p>
        </w:tc>
        <w:tc>
          <w:tcPr>
            <w:tcW w:w="360" w:type="dxa"/>
          </w:tcPr>
          <w:p w14:paraId="426D672C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3066FD1" w14:textId="7F93E440" w:rsidR="00464FD6" w:rsidRPr="008A7C18" w:rsidRDefault="00464FD6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4,155,610</w:t>
            </w:r>
          </w:p>
        </w:tc>
      </w:tr>
      <w:tr w:rsidR="00464FD6" w:rsidRPr="008A7C18" w14:paraId="420AC8AD" w14:textId="78FC6C2E" w:rsidTr="00F131F8">
        <w:trPr>
          <w:cantSplit/>
        </w:trPr>
        <w:tc>
          <w:tcPr>
            <w:tcW w:w="4680" w:type="dxa"/>
          </w:tcPr>
          <w:p w14:paraId="1B35BC9A" w14:textId="35295AFB" w:rsidR="00464FD6" w:rsidRPr="008A7C18" w:rsidRDefault="00464FD6" w:rsidP="00464FD6">
            <w:pPr>
              <w:tabs>
                <w:tab w:val="clear" w:pos="227"/>
              </w:tabs>
              <w:ind w:left="165" w:right="-10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/>
                <w:sz w:val="26"/>
                <w:szCs w:val="26"/>
                <w:cs/>
              </w:rPr>
              <w:t>ค่าใช้จ่ายผลประโยชน์</w:t>
            </w: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8A7C18">
              <w:rPr>
                <w:rFonts w:ascii="Angsana New" w:hAnsi="Angsan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810" w:type="dxa"/>
          </w:tcPr>
          <w:p w14:paraId="43105400" w14:textId="7D1A33CA" w:rsidR="00464FD6" w:rsidRPr="00B51D7C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0"/>
              <w:jc w:val="center"/>
              <w:rPr>
                <w:rFonts w:ascii="Angsana New" w:hAnsi="Angsana New"/>
                <w:i/>
                <w:iCs/>
                <w:sz w:val="26"/>
                <w:szCs w:val="26"/>
                <w:highlight w:val="magenta"/>
              </w:rPr>
            </w:pPr>
            <w:r w:rsidRPr="00EB0D75">
              <w:rPr>
                <w:rFonts w:ascii="Angsana New" w:hAnsi="Angsana New"/>
                <w:i/>
                <w:iCs/>
                <w:sz w:val="26"/>
                <w:szCs w:val="26"/>
              </w:rPr>
              <w:t>18</w:t>
            </w:r>
          </w:p>
        </w:tc>
        <w:tc>
          <w:tcPr>
            <w:tcW w:w="270" w:type="dxa"/>
          </w:tcPr>
          <w:p w14:paraId="3F4D5E84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62FC7A5" w14:textId="6BBBCF6A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811,406</w:t>
            </w:r>
          </w:p>
        </w:tc>
        <w:tc>
          <w:tcPr>
            <w:tcW w:w="360" w:type="dxa"/>
          </w:tcPr>
          <w:p w14:paraId="18CE2985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6CF16F4" w14:textId="450F1D5D" w:rsidR="00464FD6" w:rsidRPr="008A7C18" w:rsidRDefault="00464FD6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772,604</w:t>
            </w:r>
          </w:p>
        </w:tc>
      </w:tr>
      <w:tr w:rsidR="00464FD6" w:rsidRPr="008A7C18" w14:paraId="3D7EB1B7" w14:textId="77777777" w:rsidTr="00F131F8">
        <w:trPr>
          <w:cantSplit/>
        </w:trPr>
        <w:tc>
          <w:tcPr>
            <w:tcW w:w="4680" w:type="dxa"/>
          </w:tcPr>
          <w:p w14:paraId="7B128932" w14:textId="77777777" w:rsidR="00464FD6" w:rsidRPr="008A7C18" w:rsidRDefault="00464FD6" w:rsidP="00464FD6">
            <w:pPr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112644B8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8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B079548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CF6E6B7" w14:textId="145F4612" w:rsidR="00464FD6" w:rsidRPr="00464FD6" w:rsidRDefault="009020A8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9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61</w:t>
            </w:r>
            <w:r w:rsidR="00C512E5">
              <w:rPr>
                <w:rFonts w:asciiTheme="majorBidi" w:hAnsiTheme="majorBidi" w:cstheme="majorBidi"/>
                <w:sz w:val="26"/>
                <w:szCs w:val="26"/>
              </w:rPr>
              <w:t>0,897</w:t>
            </w:r>
          </w:p>
        </w:tc>
        <w:tc>
          <w:tcPr>
            <w:tcW w:w="360" w:type="dxa"/>
          </w:tcPr>
          <w:p w14:paraId="46FDC230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00F7EC3" w14:textId="745B1A82" w:rsidR="00464FD6" w:rsidRPr="008A7C18" w:rsidRDefault="00464FD6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697,039</w:t>
            </w:r>
          </w:p>
        </w:tc>
      </w:tr>
      <w:tr w:rsidR="00464FD6" w:rsidRPr="008A7C18" w14:paraId="5EAB4A0B" w14:textId="51B03407" w:rsidTr="00F131F8">
        <w:trPr>
          <w:cantSplit/>
        </w:trPr>
        <w:tc>
          <w:tcPr>
            <w:tcW w:w="4680" w:type="dxa"/>
          </w:tcPr>
          <w:p w14:paraId="19AE8625" w14:textId="77777777" w:rsidR="00464FD6" w:rsidRPr="008A7C18" w:rsidRDefault="00464FD6" w:rsidP="00464FD6">
            <w:pPr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3A8A5FC4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8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05CF028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875EA52" w14:textId="6BF6C153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666,232</w:t>
            </w:r>
          </w:p>
        </w:tc>
        <w:tc>
          <w:tcPr>
            <w:tcW w:w="360" w:type="dxa"/>
          </w:tcPr>
          <w:p w14:paraId="12BE6F0B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FC8E2E2" w14:textId="4802D374" w:rsidR="00464FD6" w:rsidRPr="008A7C18" w:rsidRDefault="00464FD6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493,351</w:t>
            </w:r>
          </w:p>
        </w:tc>
      </w:tr>
      <w:tr w:rsidR="00464FD6" w:rsidRPr="008A7C18" w14:paraId="7893BA28" w14:textId="77777777" w:rsidTr="00F131F8">
        <w:trPr>
          <w:cantSplit/>
        </w:trPr>
        <w:tc>
          <w:tcPr>
            <w:tcW w:w="4680" w:type="dxa"/>
          </w:tcPr>
          <w:p w14:paraId="28C6794F" w14:textId="5E0E62B3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right="-10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>ผลขาดทุนจากการด้อยค่าของเครื่องจักร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และอุปกรณ์</w:t>
            </w: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</w:tcPr>
          <w:p w14:paraId="61289281" w14:textId="29CEEB9B" w:rsidR="00464FD6" w:rsidRPr="008A7C18" w:rsidRDefault="00464FD6" w:rsidP="008C5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11</w:t>
            </w:r>
          </w:p>
        </w:tc>
        <w:tc>
          <w:tcPr>
            <w:tcW w:w="270" w:type="dxa"/>
          </w:tcPr>
          <w:p w14:paraId="7AF96595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3A1C69D7" w14:textId="6650A91A" w:rsidR="00464FD6" w:rsidRPr="00464FD6" w:rsidRDefault="00C512E5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9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360" w:type="dxa"/>
          </w:tcPr>
          <w:p w14:paraId="6F153B5D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9D5C281" w14:textId="259AA209" w:rsidR="00464FD6" w:rsidRPr="008A7C18" w:rsidRDefault="00464FD6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120,560</w:t>
            </w:r>
          </w:p>
        </w:tc>
      </w:tr>
      <w:tr w:rsidR="00464FD6" w:rsidRPr="008A7C18" w14:paraId="57CC2098" w14:textId="77777777" w:rsidTr="00F131F8">
        <w:trPr>
          <w:cantSplit/>
        </w:trPr>
        <w:tc>
          <w:tcPr>
            <w:tcW w:w="4680" w:type="dxa"/>
          </w:tcPr>
          <w:p w14:paraId="2F5C0412" w14:textId="77777777" w:rsidR="00464FD6" w:rsidRPr="008A7C18" w:rsidRDefault="00464FD6" w:rsidP="00464FD6">
            <w:pPr>
              <w:ind w:left="258" w:right="-105" w:hanging="25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>ค่าบำรุงรักษาและค่าธรรมเนียมเทคนิค</w:t>
            </w:r>
          </w:p>
        </w:tc>
        <w:tc>
          <w:tcPr>
            <w:tcW w:w="810" w:type="dxa"/>
          </w:tcPr>
          <w:p w14:paraId="7814FB81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161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0B05FCC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957DE16" w14:textId="7B7738FA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C512E5">
              <w:rPr>
                <w:rFonts w:asciiTheme="majorBidi" w:hAnsiTheme="majorBidi" w:cstheme="majorBidi"/>
                <w:sz w:val="26"/>
                <w:szCs w:val="26"/>
              </w:rPr>
              <w:t>4,626</w:t>
            </w:r>
          </w:p>
        </w:tc>
        <w:tc>
          <w:tcPr>
            <w:tcW w:w="360" w:type="dxa"/>
          </w:tcPr>
          <w:p w14:paraId="3AEFEF0C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1B27F58" w14:textId="154830F5" w:rsidR="00464FD6" w:rsidRPr="008A7C18" w:rsidRDefault="00464FD6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111,568</w:t>
            </w:r>
          </w:p>
        </w:tc>
      </w:tr>
      <w:tr w:rsidR="00464FD6" w:rsidRPr="008A7C18" w14:paraId="09DCF17F" w14:textId="007911B2" w:rsidTr="00F131F8">
        <w:trPr>
          <w:cantSplit/>
        </w:trPr>
        <w:tc>
          <w:tcPr>
            <w:tcW w:w="4680" w:type="dxa"/>
          </w:tcPr>
          <w:p w14:paraId="30FE5FAC" w14:textId="77777777" w:rsidR="00464FD6" w:rsidRPr="008A7C18" w:rsidRDefault="00464FD6" w:rsidP="00464FD6">
            <w:pPr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/>
                <w:sz w:val="26"/>
                <w:szCs w:val="26"/>
                <w:cs/>
              </w:rPr>
              <w:t>ค่าน้ำมันและก๊าซธรรมชาติ</w:t>
            </w:r>
          </w:p>
        </w:tc>
        <w:tc>
          <w:tcPr>
            <w:tcW w:w="810" w:type="dxa"/>
          </w:tcPr>
          <w:p w14:paraId="06EE244C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80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020B709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3BE734D" w14:textId="77C7EDBC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196,976</w:t>
            </w:r>
          </w:p>
        </w:tc>
        <w:tc>
          <w:tcPr>
            <w:tcW w:w="360" w:type="dxa"/>
          </w:tcPr>
          <w:p w14:paraId="439F818F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FA87A42" w14:textId="237F0BC3" w:rsidR="00464FD6" w:rsidRPr="008A7C18" w:rsidRDefault="00464FD6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109,077</w:t>
            </w:r>
          </w:p>
        </w:tc>
      </w:tr>
      <w:tr w:rsidR="00464FD6" w:rsidRPr="008A7C18" w14:paraId="38405F89" w14:textId="77777777" w:rsidTr="00F131F8">
        <w:trPr>
          <w:cantSplit/>
        </w:trPr>
        <w:tc>
          <w:tcPr>
            <w:tcW w:w="4680" w:type="dxa"/>
          </w:tcPr>
          <w:p w14:paraId="5F242BA2" w14:textId="43F0F242" w:rsidR="00464FD6" w:rsidRPr="008A7C18" w:rsidRDefault="00464FD6" w:rsidP="00464FD6">
            <w:pPr>
              <w:tabs>
                <w:tab w:val="clear" w:pos="227"/>
              </w:tabs>
              <w:ind w:left="165" w:right="-10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>เงินชดเชยการสั่งซื้อวัตถุดิบต่ำกว่าปริมาณที่กำหนด</w:t>
            </w:r>
          </w:p>
        </w:tc>
        <w:tc>
          <w:tcPr>
            <w:tcW w:w="810" w:type="dxa"/>
          </w:tcPr>
          <w:p w14:paraId="09AACAEF" w14:textId="4E4B3A89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00BC166D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AB505B9" w14:textId="4BF83F6E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0" w:type="dxa"/>
          </w:tcPr>
          <w:p w14:paraId="1DA977E8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969BB3A" w14:textId="738311EF" w:rsidR="00464FD6" w:rsidRPr="008A7C18" w:rsidRDefault="00464FD6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106,682</w:t>
            </w:r>
          </w:p>
        </w:tc>
      </w:tr>
      <w:tr w:rsidR="00464FD6" w:rsidRPr="008A7C18" w14:paraId="5E2979C5" w14:textId="77777777" w:rsidTr="00F131F8">
        <w:trPr>
          <w:cantSplit/>
        </w:trPr>
        <w:tc>
          <w:tcPr>
            <w:tcW w:w="4680" w:type="dxa"/>
          </w:tcPr>
          <w:p w14:paraId="3A470185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68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/>
                <w:sz w:val="26"/>
                <w:szCs w:val="26"/>
                <w:cs/>
              </w:rPr>
              <w:t>ค่าระวางขนส่ง</w:t>
            </w:r>
          </w:p>
        </w:tc>
        <w:tc>
          <w:tcPr>
            <w:tcW w:w="810" w:type="dxa"/>
          </w:tcPr>
          <w:p w14:paraId="51122574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9B19D5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93AC6A9" w14:textId="0DA63BCD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147,497</w:t>
            </w:r>
          </w:p>
        </w:tc>
        <w:tc>
          <w:tcPr>
            <w:tcW w:w="360" w:type="dxa"/>
          </w:tcPr>
          <w:p w14:paraId="6EE429C4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2234561" w14:textId="5AEF9635" w:rsidR="00464FD6" w:rsidRPr="008A7C18" w:rsidRDefault="00464FD6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81,251</w:t>
            </w:r>
          </w:p>
        </w:tc>
      </w:tr>
      <w:tr w:rsidR="00464FD6" w:rsidRPr="008A7C18" w14:paraId="0A588396" w14:textId="0A00F66C" w:rsidTr="00F131F8">
        <w:trPr>
          <w:cantSplit/>
        </w:trPr>
        <w:tc>
          <w:tcPr>
            <w:tcW w:w="4680" w:type="dxa"/>
          </w:tcPr>
          <w:p w14:paraId="3A491918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810" w:type="dxa"/>
          </w:tcPr>
          <w:p w14:paraId="19E1186A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768796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A3C676C" w14:textId="3D50DCF9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101,324</w:t>
            </w:r>
          </w:p>
        </w:tc>
        <w:tc>
          <w:tcPr>
            <w:tcW w:w="360" w:type="dxa"/>
          </w:tcPr>
          <w:p w14:paraId="1586507D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1FA4D5F" w14:textId="3D41255C" w:rsidR="00464FD6" w:rsidRPr="008A7C18" w:rsidRDefault="00464FD6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74,943</w:t>
            </w:r>
          </w:p>
        </w:tc>
      </w:tr>
      <w:tr w:rsidR="00464FD6" w:rsidRPr="008A7C18" w14:paraId="73AC38F6" w14:textId="4E01A16C" w:rsidTr="00F131F8">
        <w:trPr>
          <w:cantSplit/>
        </w:trPr>
        <w:tc>
          <w:tcPr>
            <w:tcW w:w="4680" w:type="dxa"/>
          </w:tcPr>
          <w:p w14:paraId="7EFE0538" w14:textId="1495B939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68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>ค่าจ้างแรงงานภายนอก</w:t>
            </w:r>
          </w:p>
        </w:tc>
        <w:tc>
          <w:tcPr>
            <w:tcW w:w="810" w:type="dxa"/>
          </w:tcPr>
          <w:p w14:paraId="67E8B9E4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16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68878FEA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3A8F42D" w14:textId="623A0A75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53,604</w:t>
            </w:r>
          </w:p>
        </w:tc>
        <w:tc>
          <w:tcPr>
            <w:tcW w:w="360" w:type="dxa"/>
          </w:tcPr>
          <w:p w14:paraId="4C4E0934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F9A8AA5" w14:textId="33DD3AF8" w:rsidR="00464FD6" w:rsidRPr="008A7C18" w:rsidRDefault="00464FD6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54,982</w:t>
            </w:r>
          </w:p>
        </w:tc>
      </w:tr>
      <w:tr w:rsidR="00464FD6" w:rsidRPr="008A7C18" w14:paraId="286A88E2" w14:textId="77777777" w:rsidTr="00F131F8">
        <w:trPr>
          <w:cantSplit/>
        </w:trPr>
        <w:tc>
          <w:tcPr>
            <w:tcW w:w="4680" w:type="dxa"/>
          </w:tcPr>
          <w:p w14:paraId="34C23921" w14:textId="77777777" w:rsidR="00464FD6" w:rsidRPr="008A7C18" w:rsidRDefault="00464FD6" w:rsidP="00464FD6">
            <w:pPr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>ค่าประกันภัย</w:t>
            </w:r>
          </w:p>
        </w:tc>
        <w:tc>
          <w:tcPr>
            <w:tcW w:w="810" w:type="dxa"/>
          </w:tcPr>
          <w:p w14:paraId="1A166E9F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45C591D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35D36702" w14:textId="67B007B6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26,580</w:t>
            </w:r>
          </w:p>
        </w:tc>
        <w:tc>
          <w:tcPr>
            <w:tcW w:w="360" w:type="dxa"/>
          </w:tcPr>
          <w:p w14:paraId="0A23776B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DA9067C" w14:textId="3A2A30D1" w:rsidR="00464FD6" w:rsidRPr="008A7C18" w:rsidRDefault="00464FD6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27,883</w:t>
            </w:r>
          </w:p>
        </w:tc>
      </w:tr>
      <w:tr w:rsidR="00464FD6" w:rsidRPr="008A7C18" w14:paraId="33241FAC" w14:textId="77777777" w:rsidTr="00F131F8">
        <w:trPr>
          <w:cantSplit/>
        </w:trPr>
        <w:tc>
          <w:tcPr>
            <w:tcW w:w="4680" w:type="dxa"/>
          </w:tcPr>
          <w:p w14:paraId="1A1204AB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/>
                <w:sz w:val="26"/>
                <w:szCs w:val="26"/>
                <w:cs/>
              </w:rPr>
              <w:t>ค่าชดเชยความเสียหาย</w:t>
            </w: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</w:tcPr>
          <w:p w14:paraId="4049E14C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4FF6140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4429E6F" w14:textId="75DC59CC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10,258</w:t>
            </w:r>
          </w:p>
        </w:tc>
        <w:tc>
          <w:tcPr>
            <w:tcW w:w="360" w:type="dxa"/>
          </w:tcPr>
          <w:p w14:paraId="5AC4B50E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762C4C9" w14:textId="29751C63" w:rsidR="00464FD6" w:rsidRPr="008A7C18" w:rsidRDefault="00464FD6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26,132</w:t>
            </w:r>
          </w:p>
        </w:tc>
      </w:tr>
      <w:tr w:rsidR="00464FD6" w:rsidRPr="008A7C18" w14:paraId="1DE7883D" w14:textId="77777777" w:rsidTr="00F131F8">
        <w:trPr>
          <w:cantSplit/>
        </w:trPr>
        <w:tc>
          <w:tcPr>
            <w:tcW w:w="4680" w:type="dxa"/>
          </w:tcPr>
          <w:p w14:paraId="206153FE" w14:textId="41985CC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ค่าธรรมเนียมบริหารจัดการ</w:t>
            </w:r>
          </w:p>
        </w:tc>
        <w:tc>
          <w:tcPr>
            <w:tcW w:w="810" w:type="dxa"/>
          </w:tcPr>
          <w:p w14:paraId="50DFFB4F" w14:textId="0418EAD4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2F7021FF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7BD50B13" w14:textId="216DED02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24,742</w:t>
            </w:r>
          </w:p>
        </w:tc>
        <w:tc>
          <w:tcPr>
            <w:tcW w:w="360" w:type="dxa"/>
          </w:tcPr>
          <w:p w14:paraId="3716D722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247F751" w14:textId="7197BBC5" w:rsidR="00464FD6" w:rsidRPr="008A7C18" w:rsidRDefault="00464FD6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  <w:r w:rsidRPr="00104637">
              <w:rPr>
                <w:rFonts w:ascii="Angsana New" w:hAnsi="Angsana New" w:hint="cs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104637">
              <w:rPr>
                <w:rFonts w:ascii="Angsana New" w:hAnsi="Angsana New" w:hint="cs"/>
                <w:sz w:val="26"/>
                <w:szCs w:val="26"/>
              </w:rPr>
              <w:t>697</w:t>
            </w:r>
          </w:p>
        </w:tc>
      </w:tr>
      <w:tr w:rsidR="00464FD6" w:rsidRPr="008A7C18" w14:paraId="719F4BFC" w14:textId="56C5B0AF" w:rsidTr="00F131F8">
        <w:trPr>
          <w:cantSplit/>
        </w:trPr>
        <w:tc>
          <w:tcPr>
            <w:tcW w:w="4680" w:type="dxa"/>
          </w:tcPr>
          <w:p w14:paraId="6E54285A" w14:textId="365B421F" w:rsidR="00464FD6" w:rsidRPr="008A7C18" w:rsidRDefault="00464FD6" w:rsidP="00464FD6">
            <w:pPr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>ค่าเดินทาง</w:t>
            </w:r>
          </w:p>
        </w:tc>
        <w:tc>
          <w:tcPr>
            <w:tcW w:w="810" w:type="dxa"/>
          </w:tcPr>
          <w:p w14:paraId="63CD9F08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3B8E3C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4FCC7487" w14:textId="206D0BF3" w:rsidR="00464FD6" w:rsidRPr="00464FD6" w:rsidRDefault="00C512E5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9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25,034</w:t>
            </w:r>
          </w:p>
        </w:tc>
        <w:tc>
          <w:tcPr>
            <w:tcW w:w="360" w:type="dxa"/>
          </w:tcPr>
          <w:p w14:paraId="40D3269F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918141E" w14:textId="03D07837" w:rsidR="00464FD6" w:rsidRPr="008A7C18" w:rsidRDefault="00464FD6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99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21,009</w:t>
            </w:r>
          </w:p>
        </w:tc>
      </w:tr>
      <w:tr w:rsidR="00464FD6" w:rsidRPr="008A7C18" w14:paraId="4F9F83E4" w14:textId="1E2AD9C3" w:rsidTr="00F131F8">
        <w:trPr>
          <w:cantSplit/>
        </w:trPr>
        <w:tc>
          <w:tcPr>
            <w:tcW w:w="4680" w:type="dxa"/>
          </w:tcPr>
          <w:p w14:paraId="183B43C8" w14:textId="66368F36" w:rsidR="00464FD6" w:rsidRPr="008A7C18" w:rsidRDefault="00464FD6" w:rsidP="00464FD6">
            <w:pPr>
              <w:tabs>
                <w:tab w:val="clear" w:pos="227"/>
                <w:tab w:val="left" w:pos="1518"/>
              </w:tabs>
              <w:ind w:left="165" w:right="-10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/>
                <w:sz w:val="26"/>
                <w:szCs w:val="26"/>
                <w:cs/>
              </w:rPr>
              <w:t>การปรับลดมูลค่าเป็นมูลค่าสุทธิที่คาดว่าจะได้รับ</w:t>
            </w: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35C27" w:rsidRPr="008A7C18">
              <w:rPr>
                <w:rFonts w:ascii="Angsana New" w:hAnsi="Angsana New" w:hint="cs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810" w:type="dxa"/>
            <w:vAlign w:val="bottom"/>
          </w:tcPr>
          <w:p w14:paraId="778C9AB2" w14:textId="6B1E95DF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181950D1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E3E1B06" w14:textId="1A7F8A40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sz w:val="26"/>
                <w:szCs w:val="26"/>
              </w:rPr>
              <w:t>12,065</w:t>
            </w:r>
          </w:p>
        </w:tc>
        <w:tc>
          <w:tcPr>
            <w:tcW w:w="360" w:type="dxa"/>
          </w:tcPr>
          <w:p w14:paraId="2668D8F7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CF0C369" w14:textId="502A67AA" w:rsidR="00464FD6" w:rsidRPr="008A7C18" w:rsidRDefault="00464FD6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(30,340)</w:t>
            </w:r>
          </w:p>
        </w:tc>
      </w:tr>
      <w:tr w:rsidR="00464FD6" w:rsidRPr="008A7C18" w14:paraId="1F8CCB05" w14:textId="72ED2BD9" w:rsidTr="00F131F8">
        <w:trPr>
          <w:cantSplit/>
        </w:trPr>
        <w:tc>
          <w:tcPr>
            <w:tcW w:w="4680" w:type="dxa"/>
          </w:tcPr>
          <w:p w14:paraId="2D1B1282" w14:textId="23CE51B1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68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8A7C18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810" w:type="dxa"/>
          </w:tcPr>
          <w:p w14:paraId="282DF073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952209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2479786" w14:textId="4232B532" w:rsidR="00464FD6" w:rsidRPr="00464FD6" w:rsidRDefault="009020A8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512E5">
              <w:rPr>
                <w:rFonts w:asciiTheme="majorBidi" w:hAnsiTheme="majorBidi" w:cstheme="majorBidi"/>
                <w:sz w:val="26"/>
                <w:szCs w:val="26"/>
              </w:rPr>
              <w:t>41,43</w:t>
            </w:r>
            <w:r w:rsidR="008B156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360" w:type="dxa"/>
          </w:tcPr>
          <w:p w14:paraId="306FAC1D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FB81BA5" w14:textId="3FCC0FDC" w:rsidR="00464FD6" w:rsidRPr="008A7C18" w:rsidRDefault="00464FD6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9"/>
              <w:rPr>
                <w:rFonts w:ascii="Angsana New" w:hAnsi="Angsana New"/>
                <w:sz w:val="26"/>
                <w:szCs w:val="26"/>
              </w:rPr>
            </w:pPr>
            <w:r w:rsidRPr="008A7C18">
              <w:rPr>
                <w:rFonts w:ascii="Angsana New" w:hAnsi="Angsana New"/>
                <w:sz w:val="26"/>
                <w:szCs w:val="26"/>
              </w:rPr>
              <w:t>157,786</w:t>
            </w:r>
          </w:p>
        </w:tc>
      </w:tr>
      <w:tr w:rsidR="00464FD6" w:rsidRPr="008A7C18" w14:paraId="351F66F8" w14:textId="25094D81" w:rsidTr="00F131F8">
        <w:trPr>
          <w:cantSplit/>
        </w:trPr>
        <w:tc>
          <w:tcPr>
            <w:tcW w:w="4680" w:type="dxa"/>
          </w:tcPr>
          <w:p w14:paraId="64383F30" w14:textId="5B7E5338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680"/>
              </w:tabs>
              <w:spacing w:line="240" w:lineRule="auto"/>
              <w:ind w:left="165" w:right="-1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A7C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รวมต้นทุนขาย ต้นทุนในการจัดจำหน่ายและค่าใช้จ่าย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br/>
            </w:r>
            <w:r w:rsidRPr="008A7C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810" w:type="dxa"/>
          </w:tcPr>
          <w:p w14:paraId="6D83A8D8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08" w:right="-10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517AAD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8"/>
              </w:tabs>
              <w:ind w:left="-108" w:right="1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02B9742" w14:textId="77777777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  <w:tab w:val="decimal" w:pos="160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5DC07AE" w14:textId="13568E54" w:rsidR="00464FD6" w:rsidRPr="00464FD6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4F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8,401,140</w:t>
            </w:r>
          </w:p>
        </w:tc>
        <w:tc>
          <w:tcPr>
            <w:tcW w:w="360" w:type="dxa"/>
          </w:tcPr>
          <w:p w14:paraId="49CCBD6E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8"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5F4CBF6" w14:textId="77777777" w:rsidR="00464FD6" w:rsidRPr="008A7C18" w:rsidRDefault="00464FD6" w:rsidP="00464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0EF090E" w14:textId="0B417C5B" w:rsidR="00464FD6" w:rsidRPr="008A7C18" w:rsidRDefault="00464FD6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A7C18">
              <w:rPr>
                <w:rFonts w:ascii="Angsana New" w:hAnsi="Angsana New"/>
                <w:b/>
                <w:bCs/>
                <w:sz w:val="26"/>
                <w:szCs w:val="26"/>
              </w:rPr>
              <w:t>7,242,802</w:t>
            </w:r>
          </w:p>
        </w:tc>
      </w:tr>
    </w:tbl>
    <w:p w14:paraId="55CC612F" w14:textId="77777777" w:rsidR="0059720F" w:rsidRDefault="00597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E880337" w14:textId="74E0B6D5" w:rsidR="00AB6CEB" w:rsidRPr="00DA5CC2" w:rsidRDefault="00851A86" w:rsidP="00DA5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DA5CC2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DD7AA2">
        <w:rPr>
          <w:rFonts w:ascii="Angsana New" w:hAnsi="Angsana New"/>
          <w:b/>
          <w:bCs/>
          <w:sz w:val="30"/>
          <w:szCs w:val="30"/>
        </w:rPr>
        <w:t>0</w:t>
      </w:r>
      <w:r w:rsidR="00AB6CEB" w:rsidRPr="00DA5CC2">
        <w:rPr>
          <w:rFonts w:ascii="Angsana New" w:hAnsi="Angsana New"/>
          <w:b/>
          <w:bCs/>
          <w:sz w:val="30"/>
          <w:szCs w:val="30"/>
          <w:cs/>
        </w:rPr>
        <w:tab/>
        <w:t>ภาษีเงินได้</w:t>
      </w:r>
    </w:p>
    <w:p w14:paraId="42F05E96" w14:textId="77777777" w:rsidR="00AB6CEB" w:rsidRPr="00DA5CC2" w:rsidRDefault="00AB6CEB" w:rsidP="00DA5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20"/>
          <w:szCs w:val="20"/>
        </w:rPr>
      </w:pPr>
    </w:p>
    <w:p w14:paraId="1A697DA1" w14:textId="46CBA1D8" w:rsidR="00AB6CEB" w:rsidRPr="00DA5CC2" w:rsidRDefault="00AB6CEB" w:rsidP="00DA5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A5CC2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ภาษีเงินได้ที่รับรู้ในกำไรหรือขาดทุน</w:t>
      </w:r>
    </w:p>
    <w:p w14:paraId="0D0CB78F" w14:textId="77777777" w:rsidR="003D5E71" w:rsidRPr="00DA5CC2" w:rsidRDefault="003D5E71" w:rsidP="00DA5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450"/>
        <w:gridCol w:w="1800"/>
        <w:gridCol w:w="360"/>
        <w:gridCol w:w="1530"/>
      </w:tblGrid>
      <w:tr w:rsidR="00F131F8" w:rsidRPr="00DA5CC2" w14:paraId="2F268D4C" w14:textId="77777777" w:rsidTr="00F131F8">
        <w:trPr>
          <w:tblHeader/>
        </w:trPr>
        <w:tc>
          <w:tcPr>
            <w:tcW w:w="5220" w:type="dxa"/>
          </w:tcPr>
          <w:p w14:paraId="34C85626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322B6930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66F1933" w14:textId="45BCE44E" w:rsidR="00F131F8" w:rsidRPr="00F131F8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31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F131F8" w:rsidRPr="00DA5CC2" w14:paraId="417C9446" w14:textId="77777777" w:rsidTr="00F131F8">
        <w:trPr>
          <w:tblHeader/>
        </w:trPr>
        <w:tc>
          <w:tcPr>
            <w:tcW w:w="5220" w:type="dxa"/>
          </w:tcPr>
          <w:p w14:paraId="3F63D267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4C60BF5D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39DBD4B9" w14:textId="141DDA18" w:rsidR="00F131F8" w:rsidRPr="00F131F8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31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F131F8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F131F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31F8" w:rsidRPr="00DA5CC2" w14:paraId="311ABF8A" w14:textId="77777777" w:rsidTr="00F131F8">
        <w:trPr>
          <w:tblHeader/>
        </w:trPr>
        <w:tc>
          <w:tcPr>
            <w:tcW w:w="5220" w:type="dxa"/>
          </w:tcPr>
          <w:p w14:paraId="7E014EB3" w14:textId="632DD593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 w:right="75" w:firstLine="15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7D7254B6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628C90C" w14:textId="5294E965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5CC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DA5CC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05B59FD0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3C0A8DC" w14:textId="39AC4FB1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5CC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DA5CC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131F8" w:rsidRPr="00DA5CC2" w14:paraId="0D4ED340" w14:textId="77777777" w:rsidTr="00F131F8">
        <w:trPr>
          <w:tblHeader/>
        </w:trPr>
        <w:tc>
          <w:tcPr>
            <w:tcW w:w="5220" w:type="dxa"/>
          </w:tcPr>
          <w:p w14:paraId="58FB47DC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" w:right="75" w:firstLine="15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6294A37B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32E4C463" w14:textId="622D274C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5CC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31F8" w:rsidRPr="00DA5CC2" w14:paraId="44282971" w14:textId="3265AD99" w:rsidTr="00F131F8">
        <w:tc>
          <w:tcPr>
            <w:tcW w:w="5220" w:type="dxa"/>
          </w:tcPr>
          <w:p w14:paraId="73C55E80" w14:textId="60E07169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72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5C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DA5C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DA5C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450" w:type="dxa"/>
          </w:tcPr>
          <w:p w14:paraId="10CB8C9F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CC9CD4" w14:textId="72C1D314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B35A69C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1C18DB1" w14:textId="0F4A29E3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1AF" w:rsidRPr="00DA5CC2" w14:paraId="11E4187C" w14:textId="7965813C" w:rsidTr="00F131F8">
        <w:tc>
          <w:tcPr>
            <w:tcW w:w="5220" w:type="dxa"/>
          </w:tcPr>
          <w:p w14:paraId="53CAAA5E" w14:textId="69053BA7" w:rsidR="00F441AF" w:rsidRPr="00DA5CC2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DA5CC2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="00630D32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DA5CC2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450" w:type="dxa"/>
          </w:tcPr>
          <w:p w14:paraId="4E49E48E" w14:textId="77777777" w:rsidR="00F441AF" w:rsidRPr="00DA5CC2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0AF9BFF" w14:textId="667B44A0" w:rsidR="00F441AF" w:rsidRPr="00F441AF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441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36150EFE" w14:textId="77777777" w:rsidR="00F441AF" w:rsidRPr="00DA5CC2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61BD502" w14:textId="6370C4D5" w:rsidR="00F441AF" w:rsidRPr="00DA5CC2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DA5CC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41AF" w:rsidRPr="00DA5CC2" w14:paraId="37E7BF61" w14:textId="2F686ED0" w:rsidTr="00F131F8">
        <w:tc>
          <w:tcPr>
            <w:tcW w:w="5220" w:type="dxa"/>
          </w:tcPr>
          <w:p w14:paraId="7963573A" w14:textId="77777777" w:rsidR="00F441AF" w:rsidRPr="00DA5CC2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2D3B8D62" w14:textId="77777777" w:rsidR="00F441AF" w:rsidRPr="00DA5CC2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0ABBFBE" w14:textId="22049C46" w:rsidR="00F441AF" w:rsidRPr="007766DD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6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E3CFFC9" w14:textId="77777777" w:rsidR="00F441AF" w:rsidRPr="00DA5CC2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46FFA6D" w14:textId="5C66D5EF" w:rsidR="00F441AF" w:rsidRPr="00DA5CC2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5CC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131F8" w:rsidRPr="00DA5CC2" w14:paraId="55F8BE41" w14:textId="77777777" w:rsidTr="00F131F8">
        <w:trPr>
          <w:trHeight w:val="109"/>
        </w:trPr>
        <w:tc>
          <w:tcPr>
            <w:tcW w:w="5220" w:type="dxa"/>
          </w:tcPr>
          <w:p w14:paraId="6DA212E5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50" w:type="dxa"/>
          </w:tcPr>
          <w:p w14:paraId="1637A7B3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0294A60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14:paraId="7B174898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748FC02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  <w:tab w:val="decimal" w:pos="1865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F131F8" w:rsidRPr="00DA5CC2" w14:paraId="6CEF4098" w14:textId="66E711C5" w:rsidTr="00F131F8">
        <w:tc>
          <w:tcPr>
            <w:tcW w:w="5220" w:type="dxa"/>
          </w:tcPr>
          <w:p w14:paraId="768BFC53" w14:textId="2C8D7393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72" w:right="-105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5C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DA5C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50" w:type="dxa"/>
          </w:tcPr>
          <w:p w14:paraId="1BBDFAE6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  <w:tab w:val="decimal" w:pos="1230"/>
                <w:tab w:val="decimal" w:pos="141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D55C24D" w14:textId="6DB389E5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  <w:tab w:val="decimal" w:pos="1413"/>
                <w:tab w:val="decimal" w:pos="168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B0D05CD" w14:textId="77777777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  <w:tab w:val="decimal" w:pos="1413"/>
                <w:tab w:val="decimal" w:pos="168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A19B2B" w14:textId="552D6F20" w:rsidR="00F131F8" w:rsidRPr="00DA5CC2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  <w:tab w:val="decimal" w:pos="1410"/>
                <w:tab w:val="decimal" w:pos="168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1AF" w:rsidRPr="00DA5CC2" w14:paraId="16840D93" w14:textId="57CA89FA" w:rsidTr="00F131F8">
        <w:tc>
          <w:tcPr>
            <w:tcW w:w="5220" w:type="dxa"/>
          </w:tcPr>
          <w:p w14:paraId="318DEBA0" w14:textId="3581E2CB" w:rsidR="00F441AF" w:rsidRPr="00DA5CC2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72" w:right="-105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DA5CC2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50" w:type="dxa"/>
          </w:tcPr>
          <w:p w14:paraId="0C05E54E" w14:textId="77777777" w:rsidR="00F441AF" w:rsidRPr="00DA5CC2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88E4321" w14:textId="3EDB3EE0" w:rsidR="00F441AF" w:rsidRPr="00F441AF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8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441AF">
              <w:rPr>
                <w:rFonts w:asciiTheme="majorBidi" w:hAnsiTheme="majorBidi" w:cstheme="majorBidi"/>
                <w:sz w:val="30"/>
                <w:szCs w:val="30"/>
              </w:rPr>
              <w:t>(20,284)</w:t>
            </w:r>
          </w:p>
        </w:tc>
        <w:tc>
          <w:tcPr>
            <w:tcW w:w="360" w:type="dxa"/>
          </w:tcPr>
          <w:p w14:paraId="37321DD9" w14:textId="77777777" w:rsidR="00F441AF" w:rsidRPr="00DA5CC2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01C0EFE" w14:textId="17A10F59" w:rsidR="00F441AF" w:rsidRPr="00DA5CC2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DA5CC2">
              <w:rPr>
                <w:rFonts w:ascii="Angsana New" w:hAnsi="Angsana New"/>
                <w:sz w:val="30"/>
                <w:szCs w:val="30"/>
              </w:rPr>
              <w:t>(153,759)</w:t>
            </w:r>
          </w:p>
        </w:tc>
      </w:tr>
      <w:tr w:rsidR="00F441AF" w:rsidRPr="00DA5CC2" w14:paraId="56C736CE" w14:textId="1F77F194" w:rsidTr="00F131F8">
        <w:tc>
          <w:tcPr>
            <w:tcW w:w="5220" w:type="dxa"/>
          </w:tcPr>
          <w:p w14:paraId="3E3ED198" w14:textId="77777777" w:rsidR="00F441AF" w:rsidRPr="00DA5CC2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72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55F671EA" w14:textId="77777777" w:rsidR="00F441AF" w:rsidRPr="00DA5CC2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A7CF4C6" w14:textId="7C07F256" w:rsidR="00F441AF" w:rsidRPr="00F441AF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80" w:lineRule="exac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4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(20,284)</w:t>
            </w:r>
          </w:p>
        </w:tc>
        <w:tc>
          <w:tcPr>
            <w:tcW w:w="360" w:type="dxa"/>
          </w:tcPr>
          <w:p w14:paraId="2C18C888" w14:textId="77777777" w:rsidR="00F441AF" w:rsidRPr="00DA5CC2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77B834C" w14:textId="77E65E36" w:rsidR="00F441AF" w:rsidRPr="00DA5CC2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5CC2">
              <w:rPr>
                <w:rFonts w:ascii="Angsana New" w:hAnsi="Angsana New"/>
                <w:b/>
                <w:bCs/>
                <w:sz w:val="30"/>
                <w:szCs w:val="30"/>
              </w:rPr>
              <w:t>(153,759)</w:t>
            </w:r>
          </w:p>
        </w:tc>
      </w:tr>
      <w:tr w:rsidR="00F441AF" w:rsidRPr="00DA5CC2" w14:paraId="286CA812" w14:textId="3868CDDB" w:rsidTr="00F131F8">
        <w:trPr>
          <w:trHeight w:val="253"/>
        </w:trPr>
        <w:tc>
          <w:tcPr>
            <w:tcW w:w="5220" w:type="dxa"/>
          </w:tcPr>
          <w:p w14:paraId="63097261" w14:textId="77777777" w:rsidR="00F441AF" w:rsidRPr="00DA5CC2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72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5C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14:paraId="381279BC" w14:textId="77777777" w:rsidR="00F441AF" w:rsidRPr="00DA5CC2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34A9588" w14:textId="57E8BAB6" w:rsidR="00F441AF" w:rsidRPr="00F441AF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80" w:lineRule="exact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4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(20,284)</w:t>
            </w:r>
          </w:p>
        </w:tc>
        <w:tc>
          <w:tcPr>
            <w:tcW w:w="360" w:type="dxa"/>
          </w:tcPr>
          <w:p w14:paraId="0838975D" w14:textId="77777777" w:rsidR="00F441AF" w:rsidRPr="00DA5CC2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5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7AE1CD5" w14:textId="6D37AB04" w:rsidR="00F441AF" w:rsidRPr="00DA5CC2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5CC2">
              <w:rPr>
                <w:rFonts w:ascii="Angsana New" w:hAnsi="Angsana New"/>
                <w:b/>
                <w:bCs/>
                <w:sz w:val="30"/>
                <w:szCs w:val="30"/>
              </w:rPr>
              <w:t>(153,759)</w:t>
            </w:r>
          </w:p>
        </w:tc>
      </w:tr>
    </w:tbl>
    <w:p w14:paraId="4EADEBCD" w14:textId="751DB568" w:rsidR="003A4268" w:rsidRPr="00DA5CC2" w:rsidRDefault="003A4268" w:rsidP="00DA5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B787654" w14:textId="0C20E43B" w:rsidR="00F74941" w:rsidRPr="00DA5CC2" w:rsidRDefault="00F74941" w:rsidP="00DA5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A5CC2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14:paraId="64E05A43" w14:textId="77777777" w:rsidR="003D5E71" w:rsidRPr="00DA5CC2" w:rsidRDefault="003D5E71" w:rsidP="00DA5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20"/>
          <w:szCs w:val="20"/>
        </w:rPr>
      </w:pPr>
    </w:p>
    <w:tbl>
      <w:tblPr>
        <w:tblW w:w="99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6E192B" w:rsidRPr="00C52C41" w14:paraId="6730A245" w14:textId="77777777" w:rsidTr="00A028F1">
        <w:tc>
          <w:tcPr>
            <w:tcW w:w="3150" w:type="dxa"/>
          </w:tcPr>
          <w:p w14:paraId="5746FD7F" w14:textId="303D13DA" w:rsidR="006E192B" w:rsidRPr="00C52C41" w:rsidRDefault="006E192B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firstLine="24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750" w:type="dxa"/>
            <w:gridSpan w:val="11"/>
          </w:tcPr>
          <w:p w14:paraId="5977E247" w14:textId="35B3C419" w:rsidR="006E192B" w:rsidRPr="001D0BC3" w:rsidRDefault="00013F34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/</w:t>
            </w:r>
            <w:r w:rsidR="006E192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0FF0" w:rsidRPr="00C52C41" w14:paraId="7E704CFD" w14:textId="77777777" w:rsidTr="00A028F1">
        <w:tc>
          <w:tcPr>
            <w:tcW w:w="3150" w:type="dxa"/>
          </w:tcPr>
          <w:p w14:paraId="7D963BED" w14:textId="77777777" w:rsidR="008B0FF0" w:rsidRDefault="008B0FF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firstLine="24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5"/>
          </w:tcPr>
          <w:p w14:paraId="07860104" w14:textId="5972BD0D" w:rsidR="008B0FF0" w:rsidRDefault="008B0FF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3AE1AB21" w14:textId="77777777" w:rsidR="008B0FF0" w:rsidRDefault="008B0FF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5"/>
          </w:tcPr>
          <w:p w14:paraId="7E6EDF0F" w14:textId="7B7534D4" w:rsidR="008B0FF0" w:rsidRPr="009024E2" w:rsidRDefault="008B0FF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F5AC0" w:rsidRPr="00C52C41" w14:paraId="26BC9397" w14:textId="74C384E1" w:rsidTr="00A028F1">
        <w:tblPrEx>
          <w:tblBorders>
            <w:bottom w:val="single" w:sz="4" w:space="0" w:color="auto"/>
          </w:tblBorders>
        </w:tblPrEx>
        <w:tc>
          <w:tcPr>
            <w:tcW w:w="3150" w:type="dxa"/>
          </w:tcPr>
          <w:p w14:paraId="0C88642E" w14:textId="77777777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CD6EDE3" w14:textId="77777777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270" w:type="dxa"/>
            <w:tcBorders>
              <w:bottom w:val="nil"/>
            </w:tcBorders>
          </w:tcPr>
          <w:p w14:paraId="6C70F7FA" w14:textId="77777777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4E61BD8" w14:textId="77777777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4AC70835" w14:textId="77777777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092B1D2" w14:textId="77777777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สุทธิจาก</w:t>
            </w:r>
          </w:p>
        </w:tc>
        <w:tc>
          <w:tcPr>
            <w:tcW w:w="270" w:type="dxa"/>
            <w:tcBorders>
              <w:bottom w:val="nil"/>
            </w:tcBorders>
          </w:tcPr>
          <w:p w14:paraId="54DC8694" w14:textId="77777777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BCD9491" w14:textId="58266AD0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270" w:type="dxa"/>
            <w:tcBorders>
              <w:bottom w:val="nil"/>
            </w:tcBorders>
          </w:tcPr>
          <w:p w14:paraId="68C936A5" w14:textId="77777777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A424C15" w14:textId="4D444109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2C6D89F0" w14:textId="77777777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1517A88" w14:textId="4E7FDEA5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สุทธิจาก</w:t>
            </w:r>
          </w:p>
        </w:tc>
      </w:tr>
      <w:tr w:rsidR="003F5AC0" w:rsidRPr="00C52C41" w14:paraId="30BA92FB" w14:textId="2DD66BAE" w:rsidTr="00A028F1">
        <w:tblPrEx>
          <w:tblBorders>
            <w:bottom w:val="single" w:sz="4" w:space="0" w:color="auto"/>
          </w:tblBorders>
        </w:tblPrEx>
        <w:tc>
          <w:tcPr>
            <w:tcW w:w="3150" w:type="dxa"/>
            <w:tcBorders>
              <w:bottom w:val="nil"/>
            </w:tcBorders>
            <w:shd w:val="clear" w:color="auto" w:fill="auto"/>
          </w:tcPr>
          <w:p w14:paraId="2B76DA94" w14:textId="77777777" w:rsidR="003F5AC0" w:rsidRPr="005A0BD1" w:rsidRDefault="003F5AC0" w:rsidP="00A028F1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1A857351" w14:textId="77777777" w:rsidR="003F5AC0" w:rsidRPr="005A0BD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0CA59EA7" w14:textId="77777777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48C4374C" w14:textId="77777777" w:rsidR="003F5AC0" w:rsidRPr="005A0BD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</w:p>
        </w:tc>
        <w:tc>
          <w:tcPr>
            <w:tcW w:w="270" w:type="dxa"/>
            <w:tcBorders>
              <w:bottom w:val="nil"/>
            </w:tcBorders>
          </w:tcPr>
          <w:p w14:paraId="2A8A3527" w14:textId="77777777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1325EB25" w14:textId="77777777" w:rsidR="003F5AC0" w:rsidRPr="005A0BD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12C45AF3" w14:textId="77777777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5EDB580" w14:textId="2B23AD84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270" w:type="dxa"/>
            <w:tcBorders>
              <w:bottom w:val="nil"/>
            </w:tcBorders>
          </w:tcPr>
          <w:p w14:paraId="5B58B2D2" w14:textId="77777777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4D11723" w14:textId="3713DDA6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</w:t>
            </w:r>
          </w:p>
        </w:tc>
        <w:tc>
          <w:tcPr>
            <w:tcW w:w="270" w:type="dxa"/>
            <w:tcBorders>
              <w:bottom w:val="nil"/>
            </w:tcBorders>
          </w:tcPr>
          <w:p w14:paraId="14719101" w14:textId="77777777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3D48D6E" w14:textId="102AF37D" w:rsidR="003F5AC0" w:rsidRPr="00C52C41" w:rsidRDefault="003F5AC0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2C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</w:tr>
      <w:tr w:rsidR="006E192B" w:rsidRPr="00C52C41" w14:paraId="54224E1A" w14:textId="77777777" w:rsidTr="00A028F1">
        <w:tblPrEx>
          <w:tblBorders>
            <w:bottom w:val="single" w:sz="4" w:space="0" w:color="auto"/>
          </w:tblBorders>
        </w:tblPrEx>
        <w:tc>
          <w:tcPr>
            <w:tcW w:w="3150" w:type="dxa"/>
            <w:tcBorders>
              <w:bottom w:val="nil"/>
            </w:tcBorders>
            <w:shd w:val="clear" w:color="auto" w:fill="auto"/>
          </w:tcPr>
          <w:p w14:paraId="49E1AA7A" w14:textId="77777777" w:rsidR="006E192B" w:rsidRPr="005A0BD1" w:rsidRDefault="006E192B" w:rsidP="00A028F1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11"/>
            <w:tcBorders>
              <w:bottom w:val="nil"/>
            </w:tcBorders>
            <w:shd w:val="clear" w:color="auto" w:fill="auto"/>
          </w:tcPr>
          <w:p w14:paraId="3051FB4C" w14:textId="45490278" w:rsidR="006E192B" w:rsidRPr="00BC0DB7" w:rsidRDefault="006E192B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BC0DB7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441AF" w:rsidRPr="00C52C41" w14:paraId="3B422D49" w14:textId="7CA9D56B" w:rsidTr="00A028F1">
        <w:tblPrEx>
          <w:tblBorders>
            <w:bottom w:val="single" w:sz="4" w:space="0" w:color="auto"/>
          </w:tblBorders>
        </w:tblPrEx>
        <w:tc>
          <w:tcPr>
            <w:tcW w:w="3150" w:type="dxa"/>
            <w:shd w:val="clear" w:color="auto" w:fill="auto"/>
          </w:tcPr>
          <w:p w14:paraId="63A4E674" w14:textId="2DFAE19F" w:rsidR="00F441AF" w:rsidRDefault="00C06DFC" w:rsidP="00F441AF">
            <w:pPr>
              <w:tabs>
                <w:tab w:val="clear" w:pos="227"/>
              </w:tabs>
              <w:spacing w:line="240" w:lineRule="auto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="00F441AF">
              <w:rPr>
                <w:rFonts w:ascii="Angsana New" w:hAnsi="Angsana New" w:hint="cs"/>
                <w:sz w:val="26"/>
                <w:szCs w:val="26"/>
                <w:cs/>
              </w:rPr>
              <w:t>ขาด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ทุน) </w:t>
            </w:r>
            <w:r w:rsidR="00F441AF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จากเงินลงทุนในตราสารทุนที่กำหนดให้วัดมูลค่ายุติธรรมผ่าน</w:t>
            </w:r>
            <w:r w:rsidR="00F441AF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F441AF">
              <w:rPr>
                <w:rFonts w:ascii="Angsana New" w:hAnsi="Angsana New" w:hint="cs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0A25570E" w14:textId="66149B56" w:rsidR="00F441AF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982E66" w14:textId="77777777" w:rsidR="009020A8" w:rsidRPr="00F441AF" w:rsidRDefault="009020A8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6F690E" w14:textId="5589641D" w:rsidR="00F441AF" w:rsidRPr="00F441AF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441AF">
              <w:rPr>
                <w:rFonts w:asciiTheme="majorBidi" w:hAnsiTheme="majorBidi" w:cstheme="majorBidi"/>
                <w:sz w:val="26"/>
                <w:szCs w:val="26"/>
              </w:rPr>
              <w:t>4,241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1E0677" w14:textId="77777777" w:rsidR="00F441AF" w:rsidRPr="00F441AF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12D296F0" w14:textId="4C38D812" w:rsidR="00F441AF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C5FC49" w14:textId="77777777" w:rsidR="009020A8" w:rsidRPr="00F441AF" w:rsidRDefault="009020A8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EAEEE7" w14:textId="33F525F8" w:rsidR="00F441AF" w:rsidRPr="00F441AF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441AF">
              <w:rPr>
                <w:rFonts w:asciiTheme="majorBidi" w:hAnsiTheme="majorBidi" w:cstheme="majorBidi"/>
                <w:sz w:val="26"/>
                <w:szCs w:val="26"/>
              </w:rPr>
              <w:t>(848)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DBEE6E" w14:textId="77777777" w:rsidR="00F441AF" w:rsidRPr="00F441AF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5EBE5815" w14:textId="356C5CE1" w:rsidR="00F441AF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33EDD8" w14:textId="77777777" w:rsidR="009020A8" w:rsidRPr="00F441AF" w:rsidRDefault="009020A8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56DBFC" w14:textId="47461849" w:rsidR="00F441AF" w:rsidRPr="00F441AF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441AF">
              <w:rPr>
                <w:rFonts w:asciiTheme="majorBidi" w:hAnsiTheme="majorBidi" w:cstheme="majorBidi"/>
                <w:sz w:val="26"/>
                <w:szCs w:val="26"/>
              </w:rPr>
              <w:t>3,393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690C7B" w14:textId="77777777" w:rsidR="00F441AF" w:rsidRPr="003F5AC0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F848C03" w14:textId="77777777" w:rsidR="00F441AF" w:rsidRPr="00A028F1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0AFC12C1" w14:textId="77777777" w:rsidR="00F441AF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1A6D5B9D" w14:textId="03682A6B" w:rsidR="00F441AF" w:rsidRPr="003F5AC0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5AC0">
              <w:rPr>
                <w:rFonts w:ascii="Angsana New" w:hAnsi="Angsana New"/>
                <w:sz w:val="26"/>
                <w:szCs w:val="26"/>
              </w:rPr>
              <w:t>(17,15</w:t>
            </w:r>
            <w:r w:rsidRPr="00FE0499">
              <w:rPr>
                <w:rFonts w:ascii="Angsana New" w:hAnsi="Angsana New" w:hint="cs"/>
                <w:sz w:val="26"/>
                <w:szCs w:val="26"/>
              </w:rPr>
              <w:t>8</w:t>
            </w:r>
            <w:r w:rsidRPr="003F5AC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6065AE" w14:textId="77777777" w:rsidR="00F441AF" w:rsidRPr="003F5AC0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1013C3B" w14:textId="77777777" w:rsidR="00F441AF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477075C8" w14:textId="77777777" w:rsidR="00F441AF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3D29C7A3" w14:textId="40634509" w:rsidR="00F441AF" w:rsidRPr="003F5AC0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5AC0">
              <w:rPr>
                <w:rFonts w:ascii="Angsana New" w:hAnsi="Angsana New"/>
                <w:sz w:val="26"/>
                <w:szCs w:val="26"/>
              </w:rPr>
              <w:t>3,43</w:t>
            </w:r>
            <w:r w:rsidRPr="00FE0499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DC82C6" w14:textId="77777777" w:rsidR="00F441AF" w:rsidRPr="003F5AC0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C2109B0" w14:textId="77777777" w:rsidR="00F441AF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7A7D9DF2" w14:textId="77777777" w:rsidR="00F441AF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  <w:p w14:paraId="54918F24" w14:textId="4021342A" w:rsidR="00F441AF" w:rsidRPr="003F5AC0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5AC0">
              <w:rPr>
                <w:rFonts w:ascii="Angsana New" w:hAnsi="Angsana New"/>
                <w:sz w:val="26"/>
                <w:szCs w:val="26"/>
              </w:rPr>
              <w:t>(13,726)</w:t>
            </w:r>
          </w:p>
        </w:tc>
      </w:tr>
      <w:tr w:rsidR="00F441AF" w:rsidRPr="00C52C41" w14:paraId="779946E9" w14:textId="6F2D2E2B" w:rsidTr="00A028F1">
        <w:tblPrEx>
          <w:tblBorders>
            <w:bottom w:val="single" w:sz="4" w:space="0" w:color="auto"/>
          </w:tblBorders>
        </w:tblPrEx>
        <w:tc>
          <w:tcPr>
            <w:tcW w:w="3150" w:type="dxa"/>
            <w:shd w:val="clear" w:color="auto" w:fill="auto"/>
          </w:tcPr>
          <w:p w14:paraId="74D02215" w14:textId="349E85AB" w:rsidR="00F441AF" w:rsidRPr="00C52C41" w:rsidRDefault="00577275" w:rsidP="00F441AF">
            <w:pPr>
              <w:tabs>
                <w:tab w:val="clear" w:pos="227"/>
                <w:tab w:val="clear" w:pos="454"/>
              </w:tabs>
              <w:spacing w:line="240" w:lineRule="auto"/>
              <w:ind w:left="165" w:hanging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F441AF">
              <w:rPr>
                <w:rFonts w:ascii="Angsana New" w:hAnsi="Angsana New" w:hint="cs"/>
                <w:sz w:val="26"/>
                <w:szCs w:val="26"/>
                <w:cs/>
              </w:rPr>
              <w:t>จากการวัดมูลค่า</w:t>
            </w:r>
            <w:r w:rsidR="0019509D">
              <w:rPr>
                <w:rFonts w:ascii="Angsana New" w:hAnsi="Angsana New" w:hint="cs"/>
                <w:sz w:val="26"/>
                <w:szCs w:val="26"/>
                <w:cs/>
              </w:rPr>
              <w:t>ใหม่ของ</w:t>
            </w:r>
            <w:r w:rsidR="00F441AF">
              <w:rPr>
                <w:rFonts w:ascii="Angsana New" w:hAnsi="Angsana New" w:hint="cs"/>
                <w:sz w:val="26"/>
                <w:szCs w:val="26"/>
                <w:cs/>
              </w:rPr>
              <w:t>ผลประโยชน์พนักงาน</w:t>
            </w:r>
            <w:r w:rsidR="0019509D">
              <w:rPr>
                <w:rFonts w:ascii="Angsana New" w:hAnsi="Angsana New" w:hint="cs"/>
                <w:sz w:val="26"/>
                <w:szCs w:val="26"/>
                <w:cs/>
              </w:rPr>
              <w:t>ที่กำหนดไว้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671E8F9E" w14:textId="77777777" w:rsidR="00F441AF" w:rsidRPr="00F441AF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EBF667" w14:textId="1A789E35" w:rsidR="00F441AF" w:rsidRPr="00F441AF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441AF">
              <w:rPr>
                <w:rFonts w:asciiTheme="majorBidi" w:hAnsiTheme="majorBidi" w:cstheme="majorBidi"/>
                <w:sz w:val="26"/>
                <w:szCs w:val="26"/>
              </w:rPr>
              <w:t>9,612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58CBAD" w14:textId="77777777" w:rsidR="00F441AF" w:rsidRPr="00F441AF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205A09C2" w14:textId="77777777" w:rsidR="00F441AF" w:rsidRPr="00F441AF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8A61CC" w14:textId="4BE1A4A2" w:rsidR="00F441AF" w:rsidRPr="00F441AF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441AF">
              <w:rPr>
                <w:rFonts w:asciiTheme="majorBidi" w:hAnsiTheme="majorBidi" w:cstheme="majorBidi"/>
                <w:sz w:val="26"/>
                <w:szCs w:val="26"/>
              </w:rPr>
              <w:t>(1,92</w:t>
            </w:r>
            <w:r w:rsidR="001029F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441A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D6A08E" w14:textId="77777777" w:rsidR="00F441AF" w:rsidRPr="00F441AF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4564A81F" w14:textId="77777777" w:rsidR="00F441AF" w:rsidRPr="00F441AF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DA526E" w14:textId="10CEE363" w:rsidR="00F441AF" w:rsidRPr="00F441AF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441AF">
              <w:rPr>
                <w:rFonts w:asciiTheme="majorBidi" w:hAnsiTheme="majorBidi" w:cstheme="majorBidi"/>
                <w:sz w:val="26"/>
                <w:szCs w:val="26"/>
              </w:rPr>
              <w:t>7,6</w:t>
            </w:r>
            <w:r w:rsidR="001029F4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EE2787" w14:textId="77777777" w:rsidR="00F441AF" w:rsidRPr="003F5AC0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3B94194" w14:textId="77777777" w:rsidR="00F441AF" w:rsidRPr="003F5AC0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33511C83" w14:textId="2515AD73" w:rsidR="00F441AF" w:rsidRPr="003F5AC0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5A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BF8EDA" w14:textId="77777777" w:rsidR="00F441AF" w:rsidRPr="003F5AC0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975E88B" w14:textId="77777777" w:rsidR="00F441AF" w:rsidRPr="003F5AC0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54D8230D" w14:textId="5B66EC71" w:rsidR="00F441AF" w:rsidRPr="003F5AC0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5A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C58C1C" w14:textId="77777777" w:rsidR="00F441AF" w:rsidRPr="003F5AC0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964DAD5" w14:textId="77777777" w:rsidR="00F441AF" w:rsidRPr="003F5AC0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11"/>
              <w:rPr>
                <w:rFonts w:ascii="Angsana New" w:hAnsi="Angsana New"/>
                <w:sz w:val="26"/>
                <w:szCs w:val="26"/>
              </w:rPr>
            </w:pPr>
          </w:p>
          <w:p w14:paraId="6F9CAE3D" w14:textId="6D2BE083" w:rsidR="00F441AF" w:rsidRPr="003F5AC0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5" w:right="-115"/>
              <w:rPr>
                <w:rFonts w:ascii="Angsana New" w:hAnsi="Angsana New"/>
                <w:sz w:val="26"/>
                <w:szCs w:val="26"/>
              </w:rPr>
            </w:pPr>
            <w:r w:rsidRPr="003F5AC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41AF" w:rsidRPr="00C52C41" w14:paraId="7F14EB4D" w14:textId="68D55079" w:rsidTr="0051147C">
        <w:tblPrEx>
          <w:tblBorders>
            <w:bottom w:val="single" w:sz="4" w:space="0" w:color="auto"/>
          </w:tblBorders>
        </w:tblPrEx>
        <w:tc>
          <w:tcPr>
            <w:tcW w:w="3150" w:type="dxa"/>
            <w:tcBorders>
              <w:bottom w:val="nil"/>
            </w:tcBorders>
            <w:shd w:val="clear" w:color="auto" w:fill="auto"/>
          </w:tcPr>
          <w:p w14:paraId="4E4249A3" w14:textId="77777777" w:rsidR="00F441AF" w:rsidRPr="00211E91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11E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E4ED1" w14:textId="2ADD5E92" w:rsidR="00F441AF" w:rsidRPr="00F441AF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41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13,853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8283EF" w14:textId="77777777" w:rsidR="00F441AF" w:rsidRPr="00F441AF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0C6A20" w14:textId="018D715F" w:rsidR="00F441AF" w:rsidRPr="00F441AF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41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(2,77</w:t>
            </w:r>
            <w:r w:rsidR="001029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F441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5022AB" w14:textId="77777777" w:rsidR="00F441AF" w:rsidRPr="00F441AF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EDA2E" w14:textId="56454EB0" w:rsidR="00F441AF" w:rsidRPr="00F441AF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41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11,08</w:t>
            </w:r>
            <w:r w:rsidR="001029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A241E7" w14:textId="77777777" w:rsidR="00F441AF" w:rsidRPr="003F5AC0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A7D1B88" w14:textId="084EAB0D" w:rsidR="00F441AF" w:rsidRPr="003F5AC0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5AC0">
              <w:rPr>
                <w:rFonts w:ascii="Angsana New" w:hAnsi="Angsana New"/>
                <w:b/>
                <w:bCs/>
                <w:sz w:val="26"/>
                <w:szCs w:val="26"/>
              </w:rPr>
              <w:t>(17,15</w:t>
            </w:r>
            <w:r w:rsidRPr="00FE0499">
              <w:rPr>
                <w:rFonts w:ascii="Angsana New" w:hAnsi="Angsana New" w:hint="cs"/>
                <w:b/>
                <w:bCs/>
                <w:sz w:val="26"/>
                <w:szCs w:val="26"/>
              </w:rPr>
              <w:t>8</w:t>
            </w:r>
            <w:r w:rsidRPr="003F5AC0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9607A0" w14:textId="77777777" w:rsidR="00F441AF" w:rsidRPr="003F5AC0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2AF4915" w14:textId="4A982C80" w:rsidR="00F441AF" w:rsidRPr="003F5AC0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5AC0">
              <w:rPr>
                <w:rFonts w:ascii="Angsana New" w:hAnsi="Angsana New"/>
                <w:b/>
                <w:bCs/>
                <w:sz w:val="26"/>
                <w:szCs w:val="26"/>
              </w:rPr>
              <w:t>3,43</w:t>
            </w:r>
            <w:r w:rsidRPr="00FE0499">
              <w:rPr>
                <w:rFonts w:ascii="Angsana New" w:hAnsi="Angsana New" w:hint="c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93A12A" w14:textId="77777777" w:rsidR="00F441AF" w:rsidRPr="003F5AC0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F9AAFE2" w14:textId="77251548" w:rsidR="00F441AF" w:rsidRPr="003F5AC0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5AC0">
              <w:rPr>
                <w:rFonts w:ascii="Angsana New" w:hAnsi="Angsana New"/>
                <w:b/>
                <w:bCs/>
                <w:sz w:val="26"/>
                <w:szCs w:val="26"/>
              </w:rPr>
              <w:t>(13,726)</w:t>
            </w:r>
          </w:p>
        </w:tc>
      </w:tr>
    </w:tbl>
    <w:p w14:paraId="7B7BCD6A" w14:textId="30B37932" w:rsidR="00A616E2" w:rsidRDefault="00A616E2" w:rsidP="00A35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03D3D57" w14:textId="77777777" w:rsidR="00A616E2" w:rsidRDefault="00A6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5ED6214D" w14:textId="4633F1DF" w:rsidR="00F74941" w:rsidRDefault="00F74941" w:rsidP="008C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  <w:r w:rsidRPr="00F935F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การกระทบยอดเพื่อหาอัตราภาษีเงินได้ที่แท้จริง</w:t>
      </w:r>
    </w:p>
    <w:p w14:paraId="57C85DE3" w14:textId="77777777" w:rsidR="00FD6141" w:rsidRPr="00A35F23" w:rsidRDefault="00FD6141" w:rsidP="00A35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40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6"/>
        <w:gridCol w:w="1242"/>
        <w:gridCol w:w="236"/>
        <w:gridCol w:w="1076"/>
        <w:gridCol w:w="236"/>
        <w:gridCol w:w="1339"/>
      </w:tblGrid>
      <w:tr w:rsidR="001D1FFF" w:rsidRPr="00C52C41" w14:paraId="46E1A5AA" w14:textId="77777777" w:rsidTr="0050462A">
        <w:tc>
          <w:tcPr>
            <w:tcW w:w="3870" w:type="dxa"/>
          </w:tcPr>
          <w:p w14:paraId="50AA7573" w14:textId="77777777" w:rsidR="001D1FFF" w:rsidRPr="001B1DA1" w:rsidRDefault="001D1FFF" w:rsidP="00D85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35" w:type="dxa"/>
            <w:gridSpan w:val="7"/>
          </w:tcPr>
          <w:p w14:paraId="4651B034" w14:textId="53E2EDA0" w:rsidR="001D1FFF" w:rsidRPr="008C4222" w:rsidRDefault="001D1FFF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42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F075F" w:rsidRPr="00C52C41" w14:paraId="56E8251F" w14:textId="77777777" w:rsidTr="000836F3">
        <w:tc>
          <w:tcPr>
            <w:tcW w:w="3870" w:type="dxa"/>
          </w:tcPr>
          <w:p w14:paraId="695E391E" w14:textId="6C0736E2" w:rsidR="00FF075F" w:rsidRPr="00F52417" w:rsidRDefault="00FF075F" w:rsidP="00D85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8" w:type="dxa"/>
            <w:gridSpan w:val="3"/>
          </w:tcPr>
          <w:p w14:paraId="5EC22437" w14:textId="01EB6767" w:rsidR="00FF075F" w:rsidRPr="00C52C41" w:rsidRDefault="003E5BB7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 w:hint="cs"/>
                <w:sz w:val="30"/>
                <w:szCs w:val="30"/>
              </w:rPr>
              <w:t>2</w:t>
            </w:r>
            <w:r w:rsidR="0029756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3E5BB7">
              <w:rPr>
                <w:rFonts w:ascii="Angsana New" w:hAnsi="Angsana New" w:hint="cs"/>
                <w:sz w:val="30"/>
                <w:szCs w:val="30"/>
              </w:rPr>
              <w:t>6</w:t>
            </w:r>
            <w:r w:rsidR="00A028F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8F43688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1" w:type="dxa"/>
            <w:gridSpan w:val="3"/>
          </w:tcPr>
          <w:p w14:paraId="2BDCF678" w14:textId="478059CC" w:rsidR="00FF075F" w:rsidRPr="00C52C41" w:rsidRDefault="00F94672" w:rsidP="00CB0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028F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F075F" w:rsidRPr="00C52C41" w14:paraId="179D9EDB" w14:textId="77777777" w:rsidTr="000836F3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22E4F3B3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65E0E9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13721E0B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1BF745D8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3F2BA2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2A79E096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20A9A25A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9" w:type="dxa"/>
          </w:tcPr>
          <w:p w14:paraId="26C61197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F075F" w:rsidRPr="00C52C41" w14:paraId="5B04D4BD" w14:textId="77777777" w:rsidTr="000836F3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14E3F899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8C4D289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01CD9A28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nil"/>
            </w:tcBorders>
          </w:tcPr>
          <w:p w14:paraId="479F8F7A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4F5015D6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4E628D68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35D7A061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nil"/>
            </w:tcBorders>
          </w:tcPr>
          <w:p w14:paraId="2C307BA9" w14:textId="77777777" w:rsidR="00FF075F" w:rsidRPr="00C52C41" w:rsidRDefault="00FF075F" w:rsidP="00FF0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28F1" w:rsidRPr="00C52C41" w14:paraId="069A75CE" w14:textId="77777777" w:rsidTr="000836F3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63624866" w14:textId="4C6DB165" w:rsidR="00A028F1" w:rsidRPr="00C52C4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ก่อนภาษี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170" w:type="dxa"/>
          </w:tcPr>
          <w:p w14:paraId="4C8066EB" w14:textId="7777777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F9147E" w14:textId="7777777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12941EC9" w14:textId="33455496" w:rsidR="00A028F1" w:rsidRPr="00F94672" w:rsidRDefault="00F02B2B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02B2B">
              <w:rPr>
                <w:rFonts w:ascii="Angsana New" w:hAnsi="Angsana New"/>
                <w:sz w:val="30"/>
                <w:szCs w:val="30"/>
              </w:rPr>
              <w:t>(14,534)</w:t>
            </w:r>
          </w:p>
        </w:tc>
        <w:tc>
          <w:tcPr>
            <w:tcW w:w="236" w:type="dxa"/>
          </w:tcPr>
          <w:p w14:paraId="576DC5FB" w14:textId="7777777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9511A88" w14:textId="7777777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739FE9" w14:textId="7777777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double" w:sz="4" w:space="0" w:color="auto"/>
            </w:tcBorders>
          </w:tcPr>
          <w:p w14:paraId="19CA7295" w14:textId="2423D2CB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(721,314)</w:t>
            </w:r>
          </w:p>
        </w:tc>
      </w:tr>
      <w:tr w:rsidR="00A028F1" w:rsidRPr="00C52C41" w14:paraId="4F74930B" w14:textId="77777777" w:rsidTr="000836F3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6EA611BC" w14:textId="77777777" w:rsidR="00A028F1" w:rsidRPr="00C52C4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</w:tcPr>
          <w:p w14:paraId="74035873" w14:textId="2B3FDDA2" w:rsidR="00A028F1" w:rsidRPr="00F94672" w:rsidRDefault="00F441AF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3F65170F" w14:textId="7777777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nil"/>
            </w:tcBorders>
          </w:tcPr>
          <w:p w14:paraId="243267DA" w14:textId="1A1BFC4F" w:rsidR="00A028F1" w:rsidRPr="00F94672" w:rsidRDefault="00F02B2B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02B2B">
              <w:rPr>
                <w:rFonts w:ascii="Angsana New" w:hAnsi="Angsana New"/>
                <w:sz w:val="30"/>
                <w:szCs w:val="30"/>
              </w:rPr>
              <w:t>(2,907)</w:t>
            </w:r>
          </w:p>
        </w:tc>
        <w:tc>
          <w:tcPr>
            <w:tcW w:w="236" w:type="dxa"/>
            <w:tcBorders>
              <w:bottom w:val="nil"/>
            </w:tcBorders>
          </w:tcPr>
          <w:p w14:paraId="3CC6E206" w14:textId="7777777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14:paraId="34D9D320" w14:textId="64D90F75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23854F63" w14:textId="7777777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double" w:sz="4" w:space="0" w:color="auto"/>
              <w:bottom w:val="nil"/>
            </w:tcBorders>
          </w:tcPr>
          <w:p w14:paraId="4C435DDC" w14:textId="1A31BFFC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(144,263)</w:t>
            </w:r>
          </w:p>
        </w:tc>
      </w:tr>
      <w:tr w:rsidR="00A028F1" w:rsidRPr="00C52C41" w14:paraId="6C2648CB" w14:textId="77777777" w:rsidTr="000836F3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4639E9D5" w14:textId="3F4CDBD0" w:rsidR="00A028F1" w:rsidRPr="00C52C4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ส่วนแบ่งกำไรจากบริษัทร่วม</w:t>
            </w:r>
          </w:p>
        </w:tc>
        <w:tc>
          <w:tcPr>
            <w:tcW w:w="1170" w:type="dxa"/>
          </w:tcPr>
          <w:p w14:paraId="36CC6C3E" w14:textId="0299A03F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615486" w14:textId="7777777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FF475E4" w14:textId="533AD779" w:rsidR="00A028F1" w:rsidRPr="00F94672" w:rsidRDefault="00F02B2B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02B2B">
              <w:rPr>
                <w:rFonts w:ascii="Angsana New" w:hAnsi="Angsana New"/>
                <w:sz w:val="30"/>
                <w:szCs w:val="30"/>
              </w:rPr>
              <w:t>(17,610)</w:t>
            </w:r>
          </w:p>
        </w:tc>
        <w:tc>
          <w:tcPr>
            <w:tcW w:w="236" w:type="dxa"/>
          </w:tcPr>
          <w:p w14:paraId="205B842C" w14:textId="7777777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1EA4560" w14:textId="6E6422FC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747953" w14:textId="7777777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665F2BF5" w14:textId="4749DC6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(9,367)</w:t>
            </w:r>
          </w:p>
        </w:tc>
      </w:tr>
      <w:tr w:rsidR="00A028F1" w:rsidRPr="00C52C41" w14:paraId="216C9875" w14:textId="77777777" w:rsidTr="000836F3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13C37814" w14:textId="77777777" w:rsidR="00A028F1" w:rsidRPr="00C52C4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70" w:type="dxa"/>
          </w:tcPr>
          <w:p w14:paraId="4CE25322" w14:textId="5AA530A8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9C1E37" w14:textId="7777777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D3FD5CE" w14:textId="49FDC27F" w:rsidR="00A028F1" w:rsidRPr="00F94672" w:rsidRDefault="00F441AF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(316)</w:t>
            </w:r>
          </w:p>
        </w:tc>
        <w:tc>
          <w:tcPr>
            <w:tcW w:w="236" w:type="dxa"/>
            <w:shd w:val="clear" w:color="auto" w:fill="auto"/>
          </w:tcPr>
          <w:p w14:paraId="14FA3806" w14:textId="7777777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5E43FF24" w14:textId="129F1D01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9FF46C" w14:textId="7777777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shd w:val="clear" w:color="auto" w:fill="auto"/>
          </w:tcPr>
          <w:p w14:paraId="2070C61A" w14:textId="4A8ECE45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(411)</w:t>
            </w:r>
          </w:p>
        </w:tc>
      </w:tr>
      <w:tr w:rsidR="00A028F1" w:rsidRPr="00C52C41" w14:paraId="42AEF81E" w14:textId="77777777" w:rsidTr="00350CB9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53DB785B" w14:textId="77777777" w:rsidR="00A028F1" w:rsidRPr="00C52C4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</w:tcPr>
          <w:p w14:paraId="25A50D42" w14:textId="0E48777A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FA5A6B" w14:textId="7777777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A6B929C" w14:textId="055A78F2" w:rsidR="00A028F1" w:rsidRPr="00F94672" w:rsidRDefault="00F441AF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1,283</w:t>
            </w:r>
          </w:p>
        </w:tc>
        <w:tc>
          <w:tcPr>
            <w:tcW w:w="236" w:type="dxa"/>
          </w:tcPr>
          <w:p w14:paraId="3BE45F69" w14:textId="7777777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432D18D5" w14:textId="7D2861C9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1E8D7A" w14:textId="7777777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32662F4" w14:textId="0D3F8BFA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1,222</w:t>
            </w:r>
          </w:p>
        </w:tc>
      </w:tr>
      <w:tr w:rsidR="00A028F1" w:rsidRPr="00C52C41" w14:paraId="3278E334" w14:textId="77777777" w:rsidTr="0050462A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12A94AD9" w14:textId="77777777" w:rsidR="00A028F1" w:rsidRPr="00C52C4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170" w:type="dxa"/>
          </w:tcPr>
          <w:p w14:paraId="03A93549" w14:textId="0D1C30A8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6DEBD1" w14:textId="7777777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CFC708A" w14:textId="6CB7F937" w:rsidR="00A028F1" w:rsidRPr="00F94672" w:rsidRDefault="00F441AF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(754)</w:t>
            </w:r>
          </w:p>
        </w:tc>
        <w:tc>
          <w:tcPr>
            <w:tcW w:w="236" w:type="dxa"/>
          </w:tcPr>
          <w:p w14:paraId="0B764024" w14:textId="7777777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2876F08" w14:textId="113C659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BB6A76" w14:textId="7777777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20F00191" w14:textId="720B318F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(909)</w:t>
            </w:r>
          </w:p>
        </w:tc>
      </w:tr>
      <w:tr w:rsidR="00A028F1" w:rsidRPr="00C52C41" w14:paraId="24CEE057" w14:textId="77777777" w:rsidTr="000836F3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4DE2F973" w14:textId="1507C686" w:rsidR="00A028F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1788A106" w14:textId="0D834C64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961A66" w14:textId="7777777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C7FB63C" w14:textId="0AF9F548" w:rsidR="00A028F1" w:rsidRPr="00F94672" w:rsidRDefault="00F441AF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7A7F0D4F" w14:textId="7777777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72E9717" w14:textId="55121836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675640" w14:textId="7777777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0464A9B3" w14:textId="6BFC85A9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(31)</w:t>
            </w:r>
          </w:p>
        </w:tc>
      </w:tr>
      <w:tr w:rsidR="00A028F1" w:rsidRPr="00C52C41" w14:paraId="54DE94B4" w14:textId="77777777" w:rsidTr="000836F3">
        <w:tblPrEx>
          <w:tblBorders>
            <w:bottom w:val="single" w:sz="4" w:space="0" w:color="auto"/>
          </w:tblBorders>
        </w:tblPrEx>
        <w:tc>
          <w:tcPr>
            <w:tcW w:w="3870" w:type="dxa"/>
            <w:tcBorders>
              <w:bottom w:val="nil"/>
            </w:tcBorders>
          </w:tcPr>
          <w:p w14:paraId="3F4846AA" w14:textId="41372FE6" w:rsidR="00A028F1" w:rsidRPr="00C52C4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CBB48F" w14:textId="4C264CB2" w:rsidR="00A028F1" w:rsidRPr="00F94672" w:rsidRDefault="00F441AF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6BDAB2C1" w14:textId="7777777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0088A07" w14:textId="35A7D08B" w:rsidR="00A028F1" w:rsidRPr="00F94672" w:rsidRDefault="00F441AF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(20,284)</w:t>
            </w:r>
          </w:p>
        </w:tc>
        <w:tc>
          <w:tcPr>
            <w:tcW w:w="236" w:type="dxa"/>
            <w:tcBorders>
              <w:bottom w:val="nil"/>
            </w:tcBorders>
          </w:tcPr>
          <w:p w14:paraId="22A40862" w14:textId="7777777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09E26947" w14:textId="66F4C5D9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4DED7BD2" w14:textId="7777777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2AB3F584" w14:textId="4188195E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4672">
              <w:rPr>
                <w:rFonts w:ascii="Angsana New" w:hAnsi="Angsana New"/>
                <w:b/>
                <w:bCs/>
                <w:sz w:val="30"/>
                <w:szCs w:val="30"/>
              </w:rPr>
              <w:t>(153,759)</w:t>
            </w:r>
          </w:p>
        </w:tc>
      </w:tr>
    </w:tbl>
    <w:p w14:paraId="27E9BD85" w14:textId="001FC695" w:rsidR="00A35C5F" w:rsidRDefault="00A35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076"/>
        <w:gridCol w:w="236"/>
        <w:gridCol w:w="1336"/>
        <w:gridCol w:w="6"/>
        <w:gridCol w:w="230"/>
        <w:gridCol w:w="7"/>
        <w:gridCol w:w="1069"/>
        <w:gridCol w:w="237"/>
        <w:gridCol w:w="1383"/>
      </w:tblGrid>
      <w:tr w:rsidR="00F94672" w:rsidRPr="00C52C41" w14:paraId="17851B05" w14:textId="61354EED" w:rsidTr="002D11A2">
        <w:tc>
          <w:tcPr>
            <w:tcW w:w="3870" w:type="dxa"/>
          </w:tcPr>
          <w:p w14:paraId="3615C285" w14:textId="5E8A1576" w:rsidR="00F94672" w:rsidRPr="001B1DA1" w:rsidRDefault="00F94672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9"/>
          </w:tcPr>
          <w:p w14:paraId="5521B31D" w14:textId="2133CCF0" w:rsidR="00F94672" w:rsidRPr="008C4222" w:rsidRDefault="00F94672" w:rsidP="0050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42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11A2" w:rsidRPr="00C52C41" w14:paraId="0E6CAB4B" w14:textId="77777777" w:rsidTr="008C04BF">
        <w:tc>
          <w:tcPr>
            <w:tcW w:w="3870" w:type="dxa"/>
          </w:tcPr>
          <w:p w14:paraId="1C7B9CE3" w14:textId="77777777" w:rsidR="002D11A2" w:rsidRPr="00F52417" w:rsidRDefault="002D11A2" w:rsidP="00E8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8" w:type="dxa"/>
            <w:gridSpan w:val="3"/>
            <w:vAlign w:val="bottom"/>
          </w:tcPr>
          <w:p w14:paraId="4D3E771F" w14:textId="241DCEC2" w:rsidR="002D11A2" w:rsidRPr="00C52C41" w:rsidRDefault="00A028F1" w:rsidP="008C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gridSpan w:val="2"/>
          </w:tcPr>
          <w:p w14:paraId="706CC51D" w14:textId="77777777" w:rsidR="002D11A2" w:rsidRPr="00C52C41" w:rsidRDefault="002D11A2" w:rsidP="00E8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6" w:type="dxa"/>
            <w:gridSpan w:val="4"/>
          </w:tcPr>
          <w:p w14:paraId="17D2D61C" w14:textId="6BC5EF47" w:rsidR="002D11A2" w:rsidRPr="00C52C41" w:rsidRDefault="00A028F1" w:rsidP="00E8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94672" w:rsidRPr="00C52C41" w14:paraId="4AF3447C" w14:textId="08E13149" w:rsidTr="002D11A2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60CE22AF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71F0330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6" w:type="dxa"/>
          </w:tcPr>
          <w:p w14:paraId="2BCA2F64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2" w:type="dxa"/>
            <w:gridSpan w:val="2"/>
          </w:tcPr>
          <w:p w14:paraId="0688D8D6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  <w:gridSpan w:val="2"/>
          </w:tcPr>
          <w:p w14:paraId="20495E31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</w:tcPr>
          <w:p w14:paraId="6A3B3C90" w14:textId="51EBA579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37" w:type="dxa"/>
          </w:tcPr>
          <w:p w14:paraId="45863EEA" w14:textId="41DA2E9E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3" w:type="dxa"/>
          </w:tcPr>
          <w:p w14:paraId="422C7784" w14:textId="16EAB74A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94672" w:rsidRPr="00C52C41" w14:paraId="44CE3FA8" w14:textId="3EF1CD0F" w:rsidTr="002D11A2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71973278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36DEF21A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21FAAF48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2" w:type="dxa"/>
            <w:gridSpan w:val="2"/>
            <w:tcBorders>
              <w:bottom w:val="nil"/>
            </w:tcBorders>
          </w:tcPr>
          <w:p w14:paraId="29232850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7" w:type="dxa"/>
            <w:gridSpan w:val="2"/>
            <w:tcBorders>
              <w:bottom w:val="nil"/>
            </w:tcBorders>
          </w:tcPr>
          <w:p w14:paraId="163AE655" w14:textId="77777777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9" w:type="dxa"/>
            <w:tcBorders>
              <w:bottom w:val="nil"/>
            </w:tcBorders>
          </w:tcPr>
          <w:p w14:paraId="7B96F1C0" w14:textId="5837E3F4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7" w:type="dxa"/>
            <w:tcBorders>
              <w:bottom w:val="nil"/>
            </w:tcBorders>
          </w:tcPr>
          <w:p w14:paraId="0D725B84" w14:textId="7D8F3FFE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3" w:type="dxa"/>
            <w:tcBorders>
              <w:bottom w:val="nil"/>
            </w:tcBorders>
          </w:tcPr>
          <w:p w14:paraId="5D548493" w14:textId="7330EF0A" w:rsidR="00F94672" w:rsidRPr="00C52C41" w:rsidRDefault="00F94672" w:rsidP="00F94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28F1" w:rsidRPr="00C52C41" w14:paraId="7E760A7E" w14:textId="0E6EEA3A" w:rsidTr="002D11A2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376CEB85" w14:textId="702CBCB8" w:rsidR="00A028F1" w:rsidRPr="00C52C4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ก่อนภาษี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076" w:type="dxa"/>
          </w:tcPr>
          <w:p w14:paraId="764BFC65" w14:textId="77777777" w:rsidR="00A028F1" w:rsidRPr="00C52C4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1E9DE2" w14:textId="77777777" w:rsidR="00A028F1" w:rsidRPr="00C52C4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gridSpan w:val="2"/>
            <w:tcBorders>
              <w:bottom w:val="double" w:sz="4" w:space="0" w:color="auto"/>
            </w:tcBorders>
          </w:tcPr>
          <w:p w14:paraId="1D9BD639" w14:textId="0C461196" w:rsidR="00A028F1" w:rsidRPr="00C52C41" w:rsidRDefault="00F441AF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(77,004)</w:t>
            </w:r>
          </w:p>
        </w:tc>
        <w:tc>
          <w:tcPr>
            <w:tcW w:w="237" w:type="dxa"/>
            <w:gridSpan w:val="2"/>
            <w:tcBorders>
              <w:bottom w:val="nil"/>
            </w:tcBorders>
          </w:tcPr>
          <w:p w14:paraId="443B5846" w14:textId="77777777" w:rsidR="00A028F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nil"/>
            </w:tcBorders>
          </w:tcPr>
          <w:p w14:paraId="72CD4640" w14:textId="77777777" w:rsidR="00A028F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tcBorders>
              <w:bottom w:val="nil"/>
            </w:tcBorders>
          </w:tcPr>
          <w:p w14:paraId="28529913" w14:textId="68C543F7" w:rsidR="00A028F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double" w:sz="4" w:space="0" w:color="auto"/>
            </w:tcBorders>
          </w:tcPr>
          <w:p w14:paraId="501C58FC" w14:textId="53E5ED8C" w:rsidR="00A028F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(706,132)</w:t>
            </w:r>
          </w:p>
        </w:tc>
      </w:tr>
      <w:tr w:rsidR="00A028F1" w:rsidRPr="00C52C41" w14:paraId="5F4B2C2C" w14:textId="6A8E91F0" w:rsidTr="002D11A2">
        <w:tblPrEx>
          <w:tblBorders>
            <w:bottom w:val="single" w:sz="4" w:space="0" w:color="auto"/>
          </w:tblBorders>
        </w:tblPrEx>
        <w:tc>
          <w:tcPr>
            <w:tcW w:w="3870" w:type="dxa"/>
          </w:tcPr>
          <w:p w14:paraId="117D700C" w14:textId="77777777" w:rsidR="00A028F1" w:rsidRPr="00C52C4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76" w:type="dxa"/>
            <w:tcBorders>
              <w:bottom w:val="nil"/>
            </w:tcBorders>
          </w:tcPr>
          <w:p w14:paraId="35C61C18" w14:textId="6A2E398C" w:rsidR="00A028F1" w:rsidRPr="00F94672" w:rsidRDefault="00F441AF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0C308CBA" w14:textId="7777777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gridSpan w:val="2"/>
            <w:tcBorders>
              <w:top w:val="double" w:sz="4" w:space="0" w:color="auto"/>
              <w:bottom w:val="nil"/>
            </w:tcBorders>
          </w:tcPr>
          <w:p w14:paraId="3D938467" w14:textId="15641933" w:rsidR="00A028F1" w:rsidRPr="00F94672" w:rsidRDefault="00F441AF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(15,401)</w:t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</w:tcPr>
          <w:p w14:paraId="73C11F19" w14:textId="77777777" w:rsidR="00A028F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bottom w:val="nil"/>
            </w:tcBorders>
          </w:tcPr>
          <w:p w14:paraId="349A3BDB" w14:textId="71ED7538" w:rsidR="00A028F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0E20E0D2" w14:textId="480CF831" w:rsidR="00A028F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double" w:sz="4" w:space="0" w:color="auto"/>
              <w:bottom w:val="nil"/>
            </w:tcBorders>
          </w:tcPr>
          <w:p w14:paraId="7A818E95" w14:textId="28EAC7B7" w:rsidR="00A028F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(141,226)</w:t>
            </w:r>
          </w:p>
        </w:tc>
      </w:tr>
      <w:tr w:rsidR="00A028F1" w:rsidRPr="00C52C41" w14:paraId="5C16E34A" w14:textId="5747E7A2" w:rsidTr="002D11A2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0119CBA9" w14:textId="77777777" w:rsidR="00A028F1" w:rsidRPr="00C52C4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76" w:type="dxa"/>
            <w:shd w:val="clear" w:color="auto" w:fill="auto"/>
          </w:tcPr>
          <w:p w14:paraId="2080B7E9" w14:textId="16E64AD1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1C3898" w14:textId="7777777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gridSpan w:val="2"/>
            <w:shd w:val="clear" w:color="auto" w:fill="auto"/>
          </w:tcPr>
          <w:p w14:paraId="26B3D59E" w14:textId="0CC7A936" w:rsidR="00A028F1" w:rsidRPr="00F94672" w:rsidRDefault="00F441AF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(5,432)</w:t>
            </w:r>
          </w:p>
        </w:tc>
        <w:tc>
          <w:tcPr>
            <w:tcW w:w="237" w:type="dxa"/>
            <w:gridSpan w:val="2"/>
          </w:tcPr>
          <w:p w14:paraId="02C98AC1" w14:textId="77777777" w:rsidR="00A028F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E1656C1" w14:textId="5C425DC3" w:rsidR="00A028F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71520E1" w14:textId="1BF7020C" w:rsidR="00A028F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7C8E1547" w14:textId="5D241937" w:rsidR="00A028F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(12,815)</w:t>
            </w:r>
          </w:p>
        </w:tc>
      </w:tr>
      <w:tr w:rsidR="00A028F1" w:rsidRPr="00C52C41" w14:paraId="0FCF7EFB" w14:textId="71D3466B" w:rsidTr="002D11A2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7BED1600" w14:textId="77777777" w:rsidR="00A028F1" w:rsidRPr="00C52C4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76" w:type="dxa"/>
          </w:tcPr>
          <w:p w14:paraId="51720AF0" w14:textId="1BD0EADA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1A8CA8" w14:textId="7777777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gridSpan w:val="2"/>
          </w:tcPr>
          <w:p w14:paraId="5892B8FC" w14:textId="5DF3CD99" w:rsidR="00A028F1" w:rsidRPr="00F94672" w:rsidRDefault="00F441AF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1,283</w:t>
            </w:r>
          </w:p>
        </w:tc>
        <w:tc>
          <w:tcPr>
            <w:tcW w:w="237" w:type="dxa"/>
            <w:gridSpan w:val="2"/>
          </w:tcPr>
          <w:p w14:paraId="1923A236" w14:textId="77777777" w:rsidR="00A028F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8D09DB1" w14:textId="7913D90E" w:rsidR="00A028F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4526DF3" w14:textId="6A0B267E" w:rsidR="00A028F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51415A00" w14:textId="04D805C3" w:rsidR="00A028F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1,222</w:t>
            </w:r>
          </w:p>
        </w:tc>
      </w:tr>
      <w:tr w:rsidR="00A028F1" w:rsidRPr="00C52C41" w14:paraId="463CA9FA" w14:textId="532697D4" w:rsidTr="002D11A2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751A865D" w14:textId="77777777" w:rsidR="00A028F1" w:rsidRPr="00C52C4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76" w:type="dxa"/>
          </w:tcPr>
          <w:p w14:paraId="526ACBF4" w14:textId="38CE6624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1F23A2" w14:textId="7777777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gridSpan w:val="2"/>
          </w:tcPr>
          <w:p w14:paraId="53A6EF71" w14:textId="2ADA3C21" w:rsidR="00A028F1" w:rsidRPr="00F94672" w:rsidRDefault="00F441AF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(754)</w:t>
            </w:r>
          </w:p>
        </w:tc>
        <w:tc>
          <w:tcPr>
            <w:tcW w:w="237" w:type="dxa"/>
            <w:gridSpan w:val="2"/>
          </w:tcPr>
          <w:p w14:paraId="74565CC1" w14:textId="77777777" w:rsidR="00A028F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6035CD8" w14:textId="097AD86A" w:rsidR="00A028F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E289A9B" w14:textId="063E7B0D" w:rsidR="00A028F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0A9B7417" w14:textId="380A2E31" w:rsidR="00A028F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(909)</w:t>
            </w:r>
          </w:p>
        </w:tc>
      </w:tr>
      <w:tr w:rsidR="00A028F1" w:rsidRPr="00C52C41" w14:paraId="0EA95FF5" w14:textId="08C14231" w:rsidTr="002D11A2">
        <w:tblPrEx>
          <w:tblBorders>
            <w:bottom w:val="single" w:sz="4" w:space="0" w:color="auto"/>
          </w:tblBorders>
        </w:tblPrEx>
        <w:trPr>
          <w:trHeight w:val="80"/>
        </w:trPr>
        <w:tc>
          <w:tcPr>
            <w:tcW w:w="3870" w:type="dxa"/>
          </w:tcPr>
          <w:p w14:paraId="6459A44F" w14:textId="77777777" w:rsidR="00A028F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76" w:type="dxa"/>
          </w:tcPr>
          <w:p w14:paraId="5E01613C" w14:textId="61314EB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75FC2245" w14:textId="7777777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2" w:type="dxa"/>
            <w:gridSpan w:val="2"/>
          </w:tcPr>
          <w:p w14:paraId="64BBAB59" w14:textId="1C143592" w:rsidR="00A028F1" w:rsidRPr="00F441AF" w:rsidRDefault="00F441AF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441AF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7" w:type="dxa"/>
            <w:gridSpan w:val="2"/>
          </w:tcPr>
          <w:p w14:paraId="6E906EA8" w14:textId="77777777" w:rsidR="00A028F1" w:rsidRPr="0075699B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47449C4" w14:textId="48CD0464" w:rsidR="00A028F1" w:rsidRPr="0075699B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ED87B8F" w14:textId="6A0D8A01" w:rsidR="00A028F1" w:rsidRPr="0075699B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79150F3D" w14:textId="456D9EFE" w:rsidR="00A028F1" w:rsidRPr="0075699B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4672">
              <w:rPr>
                <w:rFonts w:ascii="Angsana New" w:hAnsi="Angsana New"/>
                <w:sz w:val="30"/>
                <w:szCs w:val="30"/>
              </w:rPr>
              <w:t>(31)</w:t>
            </w:r>
          </w:p>
        </w:tc>
      </w:tr>
      <w:tr w:rsidR="00A028F1" w:rsidRPr="00C52C41" w14:paraId="0E4EF663" w14:textId="03E358D4" w:rsidTr="002D11A2">
        <w:tblPrEx>
          <w:tblBorders>
            <w:bottom w:val="single" w:sz="4" w:space="0" w:color="auto"/>
          </w:tblBorders>
        </w:tblPrEx>
        <w:tc>
          <w:tcPr>
            <w:tcW w:w="3870" w:type="dxa"/>
            <w:tcBorders>
              <w:bottom w:val="nil"/>
            </w:tcBorders>
          </w:tcPr>
          <w:p w14:paraId="449AF47C" w14:textId="77777777" w:rsidR="00A028F1" w:rsidRPr="00C52C4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20F4C2CC" w14:textId="0A629684" w:rsidR="00A028F1" w:rsidRPr="00F94672" w:rsidRDefault="00F441AF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68E1DE9A" w14:textId="77777777" w:rsidR="00A028F1" w:rsidRPr="00F94672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25B9A0" w14:textId="72A560ED" w:rsidR="00A028F1" w:rsidRPr="00F94672" w:rsidRDefault="00F441AF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(20,284)</w:t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</w:tcPr>
          <w:p w14:paraId="012435DC" w14:textId="77777777" w:rsidR="00A028F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092359FC" w14:textId="0BCF0C81" w:rsidR="00A028F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4497955F" w14:textId="356BF1AD" w:rsidR="00A028F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43D37CA1" w14:textId="4A25C8A0" w:rsidR="00A028F1" w:rsidRDefault="00A028F1" w:rsidP="00A0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4672">
              <w:rPr>
                <w:rFonts w:ascii="Angsana New" w:hAnsi="Angsana New"/>
                <w:b/>
                <w:bCs/>
                <w:sz w:val="30"/>
                <w:szCs w:val="30"/>
              </w:rPr>
              <w:t>(153,759)</w:t>
            </w:r>
          </w:p>
        </w:tc>
      </w:tr>
    </w:tbl>
    <w:p w14:paraId="6E9BD057" w14:textId="69325402" w:rsidR="00A971AE" w:rsidRDefault="00A971AE" w:rsidP="00A02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p w14:paraId="4ACDB7C1" w14:textId="77777777" w:rsidR="00A971AE" w:rsidRDefault="00A971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A8F0DA6" w14:textId="19F6A1BB" w:rsidR="00D4275B" w:rsidRDefault="00D4275B" w:rsidP="00A02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สินทรัพย์และหนี้สินภาษีเงินได้รอการตัดบัญชี ณ วันที่ </w:t>
      </w:r>
      <w:r w:rsidR="003E5BB7" w:rsidRPr="003E5BB7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มีดังนี้</w:t>
      </w:r>
    </w:p>
    <w:p w14:paraId="404B9603" w14:textId="77777777" w:rsidR="00D4275B" w:rsidRPr="006C3310" w:rsidRDefault="00D4275B" w:rsidP="006C3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935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3"/>
        <w:gridCol w:w="1172"/>
        <w:gridCol w:w="264"/>
        <w:gridCol w:w="1173"/>
        <w:gridCol w:w="284"/>
        <w:gridCol w:w="1246"/>
        <w:gridCol w:w="275"/>
        <w:gridCol w:w="1340"/>
      </w:tblGrid>
      <w:tr w:rsidR="00550A00" w:rsidRPr="002E40F6" w14:paraId="0E63BAB6" w14:textId="77777777" w:rsidTr="0041690C">
        <w:tc>
          <w:tcPr>
            <w:tcW w:w="1925" w:type="pct"/>
          </w:tcPr>
          <w:p w14:paraId="6A285504" w14:textId="77777777" w:rsidR="00F94672" w:rsidRPr="002E40F6" w:rsidRDefault="00F94672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pct"/>
            <w:gridSpan w:val="7"/>
          </w:tcPr>
          <w:p w14:paraId="28525AD0" w14:textId="0B777944" w:rsidR="00F94672" w:rsidRPr="005706C8" w:rsidRDefault="00F94672" w:rsidP="006B20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6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5706C8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2D11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เสีย</w:t>
            </w:r>
            <w:r w:rsidRPr="002D11A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2D11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 w:rsidRPr="005706C8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263ABF" w:rsidRPr="002E40F6" w14:paraId="5A5B9F5F" w14:textId="77777777" w:rsidTr="0041690C">
        <w:tc>
          <w:tcPr>
            <w:tcW w:w="1925" w:type="pct"/>
          </w:tcPr>
          <w:p w14:paraId="22FE7E08" w14:textId="77777777" w:rsidR="00F94672" w:rsidRPr="002E40F6" w:rsidRDefault="00F94672" w:rsidP="00D4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4" w:type="pct"/>
            <w:gridSpan w:val="3"/>
          </w:tcPr>
          <w:p w14:paraId="1835CF4D" w14:textId="040B9D4F" w:rsidR="00F94672" w:rsidRPr="005706C8" w:rsidRDefault="00F94672" w:rsidP="00D4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5706C8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2" w:type="pct"/>
          </w:tcPr>
          <w:p w14:paraId="635E8101" w14:textId="77777777" w:rsidR="00F94672" w:rsidRPr="005706C8" w:rsidRDefault="00F94672" w:rsidP="00D4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29" w:type="pct"/>
            <w:gridSpan w:val="3"/>
          </w:tcPr>
          <w:p w14:paraId="3B8800DE" w14:textId="41C04D23" w:rsidR="00F94672" w:rsidRPr="005706C8" w:rsidRDefault="00F94672" w:rsidP="00D4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5706C8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63ABF" w:rsidRPr="002E40F6" w14:paraId="5899B1E6" w14:textId="77777777" w:rsidTr="0041690C">
        <w:tc>
          <w:tcPr>
            <w:tcW w:w="1925" w:type="pct"/>
          </w:tcPr>
          <w:p w14:paraId="17531B29" w14:textId="77777777" w:rsidR="00263ABF" w:rsidRPr="002E40F6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6" w:type="pct"/>
          </w:tcPr>
          <w:p w14:paraId="6A45C20B" w14:textId="3F378130" w:rsidR="00263ABF" w:rsidRPr="003E5BB7" w:rsidRDefault="00263ABF" w:rsidP="00263ABF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28F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1" w:type="pct"/>
          </w:tcPr>
          <w:p w14:paraId="11320B26" w14:textId="77777777" w:rsidR="00263ABF" w:rsidRPr="005706C8" w:rsidRDefault="00263ABF" w:rsidP="00263ABF">
            <w:pPr>
              <w:ind w:left="-108" w:right="-73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27" w:type="pct"/>
          </w:tcPr>
          <w:p w14:paraId="47E25A8A" w14:textId="459C626F" w:rsidR="00263ABF" w:rsidRPr="003E5BB7" w:rsidRDefault="00263ABF" w:rsidP="00263ABF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28F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2" w:type="pct"/>
          </w:tcPr>
          <w:p w14:paraId="51B840A4" w14:textId="77777777" w:rsidR="00263ABF" w:rsidRPr="005706C8" w:rsidRDefault="00263ABF" w:rsidP="00263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66" w:type="pct"/>
          </w:tcPr>
          <w:p w14:paraId="2494AB9F" w14:textId="115C6386" w:rsidR="00263ABF" w:rsidRPr="003E5BB7" w:rsidRDefault="00263ABF" w:rsidP="00263ABF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28F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7688B6A5" w14:textId="77777777" w:rsidR="00263ABF" w:rsidRPr="005706C8" w:rsidRDefault="00263ABF" w:rsidP="00263ABF">
            <w:pPr>
              <w:ind w:left="-108" w:right="-73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16" w:type="pct"/>
          </w:tcPr>
          <w:p w14:paraId="75D3C782" w14:textId="0A6E2F20" w:rsidR="00263ABF" w:rsidRPr="003E5BB7" w:rsidRDefault="00263ABF" w:rsidP="00263ABF">
            <w:pPr>
              <w:tabs>
                <w:tab w:val="clear" w:pos="907"/>
                <w:tab w:val="left" w:pos="972"/>
              </w:tabs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28F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63ABF" w:rsidRPr="002E40F6" w14:paraId="1FEF731C" w14:textId="77777777" w:rsidTr="0041690C">
        <w:tc>
          <w:tcPr>
            <w:tcW w:w="1925" w:type="pct"/>
          </w:tcPr>
          <w:p w14:paraId="139D40E1" w14:textId="77777777" w:rsidR="00D4275B" w:rsidRPr="002E40F6" w:rsidRDefault="00D4275B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5" w:type="pct"/>
            <w:gridSpan w:val="7"/>
          </w:tcPr>
          <w:p w14:paraId="12CEBB2D" w14:textId="5FBA42DE" w:rsidR="00D4275B" w:rsidRPr="00DA4093" w:rsidRDefault="00F01CB8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09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41AF" w:rsidRPr="002E40F6" w14:paraId="19536F9F" w14:textId="77777777" w:rsidTr="0041690C">
        <w:tc>
          <w:tcPr>
            <w:tcW w:w="1925" w:type="pct"/>
            <w:vAlign w:val="bottom"/>
          </w:tcPr>
          <w:p w14:paraId="401FB0C5" w14:textId="449E56EA" w:rsidR="00F441AF" w:rsidRPr="00E95F11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95F1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</w:tcPr>
          <w:p w14:paraId="1ACD46DE" w14:textId="5C179B97" w:rsidR="00F441AF" w:rsidRPr="00F441AF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441AF">
              <w:rPr>
                <w:rFonts w:asciiTheme="majorBidi" w:hAnsiTheme="majorBidi" w:cstheme="majorBidi"/>
                <w:sz w:val="30"/>
                <w:szCs w:val="30"/>
              </w:rPr>
              <w:t>281,01</w:t>
            </w:r>
            <w:r w:rsidR="006C331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1" w:type="pct"/>
          </w:tcPr>
          <w:p w14:paraId="50246932" w14:textId="77777777" w:rsidR="00F441AF" w:rsidRPr="00550A00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1FE485FF" w14:textId="010F0726" w:rsidR="00F441AF" w:rsidRPr="00550A00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50A00">
              <w:rPr>
                <w:rFonts w:ascii="Angsana New" w:hAnsi="Angsana New"/>
                <w:sz w:val="30"/>
                <w:szCs w:val="30"/>
              </w:rPr>
              <w:t>27</w:t>
            </w:r>
            <w:r w:rsidRPr="00FE0499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550A00">
              <w:rPr>
                <w:rFonts w:ascii="Angsana New" w:hAnsi="Angsana New"/>
                <w:sz w:val="30"/>
                <w:szCs w:val="30"/>
              </w:rPr>
              <w:t>,</w:t>
            </w:r>
            <w:r w:rsidRPr="00FE0499">
              <w:rPr>
                <w:rFonts w:ascii="Angsana New" w:hAnsi="Angsana New" w:hint="cs"/>
                <w:sz w:val="30"/>
                <w:szCs w:val="30"/>
              </w:rPr>
              <w:t>313</w:t>
            </w:r>
          </w:p>
        </w:tc>
        <w:tc>
          <w:tcPr>
            <w:tcW w:w="152" w:type="pct"/>
          </w:tcPr>
          <w:p w14:paraId="1CF55185" w14:textId="77777777" w:rsidR="00F441AF" w:rsidRPr="00550A00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</w:tcPr>
          <w:p w14:paraId="0A45128B" w14:textId="2DEAB8F3" w:rsidR="00F441AF" w:rsidRPr="00F441AF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F441AF">
              <w:rPr>
                <w:rFonts w:asciiTheme="majorBidi" w:hAnsiTheme="majorBidi" w:cstheme="majorBidi"/>
                <w:sz w:val="30"/>
                <w:szCs w:val="30"/>
              </w:rPr>
              <w:t>(12,237)</w:t>
            </w:r>
          </w:p>
        </w:tc>
        <w:tc>
          <w:tcPr>
            <w:tcW w:w="147" w:type="pct"/>
          </w:tcPr>
          <w:p w14:paraId="16E50CF4" w14:textId="77777777" w:rsidR="00F441AF" w:rsidRPr="00550A00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</w:tcPr>
          <w:p w14:paraId="6C2EB7CB" w14:textId="03DD8E83" w:rsidR="00F441AF" w:rsidRPr="00550A00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50A00">
              <w:rPr>
                <w:rFonts w:ascii="Angsana New" w:hAnsi="Angsana New"/>
                <w:sz w:val="30"/>
                <w:szCs w:val="30"/>
              </w:rPr>
              <w:t>(</w:t>
            </w:r>
            <w:r w:rsidRPr="00FE0499">
              <w:rPr>
                <w:rFonts w:ascii="Angsana New" w:hAnsi="Angsana New" w:hint="cs"/>
                <w:sz w:val="30"/>
                <w:szCs w:val="30"/>
              </w:rPr>
              <w:t>19</w:t>
            </w:r>
            <w:r w:rsidRPr="00550A00">
              <w:rPr>
                <w:rFonts w:ascii="Angsana New" w:hAnsi="Angsana New"/>
                <w:sz w:val="30"/>
                <w:szCs w:val="30"/>
              </w:rPr>
              <w:t>,</w:t>
            </w:r>
            <w:r w:rsidRPr="00FE0499">
              <w:rPr>
                <w:rFonts w:ascii="Angsana New" w:hAnsi="Angsana New" w:hint="cs"/>
                <w:sz w:val="30"/>
                <w:szCs w:val="30"/>
              </w:rPr>
              <w:t>049</w:t>
            </w:r>
            <w:r w:rsidRPr="00550A0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441AF" w:rsidRPr="002E40F6" w14:paraId="5BDB4828" w14:textId="77777777" w:rsidTr="0041690C">
        <w:tc>
          <w:tcPr>
            <w:tcW w:w="1925" w:type="pct"/>
            <w:vAlign w:val="bottom"/>
          </w:tcPr>
          <w:p w14:paraId="30EDEAB9" w14:textId="6F1AB253" w:rsidR="00F441AF" w:rsidRPr="00E95F11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95F11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2528B62" w14:textId="40DF6458" w:rsidR="00F441AF" w:rsidRPr="00F441AF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441AF">
              <w:rPr>
                <w:rFonts w:asciiTheme="majorBidi" w:hAnsiTheme="majorBidi" w:cstheme="majorBidi"/>
                <w:sz w:val="30"/>
                <w:szCs w:val="30"/>
              </w:rPr>
              <w:t>(12,237)</w:t>
            </w:r>
          </w:p>
        </w:tc>
        <w:tc>
          <w:tcPr>
            <w:tcW w:w="141" w:type="pct"/>
          </w:tcPr>
          <w:p w14:paraId="23B9EFB7" w14:textId="77777777" w:rsidR="00F441AF" w:rsidRPr="00550A00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F2E1367" w14:textId="50F574C1" w:rsidR="00F441AF" w:rsidRPr="00550A00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50A00">
              <w:rPr>
                <w:rFonts w:ascii="Angsana New" w:hAnsi="Angsana New"/>
                <w:sz w:val="30"/>
                <w:szCs w:val="30"/>
              </w:rPr>
              <w:t>(</w:t>
            </w:r>
            <w:r w:rsidRPr="00104637">
              <w:rPr>
                <w:rFonts w:ascii="Angsana New" w:hAnsi="Angsana New" w:hint="cs"/>
                <w:sz w:val="30"/>
                <w:szCs w:val="30"/>
              </w:rPr>
              <w:t>19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sz w:val="30"/>
                <w:szCs w:val="30"/>
              </w:rPr>
              <w:t>049</w:t>
            </w:r>
            <w:r w:rsidRPr="00550A0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2" w:type="pct"/>
          </w:tcPr>
          <w:p w14:paraId="15AB1AAE" w14:textId="77777777" w:rsidR="00F441AF" w:rsidRPr="00550A00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14:paraId="602B4AE5" w14:textId="20C5FF6C" w:rsidR="00F441AF" w:rsidRPr="00F441AF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F441AF">
              <w:rPr>
                <w:rFonts w:asciiTheme="majorBidi" w:hAnsiTheme="majorBidi" w:cstheme="majorBidi"/>
                <w:sz w:val="30"/>
                <w:szCs w:val="30"/>
              </w:rPr>
              <w:t>12,237</w:t>
            </w:r>
          </w:p>
        </w:tc>
        <w:tc>
          <w:tcPr>
            <w:tcW w:w="147" w:type="pct"/>
          </w:tcPr>
          <w:p w14:paraId="77E50A2E" w14:textId="77777777" w:rsidR="00F441AF" w:rsidRPr="00550A00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28C4827F" w14:textId="50FFC849" w:rsidR="00F441AF" w:rsidRPr="00550A00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FE0499">
              <w:rPr>
                <w:rFonts w:ascii="Angsana New" w:hAnsi="Angsana New" w:hint="cs"/>
                <w:sz w:val="30"/>
                <w:szCs w:val="30"/>
              </w:rPr>
              <w:t>19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FE0499">
              <w:rPr>
                <w:rFonts w:ascii="Angsana New" w:hAnsi="Angsana New" w:hint="cs"/>
                <w:sz w:val="30"/>
                <w:szCs w:val="30"/>
              </w:rPr>
              <w:t>049</w:t>
            </w:r>
          </w:p>
        </w:tc>
      </w:tr>
      <w:tr w:rsidR="00F441AF" w:rsidRPr="002E40F6" w14:paraId="2A3E4F4C" w14:textId="77777777" w:rsidTr="0041690C">
        <w:trPr>
          <w:trHeight w:val="217"/>
        </w:trPr>
        <w:tc>
          <w:tcPr>
            <w:tcW w:w="1925" w:type="pct"/>
          </w:tcPr>
          <w:p w14:paraId="066C0BFD" w14:textId="39770E29" w:rsidR="00F441AF" w:rsidRPr="00E95F11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hanging="1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F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7A149A23" w14:textId="1C945E09" w:rsidR="00F441AF" w:rsidRPr="00F441AF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4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268,77</w:t>
            </w:r>
            <w:r w:rsidR="006C33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036A1785" w14:textId="77777777" w:rsidR="00F441AF" w:rsidRPr="00550A00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181504E3" w14:textId="7E3D5B3A" w:rsidR="00F441AF" w:rsidRPr="00550A00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0A00">
              <w:rPr>
                <w:rFonts w:ascii="Angsana New" w:hAnsi="Angsana New"/>
                <w:b/>
                <w:bCs/>
                <w:sz w:val="30"/>
                <w:szCs w:val="30"/>
              </w:rPr>
              <w:t>251,26</w:t>
            </w:r>
            <w:r w:rsidRPr="00FE0499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2" w:type="pct"/>
          </w:tcPr>
          <w:p w14:paraId="79693B73" w14:textId="77777777" w:rsidR="00F441AF" w:rsidRPr="00550A00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double" w:sz="4" w:space="0" w:color="auto"/>
            </w:tcBorders>
          </w:tcPr>
          <w:p w14:paraId="551A9374" w14:textId="66E48E1A" w:rsidR="00F441AF" w:rsidRPr="00F441AF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41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7979989" w14:textId="77777777" w:rsidR="00F441AF" w:rsidRPr="00550A00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6" w:type="pct"/>
            <w:tcBorders>
              <w:bottom w:val="double" w:sz="4" w:space="0" w:color="auto"/>
            </w:tcBorders>
          </w:tcPr>
          <w:p w14:paraId="0DEA1927" w14:textId="21AFEB2D" w:rsidR="00F441AF" w:rsidRPr="00550A00" w:rsidRDefault="00F441AF" w:rsidP="00F4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0A0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C8DD29B" w14:textId="02E84927" w:rsidR="00A35C5F" w:rsidRPr="006C3310" w:rsidRDefault="00A35C5F" w:rsidP="006C3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7BE902F9" w14:textId="727BA5A0" w:rsidR="003B62E6" w:rsidRDefault="003B62E6" w:rsidP="00F83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การเคลื่อนไหวของสินทรัพย์และหนี้สินภาษีเงินได้รอการตัดบัญชี</w:t>
      </w:r>
      <w:r w:rsidR="00F835A1">
        <w:rPr>
          <w:rFonts w:ascii="Angsana New" w:hAnsi="Angsana New" w:hint="cs"/>
          <w:sz w:val="30"/>
          <w:szCs w:val="30"/>
          <w:cs/>
        </w:rPr>
        <w:t>เป็นดังนี้</w:t>
      </w:r>
    </w:p>
    <w:p w14:paraId="0BD09910" w14:textId="2EDC9D0E" w:rsidR="00F835A1" w:rsidRPr="006C3310" w:rsidRDefault="00F835A1" w:rsidP="006C3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94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60"/>
        <w:gridCol w:w="284"/>
        <w:gridCol w:w="1291"/>
        <w:gridCol w:w="284"/>
        <w:gridCol w:w="1336"/>
        <w:gridCol w:w="284"/>
        <w:gridCol w:w="1339"/>
      </w:tblGrid>
      <w:tr w:rsidR="00F532AE" w:rsidRPr="0075699B" w14:paraId="4D362E91" w14:textId="77777777" w:rsidTr="0051147C">
        <w:trPr>
          <w:trHeight w:val="70"/>
        </w:trPr>
        <w:tc>
          <w:tcPr>
            <w:tcW w:w="3420" w:type="dxa"/>
          </w:tcPr>
          <w:p w14:paraId="4D58FC9D" w14:textId="77777777" w:rsidR="00F532AE" w:rsidRPr="0075699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8" w:type="dxa"/>
            <w:gridSpan w:val="7"/>
            <w:vAlign w:val="bottom"/>
          </w:tcPr>
          <w:p w14:paraId="69DFE3E1" w14:textId="0FA404E0" w:rsidR="00F532AE" w:rsidRPr="0075699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9304B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F532AE" w:rsidRPr="0075699B" w14:paraId="02100590" w14:textId="77777777" w:rsidTr="0051147C">
        <w:trPr>
          <w:trHeight w:val="263"/>
        </w:trPr>
        <w:tc>
          <w:tcPr>
            <w:tcW w:w="3420" w:type="dxa"/>
          </w:tcPr>
          <w:p w14:paraId="32A545DF" w14:textId="77777777" w:rsidR="00F532AE" w:rsidRPr="0075699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7643A6" w14:textId="77777777" w:rsidR="00F532AE" w:rsidRPr="0075699B" w:rsidRDefault="00F532AE" w:rsidP="0051147C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190DDD4C" w14:textId="77777777" w:rsidR="00F532AE" w:rsidRPr="0075699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1" w:type="dxa"/>
            <w:gridSpan w:val="3"/>
            <w:tcBorders>
              <w:bottom w:val="single" w:sz="4" w:space="0" w:color="auto"/>
            </w:tcBorders>
            <w:vAlign w:val="bottom"/>
          </w:tcPr>
          <w:p w14:paraId="43EF639B" w14:textId="77777777" w:rsidR="00F532AE" w:rsidRPr="001F42F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1F42F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84" w:type="dxa"/>
          </w:tcPr>
          <w:p w14:paraId="51CD1796" w14:textId="77777777" w:rsidR="00F532AE" w:rsidRPr="0075699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  <w:vAlign w:val="bottom"/>
          </w:tcPr>
          <w:p w14:paraId="440EAD02" w14:textId="77777777" w:rsidR="00F532AE" w:rsidRPr="0075699B" w:rsidRDefault="00F532AE" w:rsidP="0051147C">
            <w:pPr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532AE" w:rsidRPr="0075699B" w14:paraId="10A08337" w14:textId="77777777" w:rsidTr="0051147C">
        <w:trPr>
          <w:trHeight w:val="828"/>
        </w:trPr>
        <w:tc>
          <w:tcPr>
            <w:tcW w:w="3420" w:type="dxa"/>
          </w:tcPr>
          <w:p w14:paraId="3BB22501" w14:textId="77777777" w:rsidR="00F532AE" w:rsidRPr="0075699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4259FA" w14:textId="77777777" w:rsidR="00F532AE" w:rsidRDefault="00F532AE" w:rsidP="0051147C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5882A8A8" w14:textId="0E9283E4" w:rsidR="00F532AE" w:rsidRPr="0075699B" w:rsidRDefault="00F532AE" w:rsidP="0051147C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  <w:r w:rsidR="00AE56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84" w:type="dxa"/>
            <w:vAlign w:val="bottom"/>
          </w:tcPr>
          <w:p w14:paraId="278D10E5" w14:textId="77777777" w:rsidR="00F532AE" w:rsidRPr="0075699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9CDEF31" w14:textId="77777777" w:rsidR="00F532AE" w:rsidRPr="0075699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vAlign w:val="bottom"/>
          </w:tcPr>
          <w:p w14:paraId="1C5E0804" w14:textId="77777777" w:rsidR="00F532AE" w:rsidRPr="0075699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  <w:r w:rsidRPr="0075699B" w:rsidDel="007577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5E66336E" w14:textId="77777777" w:rsidR="00F532AE" w:rsidRPr="0075699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11CFE2B9" w14:textId="77777777" w:rsidR="00F532AE" w:rsidRPr="0075699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4" w:type="dxa"/>
          </w:tcPr>
          <w:p w14:paraId="6F398BED" w14:textId="77777777" w:rsidR="00F532AE" w:rsidRPr="0075699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0DB9F032" w14:textId="77777777" w:rsidR="00F532AE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14073A0" w14:textId="31E63815" w:rsidR="00F532AE" w:rsidRPr="0075699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F532AE" w:rsidRPr="00C51820" w14:paraId="5A76EA25" w14:textId="77777777" w:rsidTr="0051147C">
        <w:tc>
          <w:tcPr>
            <w:tcW w:w="3420" w:type="dxa"/>
          </w:tcPr>
          <w:p w14:paraId="78D69065" w14:textId="77777777" w:rsidR="00F532AE" w:rsidRPr="0075699B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78" w:type="dxa"/>
            <w:gridSpan w:val="7"/>
          </w:tcPr>
          <w:p w14:paraId="5A6E7477" w14:textId="77777777" w:rsidR="00F532AE" w:rsidRPr="00C51820" w:rsidRDefault="00F532AE" w:rsidP="005114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18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1D5F" w:rsidRPr="0075699B" w14:paraId="6D2E16E4" w14:textId="77777777" w:rsidTr="0051147C">
        <w:tc>
          <w:tcPr>
            <w:tcW w:w="3420" w:type="dxa"/>
          </w:tcPr>
          <w:p w14:paraId="1F018362" w14:textId="77777777" w:rsidR="00B81D5F" w:rsidRPr="0075699B" w:rsidRDefault="00B81D5F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 (หนี้สิน) ภาษีเงินได้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260" w:type="dxa"/>
          </w:tcPr>
          <w:p w14:paraId="1819F655" w14:textId="6DB7E971" w:rsidR="00B81D5F" w:rsidRPr="00B81D5F" w:rsidRDefault="00B81D5F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370BE968" w14:textId="77777777" w:rsidR="00B81D5F" w:rsidRPr="00B81D5F" w:rsidRDefault="00B81D5F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5F05FC0B" w14:textId="3E416476" w:rsidR="00B81D5F" w:rsidRPr="00B81D5F" w:rsidRDefault="00B81D5F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03A313DB" w14:textId="77777777" w:rsidR="00B81D5F" w:rsidRPr="00B81D5F" w:rsidRDefault="00B81D5F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23D7494" w14:textId="4268819E" w:rsidR="00B81D5F" w:rsidRPr="00B81D5F" w:rsidRDefault="00B81D5F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2AAE1833" w14:textId="77777777" w:rsidR="00B81D5F" w:rsidRPr="00B81D5F" w:rsidRDefault="00B81D5F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3E32C79" w14:textId="27CEC501" w:rsidR="00B81D5F" w:rsidRPr="00B81D5F" w:rsidRDefault="00B81D5F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1D5F" w:rsidRPr="000A69EC" w14:paraId="508F652C" w14:textId="77777777" w:rsidTr="0051147C">
        <w:tc>
          <w:tcPr>
            <w:tcW w:w="3420" w:type="dxa"/>
          </w:tcPr>
          <w:p w14:paraId="1C310943" w14:textId="77777777" w:rsidR="00B81D5F" w:rsidRPr="0075699B" w:rsidRDefault="00B81D5F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</w:tcPr>
          <w:p w14:paraId="203D207D" w14:textId="55FC380D" w:rsidR="00B81D5F" w:rsidRPr="00B81D5F" w:rsidRDefault="00142E99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2E99">
              <w:rPr>
                <w:rFonts w:asciiTheme="majorBidi" w:hAnsiTheme="majorBidi" w:cstheme="majorBidi"/>
                <w:sz w:val="30"/>
                <w:szCs w:val="30"/>
              </w:rPr>
              <w:t>7,221</w:t>
            </w:r>
          </w:p>
        </w:tc>
        <w:tc>
          <w:tcPr>
            <w:tcW w:w="284" w:type="dxa"/>
          </w:tcPr>
          <w:p w14:paraId="64142A62" w14:textId="77777777" w:rsidR="00B81D5F" w:rsidRPr="00B81D5F" w:rsidRDefault="00B81D5F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74AADCAC" w14:textId="2B8C5485" w:rsidR="00B81D5F" w:rsidRPr="00B81D5F" w:rsidRDefault="00142E99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E99">
              <w:rPr>
                <w:rFonts w:asciiTheme="majorBidi" w:hAnsiTheme="majorBidi" w:cstheme="majorBidi"/>
                <w:sz w:val="30"/>
                <w:szCs w:val="30"/>
              </w:rPr>
              <w:t>2,413</w:t>
            </w:r>
          </w:p>
        </w:tc>
        <w:tc>
          <w:tcPr>
            <w:tcW w:w="284" w:type="dxa"/>
          </w:tcPr>
          <w:p w14:paraId="59E0A1FA" w14:textId="77777777" w:rsidR="00B81D5F" w:rsidRPr="00B81D5F" w:rsidRDefault="00B81D5F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19B2D874" w14:textId="524B24C7" w:rsidR="00B81D5F" w:rsidRPr="00B81D5F" w:rsidRDefault="00142E99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E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D268B71" w14:textId="77777777" w:rsidR="00B81D5F" w:rsidRPr="00B81D5F" w:rsidRDefault="00B81D5F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left" w:pos="6696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4AC05BD2" w14:textId="676D559F" w:rsidR="00B81D5F" w:rsidRPr="00B81D5F" w:rsidRDefault="00142E99" w:rsidP="00B8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142E99">
              <w:rPr>
                <w:rFonts w:asciiTheme="majorBidi" w:hAnsiTheme="majorBidi" w:cstheme="majorBidi"/>
                <w:sz w:val="30"/>
                <w:szCs w:val="30"/>
              </w:rPr>
              <w:t>9,634</w:t>
            </w:r>
          </w:p>
        </w:tc>
      </w:tr>
      <w:tr w:rsidR="00142E99" w:rsidRPr="000A69EC" w14:paraId="5C24423F" w14:textId="77777777" w:rsidTr="0051147C">
        <w:tc>
          <w:tcPr>
            <w:tcW w:w="3420" w:type="dxa"/>
          </w:tcPr>
          <w:p w14:paraId="282939AE" w14:textId="77777777" w:rsidR="00142E99" w:rsidRPr="0075699B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สินทรัพย์ทางการเงินวัดมูลค่ายุติธรรมผ่านกำไรหรือขาดทุน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047F2C3E" w14:textId="77777777" w:rsidR="00142E99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27D432" w14:textId="3AA26EBD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284" w:type="dxa"/>
          </w:tcPr>
          <w:p w14:paraId="48044F91" w14:textId="77777777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7760E928" w14:textId="77777777" w:rsidR="00142E99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43DCCF" w14:textId="1DD1095D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(12)</w:t>
            </w:r>
          </w:p>
        </w:tc>
        <w:tc>
          <w:tcPr>
            <w:tcW w:w="284" w:type="dxa"/>
          </w:tcPr>
          <w:p w14:paraId="637ACDF5" w14:textId="77777777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60AE5751" w14:textId="77777777" w:rsidR="00142E99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547B77" w14:textId="5BDDA275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8113AB5" w14:textId="77777777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31DBCE9C" w14:textId="77777777" w:rsidR="00142E99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85769D" w14:textId="1B589F16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</w:tr>
      <w:tr w:rsidR="00142E99" w:rsidRPr="000A69EC" w14:paraId="5E190202" w14:textId="77777777" w:rsidTr="0051147C">
        <w:tc>
          <w:tcPr>
            <w:tcW w:w="3420" w:type="dxa"/>
          </w:tcPr>
          <w:p w14:paraId="760E4339" w14:textId="77777777" w:rsidR="00142E99" w:rsidRPr="0075699B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5" w:hanging="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ประมาณการการด้อยค่าของเครื่องจักรและอุปกรณ์</w:t>
            </w:r>
          </w:p>
        </w:tc>
        <w:tc>
          <w:tcPr>
            <w:tcW w:w="1260" w:type="dxa"/>
          </w:tcPr>
          <w:p w14:paraId="67EB402D" w14:textId="77777777" w:rsidR="000D7D2A" w:rsidRDefault="000D7D2A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0B8F40" w14:textId="0296A2AC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28,195</w:t>
            </w:r>
          </w:p>
        </w:tc>
        <w:tc>
          <w:tcPr>
            <w:tcW w:w="284" w:type="dxa"/>
          </w:tcPr>
          <w:p w14:paraId="65835EEB" w14:textId="77777777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6482FAE3" w14:textId="77777777" w:rsidR="000D7D2A" w:rsidRDefault="000D7D2A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119379" w14:textId="4709F82F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(19,976)</w:t>
            </w:r>
          </w:p>
        </w:tc>
        <w:tc>
          <w:tcPr>
            <w:tcW w:w="284" w:type="dxa"/>
          </w:tcPr>
          <w:p w14:paraId="27538A0F" w14:textId="77777777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188EB78E" w14:textId="77777777" w:rsidR="000D7D2A" w:rsidRDefault="000D7D2A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9559A0" w14:textId="0FDFD22D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C9C1DB9" w14:textId="77777777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325038C6" w14:textId="77777777" w:rsidR="000D7D2A" w:rsidRDefault="000D7D2A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B60636" w14:textId="362486B2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8,219</w:t>
            </w:r>
          </w:p>
        </w:tc>
      </w:tr>
      <w:tr w:rsidR="00142E99" w:rsidRPr="000A69EC" w14:paraId="00F93B17" w14:textId="77777777" w:rsidTr="0051147C">
        <w:tc>
          <w:tcPr>
            <w:tcW w:w="3420" w:type="dxa"/>
          </w:tcPr>
          <w:p w14:paraId="006EF001" w14:textId="77777777" w:rsidR="00142E99" w:rsidRPr="0075699B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ขาดทุนจากอนุพันธ์ยังไม่รับรู้</w:t>
            </w:r>
          </w:p>
        </w:tc>
        <w:tc>
          <w:tcPr>
            <w:tcW w:w="1260" w:type="dxa"/>
          </w:tcPr>
          <w:p w14:paraId="3AFA11B5" w14:textId="2ABC885F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2,644</w:t>
            </w:r>
          </w:p>
        </w:tc>
        <w:tc>
          <w:tcPr>
            <w:tcW w:w="284" w:type="dxa"/>
          </w:tcPr>
          <w:p w14:paraId="26862133" w14:textId="77777777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2B47BAC" w14:textId="37713BEE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(1,075)</w:t>
            </w:r>
          </w:p>
        </w:tc>
        <w:tc>
          <w:tcPr>
            <w:tcW w:w="284" w:type="dxa"/>
          </w:tcPr>
          <w:p w14:paraId="60F9164D" w14:textId="77777777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4ED9773E" w14:textId="0E14E1EC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7C06C41" w14:textId="77777777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C05AE36" w14:textId="522BC0A6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1,569</w:t>
            </w:r>
          </w:p>
        </w:tc>
      </w:tr>
      <w:tr w:rsidR="00142E99" w:rsidRPr="000A69EC" w14:paraId="5893A944" w14:textId="77777777" w:rsidTr="0051147C">
        <w:tc>
          <w:tcPr>
            <w:tcW w:w="3420" w:type="dxa"/>
          </w:tcPr>
          <w:p w14:paraId="745CA35D" w14:textId="77777777" w:rsidR="00142E99" w:rsidRPr="0075699B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right="-105" w:hanging="1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</w:tcPr>
          <w:p w14:paraId="682554EA" w14:textId="77777777" w:rsidR="00142E99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ADF370" w14:textId="256D2B5D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66,474</w:t>
            </w:r>
          </w:p>
        </w:tc>
        <w:tc>
          <w:tcPr>
            <w:tcW w:w="284" w:type="dxa"/>
          </w:tcPr>
          <w:p w14:paraId="1960FF2F" w14:textId="77777777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1E7B0942" w14:textId="77777777" w:rsidR="00142E99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8B1D46" w14:textId="3ECE1A7C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1,52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14:paraId="12EECDD7" w14:textId="77777777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48BF9705" w14:textId="77777777" w:rsidR="00142E99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C6D2F2" w14:textId="71193B7A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(1,92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81D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3D977325" w14:textId="77777777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2BE93766" w14:textId="77777777" w:rsidR="00142E99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1C5FCB" w14:textId="791168AA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66,075</w:t>
            </w:r>
          </w:p>
        </w:tc>
      </w:tr>
      <w:tr w:rsidR="00142E99" w:rsidRPr="000A69EC" w14:paraId="5A804AFF" w14:textId="77777777" w:rsidTr="0051147C">
        <w:tc>
          <w:tcPr>
            <w:tcW w:w="3420" w:type="dxa"/>
          </w:tcPr>
          <w:p w14:paraId="33D16A39" w14:textId="77777777" w:rsidR="00142E99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69EC">
              <w:rPr>
                <w:rFonts w:asciiTheme="majorBidi" w:hAnsi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</w:tcPr>
          <w:p w14:paraId="03E4E25B" w14:textId="2D5C8E9F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143,244</w:t>
            </w:r>
          </w:p>
        </w:tc>
        <w:tc>
          <w:tcPr>
            <w:tcW w:w="284" w:type="dxa"/>
          </w:tcPr>
          <w:p w14:paraId="7ECC61C5" w14:textId="77777777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1CFC2EC" w14:textId="18171D00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34,093</w:t>
            </w:r>
          </w:p>
        </w:tc>
        <w:tc>
          <w:tcPr>
            <w:tcW w:w="284" w:type="dxa"/>
          </w:tcPr>
          <w:p w14:paraId="1A75910F" w14:textId="77777777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B4A9E35" w14:textId="49C036EE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8A412BF" w14:textId="77777777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9700BC4" w14:textId="6E082F8F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177,337</w:t>
            </w:r>
          </w:p>
        </w:tc>
      </w:tr>
      <w:tr w:rsidR="00142E99" w:rsidRPr="000A69EC" w14:paraId="5DA6741D" w14:textId="77777777" w:rsidTr="0051147C">
        <w:tc>
          <w:tcPr>
            <w:tcW w:w="3420" w:type="dxa"/>
          </w:tcPr>
          <w:p w14:paraId="06CA0EF4" w14:textId="77777777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52D83BBC" w14:textId="77777777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F32F1E" w14:textId="4C786A32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1,533</w:t>
            </w:r>
          </w:p>
        </w:tc>
        <w:tc>
          <w:tcPr>
            <w:tcW w:w="284" w:type="dxa"/>
          </w:tcPr>
          <w:p w14:paraId="35635509" w14:textId="77777777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4B157EC1" w14:textId="77777777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1A5866" w14:textId="12AC8B0E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EBE10DA" w14:textId="77777777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005F62DE" w14:textId="77777777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F24E53" w14:textId="66609CC3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(848)</w:t>
            </w:r>
          </w:p>
        </w:tc>
        <w:tc>
          <w:tcPr>
            <w:tcW w:w="284" w:type="dxa"/>
          </w:tcPr>
          <w:p w14:paraId="11B3AEFB" w14:textId="77777777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236AD4F0" w14:textId="77777777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806B6F" w14:textId="5477B2DC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</w:tr>
      <w:tr w:rsidR="00142E99" w14:paraId="40170567" w14:textId="77777777" w:rsidTr="0051147C">
        <w:tc>
          <w:tcPr>
            <w:tcW w:w="3420" w:type="dxa"/>
          </w:tcPr>
          <w:p w14:paraId="55C160DD" w14:textId="77777777" w:rsidR="00142E99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14:paraId="76ADE070" w14:textId="428EE445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(19,049)</w:t>
            </w:r>
          </w:p>
        </w:tc>
        <w:tc>
          <w:tcPr>
            <w:tcW w:w="284" w:type="dxa"/>
          </w:tcPr>
          <w:p w14:paraId="078826F2" w14:textId="77777777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D4AC7F1" w14:textId="0F157A31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6,812</w:t>
            </w:r>
          </w:p>
        </w:tc>
        <w:tc>
          <w:tcPr>
            <w:tcW w:w="284" w:type="dxa"/>
          </w:tcPr>
          <w:p w14:paraId="08E51A9B" w14:textId="77777777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583A6CAC" w14:textId="45FD5C3A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467DD72" w14:textId="77777777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2FA74BE3" w14:textId="23C80047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(12,237)</w:t>
            </w:r>
          </w:p>
        </w:tc>
      </w:tr>
      <w:tr w:rsidR="00142E99" w:rsidRPr="000A69EC" w14:paraId="1EC4281C" w14:textId="77777777" w:rsidTr="0051147C">
        <w:tc>
          <w:tcPr>
            <w:tcW w:w="3420" w:type="dxa"/>
          </w:tcPr>
          <w:p w14:paraId="4E371443" w14:textId="77777777" w:rsidR="00142E99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1131FF" w14:textId="7ED7F850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20,435</w:t>
            </w:r>
          </w:p>
        </w:tc>
        <w:tc>
          <w:tcPr>
            <w:tcW w:w="284" w:type="dxa"/>
          </w:tcPr>
          <w:p w14:paraId="58B7CD71" w14:textId="77777777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1E513EAC" w14:textId="7D9665C8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(3,49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81D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2DDDFF10" w14:textId="77777777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88ED397" w14:textId="2C582326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A582C55" w14:textId="77777777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03A9A8FA" w14:textId="0861F156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sz w:val="30"/>
                <w:szCs w:val="30"/>
              </w:rPr>
              <w:t>16,94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142E99" w:rsidRPr="000A69EC" w14:paraId="56750E47" w14:textId="77777777" w:rsidTr="0051147C">
        <w:tc>
          <w:tcPr>
            <w:tcW w:w="3420" w:type="dxa"/>
          </w:tcPr>
          <w:p w14:paraId="664370DE" w14:textId="77777777" w:rsidR="00142E99" w:rsidRPr="00C719A1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4DE56A" w14:textId="3E5E1FAE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251,264</w:t>
            </w:r>
          </w:p>
        </w:tc>
        <w:tc>
          <w:tcPr>
            <w:tcW w:w="284" w:type="dxa"/>
          </w:tcPr>
          <w:p w14:paraId="7B66FB81" w14:textId="77777777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38CB8890" w14:textId="3115CB0C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20,284</w:t>
            </w:r>
          </w:p>
        </w:tc>
        <w:tc>
          <w:tcPr>
            <w:tcW w:w="284" w:type="dxa"/>
          </w:tcPr>
          <w:p w14:paraId="7342CA29" w14:textId="77777777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64527C88" w14:textId="592C0F7F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81D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4B804E23" w14:textId="77777777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144281AA" w14:textId="71A525DC" w:rsidR="00142E99" w:rsidRPr="00B81D5F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D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268,77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142E99" w:rsidRPr="0075699B" w14:paraId="64F9E123" w14:textId="77777777" w:rsidTr="0041690C">
        <w:trPr>
          <w:trHeight w:val="70"/>
        </w:trPr>
        <w:tc>
          <w:tcPr>
            <w:tcW w:w="3420" w:type="dxa"/>
          </w:tcPr>
          <w:p w14:paraId="1BD7E8FE" w14:textId="6E33FBAE" w:rsidR="00142E99" w:rsidRPr="0075699B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8" w:type="dxa"/>
            <w:gridSpan w:val="7"/>
            <w:vAlign w:val="bottom"/>
          </w:tcPr>
          <w:p w14:paraId="45122A9F" w14:textId="32C12106" w:rsidR="00142E99" w:rsidRPr="0075699B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142E99" w:rsidRPr="0075699B" w14:paraId="196C7C06" w14:textId="77777777" w:rsidTr="0041690C">
        <w:trPr>
          <w:trHeight w:val="263"/>
        </w:trPr>
        <w:tc>
          <w:tcPr>
            <w:tcW w:w="3420" w:type="dxa"/>
          </w:tcPr>
          <w:p w14:paraId="3C8A8B91" w14:textId="77777777" w:rsidR="00142E99" w:rsidRPr="0075699B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1913AB" w14:textId="77777777" w:rsidR="00142E99" w:rsidRPr="0075699B" w:rsidRDefault="00142E99" w:rsidP="00142E99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1F14405E" w14:textId="77777777" w:rsidR="00142E99" w:rsidRPr="0075699B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1" w:type="dxa"/>
            <w:gridSpan w:val="3"/>
            <w:tcBorders>
              <w:bottom w:val="single" w:sz="4" w:space="0" w:color="auto"/>
            </w:tcBorders>
            <w:vAlign w:val="bottom"/>
          </w:tcPr>
          <w:p w14:paraId="66F6274B" w14:textId="1981D805" w:rsidR="00142E99" w:rsidRPr="001F42FB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1F42F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F42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84" w:type="dxa"/>
          </w:tcPr>
          <w:p w14:paraId="0C4E5D96" w14:textId="77777777" w:rsidR="00142E99" w:rsidRPr="0075699B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  <w:vAlign w:val="bottom"/>
          </w:tcPr>
          <w:p w14:paraId="35690834" w14:textId="77777777" w:rsidR="00142E99" w:rsidRPr="0075699B" w:rsidRDefault="00142E99" w:rsidP="00142E99">
            <w:pPr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42E99" w:rsidRPr="0075699B" w14:paraId="7C4E0E02" w14:textId="77777777" w:rsidTr="0041690C">
        <w:trPr>
          <w:trHeight w:val="828"/>
        </w:trPr>
        <w:tc>
          <w:tcPr>
            <w:tcW w:w="3420" w:type="dxa"/>
          </w:tcPr>
          <w:p w14:paraId="54C21D1C" w14:textId="77777777" w:rsidR="00142E99" w:rsidRPr="0075699B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3E0134" w14:textId="77777777" w:rsidR="00142E99" w:rsidRDefault="00142E99" w:rsidP="00142E99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5E3B0CF" w14:textId="61D43289" w:rsidR="00142E99" w:rsidRPr="0075699B" w:rsidRDefault="00142E99" w:rsidP="00142E99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  <w:vAlign w:val="bottom"/>
          </w:tcPr>
          <w:p w14:paraId="36D038AB" w14:textId="77777777" w:rsidR="00142E99" w:rsidRPr="0075699B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D1AB7E2" w14:textId="77777777" w:rsidR="00142E99" w:rsidRPr="0075699B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vAlign w:val="bottom"/>
          </w:tcPr>
          <w:p w14:paraId="59B81338" w14:textId="3A67BCFC" w:rsidR="00142E99" w:rsidRPr="0075699B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  <w:r w:rsidRPr="0075699B" w:rsidDel="007577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05C63E96" w14:textId="77777777" w:rsidR="00142E99" w:rsidRPr="0075699B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215BC1E8" w14:textId="19B73CC0" w:rsidR="00142E99" w:rsidRPr="0075699B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4" w:type="dxa"/>
          </w:tcPr>
          <w:p w14:paraId="582AAAB6" w14:textId="77777777" w:rsidR="00142E99" w:rsidRPr="0075699B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5A7B5F0C" w14:textId="77777777" w:rsidR="00142E99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D777EF3" w14:textId="2CB61F1C" w:rsidR="00142E99" w:rsidRPr="0075699B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  <w:r w:rsidRPr="003E5BB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142E99" w:rsidRPr="0075699B" w14:paraId="25DAE879" w14:textId="77777777" w:rsidTr="0041690C">
        <w:tc>
          <w:tcPr>
            <w:tcW w:w="3420" w:type="dxa"/>
          </w:tcPr>
          <w:p w14:paraId="597C6BD8" w14:textId="77777777" w:rsidR="00142E99" w:rsidRPr="0075699B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78" w:type="dxa"/>
            <w:gridSpan w:val="7"/>
          </w:tcPr>
          <w:p w14:paraId="154226E5" w14:textId="1A0EE342" w:rsidR="00142E99" w:rsidRPr="00C51820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518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2E99" w:rsidRPr="0075699B" w14:paraId="4CF8BB2A" w14:textId="77777777" w:rsidTr="0041690C">
        <w:tc>
          <w:tcPr>
            <w:tcW w:w="3420" w:type="dxa"/>
          </w:tcPr>
          <w:p w14:paraId="5A153628" w14:textId="74A383D8" w:rsidR="00142E99" w:rsidRPr="0075699B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 (หนี้สิน) ภาษีเงินได้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260" w:type="dxa"/>
          </w:tcPr>
          <w:p w14:paraId="7ACB9251" w14:textId="77777777" w:rsidR="00142E99" w:rsidRPr="0075699B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6EB91BF1" w14:textId="77777777" w:rsidR="00142E99" w:rsidRPr="0075699B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4E71E9C1" w14:textId="77777777" w:rsidR="00142E99" w:rsidRPr="0075699B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03217F0A" w14:textId="77777777" w:rsidR="00142E99" w:rsidRPr="0075699B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371341A7" w14:textId="77777777" w:rsidR="00142E99" w:rsidRPr="0075699B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78CA8526" w14:textId="77777777" w:rsidR="00142E99" w:rsidRPr="0075699B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0C62FFB7" w14:textId="77777777" w:rsidR="00142E99" w:rsidRPr="0075699B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2E99" w:rsidRPr="00C719A1" w14:paraId="0667AD05" w14:textId="77777777" w:rsidTr="0041690C">
        <w:tc>
          <w:tcPr>
            <w:tcW w:w="3420" w:type="dxa"/>
          </w:tcPr>
          <w:p w14:paraId="7D31101F" w14:textId="6B3E81EF" w:rsidR="00142E99" w:rsidRPr="0075699B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</w:tcPr>
          <w:p w14:paraId="5E447B9B" w14:textId="27162F79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13,289</w:t>
            </w:r>
          </w:p>
        </w:tc>
        <w:tc>
          <w:tcPr>
            <w:tcW w:w="284" w:type="dxa"/>
          </w:tcPr>
          <w:p w14:paraId="0446DD60" w14:textId="77777777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2DA76D37" w14:textId="2D430285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(6,068)</w:t>
            </w:r>
          </w:p>
        </w:tc>
        <w:tc>
          <w:tcPr>
            <w:tcW w:w="284" w:type="dxa"/>
          </w:tcPr>
          <w:p w14:paraId="0B159972" w14:textId="77777777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56AC624F" w14:textId="52C235B6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E445DDF" w14:textId="77777777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left" w:pos="6696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0FD20071" w14:textId="57260434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7,221</w:t>
            </w:r>
          </w:p>
        </w:tc>
      </w:tr>
      <w:tr w:rsidR="00142E99" w:rsidRPr="00C719A1" w14:paraId="6379AB26" w14:textId="77777777" w:rsidTr="0041690C">
        <w:tc>
          <w:tcPr>
            <w:tcW w:w="3420" w:type="dxa"/>
          </w:tcPr>
          <w:p w14:paraId="5265549C" w14:textId="2A647389" w:rsidR="00142E99" w:rsidRPr="0075699B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สินทรัพย์ทางการเงินวัดมูลค่ายุติธรรมผ่านกำไรหรือขาดทุน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147D4E6F" w14:textId="77777777" w:rsidR="00142E99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  <w:p w14:paraId="146BBC91" w14:textId="19D0ADAC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555</w:t>
            </w:r>
          </w:p>
        </w:tc>
        <w:tc>
          <w:tcPr>
            <w:tcW w:w="284" w:type="dxa"/>
          </w:tcPr>
          <w:p w14:paraId="042DBCA1" w14:textId="77777777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5A785EDA" w14:textId="77777777" w:rsidR="00142E99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9AA1792" w14:textId="35A01CA9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84" w:type="dxa"/>
          </w:tcPr>
          <w:p w14:paraId="3D5726E3" w14:textId="77777777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055A8A6F" w14:textId="77777777" w:rsidR="00142E99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37BAD0D" w14:textId="490E53EC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4AAABCB7" w14:textId="77777777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6663F4DD" w14:textId="77777777" w:rsidR="00142E99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13168F07" w14:textId="637DB5E7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FE0499">
              <w:rPr>
                <w:rFonts w:ascii="Angsana New" w:hAnsi="Angsana New" w:hint="cs"/>
                <w:sz w:val="30"/>
                <w:szCs w:val="30"/>
              </w:rPr>
              <w:t>567</w:t>
            </w:r>
          </w:p>
        </w:tc>
      </w:tr>
      <w:tr w:rsidR="00142E99" w:rsidRPr="00C719A1" w14:paraId="62F22866" w14:textId="77777777" w:rsidTr="0041690C">
        <w:tc>
          <w:tcPr>
            <w:tcW w:w="3420" w:type="dxa"/>
          </w:tcPr>
          <w:p w14:paraId="4DA7C611" w14:textId="68A29F72" w:rsidR="00142E99" w:rsidRPr="0075699B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5" w:hanging="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ประมาณการการด้อยค่าของเครื่องจักรและอุปกรณ์</w:t>
            </w:r>
          </w:p>
        </w:tc>
        <w:tc>
          <w:tcPr>
            <w:tcW w:w="1260" w:type="dxa"/>
          </w:tcPr>
          <w:p w14:paraId="69AE4B11" w14:textId="77777777" w:rsidR="00142E99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  <w:p w14:paraId="38665E48" w14:textId="2BFB7B19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4,083</w:t>
            </w:r>
          </w:p>
        </w:tc>
        <w:tc>
          <w:tcPr>
            <w:tcW w:w="284" w:type="dxa"/>
          </w:tcPr>
          <w:p w14:paraId="4A3BBD68" w14:textId="77777777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5765A094" w14:textId="77777777" w:rsidR="00142E99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0DE2308" w14:textId="5E82B4F9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24,112</w:t>
            </w:r>
          </w:p>
        </w:tc>
        <w:tc>
          <w:tcPr>
            <w:tcW w:w="284" w:type="dxa"/>
          </w:tcPr>
          <w:p w14:paraId="14F2EB76" w14:textId="77777777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30704FDE" w14:textId="77777777" w:rsidR="00142E99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463FC397" w14:textId="70CE2BB9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73F5AC3" w14:textId="77777777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374E34A7" w14:textId="77777777" w:rsidR="00142E99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7489BBAF" w14:textId="5FB4D4A2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28,195</w:t>
            </w:r>
          </w:p>
        </w:tc>
      </w:tr>
      <w:tr w:rsidR="00142E99" w:rsidRPr="00C719A1" w14:paraId="1CF622BE" w14:textId="77777777" w:rsidTr="0041690C">
        <w:tc>
          <w:tcPr>
            <w:tcW w:w="3420" w:type="dxa"/>
          </w:tcPr>
          <w:p w14:paraId="5ABDDF87" w14:textId="5F555DD4" w:rsidR="00142E99" w:rsidRPr="0075699B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ขาดทุนจากอนุพันธ์ยังไม่รับรู้</w:t>
            </w:r>
          </w:p>
        </w:tc>
        <w:tc>
          <w:tcPr>
            <w:tcW w:w="1260" w:type="dxa"/>
          </w:tcPr>
          <w:p w14:paraId="413520CC" w14:textId="4366507B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20,811</w:t>
            </w:r>
          </w:p>
        </w:tc>
        <w:tc>
          <w:tcPr>
            <w:tcW w:w="284" w:type="dxa"/>
          </w:tcPr>
          <w:p w14:paraId="2E381B63" w14:textId="77777777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397F604F" w14:textId="4016ECE5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(18,167)</w:t>
            </w:r>
          </w:p>
        </w:tc>
        <w:tc>
          <w:tcPr>
            <w:tcW w:w="284" w:type="dxa"/>
          </w:tcPr>
          <w:p w14:paraId="669E8B24" w14:textId="77777777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6B4CD91D" w14:textId="4AD9F197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E322318" w14:textId="77777777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64794FC5" w14:textId="3793996E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2,644</w:t>
            </w:r>
          </w:p>
        </w:tc>
      </w:tr>
      <w:tr w:rsidR="00142E99" w:rsidRPr="00C719A1" w14:paraId="7D5E9FE3" w14:textId="77777777" w:rsidTr="0041690C">
        <w:tc>
          <w:tcPr>
            <w:tcW w:w="3420" w:type="dxa"/>
          </w:tcPr>
          <w:p w14:paraId="299F9543" w14:textId="61F20B79" w:rsidR="00142E99" w:rsidRPr="0075699B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right="-105" w:hanging="1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</w:tcPr>
          <w:p w14:paraId="3810067B" w14:textId="77777777" w:rsidR="00142E99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</w:p>
          <w:p w14:paraId="6A2DF4B1" w14:textId="658EF313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65,798</w:t>
            </w:r>
          </w:p>
        </w:tc>
        <w:tc>
          <w:tcPr>
            <w:tcW w:w="284" w:type="dxa"/>
          </w:tcPr>
          <w:p w14:paraId="001123D7" w14:textId="77777777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6B453A77" w14:textId="77777777" w:rsidR="00142E99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C98940C" w14:textId="59D569B5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676</w:t>
            </w:r>
          </w:p>
        </w:tc>
        <w:tc>
          <w:tcPr>
            <w:tcW w:w="284" w:type="dxa"/>
          </w:tcPr>
          <w:p w14:paraId="747458E3" w14:textId="77777777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069A9B2" w14:textId="77777777" w:rsidR="00142E99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2E8303B6" w14:textId="59E0CEC8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33231B5" w14:textId="77777777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605739D6" w14:textId="77777777" w:rsidR="00142E99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67A9EFBA" w14:textId="109FDFBE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66,474</w:t>
            </w:r>
          </w:p>
        </w:tc>
      </w:tr>
      <w:tr w:rsidR="00142E99" w:rsidRPr="00C719A1" w14:paraId="530B0ACA" w14:textId="77777777" w:rsidTr="0041690C">
        <w:tc>
          <w:tcPr>
            <w:tcW w:w="3420" w:type="dxa"/>
          </w:tcPr>
          <w:p w14:paraId="0EA1F80C" w14:textId="51602E06" w:rsidR="00142E99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69EC">
              <w:rPr>
                <w:rFonts w:asciiTheme="majorBidi" w:hAnsi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60" w:type="dxa"/>
          </w:tcPr>
          <w:p w14:paraId="76B58B8B" w14:textId="67699284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DB753A0" w14:textId="77777777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6D0FEBFA" w14:textId="25E9C865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143,244</w:t>
            </w:r>
          </w:p>
        </w:tc>
        <w:tc>
          <w:tcPr>
            <w:tcW w:w="284" w:type="dxa"/>
          </w:tcPr>
          <w:p w14:paraId="16DCC145" w14:textId="77777777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DEF39D3" w14:textId="6167FC16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D8A319D" w14:textId="77777777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499E2555" w14:textId="4C0AB418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143,244</w:t>
            </w:r>
          </w:p>
        </w:tc>
      </w:tr>
      <w:tr w:rsidR="00142E99" w:rsidRPr="00C719A1" w14:paraId="53FED3AE" w14:textId="77777777" w:rsidTr="0041690C">
        <w:tc>
          <w:tcPr>
            <w:tcW w:w="3420" w:type="dxa"/>
          </w:tcPr>
          <w:p w14:paraId="310A23D5" w14:textId="1E003E4C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04F49DE0" w14:textId="77777777" w:rsidR="00142E99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6D0D74DF" w14:textId="4B1AABC6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104637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sz w:val="30"/>
                <w:szCs w:val="30"/>
              </w:rPr>
              <w:t>899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38498EB1" w14:textId="77777777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1282E8E7" w14:textId="77777777" w:rsidR="00142E99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8F3E38E" w14:textId="432D9AAB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3F6DB4D3" w14:textId="77777777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7726018B" w14:textId="77777777" w:rsidR="00142E99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EBECE67" w14:textId="492E0378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sz w:val="30"/>
                <w:szCs w:val="30"/>
              </w:rPr>
              <w:t>43</w:t>
            </w:r>
            <w:r w:rsidRPr="00FE049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14:paraId="290137C3" w14:textId="77777777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1F022F6" w14:textId="77777777" w:rsidR="00142E99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2EC4EE83" w14:textId="2159A14D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sz w:val="30"/>
                <w:szCs w:val="30"/>
              </w:rPr>
              <w:t>53</w:t>
            </w:r>
            <w:r w:rsidRPr="00FE049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142E99" w:rsidRPr="00C719A1" w14:paraId="4D294B8B" w14:textId="77777777" w:rsidTr="0041690C">
        <w:tc>
          <w:tcPr>
            <w:tcW w:w="3420" w:type="dxa"/>
          </w:tcPr>
          <w:p w14:paraId="7D458342" w14:textId="216B8A58" w:rsidR="00142E99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ind w:left="168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14:paraId="6EC97050" w14:textId="65580143" w:rsidR="00142E99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104637">
              <w:rPr>
                <w:rFonts w:ascii="Angsana New" w:hAnsi="Angsana New" w:hint="cs"/>
                <w:sz w:val="30"/>
                <w:szCs w:val="30"/>
              </w:rPr>
              <w:t>28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sz w:val="30"/>
                <w:szCs w:val="30"/>
              </w:rPr>
              <w:t>124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40E69849" w14:textId="77777777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696CFFA9" w14:textId="0969CA22" w:rsidR="00142E99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sz w:val="30"/>
                <w:szCs w:val="30"/>
              </w:rPr>
              <w:t>075</w:t>
            </w:r>
          </w:p>
        </w:tc>
        <w:tc>
          <w:tcPr>
            <w:tcW w:w="284" w:type="dxa"/>
          </w:tcPr>
          <w:p w14:paraId="1598D9C1" w14:textId="77777777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3E66F0C" w14:textId="2F60B28F" w:rsidR="00142E99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5A3EE019" w14:textId="77777777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3927F686" w14:textId="6CAA136E" w:rsidR="00142E99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104637">
              <w:rPr>
                <w:rFonts w:ascii="Angsana New" w:hAnsi="Angsana New" w:hint="cs"/>
                <w:sz w:val="30"/>
                <w:szCs w:val="30"/>
              </w:rPr>
              <w:t>19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sz w:val="30"/>
                <w:szCs w:val="30"/>
              </w:rPr>
              <w:t>049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42E99" w:rsidRPr="00C719A1" w14:paraId="35C62B92" w14:textId="77777777" w:rsidTr="002D11A2">
        <w:tc>
          <w:tcPr>
            <w:tcW w:w="3420" w:type="dxa"/>
          </w:tcPr>
          <w:p w14:paraId="4E7216DD" w14:textId="3B0A8351" w:rsidR="00142E99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E3F2AE" w14:textId="06F78ED5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19,560</w:t>
            </w:r>
          </w:p>
        </w:tc>
        <w:tc>
          <w:tcPr>
            <w:tcW w:w="284" w:type="dxa"/>
          </w:tcPr>
          <w:p w14:paraId="08E1C140" w14:textId="77777777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57BF6507" w14:textId="46763977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875</w:t>
            </w:r>
          </w:p>
        </w:tc>
        <w:tc>
          <w:tcPr>
            <w:tcW w:w="284" w:type="dxa"/>
          </w:tcPr>
          <w:p w14:paraId="6493A0E5" w14:textId="77777777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0E906BDA" w14:textId="25DD2F4A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5864AEF" w14:textId="77777777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1BF58A45" w14:textId="1567DDF2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0A69EC">
              <w:rPr>
                <w:rFonts w:ascii="Angsana New" w:hAnsi="Angsana New"/>
                <w:sz w:val="30"/>
                <w:szCs w:val="30"/>
              </w:rPr>
              <w:t>20,435</w:t>
            </w:r>
          </w:p>
        </w:tc>
      </w:tr>
      <w:tr w:rsidR="00142E99" w:rsidRPr="00C719A1" w14:paraId="42454166" w14:textId="77777777" w:rsidTr="002D11A2">
        <w:tc>
          <w:tcPr>
            <w:tcW w:w="3420" w:type="dxa"/>
          </w:tcPr>
          <w:p w14:paraId="3228C831" w14:textId="0391A198" w:rsidR="00142E99" w:rsidRPr="00C719A1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94DC09" w14:textId="61F528B2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94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073</w:t>
            </w:r>
          </w:p>
        </w:tc>
        <w:tc>
          <w:tcPr>
            <w:tcW w:w="284" w:type="dxa"/>
          </w:tcPr>
          <w:p w14:paraId="26CA361D" w14:textId="77777777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368ABF24" w14:textId="187244DF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153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759</w:t>
            </w:r>
          </w:p>
        </w:tc>
        <w:tc>
          <w:tcPr>
            <w:tcW w:w="284" w:type="dxa"/>
          </w:tcPr>
          <w:p w14:paraId="03D3A24C" w14:textId="77777777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6905E565" w14:textId="32D0554D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43</w:t>
            </w:r>
            <w:r w:rsidRPr="00FE0499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14:paraId="223E3ED7" w14:textId="77777777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right="3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48FD8E34" w14:textId="73B1087B" w:rsidR="00142E99" w:rsidRPr="000A69EC" w:rsidRDefault="00142E99" w:rsidP="00142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251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</w:rPr>
              <w:t>26</w:t>
            </w:r>
            <w:r w:rsidRPr="00FE0499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</w:p>
        </w:tc>
      </w:tr>
    </w:tbl>
    <w:p w14:paraId="04133ED5" w14:textId="7A18CAAE" w:rsidR="00A35C5F" w:rsidRDefault="00A35C5F">
      <w:pPr>
        <w:rPr>
          <w:cs/>
        </w:rPr>
      </w:pPr>
    </w:p>
    <w:p w14:paraId="03C0B8AC" w14:textId="3B9C78A3" w:rsidR="00A35C5F" w:rsidRDefault="00A35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1E7CC4EE" w14:textId="4E8EC474" w:rsidR="00CE7899" w:rsidRDefault="00CE7899" w:rsidP="00CE7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DD7AA2">
        <w:rPr>
          <w:rFonts w:ascii="Angsana New" w:hAnsi="Angsana New"/>
          <w:b/>
          <w:bCs/>
          <w:sz w:val="30"/>
          <w:szCs w:val="30"/>
        </w:rPr>
        <w:t>1</w:t>
      </w:r>
      <w:r w:rsidRPr="00E0626F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="00763B59">
        <w:rPr>
          <w:rFonts w:ascii="Angsana New" w:hAnsi="Angsana New" w:hint="cs"/>
          <w:b/>
          <w:bCs/>
          <w:sz w:val="30"/>
          <w:szCs w:val="30"/>
          <w:cs/>
        </w:rPr>
        <w:t xml:space="preserve"> (ขาดทุน) </w:t>
      </w:r>
      <w:r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  <w:r w:rsidR="00CB0C3E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14:paraId="64954DE1" w14:textId="4ED9ABFF" w:rsidR="00CE7899" w:rsidRPr="0091428D" w:rsidRDefault="00CE7899" w:rsidP="00C32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exact"/>
        <w:jc w:val="both"/>
        <w:rPr>
          <w:rFonts w:ascii="Angsana New" w:hAnsi="Angsana New"/>
          <w:b/>
          <w:bCs/>
          <w:sz w:val="30"/>
          <w:szCs w:val="30"/>
        </w:rPr>
      </w:pPr>
    </w:p>
    <w:p w14:paraId="0FA827C3" w14:textId="3EB68A85" w:rsidR="00CE7899" w:rsidRDefault="00657DE5" w:rsidP="00517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</w:t>
      </w:r>
      <w:r w:rsidR="00763B59">
        <w:rPr>
          <w:rFonts w:ascii="Angsana New" w:hAnsi="Angsana New" w:hint="cs"/>
          <w:sz w:val="30"/>
          <w:szCs w:val="30"/>
          <w:cs/>
        </w:rPr>
        <w:t xml:space="preserve"> (ขาดทุน) </w:t>
      </w:r>
      <w:r>
        <w:rPr>
          <w:rFonts w:ascii="Angsana New" w:hAnsi="Angsana New" w:hint="cs"/>
          <w:sz w:val="30"/>
          <w:szCs w:val="30"/>
          <w:cs/>
        </w:rPr>
        <w:t>ต่อหุ้น</w:t>
      </w:r>
      <w:r w:rsidR="00EB1D17">
        <w:rPr>
          <w:rFonts w:ascii="Angsana New" w:hAnsi="Angsana New" w:hint="cs"/>
          <w:sz w:val="30"/>
          <w:szCs w:val="30"/>
          <w:cs/>
        </w:rPr>
        <w:t>ขั้น</w:t>
      </w:r>
      <w:r>
        <w:rPr>
          <w:rFonts w:ascii="Angsana New" w:hAnsi="Angsana New" w:hint="cs"/>
          <w:sz w:val="30"/>
          <w:szCs w:val="30"/>
          <w:cs/>
        </w:rPr>
        <w:t>พื้นฐานสำหรับ</w:t>
      </w:r>
      <w:r w:rsidR="00995DE7">
        <w:rPr>
          <w:rFonts w:ascii="Angsana New" w:hAnsi="Angsana New" w:hint="cs"/>
          <w:sz w:val="30"/>
          <w:szCs w:val="30"/>
          <w:cs/>
        </w:rPr>
        <w:t>แต่ละ</w:t>
      </w:r>
      <w:r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 w:rsidR="003E5BB7" w:rsidRPr="003E5BB7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3E5BB7" w:rsidRPr="003E5BB7">
        <w:rPr>
          <w:rFonts w:ascii="Angsana New" w:hAnsi="Angsana New" w:hint="cs"/>
          <w:sz w:val="30"/>
          <w:szCs w:val="30"/>
        </w:rPr>
        <w:t>2</w:t>
      </w:r>
      <w:r w:rsidR="00297568">
        <w:rPr>
          <w:rFonts w:ascii="Angsana New" w:hAnsi="Angsana New" w:hint="cs"/>
          <w:sz w:val="30"/>
          <w:szCs w:val="30"/>
        </w:rPr>
        <w:t>5</w:t>
      </w:r>
      <w:r w:rsidR="003E5BB7" w:rsidRPr="003E5BB7">
        <w:rPr>
          <w:rFonts w:ascii="Angsana New" w:hAnsi="Angsana New" w:hint="cs"/>
          <w:sz w:val="30"/>
          <w:szCs w:val="30"/>
        </w:rPr>
        <w:t>6</w:t>
      </w:r>
      <w:r w:rsidR="00AE56E6">
        <w:rPr>
          <w:rFonts w:ascii="Angsana New" w:hAnsi="Angsana New"/>
          <w:sz w:val="30"/>
          <w:szCs w:val="30"/>
        </w:rPr>
        <w:t>5</w:t>
      </w:r>
      <w:r w:rsidR="0091428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104637" w:rsidRPr="00104637">
        <w:rPr>
          <w:rFonts w:ascii="Angsana New" w:hAnsi="Angsana New" w:hint="cs"/>
          <w:sz w:val="30"/>
          <w:szCs w:val="30"/>
        </w:rPr>
        <w:t>256</w:t>
      </w:r>
      <w:r w:rsidR="00AE56E6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คำนวณจากกำไรสำหรับปีที่เป็นส่วนของผู้ถือหุ้นของบริษัทและจำนวนหุ้นสามัญที่ออกจำหน่ายแล้วในระหว่างปีโดยแสดงกา</w:t>
      </w:r>
      <w:r w:rsidR="0051767C">
        <w:rPr>
          <w:rFonts w:ascii="Angsana New" w:hAnsi="Angsana New" w:hint="cs"/>
          <w:sz w:val="30"/>
          <w:szCs w:val="30"/>
          <w:cs/>
        </w:rPr>
        <w:t>ร</w:t>
      </w:r>
      <w:r>
        <w:rPr>
          <w:rFonts w:ascii="Angsana New" w:hAnsi="Angsana New" w:hint="cs"/>
          <w:sz w:val="30"/>
          <w:szCs w:val="30"/>
          <w:cs/>
        </w:rPr>
        <w:t>คำนวณได้ดังนี้</w:t>
      </w:r>
    </w:p>
    <w:p w14:paraId="1DA1FC59" w14:textId="6A5AA398" w:rsidR="00657DE5" w:rsidRPr="0091428D" w:rsidRDefault="00657DE5" w:rsidP="00C32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exact"/>
        <w:ind w:firstLine="540"/>
        <w:jc w:val="both"/>
        <w:rPr>
          <w:rFonts w:ascii="Angsana New" w:hAnsi="Angsana New"/>
          <w:sz w:val="30"/>
          <w:szCs w:val="30"/>
        </w:rPr>
      </w:pPr>
    </w:p>
    <w:tbl>
      <w:tblPr>
        <w:tblW w:w="93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180"/>
        <w:gridCol w:w="90"/>
        <w:gridCol w:w="1260"/>
        <w:gridCol w:w="261"/>
        <w:gridCol w:w="1350"/>
        <w:gridCol w:w="270"/>
        <w:gridCol w:w="1326"/>
      </w:tblGrid>
      <w:tr w:rsidR="00AE56E6" w:rsidRPr="008A7C18" w14:paraId="436E00B4" w14:textId="77777777" w:rsidTr="00763B59">
        <w:tc>
          <w:tcPr>
            <w:tcW w:w="3330" w:type="dxa"/>
          </w:tcPr>
          <w:p w14:paraId="3CEE9DBE" w14:textId="77777777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4"/>
          </w:tcPr>
          <w:p w14:paraId="292650B3" w14:textId="5623996D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7C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61" w:type="dxa"/>
          </w:tcPr>
          <w:p w14:paraId="3DF2B23A" w14:textId="77777777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6" w:type="dxa"/>
            <w:gridSpan w:val="3"/>
          </w:tcPr>
          <w:p w14:paraId="22AC34B0" w14:textId="2124CBA9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7686B" w:rsidRPr="008A7C18" w14:paraId="5B0AAF23" w14:textId="77777777" w:rsidTr="00D618CF">
        <w:tc>
          <w:tcPr>
            <w:tcW w:w="3330" w:type="dxa"/>
          </w:tcPr>
          <w:p w14:paraId="1E96DA9D" w14:textId="77777777" w:rsidR="00B7686B" w:rsidRPr="008A7C18" w:rsidRDefault="00B7686B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4"/>
          </w:tcPr>
          <w:p w14:paraId="1C4D7D72" w14:textId="77777777" w:rsidR="00B7686B" w:rsidRPr="008A7C18" w:rsidRDefault="00B7686B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7C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61" w:type="dxa"/>
          </w:tcPr>
          <w:p w14:paraId="63D25208" w14:textId="77777777" w:rsidR="00B7686B" w:rsidRPr="008A7C18" w:rsidRDefault="00B7686B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6" w:type="dxa"/>
            <w:gridSpan w:val="3"/>
          </w:tcPr>
          <w:p w14:paraId="5610BC0A" w14:textId="1BA5C69F" w:rsidR="00B7686B" w:rsidRPr="008A7C18" w:rsidRDefault="00B7686B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7C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56E6" w:rsidRPr="008A7C18" w14:paraId="65B26999" w14:textId="77777777" w:rsidTr="00763B59">
        <w:tc>
          <w:tcPr>
            <w:tcW w:w="3330" w:type="dxa"/>
          </w:tcPr>
          <w:p w14:paraId="12F01C2A" w14:textId="16D84744" w:rsidR="00AE56E6" w:rsidRPr="0051767C" w:rsidRDefault="0051767C" w:rsidP="00517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7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76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176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176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</w:tcPr>
          <w:p w14:paraId="207530CE" w14:textId="4CE87FE6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14:paraId="4ADE157E" w14:textId="77777777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4EB67A0" w14:textId="4BFA08D8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1" w:type="dxa"/>
          </w:tcPr>
          <w:p w14:paraId="15F351B3" w14:textId="77777777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291FB12" w14:textId="7B193AD2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559C07A" w14:textId="77777777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</w:tcPr>
          <w:p w14:paraId="7F39C11D" w14:textId="1FE03F26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E56E6" w:rsidRPr="008A7C18" w14:paraId="7D67D955" w14:textId="77777777" w:rsidTr="00763B59">
        <w:trPr>
          <w:trHeight w:val="380"/>
        </w:trPr>
        <w:tc>
          <w:tcPr>
            <w:tcW w:w="3330" w:type="dxa"/>
          </w:tcPr>
          <w:p w14:paraId="0889FA5D" w14:textId="77777777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97" w:type="dxa"/>
            <w:gridSpan w:val="8"/>
          </w:tcPr>
          <w:p w14:paraId="305664DA" w14:textId="74125381" w:rsidR="00AE56E6" w:rsidRPr="008A7C18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A7C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A7672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8A7C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E56E6" w:rsidRPr="00657DE5" w14:paraId="53D4B20E" w14:textId="16934B61" w:rsidTr="00763B59">
        <w:tblPrEx>
          <w:tblCellMar>
            <w:left w:w="79" w:type="dxa"/>
            <w:right w:w="79" w:type="dxa"/>
          </w:tblCellMar>
        </w:tblPrEx>
        <w:trPr>
          <w:cantSplit/>
          <w:trHeight w:val="92"/>
        </w:trPr>
        <w:tc>
          <w:tcPr>
            <w:tcW w:w="3330" w:type="dxa"/>
          </w:tcPr>
          <w:p w14:paraId="67928645" w14:textId="4075AEEE" w:rsidR="00AE56E6" w:rsidRPr="00657DE5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="00763B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B360617" w14:textId="14857209" w:rsidR="00AE56E6" w:rsidRPr="00713213" w:rsidRDefault="00DC44C2" w:rsidP="00763B59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44C2">
              <w:rPr>
                <w:rFonts w:ascii="Angsana New" w:hAnsi="Angsana New"/>
                <w:b/>
                <w:bCs/>
                <w:sz w:val="30"/>
                <w:szCs w:val="30"/>
              </w:rPr>
              <w:t>5,750</w:t>
            </w:r>
          </w:p>
        </w:tc>
        <w:tc>
          <w:tcPr>
            <w:tcW w:w="180" w:type="dxa"/>
          </w:tcPr>
          <w:p w14:paraId="62949850" w14:textId="77777777" w:rsidR="00AE56E6" w:rsidRPr="00713213" w:rsidRDefault="00AE56E6" w:rsidP="00AE56E6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79A42DEB" w14:textId="799B8307" w:rsidR="00AE56E6" w:rsidRPr="00713213" w:rsidRDefault="00AE56E6" w:rsidP="00AE56E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3213">
              <w:rPr>
                <w:rFonts w:ascii="Angsana New" w:hAnsi="Angsana New"/>
                <w:b/>
                <w:bCs/>
                <w:sz w:val="30"/>
                <w:szCs w:val="30"/>
              </w:rPr>
              <w:t>(567,555)</w:t>
            </w:r>
          </w:p>
        </w:tc>
        <w:tc>
          <w:tcPr>
            <w:tcW w:w="261" w:type="dxa"/>
          </w:tcPr>
          <w:p w14:paraId="2A82900D" w14:textId="77777777" w:rsidR="00AE56E6" w:rsidRPr="00713213" w:rsidRDefault="00AE56E6" w:rsidP="00AE56E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DDD09FA" w14:textId="28C85C66" w:rsidR="00AE56E6" w:rsidRPr="00713213" w:rsidRDefault="00B81D5F" w:rsidP="00AE56E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(56,720)</w:t>
            </w:r>
          </w:p>
        </w:tc>
        <w:tc>
          <w:tcPr>
            <w:tcW w:w="270" w:type="dxa"/>
          </w:tcPr>
          <w:p w14:paraId="764F9E2C" w14:textId="77777777" w:rsidR="00AE56E6" w:rsidRPr="00713213" w:rsidRDefault="00AE56E6" w:rsidP="00AE56E6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</w:tcPr>
          <w:p w14:paraId="2BBF957E" w14:textId="613C9BF4" w:rsidR="00AE56E6" w:rsidRPr="00713213" w:rsidRDefault="00AE56E6" w:rsidP="00AE56E6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3213">
              <w:rPr>
                <w:rFonts w:ascii="Angsana New" w:hAnsi="Angsana New"/>
                <w:b/>
                <w:bCs/>
                <w:sz w:val="30"/>
                <w:szCs w:val="30"/>
              </w:rPr>
              <w:t>(552,373)</w:t>
            </w:r>
          </w:p>
        </w:tc>
      </w:tr>
      <w:tr w:rsidR="00AE56E6" w:rsidRPr="00657DE5" w14:paraId="506E1D95" w14:textId="6FD6C0A9" w:rsidTr="00763B59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3330" w:type="dxa"/>
          </w:tcPr>
          <w:p w14:paraId="21BFB534" w14:textId="0E93A26D" w:rsidR="00AE56E6" w:rsidRPr="00657DE5" w:rsidRDefault="00AE56E6" w:rsidP="00AE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-75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จำนวนหุ้นสามัญที่มีอยู่ในระหว่างปี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29757DE" w14:textId="7EB06468" w:rsidR="00AE56E6" w:rsidRPr="00713213" w:rsidRDefault="00B81D5F" w:rsidP="00763B59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57,840</w:t>
            </w:r>
          </w:p>
        </w:tc>
        <w:tc>
          <w:tcPr>
            <w:tcW w:w="180" w:type="dxa"/>
          </w:tcPr>
          <w:p w14:paraId="1312C089" w14:textId="77777777" w:rsidR="00AE56E6" w:rsidRPr="00713213" w:rsidRDefault="00AE56E6" w:rsidP="00AE56E6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5170F5ED" w14:textId="614A438D" w:rsidR="00AE56E6" w:rsidRPr="00713213" w:rsidRDefault="00AE56E6" w:rsidP="00AE56E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713213">
              <w:rPr>
                <w:rFonts w:ascii="Angsana New" w:hAnsi="Angsana New"/>
                <w:b/>
                <w:bCs/>
                <w:sz w:val="30"/>
                <w:szCs w:val="30"/>
              </w:rPr>
              <w:t>57,840</w:t>
            </w:r>
          </w:p>
        </w:tc>
        <w:tc>
          <w:tcPr>
            <w:tcW w:w="261" w:type="dxa"/>
          </w:tcPr>
          <w:p w14:paraId="75975ABD" w14:textId="77777777" w:rsidR="00AE56E6" w:rsidRPr="00713213" w:rsidRDefault="00AE56E6" w:rsidP="00AE56E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A80F61A" w14:textId="44AD42AB" w:rsidR="00AE56E6" w:rsidRPr="00713213" w:rsidRDefault="00B81D5F" w:rsidP="00AE56E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57,840</w:t>
            </w:r>
          </w:p>
        </w:tc>
        <w:tc>
          <w:tcPr>
            <w:tcW w:w="270" w:type="dxa"/>
          </w:tcPr>
          <w:p w14:paraId="68D13ED6" w14:textId="77777777" w:rsidR="00AE56E6" w:rsidRPr="00713213" w:rsidRDefault="00AE56E6" w:rsidP="00AE56E6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</w:tcPr>
          <w:p w14:paraId="1CAA14F3" w14:textId="4A568A36" w:rsidR="00AE56E6" w:rsidRPr="00713213" w:rsidRDefault="00AE56E6" w:rsidP="00AE56E6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3213">
              <w:rPr>
                <w:rFonts w:ascii="Angsana New" w:hAnsi="Angsana New"/>
                <w:b/>
                <w:bCs/>
                <w:sz w:val="30"/>
                <w:szCs w:val="30"/>
              </w:rPr>
              <w:t>57,840</w:t>
            </w:r>
          </w:p>
        </w:tc>
      </w:tr>
      <w:tr w:rsidR="00AE56E6" w:rsidRPr="0091428D" w14:paraId="6FC0CF15" w14:textId="43F26400" w:rsidTr="00763B59">
        <w:tblPrEx>
          <w:tblCellMar>
            <w:left w:w="79" w:type="dxa"/>
            <w:right w:w="79" w:type="dxa"/>
          </w:tblCellMar>
        </w:tblPrEx>
        <w:trPr>
          <w:cantSplit/>
          <w:trHeight w:val="287"/>
        </w:trPr>
        <w:tc>
          <w:tcPr>
            <w:tcW w:w="3330" w:type="dxa"/>
          </w:tcPr>
          <w:p w14:paraId="2B71CAAD" w14:textId="77777777" w:rsidR="00AE56E6" w:rsidRPr="0091428D" w:rsidRDefault="00AE56E6" w:rsidP="00C3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77917C1" w14:textId="77777777" w:rsidR="00AE56E6" w:rsidRPr="0091428D" w:rsidRDefault="00AE56E6" w:rsidP="00C32508">
            <w:pPr>
              <w:pStyle w:val="acctfourfigures"/>
              <w:tabs>
                <w:tab w:val="clear" w:pos="765"/>
                <w:tab w:val="decimal" w:pos="731"/>
                <w:tab w:val="decimal" w:pos="1185"/>
              </w:tabs>
              <w:spacing w:line="20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B9116D7" w14:textId="77777777" w:rsidR="00AE56E6" w:rsidRPr="0091428D" w:rsidRDefault="00AE56E6" w:rsidP="00C32508">
            <w:pPr>
              <w:pStyle w:val="acctfourfigures"/>
              <w:spacing w:line="200" w:lineRule="exac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</w:tcPr>
          <w:p w14:paraId="5825F3C5" w14:textId="77777777" w:rsidR="00AE56E6" w:rsidRPr="0091428D" w:rsidRDefault="00AE56E6" w:rsidP="00C32508">
            <w:pPr>
              <w:pStyle w:val="acctfourfigures"/>
              <w:tabs>
                <w:tab w:val="clear" w:pos="765"/>
                <w:tab w:val="decimal" w:pos="731"/>
                <w:tab w:val="decimal" w:pos="1005"/>
              </w:tabs>
              <w:spacing w:line="20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4305B936" w14:textId="77777777" w:rsidR="00AE56E6" w:rsidRPr="0091428D" w:rsidRDefault="00AE56E6" w:rsidP="00C32508">
            <w:pPr>
              <w:pStyle w:val="acctfourfigures"/>
              <w:tabs>
                <w:tab w:val="clear" w:pos="765"/>
                <w:tab w:val="decimal" w:pos="731"/>
              </w:tabs>
              <w:spacing w:line="20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D9F34FE" w14:textId="77777777" w:rsidR="00AE56E6" w:rsidRPr="0091428D" w:rsidRDefault="00AE56E6" w:rsidP="00C32508">
            <w:pPr>
              <w:pStyle w:val="acctfourfigures"/>
              <w:tabs>
                <w:tab w:val="clear" w:pos="765"/>
                <w:tab w:val="decimal" w:pos="731"/>
                <w:tab w:val="decimal" w:pos="1100"/>
              </w:tabs>
              <w:spacing w:line="20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62CA7" w14:textId="77777777" w:rsidR="00AE56E6" w:rsidRPr="0091428D" w:rsidRDefault="00AE56E6" w:rsidP="00C32508">
            <w:pPr>
              <w:pStyle w:val="acctfourfigures"/>
              <w:tabs>
                <w:tab w:val="clear" w:pos="765"/>
                <w:tab w:val="decimal" w:pos="731"/>
              </w:tabs>
              <w:spacing w:line="20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double" w:sz="4" w:space="0" w:color="auto"/>
            </w:tcBorders>
          </w:tcPr>
          <w:p w14:paraId="44F336E8" w14:textId="3E6487AF" w:rsidR="00AE56E6" w:rsidRPr="0091428D" w:rsidRDefault="00AE56E6" w:rsidP="00C32508">
            <w:pPr>
              <w:pStyle w:val="acctfourfigures"/>
              <w:tabs>
                <w:tab w:val="clear" w:pos="765"/>
                <w:tab w:val="decimal" w:pos="731"/>
              </w:tabs>
              <w:spacing w:line="20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E56E6" w:rsidRPr="00657DE5" w14:paraId="500E13B1" w14:textId="418E3321" w:rsidTr="00763B59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3330" w:type="dxa"/>
          </w:tcPr>
          <w:p w14:paraId="52D55E86" w14:textId="074461B5" w:rsidR="00AE56E6" w:rsidRPr="00657DE5" w:rsidRDefault="00AE56E6" w:rsidP="00C32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right="-75" w:hanging="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="00763B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CB0C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E982B4C" w14:textId="6ECB31C8" w:rsidR="00AE56E6" w:rsidRPr="00713213" w:rsidRDefault="00DC44C2" w:rsidP="00763B5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44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0.10</w:t>
            </w:r>
          </w:p>
        </w:tc>
        <w:tc>
          <w:tcPr>
            <w:tcW w:w="180" w:type="dxa"/>
          </w:tcPr>
          <w:p w14:paraId="0EC1DCAD" w14:textId="77777777" w:rsidR="00AE56E6" w:rsidRPr="00713213" w:rsidRDefault="00AE56E6" w:rsidP="00AE56E6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3E3B9910" w14:textId="48923D5C" w:rsidR="00AE56E6" w:rsidRPr="00713213" w:rsidRDefault="00AE56E6" w:rsidP="00AE56E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132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(9.81)</w:t>
            </w:r>
          </w:p>
        </w:tc>
        <w:tc>
          <w:tcPr>
            <w:tcW w:w="261" w:type="dxa"/>
          </w:tcPr>
          <w:p w14:paraId="0F6BC7D8" w14:textId="77777777" w:rsidR="00AE56E6" w:rsidRPr="00713213" w:rsidRDefault="00AE56E6" w:rsidP="00AE56E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4DE5275" w14:textId="429B0095" w:rsidR="00AE56E6" w:rsidRPr="00713213" w:rsidRDefault="00B81D5F" w:rsidP="00B81D5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(0.98)</w:t>
            </w:r>
          </w:p>
        </w:tc>
        <w:tc>
          <w:tcPr>
            <w:tcW w:w="270" w:type="dxa"/>
          </w:tcPr>
          <w:p w14:paraId="6D9F4753" w14:textId="77777777" w:rsidR="00AE56E6" w:rsidRPr="00713213" w:rsidRDefault="00AE56E6" w:rsidP="00AE56E6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</w:tcPr>
          <w:p w14:paraId="074C5275" w14:textId="42372EF5" w:rsidR="00AE56E6" w:rsidRPr="00CB67D5" w:rsidRDefault="00AE56E6" w:rsidP="00CB67D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67D5">
              <w:rPr>
                <w:rFonts w:ascii="Angsana New" w:hAnsi="Angsana New"/>
                <w:b/>
                <w:bCs/>
                <w:sz w:val="30"/>
                <w:szCs w:val="30"/>
              </w:rPr>
              <w:t>(9.55)</w:t>
            </w:r>
          </w:p>
        </w:tc>
      </w:tr>
    </w:tbl>
    <w:p w14:paraId="1AE661F8" w14:textId="076973C1" w:rsidR="00713213" w:rsidRPr="0091428D" w:rsidRDefault="00713213" w:rsidP="00C32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rPr>
          <w:rFonts w:ascii="Angsana New" w:hAnsi="Angsana New"/>
          <w:b/>
          <w:bCs/>
          <w:sz w:val="30"/>
          <w:szCs w:val="30"/>
        </w:rPr>
      </w:pPr>
    </w:p>
    <w:p w14:paraId="67F026D3" w14:textId="2CF8BC36" w:rsidR="00BF6FC9" w:rsidRDefault="00BF6FC9" w:rsidP="00BF6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DD7AA2">
        <w:rPr>
          <w:rFonts w:ascii="Angsana New" w:hAnsi="Angsana New"/>
          <w:b/>
          <w:bCs/>
          <w:sz w:val="30"/>
          <w:szCs w:val="30"/>
        </w:rPr>
        <w:t>2</w:t>
      </w:r>
      <w:r w:rsidRPr="00E0626F">
        <w:rPr>
          <w:rFonts w:ascii="Angsana New" w:hAnsi="Angsana New"/>
          <w:b/>
          <w:bCs/>
          <w:sz w:val="30"/>
          <w:szCs w:val="30"/>
        </w:rPr>
        <w:tab/>
      </w:r>
      <w:r w:rsidRPr="00E0626F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030E64C4" w14:textId="77777777" w:rsidR="00BF6FC9" w:rsidRPr="00561911" w:rsidRDefault="00BF6FC9" w:rsidP="00C32508">
      <w:pPr>
        <w:pStyle w:val="Caption"/>
        <w:tabs>
          <w:tab w:val="clear" w:pos="227"/>
        </w:tabs>
        <w:spacing w:line="200" w:lineRule="exact"/>
        <w:ind w:left="547" w:right="-29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14:paraId="5A3C6D32" w14:textId="77777777" w:rsidR="00BF6FC9" w:rsidRPr="00561911" w:rsidRDefault="00BF6FC9" w:rsidP="00BF6FC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61911"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5B3607A2" w14:textId="77777777" w:rsidR="00BF6FC9" w:rsidRPr="00561911" w:rsidRDefault="00BF6FC9" w:rsidP="00C32508">
      <w:pPr>
        <w:pStyle w:val="Caption"/>
        <w:tabs>
          <w:tab w:val="clear" w:pos="227"/>
        </w:tabs>
        <w:spacing w:line="200" w:lineRule="exact"/>
        <w:ind w:left="547" w:right="-29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</w:rPr>
      </w:pPr>
    </w:p>
    <w:tbl>
      <w:tblPr>
        <w:tblW w:w="9720" w:type="dxa"/>
        <w:tblInd w:w="450" w:type="dxa"/>
        <w:tblLook w:val="04A0" w:firstRow="1" w:lastRow="0" w:firstColumn="1" w:lastColumn="0" w:noHBand="0" w:noVBand="1"/>
      </w:tblPr>
      <w:tblGrid>
        <w:gridCol w:w="2610"/>
        <w:gridCol w:w="1530"/>
        <w:gridCol w:w="1350"/>
        <w:gridCol w:w="1260"/>
        <w:gridCol w:w="1350"/>
        <w:gridCol w:w="270"/>
        <w:gridCol w:w="1350"/>
      </w:tblGrid>
      <w:tr w:rsidR="00F131F8" w:rsidRPr="00FE6EA8" w14:paraId="180E458B" w14:textId="77777777" w:rsidTr="0015453A">
        <w:trPr>
          <w:tblHeader/>
        </w:trPr>
        <w:tc>
          <w:tcPr>
            <w:tcW w:w="9720" w:type="dxa"/>
            <w:gridSpan w:val="7"/>
            <w:shd w:val="clear" w:color="auto" w:fill="auto"/>
          </w:tcPr>
          <w:p w14:paraId="780CA476" w14:textId="679E3218" w:rsidR="00F131F8" w:rsidRPr="00FE6EA8" w:rsidRDefault="00F131F8" w:rsidP="00350CB9">
            <w:pPr>
              <w:pStyle w:val="block"/>
              <w:spacing w:after="0" w:line="240" w:lineRule="atLeast"/>
              <w:ind w:left="-96" w:right="-10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5706C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2D11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เสีย</w:t>
            </w:r>
            <w:r w:rsidRPr="002D11A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2D11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 w:rsidRPr="005706C8">
              <w:rPr>
                <w:rFonts w:hint="cs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F131F8" w:rsidRPr="00FE6EA8" w14:paraId="71B7B06E" w14:textId="77777777" w:rsidTr="001D2FA9">
        <w:trPr>
          <w:tblHeader/>
        </w:trPr>
        <w:tc>
          <w:tcPr>
            <w:tcW w:w="2610" w:type="dxa"/>
            <w:shd w:val="clear" w:color="auto" w:fill="auto"/>
          </w:tcPr>
          <w:p w14:paraId="57261E26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C5F7131" w14:textId="4CA613A9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วันที่อนุมัติ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4D131D" w14:textId="77777777" w:rsidR="00F131F8" w:rsidRPr="00FE6EA8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6EA8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24865964" w14:textId="19E2F569" w:rsidR="00F131F8" w:rsidRPr="00FE6EA8" w:rsidRDefault="00F131F8" w:rsidP="00F13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E6EA8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</w:tcPr>
          <w:p w14:paraId="51201D14" w14:textId="32ED87A0" w:rsidR="00F131F8" w:rsidRPr="00FE6EA8" w:rsidRDefault="00F131F8" w:rsidP="00F131F8">
            <w:pPr>
              <w:pStyle w:val="block"/>
              <w:spacing w:after="0" w:line="240" w:lineRule="atLeast"/>
              <w:ind w:left="-83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จ่ายจาก</w:t>
            </w: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  <w:t>กำไรสะสม</w:t>
            </w: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  <w:t>ตามอัตรา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นิติบุคคล</w:t>
            </w:r>
          </w:p>
        </w:tc>
        <w:tc>
          <w:tcPr>
            <w:tcW w:w="1350" w:type="dxa"/>
            <w:vAlign w:val="bottom"/>
          </w:tcPr>
          <w:p w14:paraId="58087A9B" w14:textId="5D78CDBB" w:rsidR="00F131F8" w:rsidRPr="00FE6EA8" w:rsidRDefault="00F131F8" w:rsidP="00F131F8">
            <w:pPr>
              <w:pStyle w:val="block"/>
              <w:spacing w:after="0" w:line="240" w:lineRule="atLeast"/>
              <w:ind w:left="-83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</w:rPr>
              <w:t>อัตราเงินปันผล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546D31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9EDC552" w14:textId="7E795925" w:rsidR="00F131F8" w:rsidRPr="00FE6EA8" w:rsidRDefault="00F131F8" w:rsidP="00F131F8">
            <w:pPr>
              <w:pStyle w:val="block"/>
              <w:spacing w:after="0" w:line="240" w:lineRule="atLeast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F131F8" w:rsidRPr="00FE6EA8" w14:paraId="4084320E" w14:textId="77777777" w:rsidTr="001D2FA9">
        <w:trPr>
          <w:tblHeader/>
        </w:trPr>
        <w:tc>
          <w:tcPr>
            <w:tcW w:w="2610" w:type="dxa"/>
            <w:shd w:val="clear" w:color="auto" w:fill="auto"/>
          </w:tcPr>
          <w:p w14:paraId="768EB6F1" w14:textId="77777777" w:rsidR="00F131F8" w:rsidRPr="00FE6EA8" w:rsidRDefault="00F131F8" w:rsidP="00F131F8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C0D2666" w14:textId="77777777" w:rsidR="00F131F8" w:rsidRPr="00FE6EA8" w:rsidRDefault="00F131F8" w:rsidP="00F131F8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86F1CA" w14:textId="77777777" w:rsidR="00F131F8" w:rsidRPr="00FE6EA8" w:rsidRDefault="00F131F8" w:rsidP="00F131F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F6D14F" w14:textId="269D01E5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E6EA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50" w:type="dxa"/>
          </w:tcPr>
          <w:p w14:paraId="75C8B882" w14:textId="5B755B1A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A7672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</w:t>
            </w:r>
            <w:r w:rsidRPr="00A7672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/</w:t>
            </w:r>
            <w:r w:rsidRPr="00A7672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หุ้น</w:t>
            </w:r>
            <w:r w:rsidRPr="00FE6EA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5B5A53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A4E8CF" w14:textId="77777777" w:rsidR="00F131F8" w:rsidRPr="00FE6EA8" w:rsidRDefault="00F131F8" w:rsidP="00F131F8">
            <w:pPr>
              <w:pStyle w:val="block"/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131F8" w:rsidRPr="00FE6EA8" w14:paraId="27820F7B" w14:textId="77777777" w:rsidTr="001D2FA9">
        <w:tc>
          <w:tcPr>
            <w:tcW w:w="5490" w:type="dxa"/>
            <w:gridSpan w:val="3"/>
            <w:shd w:val="clear" w:color="auto" w:fill="auto"/>
            <w:vAlign w:val="bottom"/>
          </w:tcPr>
          <w:p w14:paraId="25D3C2ED" w14:textId="7F4964BF" w:rsidR="00F131F8" w:rsidRPr="00FE6EA8" w:rsidRDefault="00F131F8" w:rsidP="00F131F8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 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60" w:type="dxa"/>
          </w:tcPr>
          <w:p w14:paraId="47E9B5FE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F7BE71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51E7D8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38076F" w14:textId="77777777" w:rsidR="00F131F8" w:rsidRPr="00FE6EA8" w:rsidRDefault="00F131F8" w:rsidP="00F131F8">
            <w:pPr>
              <w:pStyle w:val="block"/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31F8" w:rsidRPr="00FE6EA8" w14:paraId="159D63B2" w14:textId="77777777" w:rsidTr="001D2FA9">
        <w:tc>
          <w:tcPr>
            <w:tcW w:w="2610" w:type="dxa"/>
            <w:shd w:val="clear" w:color="auto" w:fill="auto"/>
            <w:vAlign w:val="bottom"/>
          </w:tcPr>
          <w:p w14:paraId="4398B993" w14:textId="34E58CC2" w:rsidR="00F131F8" w:rsidRPr="006238C2" w:rsidRDefault="00F131F8" w:rsidP="00F131F8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เงินปันผลระหว่างกาล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51418B7" w14:textId="40939733" w:rsidR="00F131F8" w:rsidRPr="00FE6EA8" w:rsidRDefault="00F131F8" w:rsidP="00F131F8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 xml:space="preserve">23 </w:t>
            </w: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FE6E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04F5ED" w14:textId="4DA91353" w:rsidR="00F131F8" w:rsidRPr="00FE6EA8" w:rsidRDefault="00F131F8" w:rsidP="00F131F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มกราคม </w:t>
            </w:r>
            <w:r w:rsidRPr="00FE6E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60" w:type="dxa"/>
          </w:tcPr>
          <w:p w14:paraId="7C5B6FF1" w14:textId="4AB74814" w:rsidR="00F131F8" w:rsidRPr="00FE6EA8" w:rsidRDefault="005035AF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E271A7" w14:textId="39813199" w:rsidR="00F131F8" w:rsidRPr="00FE6EA8" w:rsidRDefault="00B81D5F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2EEC4F" w14:textId="77777777" w:rsidR="00F131F8" w:rsidRPr="00FE6EA8" w:rsidRDefault="00F131F8" w:rsidP="00F131F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2C67F7" w14:textId="42363267" w:rsidR="00F131F8" w:rsidRPr="00FE6EA8" w:rsidRDefault="00B81D5F" w:rsidP="00F131F8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28.92</w:t>
            </w:r>
          </w:p>
        </w:tc>
      </w:tr>
      <w:tr w:rsidR="00F131F8" w:rsidRPr="00FE6EA8" w14:paraId="50A5A1DF" w14:textId="77777777" w:rsidTr="001D2FA9">
        <w:tc>
          <w:tcPr>
            <w:tcW w:w="2610" w:type="dxa"/>
            <w:shd w:val="clear" w:color="auto" w:fill="auto"/>
          </w:tcPr>
          <w:p w14:paraId="52066BF8" w14:textId="53DB4B6E" w:rsidR="00F131F8" w:rsidRPr="00FE6EA8" w:rsidRDefault="00F131F8" w:rsidP="00F131F8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เงินปันผลประจำปี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68EDCC" w14:textId="412FFB7F" w:rsidR="00F131F8" w:rsidRPr="00FE6EA8" w:rsidRDefault="00F131F8" w:rsidP="00F131F8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Pr="00FE6EA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กรกฎาคม</w:t>
            </w:r>
            <w:r w:rsidRPr="00FE6EA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E6EA8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7789BE" w14:textId="122ACCDB" w:rsidR="00F131F8" w:rsidRPr="00FE6EA8" w:rsidRDefault="00F131F8" w:rsidP="00F131F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สิงหาคม</w:t>
            </w:r>
            <w:r w:rsidRPr="00FE6EA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E6EA8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260" w:type="dxa"/>
          </w:tcPr>
          <w:p w14:paraId="7BEC27AB" w14:textId="7E208312" w:rsidR="00F131F8" w:rsidRPr="00FE6EA8" w:rsidRDefault="005035AF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ACFAC" w14:textId="5B7D6B00" w:rsidR="00F131F8" w:rsidRPr="00FE6EA8" w:rsidRDefault="00B81D5F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BDB965" w14:textId="77777777" w:rsidR="00F131F8" w:rsidRPr="00FE6EA8" w:rsidRDefault="00F131F8" w:rsidP="00F131F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E5591" w14:textId="3DFC21FC" w:rsidR="00F131F8" w:rsidRPr="00FE6EA8" w:rsidRDefault="00B81D5F" w:rsidP="00F131F8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28.92</w:t>
            </w:r>
          </w:p>
        </w:tc>
      </w:tr>
      <w:tr w:rsidR="00F131F8" w:rsidRPr="00FE6EA8" w14:paraId="095CDE9B" w14:textId="77777777" w:rsidTr="001D2FA9">
        <w:tc>
          <w:tcPr>
            <w:tcW w:w="4140" w:type="dxa"/>
            <w:gridSpan w:val="2"/>
            <w:shd w:val="clear" w:color="auto" w:fill="auto"/>
          </w:tcPr>
          <w:p w14:paraId="7D3FCE23" w14:textId="77777777" w:rsidR="00F131F8" w:rsidRPr="00FE6EA8" w:rsidRDefault="00F131F8" w:rsidP="00F131F8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E6EA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D404A9" w14:textId="77777777" w:rsidR="00F131F8" w:rsidRPr="00FE6EA8" w:rsidRDefault="00F131F8" w:rsidP="00F131F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1260" w:type="dxa"/>
          </w:tcPr>
          <w:p w14:paraId="47C38942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7575DB" w14:textId="7E2BC69E" w:rsidR="00F131F8" w:rsidRPr="00FE6EA8" w:rsidRDefault="00B81D5F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3713F9" w14:textId="58E01987" w:rsidR="00F131F8" w:rsidRPr="00FE6EA8" w:rsidRDefault="00F131F8" w:rsidP="00F131F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0600E3" w14:textId="2CDE0A29" w:rsidR="00F131F8" w:rsidRPr="00FE6EA8" w:rsidRDefault="00B81D5F" w:rsidP="00F131F8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57.84</w:t>
            </w:r>
          </w:p>
        </w:tc>
      </w:tr>
      <w:tr w:rsidR="00F131F8" w:rsidRPr="00FE6EA8" w14:paraId="55CBE597" w14:textId="77777777" w:rsidTr="001D2FA9">
        <w:tc>
          <w:tcPr>
            <w:tcW w:w="4140" w:type="dxa"/>
            <w:gridSpan w:val="2"/>
            <w:shd w:val="clear" w:color="auto" w:fill="auto"/>
          </w:tcPr>
          <w:p w14:paraId="1D9035F2" w14:textId="77777777" w:rsidR="00F131F8" w:rsidRPr="00FE6EA8" w:rsidRDefault="00F131F8" w:rsidP="00F131F8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724EB8" w14:textId="77777777" w:rsidR="00F131F8" w:rsidRPr="00FE6EA8" w:rsidRDefault="00F131F8" w:rsidP="00F131F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highlight w:val="lightGray"/>
              </w:rPr>
            </w:pPr>
          </w:p>
        </w:tc>
        <w:tc>
          <w:tcPr>
            <w:tcW w:w="1260" w:type="dxa"/>
          </w:tcPr>
          <w:p w14:paraId="7C42BF75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7EACF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B7D20D" w14:textId="77777777" w:rsidR="00F131F8" w:rsidRPr="00FE6EA8" w:rsidRDefault="00F131F8" w:rsidP="00F131F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2282C" w14:textId="77777777" w:rsidR="00F131F8" w:rsidRPr="00FE6EA8" w:rsidRDefault="00F131F8" w:rsidP="00F131F8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131F8" w:rsidRPr="00FE6EA8" w14:paraId="25E7F9A5" w14:textId="77777777" w:rsidTr="001D2FA9">
        <w:tc>
          <w:tcPr>
            <w:tcW w:w="5490" w:type="dxa"/>
            <w:gridSpan w:val="3"/>
            <w:shd w:val="clear" w:color="auto" w:fill="auto"/>
            <w:vAlign w:val="bottom"/>
          </w:tcPr>
          <w:p w14:paraId="2BB33B7C" w14:textId="3BAFF507" w:rsidR="00F131F8" w:rsidRPr="00FE6EA8" w:rsidRDefault="00F131F8" w:rsidP="00F131F8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มีนาคม </w:t>
            </w:r>
            <w:r w:rsidRPr="00FE6EA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60" w:type="dxa"/>
          </w:tcPr>
          <w:p w14:paraId="15FDC816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F1A4C5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4AFCEC" w14:textId="77777777" w:rsidR="00F131F8" w:rsidRPr="00FE6EA8" w:rsidRDefault="00F131F8" w:rsidP="00F131F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D5BE07" w14:textId="77777777" w:rsidR="00F131F8" w:rsidRPr="00FE6EA8" w:rsidRDefault="00F131F8" w:rsidP="00F131F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31F8" w:rsidRPr="00FE6EA8" w14:paraId="179C0C86" w14:textId="77777777" w:rsidTr="001D2FA9">
        <w:tc>
          <w:tcPr>
            <w:tcW w:w="2610" w:type="dxa"/>
            <w:shd w:val="clear" w:color="auto" w:fill="auto"/>
            <w:vAlign w:val="bottom"/>
          </w:tcPr>
          <w:p w14:paraId="50BF5ED5" w14:textId="46CF2D9F" w:rsidR="00F131F8" w:rsidRPr="00FE6EA8" w:rsidRDefault="00F131F8" w:rsidP="00F131F8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เงินปันผลระหว่างกาล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A60046" w14:textId="0CBC8081" w:rsidR="00F131F8" w:rsidRPr="00FE6EA8" w:rsidRDefault="00F131F8" w:rsidP="00F131F8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 xml:space="preserve">23 </w:t>
            </w: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FE6E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6550AC" w14:textId="6413A4C1" w:rsidR="00F131F8" w:rsidRPr="00FE6EA8" w:rsidRDefault="00F131F8" w:rsidP="00F131F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มกราคม </w:t>
            </w:r>
            <w:r w:rsidRPr="00FE6E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260" w:type="dxa"/>
          </w:tcPr>
          <w:p w14:paraId="10D4CF1F" w14:textId="1FC4CD28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1A9CD2" w14:textId="66F3BF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FF05D8" w14:textId="77777777" w:rsidR="00F131F8" w:rsidRPr="00FE6EA8" w:rsidRDefault="00F131F8" w:rsidP="00F131F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901C57" w14:textId="51A39F65" w:rsidR="00F131F8" w:rsidRPr="00FE6EA8" w:rsidRDefault="00F131F8" w:rsidP="00F131F8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>28.92</w:t>
            </w:r>
          </w:p>
        </w:tc>
      </w:tr>
      <w:tr w:rsidR="00F131F8" w:rsidRPr="00FE6EA8" w14:paraId="0896F2FC" w14:textId="77777777" w:rsidTr="001D2FA9">
        <w:tc>
          <w:tcPr>
            <w:tcW w:w="2610" w:type="dxa"/>
            <w:shd w:val="clear" w:color="auto" w:fill="auto"/>
          </w:tcPr>
          <w:p w14:paraId="096768CD" w14:textId="382466DF" w:rsidR="00F131F8" w:rsidRPr="00FE6EA8" w:rsidRDefault="00F131F8" w:rsidP="00F131F8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เงินปันผลประจำปี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2562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F2C475A" w14:textId="462983CD" w:rsidR="00F131F8" w:rsidRPr="00FE6EA8" w:rsidRDefault="00F131F8" w:rsidP="00F131F8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กรกฎาคม</w:t>
            </w:r>
            <w:r w:rsidRPr="00FE6EA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E6EA8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BA4174" w14:textId="6A18BD0B" w:rsidR="00F131F8" w:rsidRPr="00FE6EA8" w:rsidRDefault="00F131F8" w:rsidP="00F131F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สิงหาคม</w:t>
            </w:r>
            <w:r w:rsidRPr="00FE6EA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E6EA8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0" w:type="dxa"/>
          </w:tcPr>
          <w:p w14:paraId="446DDF59" w14:textId="2E67FB91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E3BDD" w14:textId="0D4022CF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>1.70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EB61A8" w14:textId="77777777" w:rsidR="00F131F8" w:rsidRPr="00FE6EA8" w:rsidRDefault="00F131F8" w:rsidP="00F131F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E31BD" w14:textId="13E49E82" w:rsidR="00F131F8" w:rsidRPr="00FE6EA8" w:rsidRDefault="00F131F8" w:rsidP="00F131F8">
            <w:pPr>
              <w:pStyle w:val="block"/>
              <w:tabs>
                <w:tab w:val="decimal" w:pos="329"/>
              </w:tabs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sz w:val="30"/>
                <w:szCs w:val="30"/>
              </w:rPr>
              <w:t>98.33</w:t>
            </w:r>
          </w:p>
        </w:tc>
      </w:tr>
      <w:tr w:rsidR="00F131F8" w:rsidRPr="00FE6EA8" w14:paraId="62FD6098" w14:textId="77777777" w:rsidTr="001D2FA9">
        <w:tc>
          <w:tcPr>
            <w:tcW w:w="4140" w:type="dxa"/>
            <w:gridSpan w:val="2"/>
            <w:shd w:val="clear" w:color="auto" w:fill="auto"/>
          </w:tcPr>
          <w:p w14:paraId="21F4606D" w14:textId="44A19E4B" w:rsidR="00F131F8" w:rsidRPr="00FE6EA8" w:rsidRDefault="00F131F8" w:rsidP="00F131F8">
            <w:pPr>
              <w:pStyle w:val="block"/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6EA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23F5E3" w14:textId="77777777" w:rsidR="00F131F8" w:rsidRPr="00FE6EA8" w:rsidRDefault="00F131F8" w:rsidP="00F131F8">
            <w:pPr>
              <w:pStyle w:val="block"/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9CD975" w14:textId="77777777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4F4F19" w14:textId="1CFC2436" w:rsidR="00F131F8" w:rsidRPr="00FE6EA8" w:rsidRDefault="00F131F8" w:rsidP="00F131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2.20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9A33A5" w14:textId="042712A5" w:rsidR="00F131F8" w:rsidRPr="00FE6EA8" w:rsidRDefault="00F131F8" w:rsidP="00F131F8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BC184E" w14:textId="4BFED0E2" w:rsidR="00F131F8" w:rsidRPr="00FE6EA8" w:rsidRDefault="00F131F8" w:rsidP="00F131F8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127.25</w:t>
            </w:r>
          </w:p>
        </w:tc>
      </w:tr>
    </w:tbl>
    <w:p w14:paraId="3915EA58" w14:textId="70B36FC7" w:rsidR="006B4DD5" w:rsidRDefault="000B4CAB" w:rsidP="003A4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DD7AA2">
        <w:rPr>
          <w:rFonts w:ascii="Angsana New" w:hAnsi="Angsana New"/>
          <w:b/>
          <w:bCs/>
          <w:sz w:val="30"/>
          <w:szCs w:val="30"/>
        </w:rPr>
        <w:t>3</w:t>
      </w:r>
      <w:r w:rsidR="00C7187D" w:rsidRPr="00C52C41">
        <w:rPr>
          <w:rFonts w:ascii="Angsana New" w:hAnsi="Angsana New"/>
          <w:b/>
          <w:bCs/>
          <w:sz w:val="30"/>
          <w:szCs w:val="30"/>
          <w:cs/>
        </w:rPr>
        <w:tab/>
      </w:r>
      <w:r w:rsidR="00D5793A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53FA3B90" w14:textId="77777777" w:rsidR="00167561" w:rsidRPr="00C52C41" w:rsidRDefault="00167561" w:rsidP="003A4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0E84324" w14:textId="44FAEA1C" w:rsidR="00B1338F" w:rsidRPr="009C40BF" w:rsidRDefault="00B1338F" w:rsidP="007D106B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C40BF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9C40BF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5FA9120B" w14:textId="77777777" w:rsidR="00B1338F" w:rsidRDefault="00B1338F" w:rsidP="00B13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9647D1F" w14:textId="3E5B637B" w:rsidR="00B1338F" w:rsidRPr="00B1338F" w:rsidRDefault="00B1338F" w:rsidP="00B13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1338F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</w:t>
      </w:r>
      <w:r w:rsidR="00306019">
        <w:rPr>
          <w:rFonts w:ascii="Angsana New" w:hAnsi="Angsana New"/>
          <w:sz w:val="30"/>
          <w:szCs w:val="30"/>
          <w:cs/>
        </w:rPr>
        <w:br/>
      </w:r>
      <w:r w:rsidRPr="00B1338F">
        <w:rPr>
          <w:rFonts w:ascii="Angsana New" w:hAnsi="Angsana New"/>
          <w:sz w:val="30"/>
          <w:szCs w:val="30"/>
          <w:cs/>
        </w:rPr>
        <w:t>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306019">
        <w:rPr>
          <w:rFonts w:ascii="Angsana New" w:hAnsi="Angsana New"/>
          <w:sz w:val="30"/>
          <w:szCs w:val="30"/>
          <w:cs/>
        </w:rPr>
        <w:br/>
      </w:r>
      <w:r w:rsidRPr="00B1338F">
        <w:rPr>
          <w:rFonts w:ascii="Angsana New" w:hAnsi="Angsana New"/>
          <w:sz w:val="30"/>
          <w:szCs w:val="30"/>
          <w:cs/>
        </w:rPr>
        <w:t>ทางการเงินที่วัดมูลค่าด้วย</w:t>
      </w:r>
      <w:r w:rsidR="004478DD">
        <w:rPr>
          <w:rFonts w:ascii="Angsana New" w:hAnsi="Angsana New" w:hint="cs"/>
          <w:sz w:val="30"/>
          <w:szCs w:val="30"/>
          <w:cs/>
        </w:rPr>
        <w:t>ราคาทุนตัดจำหน่าย</w:t>
      </w:r>
      <w:r w:rsidRPr="00B1338F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4E0CC63F" w14:textId="5348B393" w:rsidR="00E060C2" w:rsidRDefault="00E06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0802" w:type="dxa"/>
        <w:tblInd w:w="-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990"/>
        <w:gridCol w:w="180"/>
        <w:gridCol w:w="990"/>
        <w:gridCol w:w="180"/>
        <w:gridCol w:w="990"/>
        <w:gridCol w:w="180"/>
        <w:gridCol w:w="810"/>
        <w:gridCol w:w="180"/>
        <w:gridCol w:w="900"/>
        <w:gridCol w:w="184"/>
        <w:gridCol w:w="896"/>
        <w:gridCol w:w="180"/>
        <w:gridCol w:w="900"/>
        <w:gridCol w:w="180"/>
        <w:gridCol w:w="902"/>
      </w:tblGrid>
      <w:tr w:rsidR="00B1338F" w:rsidRPr="00F0616C" w14:paraId="74D2849E" w14:textId="77777777" w:rsidTr="003A0E67">
        <w:trPr>
          <w:cantSplit/>
          <w:trHeight w:val="326"/>
        </w:trPr>
        <w:tc>
          <w:tcPr>
            <w:tcW w:w="2160" w:type="dxa"/>
            <w:shd w:val="clear" w:color="auto" w:fill="auto"/>
            <w:vAlign w:val="bottom"/>
          </w:tcPr>
          <w:p w14:paraId="42D4B624" w14:textId="77777777" w:rsidR="00B1338F" w:rsidRPr="00F0616C" w:rsidRDefault="00B1338F" w:rsidP="007136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2" w:type="dxa"/>
            <w:gridSpan w:val="15"/>
            <w:vAlign w:val="bottom"/>
          </w:tcPr>
          <w:p w14:paraId="755C666E" w14:textId="3FA61769" w:rsidR="00B1338F" w:rsidRPr="00F0616C" w:rsidRDefault="00B1338F" w:rsidP="007136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16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/งบการเงินเฉพาะกิจการ</w:t>
            </w:r>
          </w:p>
        </w:tc>
      </w:tr>
      <w:tr w:rsidR="00B1338F" w:rsidRPr="00F0616C" w14:paraId="50A68675" w14:textId="77777777" w:rsidTr="003A0E67">
        <w:trPr>
          <w:cantSplit/>
          <w:trHeight w:val="200"/>
        </w:trPr>
        <w:tc>
          <w:tcPr>
            <w:tcW w:w="2160" w:type="dxa"/>
            <w:shd w:val="clear" w:color="auto" w:fill="auto"/>
            <w:vAlign w:val="bottom"/>
          </w:tcPr>
          <w:p w14:paraId="4B368893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0" w:type="dxa"/>
            <w:gridSpan w:val="7"/>
            <w:tcBorders>
              <w:bottom w:val="single" w:sz="4" w:space="0" w:color="auto"/>
            </w:tcBorders>
            <w:vAlign w:val="bottom"/>
          </w:tcPr>
          <w:p w14:paraId="06224DE4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6D12D92D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279C7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478DD" w:rsidRPr="00F0616C" w14:paraId="388E810A" w14:textId="77777777" w:rsidTr="003A0E67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1F811511" w14:textId="05404949" w:rsidR="004478DD" w:rsidRPr="00F0616C" w:rsidRDefault="004478DD" w:rsidP="004478DD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747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747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8747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3A0E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F994C12" w14:textId="7E1A710C" w:rsidR="004478DD" w:rsidRPr="004478DD" w:rsidRDefault="004478DD" w:rsidP="004478DD">
            <w:pPr>
              <w:pStyle w:val="acctfourfigures"/>
              <w:tabs>
                <w:tab w:val="clear" w:pos="765"/>
              </w:tabs>
              <w:ind w:left="-75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 w:rsidR="003A0E67"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611E97E" w14:textId="67084500" w:rsidR="004478DD" w:rsidRPr="00F0616C" w:rsidRDefault="004478DD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8376914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0C70A18" w14:textId="576FDCDC" w:rsidR="004478DD" w:rsidRPr="00F0616C" w:rsidRDefault="004478DD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 w:rsidR="003A0E67"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EDB0EC9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4D32D95" w14:textId="0C1D1CC1" w:rsidR="004478DD" w:rsidRPr="00DB2C51" w:rsidRDefault="004478DD" w:rsidP="004478DD">
            <w:pPr>
              <w:pStyle w:val="acctfourfigures"/>
              <w:tabs>
                <w:tab w:val="clear" w:pos="765"/>
              </w:tabs>
              <w:ind w:left="-165" w:right="-16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 w:rsidR="003A0E67"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วัดมูลค่าด้วยราคาทุน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ตัดจำหน่าย</w:t>
            </w:r>
            <w:r w:rsidR="00714BD8"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="00714BD8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4886A93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06D3AC9" w14:textId="77777777" w:rsidR="004478DD" w:rsidRPr="00F0616C" w:rsidRDefault="004478DD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165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974D907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6E19A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979EF" w14:textId="77777777" w:rsidR="004478DD" w:rsidRPr="00F0616C" w:rsidRDefault="004478DD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78703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358FA" w14:textId="77777777" w:rsidR="004478DD" w:rsidRPr="00F0616C" w:rsidRDefault="004478DD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95552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F0616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B1735" w14:textId="77777777" w:rsidR="004478DD" w:rsidRPr="00F0616C" w:rsidRDefault="004478DD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64629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478DD" w:rsidRPr="00F0616C" w14:paraId="7F31F600" w14:textId="77777777" w:rsidTr="003A0E67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4DF93712" w14:textId="77777777" w:rsidR="004478DD" w:rsidRPr="00F0616C" w:rsidRDefault="004478DD" w:rsidP="004478DD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2" w:type="dxa"/>
            <w:gridSpan w:val="15"/>
            <w:vAlign w:val="bottom"/>
          </w:tcPr>
          <w:p w14:paraId="6CC29098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0616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1D3D16" w:rsidRPr="00F0616C" w14:paraId="65C6FAF6" w14:textId="77777777" w:rsidTr="003A0E67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64CD1C73" w14:textId="472ED11C" w:rsidR="001D3D16" w:rsidRPr="001D3D16" w:rsidRDefault="001D3D16" w:rsidP="001D3D1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1D3D1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8642" w:type="dxa"/>
            <w:gridSpan w:val="15"/>
            <w:vAlign w:val="bottom"/>
          </w:tcPr>
          <w:p w14:paraId="2BC954CD" w14:textId="77777777" w:rsidR="001D3D16" w:rsidRPr="00F0616C" w:rsidRDefault="001D3D16" w:rsidP="004478DD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4478DD" w:rsidRPr="00F0616C" w14:paraId="14B9CC5A" w14:textId="77777777" w:rsidTr="003A0E67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595BC196" w14:textId="77777777" w:rsidR="004478DD" w:rsidRPr="00F0616C" w:rsidRDefault="004478DD" w:rsidP="004478DD">
            <w:pPr>
              <w:ind w:left="11" w:firstLine="1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0616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301E7F32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D0263A1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7FB4CF62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5684CFC5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4023AB6F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3748642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184F7004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A88FB5B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1FAADA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DEA2A0A" w14:textId="77777777" w:rsidR="004478DD" w:rsidRPr="00F0616C" w:rsidRDefault="004478DD" w:rsidP="004478DD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B5B87FD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7CE440" w14:textId="77777777" w:rsidR="004478DD" w:rsidRPr="00F0616C" w:rsidRDefault="004478DD" w:rsidP="004478DD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4D684F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A7583F" w14:textId="77777777" w:rsidR="004478DD" w:rsidRPr="00F0616C" w:rsidRDefault="004478DD" w:rsidP="004478DD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9F12F8B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FA7962" w:rsidRPr="00F0616C" w14:paraId="65A8D3CD" w14:textId="77777777" w:rsidTr="004D28A8">
        <w:trPr>
          <w:cantSplit/>
          <w:trHeight w:val="227"/>
        </w:trPr>
        <w:tc>
          <w:tcPr>
            <w:tcW w:w="3150" w:type="dxa"/>
            <w:gridSpan w:val="2"/>
            <w:shd w:val="clear" w:color="auto" w:fill="auto"/>
            <w:vAlign w:val="bottom"/>
          </w:tcPr>
          <w:p w14:paraId="7F02A552" w14:textId="3A709DE6" w:rsidR="00FA7962" w:rsidRPr="00F0616C" w:rsidRDefault="00FA7962" w:rsidP="00FA796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100" w:right="11" w:hanging="10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="000D3A17">
              <w:rPr>
                <w:rFonts w:ascii="Angsana New" w:hAnsi="Angsana New"/>
                <w:sz w:val="26"/>
                <w:szCs w:val="26"/>
              </w:rPr>
              <w:t>-</w:t>
            </w:r>
            <w:r w:rsidR="000D3A17"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เงินลงทุนใน</w:t>
            </w:r>
          </w:p>
        </w:tc>
        <w:tc>
          <w:tcPr>
            <w:tcW w:w="180" w:type="dxa"/>
            <w:vAlign w:val="bottom"/>
          </w:tcPr>
          <w:p w14:paraId="238D4017" w14:textId="77777777" w:rsidR="00FA7962" w:rsidRPr="00F0616C" w:rsidRDefault="00FA7962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CE06B39" w14:textId="77777777" w:rsidR="00FA7962" w:rsidRPr="00F0616C" w:rsidRDefault="00FA7962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87E64BD" w14:textId="77777777" w:rsidR="00FA7962" w:rsidRPr="00F0616C" w:rsidRDefault="00FA7962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EB8A64" w14:textId="77777777" w:rsidR="00FA7962" w:rsidRPr="00F0616C" w:rsidRDefault="00FA7962" w:rsidP="004478D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E28EF19" w14:textId="77777777" w:rsidR="00FA7962" w:rsidRPr="00F0616C" w:rsidRDefault="00FA7962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3698AF1" w14:textId="77777777" w:rsidR="00FA7962" w:rsidRPr="00F0616C" w:rsidRDefault="00FA7962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0418F0" w14:textId="77777777" w:rsidR="00FA7962" w:rsidRPr="00F0616C" w:rsidRDefault="00FA7962" w:rsidP="004478D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3DA3C6" w14:textId="77777777" w:rsidR="00FA7962" w:rsidRPr="00F0616C" w:rsidRDefault="00FA7962" w:rsidP="004478D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AC0D50B" w14:textId="77777777" w:rsidR="00FA7962" w:rsidRPr="00F0616C" w:rsidRDefault="00FA7962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2B9F969" w14:textId="77777777" w:rsidR="00FA7962" w:rsidRPr="00F0616C" w:rsidRDefault="00FA7962" w:rsidP="004478DD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A21912" w14:textId="77777777" w:rsidR="00FA7962" w:rsidRPr="00F0616C" w:rsidRDefault="00FA7962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A89EE8" w14:textId="77777777" w:rsidR="00FA7962" w:rsidRPr="00F0616C" w:rsidRDefault="00FA7962" w:rsidP="004478D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E4FC2E" w14:textId="77777777" w:rsidR="00FA7962" w:rsidRPr="00F0616C" w:rsidRDefault="00FA7962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AAB38A5" w14:textId="77777777" w:rsidR="00FA7962" w:rsidRPr="00F0616C" w:rsidRDefault="00FA7962" w:rsidP="004478DD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B81D5F" w:rsidRPr="00F0616C" w14:paraId="6EC95545" w14:textId="77777777" w:rsidTr="003A0E67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18D252B7" w14:textId="77777777" w:rsidR="00B81D5F" w:rsidRPr="00B95942" w:rsidRDefault="00B81D5F" w:rsidP="00B81D5F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</w:tcPr>
          <w:p w14:paraId="742CD763" w14:textId="77777777" w:rsidR="00B81D5F" w:rsidRDefault="00B81D5F" w:rsidP="00B81D5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BBF7E4" w14:textId="189DAE1A" w:rsidR="00B81D5F" w:rsidRPr="00B81D5F" w:rsidRDefault="00B81D5F" w:rsidP="00B81D5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1D5F">
              <w:rPr>
                <w:rFonts w:asciiTheme="majorBidi" w:hAnsiTheme="majorBidi" w:cstheme="majorBidi"/>
                <w:sz w:val="26"/>
                <w:szCs w:val="26"/>
              </w:rPr>
              <w:t>14,610</w:t>
            </w:r>
          </w:p>
        </w:tc>
        <w:tc>
          <w:tcPr>
            <w:tcW w:w="180" w:type="dxa"/>
          </w:tcPr>
          <w:p w14:paraId="6121D59F" w14:textId="77777777" w:rsidR="00B81D5F" w:rsidRPr="00B81D5F" w:rsidRDefault="00B81D5F" w:rsidP="00B81D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945C227" w14:textId="77777777" w:rsidR="00B81D5F" w:rsidRDefault="00B81D5F" w:rsidP="00B81D5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0D0EE6" w14:textId="05A014AC" w:rsidR="00B81D5F" w:rsidRPr="00B81D5F" w:rsidRDefault="00B81D5F" w:rsidP="00B81D5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1D5F">
              <w:rPr>
                <w:rFonts w:asciiTheme="majorBidi" w:hAnsiTheme="majorBidi" w:cstheme="majorBidi"/>
                <w:sz w:val="26"/>
                <w:szCs w:val="26"/>
              </w:rPr>
              <w:t>63,511</w:t>
            </w:r>
          </w:p>
        </w:tc>
        <w:tc>
          <w:tcPr>
            <w:tcW w:w="180" w:type="dxa"/>
          </w:tcPr>
          <w:p w14:paraId="12017B1A" w14:textId="77777777" w:rsidR="00B81D5F" w:rsidRPr="00B81D5F" w:rsidRDefault="00B81D5F" w:rsidP="00B81D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86A6959" w14:textId="77777777" w:rsidR="00B81D5F" w:rsidRDefault="00B81D5F" w:rsidP="00B81D5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DC5D59" w14:textId="5B04F651" w:rsidR="00B81D5F" w:rsidRPr="00B81D5F" w:rsidRDefault="00B81D5F" w:rsidP="00B81D5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1D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9F6156B" w14:textId="77777777" w:rsidR="00B81D5F" w:rsidRPr="00B81D5F" w:rsidRDefault="00B81D5F" w:rsidP="00B81D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7AA57EF" w14:textId="77777777" w:rsidR="00B81D5F" w:rsidRDefault="00B81D5F" w:rsidP="00B81D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A08DE7" w14:textId="6F55BFC2" w:rsidR="00B81D5F" w:rsidRPr="00B81D5F" w:rsidRDefault="00B81D5F" w:rsidP="00B81D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1D5F">
              <w:rPr>
                <w:rFonts w:asciiTheme="majorBidi" w:hAnsiTheme="majorBidi" w:cstheme="majorBidi"/>
                <w:sz w:val="26"/>
                <w:szCs w:val="26"/>
              </w:rPr>
              <w:t>78,121</w:t>
            </w:r>
          </w:p>
        </w:tc>
        <w:tc>
          <w:tcPr>
            <w:tcW w:w="180" w:type="dxa"/>
            <w:vAlign w:val="bottom"/>
          </w:tcPr>
          <w:p w14:paraId="4A709D33" w14:textId="77777777" w:rsidR="00B81D5F" w:rsidRPr="00B81D5F" w:rsidRDefault="00B81D5F" w:rsidP="00B81D5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4B95E7" w14:textId="6CB8B90D" w:rsidR="00B81D5F" w:rsidRPr="00B81D5F" w:rsidRDefault="00B81D5F" w:rsidP="00B81D5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1D5F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81D5F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7C299BB" w14:textId="77777777" w:rsidR="00B81D5F" w:rsidRPr="00B81D5F" w:rsidRDefault="00B81D5F" w:rsidP="00B81D5F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F907A78" w14:textId="37054647" w:rsidR="00B81D5F" w:rsidRPr="00B81D5F" w:rsidRDefault="00B81D5F" w:rsidP="00B81D5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1D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B717C6" w14:textId="77777777" w:rsidR="00B81D5F" w:rsidRPr="00B81D5F" w:rsidRDefault="00B81D5F" w:rsidP="00B81D5F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17DA07" w14:textId="6065DDEB" w:rsidR="00B81D5F" w:rsidRPr="00B81D5F" w:rsidRDefault="00B81D5F" w:rsidP="00B81D5F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1D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1402E0" w14:textId="77777777" w:rsidR="00B81D5F" w:rsidRPr="00B81D5F" w:rsidRDefault="00B81D5F" w:rsidP="00B81D5F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7BF3E64" w14:textId="3EFF6F31" w:rsidR="00B81D5F" w:rsidRPr="00B81D5F" w:rsidRDefault="00B81D5F" w:rsidP="00B81D5F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1D5F">
              <w:rPr>
                <w:rFonts w:asciiTheme="majorBidi" w:hAnsiTheme="majorBidi" w:cstheme="majorBidi"/>
                <w:sz w:val="26"/>
                <w:szCs w:val="26"/>
              </w:rPr>
              <w:t>78,121</w:t>
            </w:r>
          </w:p>
        </w:tc>
      </w:tr>
      <w:tr w:rsidR="00B81D5F" w:rsidRPr="00F0616C" w14:paraId="1427B93D" w14:textId="77777777" w:rsidTr="003A0E67">
        <w:trPr>
          <w:cantSplit/>
          <w:trHeight w:val="452"/>
        </w:trPr>
        <w:tc>
          <w:tcPr>
            <w:tcW w:w="2160" w:type="dxa"/>
            <w:shd w:val="clear" w:color="auto" w:fill="auto"/>
            <w:vAlign w:val="bottom"/>
          </w:tcPr>
          <w:p w14:paraId="3CD93B31" w14:textId="77777777" w:rsidR="00B81D5F" w:rsidRPr="00B95942" w:rsidRDefault="00B81D5F" w:rsidP="00B81D5F">
            <w:pPr>
              <w:ind w:left="195" w:hanging="180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</w:tcPr>
          <w:p w14:paraId="4E68B41F" w14:textId="77777777" w:rsidR="00B81D5F" w:rsidRDefault="00B81D5F" w:rsidP="00B81D5F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C09BD7" w14:textId="2A45AF74" w:rsidR="00B81D5F" w:rsidRPr="00B81D5F" w:rsidRDefault="00B81D5F" w:rsidP="00B81D5F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1D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C278D88" w14:textId="77777777" w:rsidR="00B81D5F" w:rsidRPr="00B81D5F" w:rsidRDefault="00B81D5F" w:rsidP="00B81D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10A8D7B" w14:textId="77777777" w:rsidR="00B81D5F" w:rsidRDefault="00B81D5F" w:rsidP="00B81D5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6D48CA" w14:textId="21D2DA39" w:rsidR="00B81D5F" w:rsidRPr="00B81D5F" w:rsidRDefault="00B81D5F" w:rsidP="00B81D5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1D5F">
              <w:rPr>
                <w:rFonts w:asciiTheme="majorBidi" w:hAnsiTheme="majorBidi" w:cstheme="majorBidi"/>
                <w:sz w:val="26"/>
                <w:szCs w:val="26"/>
              </w:rPr>
              <w:t>26,057</w:t>
            </w:r>
          </w:p>
        </w:tc>
        <w:tc>
          <w:tcPr>
            <w:tcW w:w="180" w:type="dxa"/>
          </w:tcPr>
          <w:p w14:paraId="5F8E3191" w14:textId="77777777" w:rsidR="00B81D5F" w:rsidRPr="00B81D5F" w:rsidRDefault="00B81D5F" w:rsidP="00B81D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7761007" w14:textId="77777777" w:rsidR="00B81D5F" w:rsidRDefault="00B81D5F" w:rsidP="00B81D5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106CC0" w14:textId="7CE27A2D" w:rsidR="00B81D5F" w:rsidRPr="00B81D5F" w:rsidRDefault="00B81D5F" w:rsidP="00B81D5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1D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A29033A" w14:textId="77777777" w:rsidR="00B81D5F" w:rsidRPr="00B81D5F" w:rsidRDefault="00B81D5F" w:rsidP="00B81D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0205BF5A" w14:textId="77777777" w:rsidR="00B81D5F" w:rsidRDefault="00B81D5F" w:rsidP="00B81D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6D9D1E" w14:textId="2751A3CD" w:rsidR="00B81D5F" w:rsidRPr="00B81D5F" w:rsidRDefault="00B81D5F" w:rsidP="00B81D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1D5F">
              <w:rPr>
                <w:rFonts w:asciiTheme="majorBidi" w:hAnsiTheme="majorBidi" w:cstheme="majorBidi"/>
                <w:sz w:val="26"/>
                <w:szCs w:val="26"/>
              </w:rPr>
              <w:t>26,057</w:t>
            </w:r>
          </w:p>
        </w:tc>
        <w:tc>
          <w:tcPr>
            <w:tcW w:w="180" w:type="dxa"/>
            <w:vAlign w:val="bottom"/>
          </w:tcPr>
          <w:p w14:paraId="42314198" w14:textId="77777777" w:rsidR="00B81D5F" w:rsidRPr="00B81D5F" w:rsidRDefault="00B81D5F" w:rsidP="00B81D5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AE38D0" w14:textId="4A762074" w:rsidR="00B81D5F" w:rsidRPr="00B81D5F" w:rsidRDefault="00B81D5F" w:rsidP="00B81D5F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1D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4C6772E" w14:textId="77777777" w:rsidR="00B81D5F" w:rsidRPr="00B81D5F" w:rsidRDefault="00B81D5F" w:rsidP="00B81D5F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CD6DDAE" w14:textId="30C7E5A6" w:rsidR="00B81D5F" w:rsidRPr="00B81D5F" w:rsidRDefault="00B81D5F" w:rsidP="00B81D5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1D5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031800" w14:textId="77777777" w:rsidR="00B81D5F" w:rsidRPr="00B81D5F" w:rsidRDefault="00B81D5F" w:rsidP="00B81D5F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BCB641" w14:textId="7FC1CD2B" w:rsidR="00B81D5F" w:rsidRPr="00B81D5F" w:rsidRDefault="00B81D5F" w:rsidP="00B81D5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1D5F">
              <w:rPr>
                <w:rFonts w:asciiTheme="majorBidi" w:hAnsiTheme="majorBidi" w:cstheme="majorBidi"/>
                <w:sz w:val="26"/>
                <w:szCs w:val="26"/>
              </w:rPr>
              <w:t>26,057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A8B800" w14:textId="77777777" w:rsidR="00B81D5F" w:rsidRPr="00B81D5F" w:rsidRDefault="00B81D5F" w:rsidP="00B81D5F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8A7B06B" w14:textId="48E8EFD8" w:rsidR="00B81D5F" w:rsidRPr="00B81D5F" w:rsidRDefault="00B81D5F" w:rsidP="00B81D5F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1D5F">
              <w:rPr>
                <w:rFonts w:asciiTheme="majorBidi" w:hAnsiTheme="majorBidi" w:cstheme="majorBidi"/>
                <w:sz w:val="26"/>
                <w:szCs w:val="26"/>
              </w:rPr>
              <w:t>26,057</w:t>
            </w:r>
          </w:p>
        </w:tc>
      </w:tr>
      <w:tr w:rsidR="004478DD" w:rsidRPr="00F0616C" w14:paraId="18F79E67" w14:textId="77777777" w:rsidTr="003A0E67">
        <w:trPr>
          <w:cantSplit/>
          <w:trHeight w:hRule="exact" w:val="317"/>
        </w:trPr>
        <w:tc>
          <w:tcPr>
            <w:tcW w:w="2160" w:type="dxa"/>
            <w:shd w:val="clear" w:color="auto" w:fill="auto"/>
            <w:vAlign w:val="bottom"/>
          </w:tcPr>
          <w:p w14:paraId="52FA0DC2" w14:textId="77777777" w:rsidR="004478DD" w:rsidRPr="00F0616C" w:rsidRDefault="004478DD" w:rsidP="004478DD">
            <w:pPr>
              <w:ind w:left="1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EEB8F2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55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A3A0437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C085D4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ADAD34F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7E94782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68F67C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4C4A5A0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712B5E8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D94366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0FB69CA" w14:textId="77777777" w:rsidR="004478DD" w:rsidRPr="00B1338F" w:rsidRDefault="004478DD" w:rsidP="004478DD">
            <w:pPr>
              <w:pStyle w:val="acctfourfigures"/>
              <w:tabs>
                <w:tab w:val="decimal" w:pos="440"/>
              </w:tabs>
              <w:spacing w:line="240" w:lineRule="atLeast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81613AC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FD642F" w14:textId="77777777" w:rsidR="004478DD" w:rsidRPr="00B1338F" w:rsidRDefault="004478DD" w:rsidP="004478DD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F9297B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B91552" w14:textId="77777777" w:rsidR="004478DD" w:rsidRPr="00B1338F" w:rsidRDefault="004478DD" w:rsidP="004478DD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473C91F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78DD" w:rsidRPr="00F0616C" w14:paraId="344FD42D" w14:textId="77777777" w:rsidTr="003A0E67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6E849DDF" w14:textId="77777777" w:rsidR="004478DD" w:rsidRPr="00DB2C51" w:rsidRDefault="004478DD" w:rsidP="004478DD">
            <w:pPr>
              <w:ind w:left="1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2C51">
              <w:rPr>
                <w:rStyle w:val="PageNumber"/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</w:t>
            </w:r>
            <w:r w:rsidRPr="00DB2C51">
              <w:rPr>
                <w:rStyle w:val="PageNumber"/>
                <w:rFonts w:ascii="Angsana New" w:hAnsi="Angsana New" w:hint="cs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90" w:type="dxa"/>
          </w:tcPr>
          <w:p w14:paraId="70A966A6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55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2DD3EB36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35F348AA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80" w:type="dxa"/>
          </w:tcPr>
          <w:p w14:paraId="513777A0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57F5151B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037A0CC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</w:tcPr>
          <w:p w14:paraId="212092D8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9AE2F1F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52C37B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4220C0B" w14:textId="77777777" w:rsidR="004478DD" w:rsidRPr="00B1338F" w:rsidRDefault="004478DD" w:rsidP="004478DD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934CAF9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5BAF84" w14:textId="77777777" w:rsidR="004478DD" w:rsidRPr="00B1338F" w:rsidRDefault="004478DD" w:rsidP="004478DD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691480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443929" w14:textId="77777777" w:rsidR="004478DD" w:rsidRPr="00B1338F" w:rsidRDefault="004478DD" w:rsidP="004478DD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B519862" w14:textId="77777777" w:rsidR="004478DD" w:rsidRPr="00B1338F" w:rsidRDefault="004478DD" w:rsidP="004478DD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7CD0" w:rsidRPr="00F0616C" w14:paraId="289B92C7" w14:textId="77777777" w:rsidTr="003A0E67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0C867263" w14:textId="77777777" w:rsidR="00207CD0" w:rsidRDefault="00207CD0" w:rsidP="00207CD0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</w:t>
            </w:r>
          </w:p>
          <w:p w14:paraId="61A80E10" w14:textId="0F11A74F" w:rsidR="00207CD0" w:rsidRPr="00F0616C" w:rsidRDefault="00207CD0" w:rsidP="00207CD0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ต่างประเทศล่วงหน้า</w:t>
            </w:r>
          </w:p>
        </w:tc>
        <w:tc>
          <w:tcPr>
            <w:tcW w:w="990" w:type="dxa"/>
          </w:tcPr>
          <w:p w14:paraId="44AE89EB" w14:textId="77777777" w:rsidR="00207CD0" w:rsidRDefault="00207CD0" w:rsidP="00207CD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65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7305967" w14:textId="3B7F6B42" w:rsidR="00207CD0" w:rsidRPr="00207CD0" w:rsidRDefault="00207CD0" w:rsidP="00207CD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(7,847)</w:t>
            </w:r>
          </w:p>
        </w:tc>
        <w:tc>
          <w:tcPr>
            <w:tcW w:w="180" w:type="dxa"/>
          </w:tcPr>
          <w:p w14:paraId="64E272DF" w14:textId="77777777" w:rsidR="00207CD0" w:rsidRPr="00B1338F" w:rsidRDefault="00207CD0" w:rsidP="00207CD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BB0FCC" w14:textId="77777777" w:rsidR="00207CD0" w:rsidRDefault="00207CD0" w:rsidP="00207CD0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E5DC687" w14:textId="3C59FB32" w:rsidR="00207CD0" w:rsidRPr="00B1338F" w:rsidRDefault="00207CD0" w:rsidP="00207CD0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E960A00" w14:textId="77777777" w:rsidR="00207CD0" w:rsidRPr="00B1338F" w:rsidRDefault="00207CD0" w:rsidP="00207CD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FCF173" w14:textId="77777777" w:rsidR="00207CD0" w:rsidRDefault="00207CD0" w:rsidP="00207CD0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D0A7D7C" w14:textId="3BC78ACA" w:rsidR="00207CD0" w:rsidRPr="00B1338F" w:rsidRDefault="00207CD0" w:rsidP="00207CD0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67CF5EF" w14:textId="77777777" w:rsidR="00207CD0" w:rsidRPr="00B1338F" w:rsidRDefault="00207CD0" w:rsidP="00207CD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3E53C30" w14:textId="77777777" w:rsidR="00207CD0" w:rsidRDefault="00207CD0" w:rsidP="00207CD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65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42F39D47" w14:textId="0C42AB5F" w:rsidR="00207CD0" w:rsidRPr="00B1338F" w:rsidRDefault="00207CD0" w:rsidP="00207CD0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1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(7,847)</w:t>
            </w:r>
          </w:p>
        </w:tc>
        <w:tc>
          <w:tcPr>
            <w:tcW w:w="180" w:type="dxa"/>
            <w:vAlign w:val="bottom"/>
          </w:tcPr>
          <w:p w14:paraId="16E58343" w14:textId="77777777" w:rsidR="00207CD0" w:rsidRPr="00B1338F" w:rsidRDefault="00207CD0" w:rsidP="00207CD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E96C57" w14:textId="74B51C3F" w:rsidR="00207CD0" w:rsidRPr="00B1338F" w:rsidRDefault="00207CD0" w:rsidP="00207CD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EEE3EFC" w14:textId="77777777" w:rsidR="00207CD0" w:rsidRPr="00B1338F" w:rsidRDefault="00207CD0" w:rsidP="00207CD0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</w:tcPr>
          <w:p w14:paraId="5EF34ADF" w14:textId="77777777" w:rsidR="00207CD0" w:rsidRDefault="00207CD0" w:rsidP="00207CD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65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4F353A5" w14:textId="368C39F5" w:rsidR="00207CD0" w:rsidRPr="00B1338F" w:rsidRDefault="00207CD0" w:rsidP="00207CD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(7,847)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DC8B6D" w14:textId="77777777" w:rsidR="00207CD0" w:rsidRPr="00B1338F" w:rsidRDefault="00207CD0" w:rsidP="00207CD0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DDAE11" w14:textId="3C9849E4" w:rsidR="00207CD0" w:rsidRPr="00B1338F" w:rsidRDefault="00207CD0" w:rsidP="00207CD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6B7102" w14:textId="77777777" w:rsidR="00207CD0" w:rsidRPr="00B1338F" w:rsidRDefault="00207CD0" w:rsidP="00207CD0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60071AA9" w14:textId="77777777" w:rsidR="00207CD0" w:rsidRDefault="00207CD0" w:rsidP="00207CD0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65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3DB215C" w14:textId="0B96B677" w:rsidR="00207CD0" w:rsidRPr="00B1338F" w:rsidRDefault="00207CD0" w:rsidP="00207CD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5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(7,847)</w:t>
            </w:r>
          </w:p>
        </w:tc>
      </w:tr>
    </w:tbl>
    <w:p w14:paraId="2FE37B38" w14:textId="13910BCC" w:rsidR="00C21AA7" w:rsidRDefault="00C21AA7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E7E59A4" w14:textId="77777777" w:rsidR="00C21AA7" w:rsidRDefault="00C21A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W w:w="10802" w:type="dxa"/>
        <w:tblInd w:w="-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990"/>
        <w:gridCol w:w="180"/>
        <w:gridCol w:w="990"/>
        <w:gridCol w:w="180"/>
        <w:gridCol w:w="990"/>
        <w:gridCol w:w="180"/>
        <w:gridCol w:w="810"/>
        <w:gridCol w:w="180"/>
        <w:gridCol w:w="900"/>
        <w:gridCol w:w="184"/>
        <w:gridCol w:w="896"/>
        <w:gridCol w:w="180"/>
        <w:gridCol w:w="900"/>
        <w:gridCol w:w="180"/>
        <w:gridCol w:w="902"/>
      </w:tblGrid>
      <w:tr w:rsidR="00C21AA7" w:rsidRPr="00F0616C" w14:paraId="5C771631" w14:textId="77777777" w:rsidTr="00BB76EC">
        <w:trPr>
          <w:cantSplit/>
          <w:trHeight w:val="326"/>
        </w:trPr>
        <w:tc>
          <w:tcPr>
            <w:tcW w:w="2160" w:type="dxa"/>
            <w:shd w:val="clear" w:color="auto" w:fill="auto"/>
            <w:vAlign w:val="bottom"/>
          </w:tcPr>
          <w:p w14:paraId="4C947B9C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2" w:type="dxa"/>
            <w:gridSpan w:val="15"/>
            <w:vAlign w:val="bottom"/>
          </w:tcPr>
          <w:p w14:paraId="7756EAB5" w14:textId="2CEEA1A5" w:rsidR="00C21AA7" w:rsidRPr="00F0616C" w:rsidRDefault="00C21AA7" w:rsidP="00BB76E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16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/งบการเงินเฉพาะกิจการ</w:t>
            </w:r>
          </w:p>
        </w:tc>
      </w:tr>
      <w:tr w:rsidR="00C21AA7" w:rsidRPr="00F0616C" w14:paraId="64A6F73F" w14:textId="77777777" w:rsidTr="00BB76EC">
        <w:trPr>
          <w:cantSplit/>
          <w:trHeight w:val="200"/>
        </w:trPr>
        <w:tc>
          <w:tcPr>
            <w:tcW w:w="2160" w:type="dxa"/>
            <w:shd w:val="clear" w:color="auto" w:fill="auto"/>
            <w:vAlign w:val="bottom"/>
          </w:tcPr>
          <w:p w14:paraId="5F9B3A21" w14:textId="77777777" w:rsidR="00C21AA7" w:rsidRPr="00F0616C" w:rsidRDefault="00C21AA7" w:rsidP="00BB76E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0" w:type="dxa"/>
            <w:gridSpan w:val="7"/>
            <w:tcBorders>
              <w:bottom w:val="single" w:sz="4" w:space="0" w:color="auto"/>
            </w:tcBorders>
            <w:vAlign w:val="bottom"/>
          </w:tcPr>
          <w:p w14:paraId="6111E625" w14:textId="77777777" w:rsidR="00C21AA7" w:rsidRPr="00F0616C" w:rsidRDefault="00C21AA7" w:rsidP="00BB76E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06B6F156" w14:textId="77777777" w:rsidR="00C21AA7" w:rsidRPr="00F0616C" w:rsidRDefault="00C21AA7" w:rsidP="00BB76E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52631" w14:textId="77777777" w:rsidR="00C21AA7" w:rsidRPr="00F0616C" w:rsidRDefault="00C21AA7" w:rsidP="00BB76E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21AA7" w:rsidRPr="00F0616C" w14:paraId="7B3FECF2" w14:textId="77777777" w:rsidTr="00BB76EC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46816BB" w14:textId="5BE871E8" w:rsidR="00C21AA7" w:rsidRPr="00F0616C" w:rsidRDefault="00C21AA7" w:rsidP="00BB76EC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747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747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8747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83D04E2" w14:textId="77777777" w:rsidR="00C21AA7" w:rsidRPr="004478DD" w:rsidRDefault="00C21AA7" w:rsidP="00BB76EC">
            <w:pPr>
              <w:pStyle w:val="acctfourfigures"/>
              <w:tabs>
                <w:tab w:val="clear" w:pos="765"/>
              </w:tabs>
              <w:ind w:left="-75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7F1432B" w14:textId="77777777" w:rsidR="00C21AA7" w:rsidRPr="00F0616C" w:rsidRDefault="00C21AA7" w:rsidP="00BB76E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DAAA622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6B43433" w14:textId="77777777" w:rsidR="00C21AA7" w:rsidRPr="00F0616C" w:rsidRDefault="00C21AA7" w:rsidP="00BB76E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A437E2A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A4BF1D7" w14:textId="77777777" w:rsidR="00C21AA7" w:rsidRPr="00DB2C51" w:rsidRDefault="00C21AA7" w:rsidP="00BB76EC">
            <w:pPr>
              <w:pStyle w:val="acctfourfigures"/>
              <w:tabs>
                <w:tab w:val="clear" w:pos="765"/>
              </w:tabs>
              <w:ind w:left="-165" w:right="-16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วัดมูลค่าด้วยราคาทุน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ตัดจำหน่าย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 xml:space="preserve"> - สุทธิ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E89A41C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169D2AB" w14:textId="77777777" w:rsidR="00C21AA7" w:rsidRPr="00F0616C" w:rsidRDefault="00C21AA7" w:rsidP="00BB76EC">
            <w:pPr>
              <w:pStyle w:val="acctfourfigures"/>
              <w:tabs>
                <w:tab w:val="clear" w:pos="765"/>
              </w:tabs>
              <w:spacing w:line="240" w:lineRule="atLeast"/>
              <w:ind w:left="-165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53C38D69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4E431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2F216" w14:textId="77777777" w:rsidR="00C21AA7" w:rsidRPr="00F0616C" w:rsidRDefault="00C21AA7" w:rsidP="00BB76E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DF802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0192D" w14:textId="77777777" w:rsidR="00C21AA7" w:rsidRPr="00F0616C" w:rsidRDefault="00C21AA7" w:rsidP="00BB76E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2B2E1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F0616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55248" w14:textId="77777777" w:rsidR="00C21AA7" w:rsidRPr="00F0616C" w:rsidRDefault="00C21AA7" w:rsidP="00BB76E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26740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21AA7" w:rsidRPr="00F0616C" w14:paraId="0368DD8C" w14:textId="77777777" w:rsidTr="00BB76EC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5E71F2ED" w14:textId="77777777" w:rsidR="00C21AA7" w:rsidRPr="00F0616C" w:rsidRDefault="00C21AA7" w:rsidP="00BB76EC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2" w:type="dxa"/>
            <w:gridSpan w:val="15"/>
            <w:vAlign w:val="bottom"/>
          </w:tcPr>
          <w:p w14:paraId="54816768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0616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964E4B" w:rsidRPr="00F0616C" w14:paraId="779ACA41" w14:textId="77777777" w:rsidTr="00BB76EC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29203DB4" w14:textId="4DF8B9FB" w:rsidR="00964E4B" w:rsidRPr="00964E4B" w:rsidRDefault="00964E4B" w:rsidP="00964E4B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64E4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2564</w:t>
            </w:r>
          </w:p>
        </w:tc>
        <w:tc>
          <w:tcPr>
            <w:tcW w:w="8642" w:type="dxa"/>
            <w:gridSpan w:val="15"/>
            <w:vAlign w:val="bottom"/>
          </w:tcPr>
          <w:p w14:paraId="54EBDD6F" w14:textId="77777777" w:rsidR="00964E4B" w:rsidRPr="00F0616C" w:rsidRDefault="00964E4B" w:rsidP="00BB76EC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C21AA7" w:rsidRPr="00F0616C" w14:paraId="520E6B64" w14:textId="77777777" w:rsidTr="00BB76EC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6907F263" w14:textId="77777777" w:rsidR="00C21AA7" w:rsidRPr="00F0616C" w:rsidRDefault="00C21AA7" w:rsidP="00BB76EC">
            <w:pPr>
              <w:ind w:left="11" w:firstLine="1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0616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70EAB872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7B2F09C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26C592F9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04A42F81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29BF218F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24773F8C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0DCD941C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22B7BD22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DF7559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0A5D9C9" w14:textId="77777777" w:rsidR="00C21AA7" w:rsidRPr="00F0616C" w:rsidRDefault="00C21AA7" w:rsidP="00BB76E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5A0B0A2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A53509" w14:textId="77777777" w:rsidR="00C21AA7" w:rsidRPr="00F0616C" w:rsidRDefault="00C21AA7" w:rsidP="00BB76E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F054CA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F19DE7" w14:textId="77777777" w:rsidR="00C21AA7" w:rsidRPr="00F0616C" w:rsidRDefault="00C21AA7" w:rsidP="00BB76E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2437C8F" w14:textId="77777777" w:rsidR="00C21AA7" w:rsidRPr="00F0616C" w:rsidRDefault="00C21AA7" w:rsidP="00BB76E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322E0B" w:rsidRPr="00F0616C" w14:paraId="25ED84C7" w14:textId="77777777" w:rsidTr="006E2AC4">
        <w:trPr>
          <w:cantSplit/>
          <w:trHeight w:val="227"/>
        </w:trPr>
        <w:tc>
          <w:tcPr>
            <w:tcW w:w="3150" w:type="dxa"/>
            <w:gridSpan w:val="2"/>
            <w:shd w:val="clear" w:color="auto" w:fill="auto"/>
            <w:vAlign w:val="bottom"/>
          </w:tcPr>
          <w:p w14:paraId="7D4AC408" w14:textId="521488D1" w:rsidR="00322E0B" w:rsidRPr="00322E0B" w:rsidRDefault="00322E0B" w:rsidP="00322E0B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100" w:right="11" w:hanging="10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="000D3A17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="000D3A17">
              <w:rPr>
                <w:rFonts w:ascii="Angsana New" w:hAnsi="Angsana New"/>
                <w:sz w:val="26"/>
                <w:szCs w:val="26"/>
                <w:lang w:val="en-US" w:bidi="th-TH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เงินลงทุนใน</w:t>
            </w:r>
          </w:p>
        </w:tc>
        <w:tc>
          <w:tcPr>
            <w:tcW w:w="180" w:type="dxa"/>
            <w:vAlign w:val="bottom"/>
          </w:tcPr>
          <w:p w14:paraId="384F5E6B" w14:textId="77777777" w:rsidR="00322E0B" w:rsidRPr="00F0616C" w:rsidRDefault="00322E0B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7E5FDEB" w14:textId="77777777" w:rsidR="00322E0B" w:rsidRPr="00F0616C" w:rsidRDefault="00322E0B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D4B126A" w14:textId="77777777" w:rsidR="00322E0B" w:rsidRPr="00F0616C" w:rsidRDefault="00322E0B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40E3185" w14:textId="77777777" w:rsidR="00322E0B" w:rsidRPr="00F0616C" w:rsidRDefault="00322E0B" w:rsidP="00BB76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F8E79F5" w14:textId="77777777" w:rsidR="00322E0B" w:rsidRPr="00F0616C" w:rsidRDefault="00322E0B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7E98026" w14:textId="77777777" w:rsidR="00322E0B" w:rsidRPr="00F0616C" w:rsidRDefault="00322E0B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3E60AF9" w14:textId="77777777" w:rsidR="00322E0B" w:rsidRPr="00F0616C" w:rsidRDefault="00322E0B" w:rsidP="00BB76E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3FABC6" w14:textId="77777777" w:rsidR="00322E0B" w:rsidRPr="00F0616C" w:rsidRDefault="00322E0B" w:rsidP="00BB76E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4ADC968" w14:textId="77777777" w:rsidR="00322E0B" w:rsidRPr="00F0616C" w:rsidRDefault="00322E0B" w:rsidP="00BB76E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A148C00" w14:textId="77777777" w:rsidR="00322E0B" w:rsidRPr="00F0616C" w:rsidRDefault="00322E0B" w:rsidP="00BB76EC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4BA115" w14:textId="77777777" w:rsidR="00322E0B" w:rsidRPr="00F0616C" w:rsidRDefault="00322E0B" w:rsidP="00BB76E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6F8E99" w14:textId="77777777" w:rsidR="00322E0B" w:rsidRPr="00F0616C" w:rsidRDefault="00322E0B" w:rsidP="00BB76E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BE7A0B" w14:textId="77777777" w:rsidR="00322E0B" w:rsidRPr="00F0616C" w:rsidRDefault="00322E0B" w:rsidP="00BB76E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55CD895" w14:textId="77777777" w:rsidR="00322E0B" w:rsidRPr="00F0616C" w:rsidRDefault="00322E0B" w:rsidP="00BB76EC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21AA7" w:rsidRPr="00F0616C" w14:paraId="3645B9F4" w14:textId="77777777" w:rsidTr="00BB76EC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240B860F" w14:textId="77777777" w:rsidR="00C21AA7" w:rsidRPr="00B95942" w:rsidRDefault="00C21AA7" w:rsidP="00BB76EC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</w:tcPr>
          <w:p w14:paraId="0570B3F4" w14:textId="77777777" w:rsidR="00C21AA7" w:rsidRDefault="00C21AA7" w:rsidP="00BB76E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922B707" w14:textId="10FA8F71" w:rsidR="00C21AA7" w:rsidRPr="00B1338F" w:rsidRDefault="00C21AA7" w:rsidP="00BB76E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14,610</w:t>
            </w:r>
          </w:p>
        </w:tc>
        <w:tc>
          <w:tcPr>
            <w:tcW w:w="180" w:type="dxa"/>
          </w:tcPr>
          <w:p w14:paraId="73D46F9E" w14:textId="77777777" w:rsidR="00C21AA7" w:rsidRPr="00B1338F" w:rsidRDefault="00C21AA7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0674A23" w14:textId="77777777" w:rsidR="00C21AA7" w:rsidRDefault="00C21AA7" w:rsidP="00BB76E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37CAE5B4" w14:textId="23AFF56E" w:rsidR="00C21AA7" w:rsidRPr="00B1338F" w:rsidRDefault="00C21AA7" w:rsidP="00BB76E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59,270</w:t>
            </w:r>
          </w:p>
        </w:tc>
        <w:tc>
          <w:tcPr>
            <w:tcW w:w="180" w:type="dxa"/>
          </w:tcPr>
          <w:p w14:paraId="7DDAF40B" w14:textId="77777777" w:rsidR="00C21AA7" w:rsidRPr="00B1338F" w:rsidRDefault="00C21AA7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D982355" w14:textId="77777777" w:rsidR="00C21AA7" w:rsidRDefault="00C21AA7" w:rsidP="00BB76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3D1390A" w14:textId="19842550" w:rsidR="00C21AA7" w:rsidRPr="00B1338F" w:rsidRDefault="00C21AA7" w:rsidP="00BB76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8615F8" w14:textId="77777777" w:rsidR="00C21AA7" w:rsidRPr="00B1338F" w:rsidRDefault="00C21AA7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EF6713F" w14:textId="77777777" w:rsidR="002726BC" w:rsidRDefault="002726BC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F057CB2" w14:textId="72799FDA" w:rsidR="00C21AA7" w:rsidRPr="00B1338F" w:rsidRDefault="002726BC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73,880</w:t>
            </w:r>
          </w:p>
        </w:tc>
        <w:tc>
          <w:tcPr>
            <w:tcW w:w="180" w:type="dxa"/>
            <w:vAlign w:val="bottom"/>
          </w:tcPr>
          <w:p w14:paraId="708D9BF1" w14:textId="77777777" w:rsidR="00C21AA7" w:rsidRPr="00B1338F" w:rsidRDefault="00C21AA7" w:rsidP="00BB76E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A4603E" w14:textId="163D1ACC" w:rsidR="00C21AA7" w:rsidRPr="00B1338F" w:rsidRDefault="002726BC" w:rsidP="00BB76E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73,880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40CEF62" w14:textId="77777777" w:rsidR="00C21AA7" w:rsidRPr="00B1338F" w:rsidRDefault="00C21AA7" w:rsidP="00BB76E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F4859AC" w14:textId="4E0A6C15" w:rsidR="00C21AA7" w:rsidRPr="00B1338F" w:rsidRDefault="002726BC" w:rsidP="00BB76EC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A4D181" w14:textId="77777777" w:rsidR="00C21AA7" w:rsidRPr="00B1338F" w:rsidRDefault="00C21AA7" w:rsidP="00BB76E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0640A3" w14:textId="6661BC70" w:rsidR="00C21AA7" w:rsidRPr="00B1338F" w:rsidRDefault="002726BC" w:rsidP="00BB76E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EABA4E" w14:textId="77777777" w:rsidR="00C21AA7" w:rsidRPr="00B1338F" w:rsidRDefault="00C21AA7" w:rsidP="00BB76E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0FA1D60" w14:textId="619161D0" w:rsidR="00C21AA7" w:rsidRPr="00B1338F" w:rsidRDefault="002726BC" w:rsidP="00BB76EC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73,880</w:t>
            </w:r>
          </w:p>
        </w:tc>
      </w:tr>
      <w:tr w:rsidR="00C21AA7" w:rsidRPr="00F0616C" w14:paraId="38AE2DD1" w14:textId="77777777" w:rsidTr="00BB76EC">
        <w:trPr>
          <w:cantSplit/>
          <w:trHeight w:val="452"/>
        </w:trPr>
        <w:tc>
          <w:tcPr>
            <w:tcW w:w="2160" w:type="dxa"/>
            <w:shd w:val="clear" w:color="auto" w:fill="auto"/>
            <w:vAlign w:val="bottom"/>
          </w:tcPr>
          <w:p w14:paraId="2BFB8375" w14:textId="77777777" w:rsidR="00C21AA7" w:rsidRPr="00B95942" w:rsidRDefault="00C21AA7" w:rsidP="00BB76EC">
            <w:pPr>
              <w:ind w:left="195" w:hanging="180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</w:tcPr>
          <w:p w14:paraId="48E96530" w14:textId="77777777" w:rsidR="002726BC" w:rsidRDefault="002726BC" w:rsidP="00BB76E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AEEF3B9" w14:textId="6F6320AC" w:rsidR="00C21AA7" w:rsidRPr="00B1338F" w:rsidRDefault="002726BC" w:rsidP="00BB76E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C08E056" w14:textId="77777777" w:rsidR="00C21AA7" w:rsidRPr="00B1338F" w:rsidRDefault="00C21AA7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E769215" w14:textId="77777777" w:rsidR="002726BC" w:rsidRDefault="002726BC" w:rsidP="00BB76E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B93453F" w14:textId="01A1278A" w:rsidR="00C21AA7" w:rsidRPr="00B1338F" w:rsidRDefault="002726BC" w:rsidP="00BB76E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26,057</w:t>
            </w:r>
          </w:p>
        </w:tc>
        <w:tc>
          <w:tcPr>
            <w:tcW w:w="180" w:type="dxa"/>
          </w:tcPr>
          <w:p w14:paraId="4BD43B0E" w14:textId="77777777" w:rsidR="00C21AA7" w:rsidRPr="00B1338F" w:rsidRDefault="00C21AA7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367F590" w14:textId="77777777" w:rsidR="002726BC" w:rsidRDefault="002726BC" w:rsidP="00BB76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27EA78A1" w14:textId="2D305CE1" w:rsidR="00C21AA7" w:rsidRPr="00B1338F" w:rsidRDefault="002726BC" w:rsidP="00BB76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228B95" w14:textId="77777777" w:rsidR="00C21AA7" w:rsidRPr="00B1338F" w:rsidRDefault="00C21AA7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6AEA7C6" w14:textId="77777777" w:rsidR="00C21AA7" w:rsidRDefault="00C21AA7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D51BDD3" w14:textId="6CA9C95F" w:rsidR="002726BC" w:rsidRPr="00B1338F" w:rsidRDefault="002726BC" w:rsidP="00BB76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26,057</w:t>
            </w:r>
          </w:p>
        </w:tc>
        <w:tc>
          <w:tcPr>
            <w:tcW w:w="180" w:type="dxa"/>
            <w:vAlign w:val="bottom"/>
          </w:tcPr>
          <w:p w14:paraId="73EC3AAA" w14:textId="77777777" w:rsidR="00C21AA7" w:rsidRPr="00B1338F" w:rsidRDefault="00C21AA7" w:rsidP="00BB76E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938511" w14:textId="4139CE97" w:rsidR="00C21AA7" w:rsidRPr="00B1338F" w:rsidRDefault="002726BC" w:rsidP="00BB76EC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E64BA03" w14:textId="77777777" w:rsidR="00C21AA7" w:rsidRPr="00B1338F" w:rsidRDefault="00C21AA7" w:rsidP="00BB76E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940E0F3" w14:textId="00E12FC9" w:rsidR="00C21AA7" w:rsidRPr="00B1338F" w:rsidRDefault="002726BC" w:rsidP="00BB76EC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02BEA5" w14:textId="77777777" w:rsidR="00C21AA7" w:rsidRPr="00B1338F" w:rsidRDefault="00C21AA7" w:rsidP="00BB76E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5876C9" w14:textId="4F958243" w:rsidR="00C21AA7" w:rsidRPr="00B1338F" w:rsidRDefault="002726BC" w:rsidP="00BB76E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26,057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D1FBBA" w14:textId="77777777" w:rsidR="00C21AA7" w:rsidRPr="00B1338F" w:rsidRDefault="00C21AA7" w:rsidP="00BB76E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FB2C7F6" w14:textId="436D4F41" w:rsidR="00C21AA7" w:rsidRPr="00B1338F" w:rsidRDefault="002726BC" w:rsidP="00BB76EC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26,057</w:t>
            </w:r>
          </w:p>
        </w:tc>
      </w:tr>
      <w:tr w:rsidR="00C21AA7" w:rsidRPr="00F0616C" w14:paraId="56808E65" w14:textId="77777777" w:rsidTr="00BB76EC">
        <w:trPr>
          <w:cantSplit/>
          <w:trHeight w:hRule="exact" w:val="317"/>
        </w:trPr>
        <w:tc>
          <w:tcPr>
            <w:tcW w:w="2160" w:type="dxa"/>
            <w:shd w:val="clear" w:color="auto" w:fill="auto"/>
            <w:vAlign w:val="bottom"/>
          </w:tcPr>
          <w:p w14:paraId="0D2088AA" w14:textId="77777777" w:rsidR="00C21AA7" w:rsidRPr="00F0616C" w:rsidRDefault="00C21AA7" w:rsidP="00BB76EC">
            <w:pPr>
              <w:ind w:left="1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279E27" w14:textId="77777777" w:rsidR="00C21AA7" w:rsidRPr="00B1338F" w:rsidRDefault="00C21AA7" w:rsidP="00BB76EC">
            <w:pPr>
              <w:pStyle w:val="acctfourfigures"/>
              <w:tabs>
                <w:tab w:val="clear" w:pos="765"/>
                <w:tab w:val="decimal" w:pos="55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EEB0114" w14:textId="77777777" w:rsidR="00C21AA7" w:rsidRPr="00B1338F" w:rsidRDefault="00C21AA7" w:rsidP="00BB76E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953DF9" w14:textId="77777777" w:rsidR="00C21AA7" w:rsidRPr="00B1338F" w:rsidRDefault="00C21AA7" w:rsidP="00BB76E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0774DE7" w14:textId="77777777" w:rsidR="00C21AA7" w:rsidRPr="00B1338F" w:rsidRDefault="00C21AA7" w:rsidP="00BB76E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F46598" w14:textId="77777777" w:rsidR="00C21AA7" w:rsidRPr="00B1338F" w:rsidRDefault="00C21AA7" w:rsidP="00BB76E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9EA476C" w14:textId="77777777" w:rsidR="00C21AA7" w:rsidRPr="00B1338F" w:rsidRDefault="00C21AA7" w:rsidP="00BB76E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BC2AD7B" w14:textId="77777777" w:rsidR="00C21AA7" w:rsidRPr="00B1338F" w:rsidRDefault="00C21AA7" w:rsidP="00BB76E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686512D" w14:textId="77777777" w:rsidR="00C21AA7" w:rsidRPr="00B1338F" w:rsidRDefault="00C21AA7" w:rsidP="00BB76E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E5112E" w14:textId="77777777" w:rsidR="00C21AA7" w:rsidRPr="00B1338F" w:rsidRDefault="00C21AA7" w:rsidP="00BB76E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3D0BF7F" w14:textId="77777777" w:rsidR="00C21AA7" w:rsidRPr="00B1338F" w:rsidRDefault="00C21AA7" w:rsidP="00BB76EC">
            <w:pPr>
              <w:pStyle w:val="acctfourfigures"/>
              <w:tabs>
                <w:tab w:val="decimal" w:pos="440"/>
              </w:tabs>
              <w:spacing w:line="240" w:lineRule="atLeast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A4F1DEF" w14:textId="77777777" w:rsidR="00C21AA7" w:rsidRPr="00B1338F" w:rsidRDefault="00C21AA7" w:rsidP="00BB76E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3C5FDF" w14:textId="77777777" w:rsidR="00C21AA7" w:rsidRPr="00B1338F" w:rsidRDefault="00C21AA7" w:rsidP="00BB76E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36C634" w14:textId="77777777" w:rsidR="00C21AA7" w:rsidRPr="00B1338F" w:rsidRDefault="00C21AA7" w:rsidP="00BB76E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5E8AB7" w14:textId="77777777" w:rsidR="00C21AA7" w:rsidRPr="00B1338F" w:rsidRDefault="00C21AA7" w:rsidP="00BB76E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CFC4F71" w14:textId="77777777" w:rsidR="00C21AA7" w:rsidRPr="00B1338F" w:rsidRDefault="00C21AA7" w:rsidP="00BB76EC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1AA7" w:rsidRPr="00F0616C" w14:paraId="3FE893E0" w14:textId="77777777" w:rsidTr="00BB76EC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1CE3AB8F" w14:textId="77777777" w:rsidR="00C21AA7" w:rsidRPr="00DB2C51" w:rsidRDefault="00C21AA7" w:rsidP="00BB76EC">
            <w:pPr>
              <w:ind w:left="1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2C51">
              <w:rPr>
                <w:rStyle w:val="PageNumber"/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</w:t>
            </w:r>
            <w:r w:rsidRPr="00DB2C51">
              <w:rPr>
                <w:rStyle w:val="PageNumber"/>
                <w:rFonts w:ascii="Angsana New" w:hAnsi="Angsana New" w:hint="cs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90" w:type="dxa"/>
          </w:tcPr>
          <w:p w14:paraId="653951E2" w14:textId="77777777" w:rsidR="00C21AA7" w:rsidRPr="00B1338F" w:rsidRDefault="00C21AA7" w:rsidP="00BB76EC">
            <w:pPr>
              <w:pStyle w:val="acctfourfigures"/>
              <w:tabs>
                <w:tab w:val="clear" w:pos="765"/>
                <w:tab w:val="decimal" w:pos="55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63072922" w14:textId="77777777" w:rsidR="00C21AA7" w:rsidRPr="00B1338F" w:rsidRDefault="00C21AA7" w:rsidP="00BB76E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24C1FBFB" w14:textId="77777777" w:rsidR="00C21AA7" w:rsidRPr="00B1338F" w:rsidRDefault="00C21AA7" w:rsidP="00BB76E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80" w:type="dxa"/>
          </w:tcPr>
          <w:p w14:paraId="40ECA4F9" w14:textId="77777777" w:rsidR="00C21AA7" w:rsidRPr="00B1338F" w:rsidRDefault="00C21AA7" w:rsidP="00BB76E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5181C7A9" w14:textId="77777777" w:rsidR="00C21AA7" w:rsidRPr="00B1338F" w:rsidRDefault="00C21AA7" w:rsidP="00BB76E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AD58B1D" w14:textId="77777777" w:rsidR="00C21AA7" w:rsidRPr="00B1338F" w:rsidRDefault="00C21AA7" w:rsidP="00BB76E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</w:tcPr>
          <w:p w14:paraId="6D46C6E0" w14:textId="77777777" w:rsidR="00C21AA7" w:rsidRPr="00B1338F" w:rsidRDefault="00C21AA7" w:rsidP="00BB76E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4F487C94" w14:textId="77777777" w:rsidR="00C21AA7" w:rsidRPr="00B1338F" w:rsidRDefault="00C21AA7" w:rsidP="00BB76E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E027B0" w14:textId="77777777" w:rsidR="00C21AA7" w:rsidRPr="00B1338F" w:rsidRDefault="00C21AA7" w:rsidP="00BB76E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45F5051" w14:textId="77777777" w:rsidR="00C21AA7" w:rsidRPr="00B1338F" w:rsidRDefault="00C21AA7" w:rsidP="00BB76EC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7993B46" w14:textId="77777777" w:rsidR="00C21AA7" w:rsidRPr="00B1338F" w:rsidRDefault="00C21AA7" w:rsidP="00BB76E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83AC0C" w14:textId="77777777" w:rsidR="00C21AA7" w:rsidRPr="00B1338F" w:rsidRDefault="00C21AA7" w:rsidP="00BB76E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6C0402" w14:textId="77777777" w:rsidR="00C21AA7" w:rsidRPr="00B1338F" w:rsidRDefault="00C21AA7" w:rsidP="00BB76EC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E26452" w14:textId="77777777" w:rsidR="00C21AA7" w:rsidRPr="00B1338F" w:rsidRDefault="00C21AA7" w:rsidP="00BB76E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C2F5BFB" w14:textId="77777777" w:rsidR="00C21AA7" w:rsidRPr="00B1338F" w:rsidRDefault="00C21AA7" w:rsidP="00BB76E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1AA7" w:rsidRPr="00F0616C" w14:paraId="42067A03" w14:textId="77777777" w:rsidTr="00BB76EC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56B9D538" w14:textId="77777777" w:rsidR="002726BC" w:rsidRDefault="002726BC" w:rsidP="002726BC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</w:t>
            </w:r>
          </w:p>
          <w:p w14:paraId="587DD210" w14:textId="3235B7C3" w:rsidR="00C21AA7" w:rsidRPr="00F0616C" w:rsidRDefault="002726BC" w:rsidP="002726BC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ต่างประเทศล่วงหน้า</w:t>
            </w:r>
          </w:p>
        </w:tc>
        <w:tc>
          <w:tcPr>
            <w:tcW w:w="990" w:type="dxa"/>
          </w:tcPr>
          <w:p w14:paraId="51BCE7EA" w14:textId="77777777" w:rsidR="00C21AA7" w:rsidRDefault="00C21AA7" w:rsidP="00BB76E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65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DF099E9" w14:textId="5D3EFA77" w:rsidR="002726BC" w:rsidRPr="002726BC" w:rsidRDefault="002726BC" w:rsidP="00BB76E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13,221)</w:t>
            </w:r>
          </w:p>
        </w:tc>
        <w:tc>
          <w:tcPr>
            <w:tcW w:w="180" w:type="dxa"/>
          </w:tcPr>
          <w:p w14:paraId="424D6147" w14:textId="77777777" w:rsidR="00C21AA7" w:rsidRPr="00B1338F" w:rsidRDefault="00C21AA7" w:rsidP="00BB76E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0D805D" w14:textId="77777777" w:rsidR="00C21AA7" w:rsidRDefault="00C21AA7" w:rsidP="00BB76E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D99AE58" w14:textId="3E023E3C" w:rsidR="002726BC" w:rsidRPr="00B1338F" w:rsidRDefault="002726BC" w:rsidP="00BB76E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BC23FBB" w14:textId="77777777" w:rsidR="00C21AA7" w:rsidRPr="00B1338F" w:rsidRDefault="00C21AA7" w:rsidP="00BB76E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A8C9C1E" w14:textId="77777777" w:rsidR="00C21AA7" w:rsidRDefault="00C21AA7" w:rsidP="00BB76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613DA00" w14:textId="0F4E0CFC" w:rsidR="002726BC" w:rsidRPr="00B1338F" w:rsidRDefault="002726BC" w:rsidP="00BB76E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29F0F96" w14:textId="77777777" w:rsidR="00C21AA7" w:rsidRPr="00B1338F" w:rsidRDefault="00C21AA7" w:rsidP="00BB76E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FDA4E3F" w14:textId="77777777" w:rsidR="00C21AA7" w:rsidRDefault="00C21AA7" w:rsidP="00BB76EC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1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4B25C250" w14:textId="756AE207" w:rsidR="002726BC" w:rsidRPr="00B1338F" w:rsidRDefault="002726BC" w:rsidP="00BB76EC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1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(13,221)</w:t>
            </w:r>
          </w:p>
        </w:tc>
        <w:tc>
          <w:tcPr>
            <w:tcW w:w="180" w:type="dxa"/>
            <w:vAlign w:val="bottom"/>
          </w:tcPr>
          <w:p w14:paraId="029C4238" w14:textId="77777777" w:rsidR="00C21AA7" w:rsidRPr="00B1338F" w:rsidRDefault="00C21AA7" w:rsidP="00BB76E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A518F0" w14:textId="61B73F76" w:rsidR="00C21AA7" w:rsidRPr="00B1338F" w:rsidRDefault="002726BC" w:rsidP="00BB76E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BBA8AAE" w14:textId="77777777" w:rsidR="00C21AA7" w:rsidRPr="00B1338F" w:rsidRDefault="00C21AA7" w:rsidP="00BB76EC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</w:tcPr>
          <w:p w14:paraId="59D7B251" w14:textId="77777777" w:rsidR="00C21AA7" w:rsidRDefault="00C21AA7" w:rsidP="00BB76E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7E66F75E" w14:textId="7735CF61" w:rsidR="002726BC" w:rsidRPr="00B1338F" w:rsidRDefault="002726BC" w:rsidP="00BB76E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(13,221)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2CE043" w14:textId="77777777" w:rsidR="00C21AA7" w:rsidRPr="00B1338F" w:rsidRDefault="00C21AA7" w:rsidP="00BB76EC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A441C9" w14:textId="35B321B4" w:rsidR="00C21AA7" w:rsidRPr="00B1338F" w:rsidRDefault="002726BC" w:rsidP="00BB76E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7C6E85" w14:textId="77777777" w:rsidR="00C21AA7" w:rsidRPr="00B1338F" w:rsidRDefault="00C21AA7" w:rsidP="00BB76EC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6192996F" w14:textId="77777777" w:rsidR="00C21AA7" w:rsidRDefault="00C21AA7" w:rsidP="00BB76E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5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7A8CE7E" w14:textId="131D9BE6" w:rsidR="002726BC" w:rsidRPr="00B1338F" w:rsidRDefault="002726BC" w:rsidP="00BB76E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5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(13,221)</w:t>
            </w:r>
          </w:p>
        </w:tc>
      </w:tr>
    </w:tbl>
    <w:p w14:paraId="186D5C06" w14:textId="4182218B" w:rsidR="00CE08B1" w:rsidRPr="00B16CFC" w:rsidRDefault="00CE08B1" w:rsidP="00B16CFC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lang w:val="en-US" w:bidi="th-TH"/>
        </w:rPr>
      </w:pPr>
    </w:p>
    <w:p w14:paraId="384DA438" w14:textId="350DADB4" w:rsidR="00822942" w:rsidRPr="00822942" w:rsidRDefault="00822942" w:rsidP="00822942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22942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95745C8" w14:textId="77777777" w:rsidR="00822942" w:rsidRPr="00B16CFC" w:rsidRDefault="00822942" w:rsidP="00B16CFC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cs/>
          <w:lang w:val="en-US"/>
        </w:rPr>
      </w:pPr>
    </w:p>
    <w:p w14:paraId="169EDDC5" w14:textId="77777777" w:rsidR="00CE08B1" w:rsidRPr="0065174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val="en-US" w:bidi="th-TH"/>
        </w:rPr>
      </w:pPr>
      <w:r w:rsidRPr="0065174F">
        <w:rPr>
          <w:rFonts w:asciiTheme="majorBidi" w:hAnsiTheme="majorBidi" w:cs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65174F">
        <w:rPr>
          <w:rFonts w:asciiTheme="majorBidi" w:hAnsiTheme="majorBidi" w:cs="Angsana New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Pr="0065174F">
        <w:rPr>
          <w:rFonts w:asciiTheme="majorBidi" w:hAnsiTheme="majorBidi" w:cs="Angsana New" w:hint="cs"/>
          <w:b/>
          <w:bCs/>
          <w:sz w:val="30"/>
          <w:szCs w:val="30"/>
          <w:lang w:val="en-US" w:bidi="th-TH"/>
        </w:rPr>
        <w:t>3</w:t>
      </w:r>
    </w:p>
    <w:p w14:paraId="67AE9D50" w14:textId="5A5E0FC9" w:rsidR="00CE08B1" w:rsidRPr="009C40B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lang w:val="en-US" w:bidi="th-TH"/>
        </w:rPr>
      </w:pPr>
    </w:p>
    <w:tbl>
      <w:tblPr>
        <w:tblStyle w:val="TableGrid"/>
        <w:tblW w:w="69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36"/>
        <w:gridCol w:w="4084"/>
      </w:tblGrid>
      <w:tr w:rsidR="003B3ADE" w:rsidRPr="0065174F" w14:paraId="0EA95A46" w14:textId="77777777" w:rsidTr="00306019">
        <w:trPr>
          <w:tblHeader/>
        </w:trPr>
        <w:tc>
          <w:tcPr>
            <w:tcW w:w="2610" w:type="dxa"/>
            <w:vAlign w:val="bottom"/>
            <w:hideMark/>
          </w:tcPr>
          <w:p w14:paraId="72DC8DB1" w14:textId="77777777" w:rsidR="003B3ADE" w:rsidRPr="0065174F" w:rsidRDefault="003B3ADE" w:rsidP="0083002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517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1234B1DF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  <w:vAlign w:val="bottom"/>
            <w:hideMark/>
          </w:tcPr>
          <w:p w14:paraId="0A986127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517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B3ADE" w:rsidRPr="0065174F" w14:paraId="5D6BFA1A" w14:textId="77777777" w:rsidTr="003060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4F58B21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E715ED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</w:tcPr>
          <w:p w14:paraId="6E4113FD" w14:textId="70B69C0F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0" w:right="-108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5174F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มูลค่าสินทรัพย์สุทธิ</w:t>
            </w:r>
            <w:r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ณ วันที่รายงาน</w:t>
            </w:r>
            <w:r w:rsidR="00306019"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ที่ถูก</w:t>
            </w:r>
            <w:r w:rsidR="00306019" w:rsidRPr="0065174F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</w:t>
            </w:r>
          </w:p>
        </w:tc>
      </w:tr>
    </w:tbl>
    <w:p w14:paraId="65907B71" w14:textId="03899B7C" w:rsidR="006B3ED5" w:rsidRDefault="006B3ED5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cs/>
          <w:lang w:val="en-US" w:bidi="th-TH"/>
        </w:rPr>
      </w:pPr>
    </w:p>
    <w:p w14:paraId="511E9AAB" w14:textId="77777777" w:rsidR="006B3ED5" w:rsidRDefault="006B3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4"/>
          <w:szCs w:val="24"/>
          <w:cs/>
        </w:rPr>
      </w:pPr>
      <w:r>
        <w:rPr>
          <w:rFonts w:asciiTheme="majorBidi" w:hAnsiTheme="majorBidi"/>
          <w:b/>
          <w:bCs/>
          <w:sz w:val="24"/>
          <w:szCs w:val="24"/>
          <w:cs/>
        </w:rPr>
        <w:br w:type="page"/>
      </w:r>
    </w:p>
    <w:p w14:paraId="5931A095" w14:textId="77777777" w:rsidR="00CE08B1" w:rsidRPr="0065174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65174F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65174F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Pr="0065174F">
        <w:rPr>
          <w:rFonts w:asciiTheme="majorBidi" w:hAnsiTheme="majorBidi" w:cstheme="majorBidi" w:hint="cs"/>
          <w:b/>
          <w:bCs/>
          <w:sz w:val="30"/>
          <w:szCs w:val="30"/>
          <w:lang w:val="en-US" w:bidi="th-TH"/>
        </w:rPr>
        <w:t>2</w:t>
      </w:r>
    </w:p>
    <w:p w14:paraId="5FEA5F80" w14:textId="77777777" w:rsidR="00CE08B1" w:rsidRPr="009C40B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24"/>
          <w:szCs w:val="24"/>
          <w:lang w:val="en-US" w:bidi="th-TH"/>
        </w:rPr>
      </w:pPr>
    </w:p>
    <w:tbl>
      <w:tblPr>
        <w:tblStyle w:val="TableGrid"/>
        <w:tblW w:w="93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6"/>
        <w:gridCol w:w="236"/>
        <w:gridCol w:w="6424"/>
      </w:tblGrid>
      <w:tr w:rsidR="00CE08B1" w:rsidRPr="00783B85" w14:paraId="3E019AA9" w14:textId="77777777" w:rsidTr="00BE02D3">
        <w:trPr>
          <w:tblHeader/>
        </w:trPr>
        <w:tc>
          <w:tcPr>
            <w:tcW w:w="2666" w:type="dxa"/>
          </w:tcPr>
          <w:p w14:paraId="3D5E9681" w14:textId="77777777" w:rsidR="00CE08B1" w:rsidRPr="00783B85" w:rsidRDefault="00CE08B1" w:rsidP="0071368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0C0A701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29D3D0E5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E08B1" w:rsidRPr="00783B85" w14:paraId="6792C8D2" w14:textId="77777777" w:rsidTr="00BE02D3">
        <w:tc>
          <w:tcPr>
            <w:tcW w:w="2666" w:type="dxa"/>
          </w:tcPr>
          <w:p w14:paraId="5E972B72" w14:textId="77777777" w:rsidR="00CE08B1" w:rsidRPr="00783B85" w:rsidRDefault="00CE08B1" w:rsidP="0071368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86A9D63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5D24CB29" w14:textId="77777777" w:rsidR="00CE08B1" w:rsidRPr="00783B85" w:rsidRDefault="00CE08B1" w:rsidP="00714BD8">
            <w:pPr>
              <w:pStyle w:val="block"/>
              <w:spacing w:after="0" w:line="240" w:lineRule="auto"/>
              <w:ind w:left="135" w:right="-20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3B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</w:tbl>
    <w:p w14:paraId="013E82D7" w14:textId="5AA33055" w:rsidR="00C32508" w:rsidRDefault="00C32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3D8877C0" w14:textId="646E945C" w:rsidR="00BE02D3" w:rsidRPr="009C40BF" w:rsidRDefault="00BE02D3" w:rsidP="007D106B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C40BF">
        <w:rPr>
          <w:rFonts w:ascii="Angsana New" w:hAnsi="Angsana New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13901114" w14:textId="77777777" w:rsidR="00BE02D3" w:rsidRPr="009C40BF" w:rsidRDefault="00BE02D3" w:rsidP="00CE0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</w:p>
    <w:p w14:paraId="18EBF65F" w14:textId="5A577577" w:rsidR="00BE02D3" w:rsidRPr="009C40BF" w:rsidRDefault="00BE02D3" w:rsidP="00BE02D3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C40BF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  <w:r w:rsidRPr="009C40B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012BDAC7" w14:textId="77777777" w:rsidR="00BE02D3" w:rsidRPr="00306019" w:rsidRDefault="00BE02D3" w:rsidP="00BE02D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</w:p>
    <w:p w14:paraId="2F5766A4" w14:textId="7682B514" w:rsidR="00BE02D3" w:rsidRPr="00703C8D" w:rsidRDefault="00BE02D3" w:rsidP="00BE02D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03C8D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ความเสี่ยงของบริษัท</w:t>
      </w:r>
      <w:r w:rsidRPr="00703C8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03C8D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7096A09" w14:textId="77777777" w:rsidR="00BE02D3" w:rsidRPr="00306019" w:rsidRDefault="00BE02D3" w:rsidP="00BE02D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</w:p>
    <w:p w14:paraId="0673E223" w14:textId="3573C404" w:rsidR="00703C8D" w:rsidRPr="00703C8D" w:rsidRDefault="00BE02D3" w:rsidP="00BE02D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03C8D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</w:t>
      </w:r>
      <w:r w:rsidR="003060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03C8D">
        <w:rPr>
          <w:rFonts w:asciiTheme="majorBidi" w:hAnsiTheme="majorBidi" w:cstheme="majorBidi" w:hint="cs"/>
          <w:sz w:val="30"/>
          <w:szCs w:val="30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3B3ADE">
        <w:rPr>
          <w:rFonts w:asciiTheme="majorBidi" w:hAnsiTheme="majorBidi" w:cstheme="majorBidi"/>
          <w:sz w:val="30"/>
          <w:szCs w:val="30"/>
          <w:cs/>
        </w:rPr>
        <w:br/>
      </w:r>
      <w:r w:rsidRPr="00703C8D">
        <w:rPr>
          <w:rFonts w:asciiTheme="majorBidi" w:hAnsiTheme="majorBidi" w:cstheme="majorBidi" w:hint="cs"/>
          <w:sz w:val="30"/>
          <w:szCs w:val="30"/>
          <w:cs/>
        </w:rPr>
        <w:t>การดำเนินงานของบริษัท</w:t>
      </w:r>
      <w:r w:rsidRPr="00703C8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03C8D">
        <w:rPr>
          <w:rFonts w:asciiTheme="majorBidi" w:hAnsiTheme="majorBidi" w:cstheme="majorBidi" w:hint="cs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613D437" w14:textId="77777777" w:rsidR="00703C8D" w:rsidRPr="00306019" w:rsidRDefault="00703C8D" w:rsidP="00BE02D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</w:p>
    <w:p w14:paraId="79AE0970" w14:textId="353393AA" w:rsidR="00703C8D" w:rsidRDefault="00703C8D" w:rsidP="00BE02D3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703C8D">
        <w:rPr>
          <w:rFonts w:asciiTheme="majorBidi" w:hAnsiTheme="majorBidi"/>
          <w:sz w:val="30"/>
          <w:szCs w:val="30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</w:t>
      </w:r>
      <w:r w:rsidR="003B3ADE">
        <w:rPr>
          <w:rFonts w:asciiTheme="majorBidi" w:hAnsiTheme="majorBidi"/>
          <w:sz w:val="30"/>
          <w:szCs w:val="30"/>
          <w:cs/>
        </w:rPr>
        <w:br/>
      </w:r>
      <w:r w:rsidRPr="00703C8D">
        <w:rPr>
          <w:rFonts w:asciiTheme="majorBidi" w:hAnsiTheme="majorBidi"/>
          <w:sz w:val="30"/>
          <w:szCs w:val="30"/>
          <w:cs/>
        </w:rPr>
        <w:t xml:space="preserve">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</w:t>
      </w:r>
    </w:p>
    <w:p w14:paraId="223B1F59" w14:textId="5737D50F" w:rsidR="00BC251F" w:rsidRDefault="00BC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FE6B38E" w14:textId="115919B0" w:rsidR="00703C8D" w:rsidRPr="009C40BF" w:rsidRDefault="00703C8D" w:rsidP="00703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C40BF">
        <w:rPr>
          <w:rFonts w:ascii="Angsana New" w:hAnsi="Angsana New" w:hint="cs"/>
          <w:i/>
          <w:iCs/>
          <w:sz w:val="30"/>
          <w:szCs w:val="30"/>
          <w:cs/>
        </w:rPr>
        <w:lastRenderedPageBreak/>
        <w:t>(ข.</w:t>
      </w:r>
      <w:r w:rsidR="00104637" w:rsidRPr="009C40BF">
        <w:rPr>
          <w:rFonts w:ascii="Angsana New" w:hAnsi="Angsana New" w:hint="cs"/>
          <w:i/>
          <w:iCs/>
          <w:sz w:val="30"/>
          <w:szCs w:val="30"/>
        </w:rPr>
        <w:t>1</w:t>
      </w:r>
      <w:r w:rsidRPr="009C40BF"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  <w:r w:rsidRPr="009C40BF">
        <w:rPr>
          <w:rFonts w:ascii="Angsana New" w:hAnsi="Angsana New"/>
          <w:i/>
          <w:iCs/>
          <w:sz w:val="30"/>
          <w:szCs w:val="30"/>
          <w:cs/>
        </w:rPr>
        <w:t>ความเสี่ยงด้านเครดิต</w:t>
      </w:r>
    </w:p>
    <w:p w14:paraId="1FAD3737" w14:textId="4766518B" w:rsidR="00703C8D" w:rsidRPr="00306019" w:rsidRDefault="00703C8D" w:rsidP="00BE02D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</w:p>
    <w:p w14:paraId="3B532B12" w14:textId="013BAF7A" w:rsidR="00703C8D" w:rsidRPr="00703C8D" w:rsidRDefault="00703C8D" w:rsidP="00674234">
      <w:pPr>
        <w:tabs>
          <w:tab w:val="clear" w:pos="454"/>
          <w:tab w:val="clear" w:pos="907"/>
        </w:tabs>
        <w:spacing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03C8D">
        <w:rPr>
          <w:rFonts w:asciiTheme="majorBidi" w:hAnsi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ซึ่งโดยส่วนใหญ่เกิดจากลูกหนี้ที่เป็นลูกค้าของบริษัท</w:t>
      </w:r>
    </w:p>
    <w:p w14:paraId="4477E616" w14:textId="34874BDF" w:rsidR="000617A2" w:rsidRPr="00306019" w:rsidRDefault="000617A2" w:rsidP="00AC4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5766B46" w14:textId="63F4F9C2" w:rsidR="000B1897" w:rsidRPr="00C75F43" w:rsidRDefault="000B1897" w:rsidP="00703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9C40BF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9C40BF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9C40BF">
        <w:rPr>
          <w:rFonts w:asciiTheme="majorBidi" w:hAnsiTheme="majorBidi" w:cstheme="majorBidi"/>
          <w:i/>
          <w:iCs/>
          <w:sz w:val="30"/>
          <w:szCs w:val="30"/>
        </w:rPr>
        <w:t>.1.1)</w:t>
      </w:r>
      <w:r w:rsidR="00703C8D" w:rsidRPr="00C75F43">
        <w:rPr>
          <w:rFonts w:asciiTheme="majorBidi" w:hAnsiTheme="majorBidi" w:cstheme="majorBidi"/>
          <w:sz w:val="30"/>
          <w:szCs w:val="30"/>
          <w:cs/>
        </w:rPr>
        <w:tab/>
      </w:r>
      <w:r w:rsidRPr="00C75F43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6628421C" w14:textId="77777777" w:rsidR="000B1897" w:rsidRPr="00306019" w:rsidRDefault="000B1897" w:rsidP="000B1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30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26F001A4" w14:textId="481E7F70" w:rsidR="000B1897" w:rsidRPr="00624161" w:rsidRDefault="000B1897" w:rsidP="00674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3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624161">
        <w:rPr>
          <w:rFonts w:ascii="Angsana New" w:hAnsi="Angsana New"/>
          <w:sz w:val="30"/>
          <w:szCs w:val="30"/>
          <w:cs/>
        </w:rPr>
        <w:t xml:space="preserve">ความเสี่ยงด้านเครดิตของบริษัทได้รับอิทธิพลมาจากลักษณะเฉพาะตัวของลูกค้าแต่ละราย </w:t>
      </w:r>
      <w:r w:rsidR="00674234">
        <w:rPr>
          <w:rFonts w:ascii="Angsana New" w:hAnsi="Angsana New"/>
          <w:sz w:val="30"/>
          <w:szCs w:val="30"/>
          <w:cs/>
        </w:rPr>
        <w:br/>
      </w:r>
      <w:r w:rsidRPr="00624161">
        <w:rPr>
          <w:rFonts w:ascii="Angsana New" w:hAnsi="Angsana New"/>
          <w:sz w:val="30"/>
          <w:szCs w:val="30"/>
          <w:cs/>
        </w:rPr>
        <w:t>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7F0D26D9" w14:textId="36984B64" w:rsidR="000B1897" w:rsidRPr="00306019" w:rsidRDefault="000B1897" w:rsidP="000B1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30"/>
        </w:tabs>
        <w:spacing w:line="240" w:lineRule="auto"/>
        <w:ind w:left="1440"/>
        <w:jc w:val="thaiDistribute"/>
        <w:rPr>
          <w:rFonts w:ascii="Angsana New" w:hAnsi="Angsana New"/>
          <w:sz w:val="24"/>
          <w:szCs w:val="24"/>
        </w:rPr>
      </w:pPr>
    </w:p>
    <w:p w14:paraId="596712F6" w14:textId="5A520686" w:rsidR="000B1897" w:rsidRPr="0065174F" w:rsidRDefault="003B3ADE" w:rsidP="0065174F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65174F">
        <w:rPr>
          <w:rFonts w:ascii="Angsana New" w:hAnsi="Angsana New" w:hint="cs"/>
          <w:sz w:val="30"/>
          <w:szCs w:val="30"/>
          <w:cs/>
        </w:rPr>
        <w:t>ผู้</w:t>
      </w:r>
      <w:r w:rsidR="00624161" w:rsidRPr="0065174F">
        <w:rPr>
          <w:rFonts w:ascii="Angsana New" w:hAnsi="Angsana New"/>
          <w:sz w:val="30"/>
          <w:szCs w:val="30"/>
          <w:cs/>
        </w:rPr>
        <w:t>บริหารกำหนดนโยบายด้านเครดิตเพื่อวิเคราะห์ความน่าเชื่อถือของลูกค้ารายใหม่แต่ละรายก่อนที่บริษัทจะเสนอระยะเวลาและเงื่อนไขทางการค้า บริษัทจะทบทวนอันดับความน่าเชื่อถือภายนอก (ถ้ามี)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วงเงินยอดขายจะกำหนดไว้สำหรับลูกค้าแต่ละรายและจะทบทวนเป็นรายปี ยอดขายที่เกินกว่าวงเงินดังกล่าวต้องได้รับการอนุมัติจากผู้บริหาร</w:t>
      </w:r>
    </w:p>
    <w:p w14:paraId="624F57FC" w14:textId="77777777" w:rsidR="000B1897" w:rsidRPr="0065174F" w:rsidRDefault="000B1897" w:rsidP="00651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</w:p>
    <w:p w14:paraId="06098CE1" w14:textId="4CA8D7EF" w:rsidR="0066120D" w:rsidRDefault="0066120D" w:rsidP="0065174F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66120D">
        <w:rPr>
          <w:rFonts w:ascii="Angsana New" w:hAnsi="Angsana New"/>
          <w:sz w:val="30"/>
          <w:szCs w:val="30"/>
          <w:cs/>
        </w:rPr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>
        <w:rPr>
          <w:rFonts w:ascii="Angsana New" w:hAnsi="Angsana New"/>
          <w:sz w:val="30"/>
          <w:szCs w:val="30"/>
        </w:rPr>
        <w:t>120</w:t>
      </w:r>
      <w:r>
        <w:rPr>
          <w:rFonts w:ascii="Angsana New" w:hAnsi="Angsana New" w:hint="cs"/>
          <w:sz w:val="30"/>
          <w:szCs w:val="30"/>
          <w:cs/>
        </w:rPr>
        <w:t xml:space="preserve">วัน </w:t>
      </w:r>
      <w:r w:rsidRPr="0066120D">
        <w:rPr>
          <w:rFonts w:ascii="Angsana New" w:hAnsi="Angsana New"/>
          <w:sz w:val="30"/>
          <w:szCs w:val="30"/>
          <w:cs/>
        </w:rPr>
        <w:t>และมีการติดตามยอดคงค้างของลูกหนี้การค้าอย่างสม่ำเสมอ บริษัทพิจารณาการด้อยค่าทุกวัน      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="001F5D14">
        <w:rPr>
          <w:rFonts w:ascii="Angsana New" w:hAnsi="Angsana New"/>
          <w:sz w:val="30"/>
          <w:szCs w:val="30"/>
        </w:rPr>
        <w:t>/</w:t>
      </w:r>
      <w:r w:rsidRPr="0066120D">
        <w:rPr>
          <w:rFonts w:ascii="Angsana New" w:hAnsi="Angsana New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05C1CFF7" w14:textId="77777777" w:rsidR="0066120D" w:rsidRDefault="0066120D" w:rsidP="0066120D">
      <w:pPr>
        <w:tabs>
          <w:tab w:val="clear" w:pos="907"/>
          <w:tab w:val="left" w:pos="108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F92747" w14:textId="25AF1917" w:rsidR="000B1897" w:rsidRPr="0065174F" w:rsidRDefault="009125BC" w:rsidP="0065174F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ข้อมูลเกี่ยวกับความเสี่ยงด้านเครดิตและผลขาดทุนด้านเครดิตที่คาดว่าจะเกิดขึ้นของลูกหนี้การค้าเปิดเผยในหมายเหตุประกอบงบการเงินข้อ </w:t>
      </w:r>
      <w:r w:rsidR="00207CD0">
        <w:rPr>
          <w:rFonts w:ascii="Angsana New" w:hAnsi="Angsana New"/>
          <w:sz w:val="30"/>
          <w:szCs w:val="30"/>
        </w:rPr>
        <w:t>7</w:t>
      </w:r>
    </w:p>
    <w:p w14:paraId="7DB60DBF" w14:textId="4C3A609B" w:rsidR="00624161" w:rsidRPr="0065174F" w:rsidRDefault="00624161" w:rsidP="0065174F">
      <w:pPr>
        <w:tabs>
          <w:tab w:val="clear" w:pos="907"/>
          <w:tab w:val="left" w:pos="1080"/>
        </w:tabs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</w:p>
    <w:p w14:paraId="6B75D7B3" w14:textId="5F2CF223" w:rsidR="00624161" w:rsidRPr="0065174F" w:rsidRDefault="00624161" w:rsidP="00651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630"/>
        <w:jc w:val="thaiDistribute"/>
        <w:rPr>
          <w:rFonts w:ascii="Angsana New" w:hAnsi="Angsana New"/>
          <w:sz w:val="30"/>
          <w:szCs w:val="30"/>
        </w:rPr>
      </w:pPr>
      <w:r w:rsidRPr="0065174F">
        <w:rPr>
          <w:rFonts w:asciiTheme="majorBidi" w:hAnsiTheme="majorBidi" w:cstheme="majorBidi"/>
          <w:sz w:val="30"/>
          <w:szCs w:val="30"/>
        </w:rPr>
        <w:t>(</w:t>
      </w:r>
      <w:r w:rsidRPr="0065174F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65174F">
        <w:rPr>
          <w:rFonts w:asciiTheme="majorBidi" w:hAnsiTheme="majorBidi" w:cstheme="majorBidi"/>
          <w:sz w:val="30"/>
          <w:szCs w:val="30"/>
        </w:rPr>
        <w:t>.1.</w:t>
      </w:r>
      <w:r w:rsidR="00104637" w:rsidRPr="0065174F">
        <w:rPr>
          <w:rFonts w:asciiTheme="majorBidi" w:hAnsiTheme="majorBidi" w:cstheme="majorBidi" w:hint="cs"/>
          <w:sz w:val="30"/>
          <w:szCs w:val="30"/>
        </w:rPr>
        <w:t>2</w:t>
      </w:r>
      <w:r w:rsidRPr="0065174F">
        <w:rPr>
          <w:rFonts w:asciiTheme="majorBidi" w:hAnsiTheme="majorBidi" w:cstheme="majorBidi"/>
          <w:sz w:val="30"/>
          <w:szCs w:val="30"/>
        </w:rPr>
        <w:t>)</w:t>
      </w:r>
      <w:r w:rsidRPr="0065174F">
        <w:rPr>
          <w:rFonts w:asciiTheme="majorBidi" w:hAnsiTheme="majorBidi" w:cstheme="majorBidi"/>
          <w:sz w:val="30"/>
          <w:szCs w:val="30"/>
          <w:cs/>
        </w:rPr>
        <w:tab/>
        <w:t xml:space="preserve">เงินสดและรายการเทียบเท่าเงินสด </w:t>
      </w:r>
    </w:p>
    <w:p w14:paraId="3DEE140A" w14:textId="77777777" w:rsidR="00624161" w:rsidRPr="0065174F" w:rsidRDefault="00624161" w:rsidP="0065174F">
      <w:pPr>
        <w:pStyle w:val="block"/>
        <w:spacing w:after="0" w:line="240" w:lineRule="auto"/>
        <w:ind w:left="0" w:right="-7"/>
        <w:jc w:val="both"/>
        <w:rPr>
          <w:rFonts w:ascii="Angsana New" w:hAnsi="Angsana New" w:cs="Angsana New"/>
          <w:b/>
          <w:bCs/>
          <w:i/>
          <w:iCs/>
          <w:color w:val="0000FF"/>
          <w:sz w:val="30"/>
          <w:szCs w:val="30"/>
          <w:lang w:bidi="th-TH"/>
        </w:rPr>
      </w:pPr>
    </w:p>
    <w:p w14:paraId="7698FCD6" w14:textId="512E6BD4" w:rsidR="00624161" w:rsidRDefault="00624161" w:rsidP="00DD7AA2">
      <w:pPr>
        <w:pStyle w:val="block"/>
        <w:spacing w:after="0" w:line="240" w:lineRule="auto"/>
        <w:ind w:left="162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5174F">
        <w:rPr>
          <w:rFonts w:ascii="Angsana New" w:hAnsi="Angsana New" w:cs="Angsana New"/>
          <w:sz w:val="30"/>
          <w:szCs w:val="30"/>
          <w:cs/>
          <w:lang w:bidi="th-TH"/>
        </w:rPr>
        <w:t>ความเสี่ยงด้านเครดิตของบริษัทที่เกิดจากเงินสดและรายการเทียบเท่าเงินสด</w:t>
      </w:r>
      <w:r w:rsidR="00306019" w:rsidRPr="0065174F">
        <w:rPr>
          <w:rFonts w:ascii="Angsana New" w:hAnsi="Angsana New" w:cs="Angsana New" w:hint="cs"/>
          <w:sz w:val="30"/>
          <w:szCs w:val="30"/>
          <w:cs/>
          <w:lang w:bidi="th-TH"/>
        </w:rPr>
        <w:t>มี</w:t>
      </w:r>
      <w:r w:rsidRPr="0065174F">
        <w:rPr>
          <w:rFonts w:ascii="Angsana New" w:hAnsi="Angsana New" w:cs="Angsana New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 ซึ่งบริษัทพิจารณาว่ามีความเสี่ยงด้านเครดิตต่ำ</w:t>
      </w:r>
    </w:p>
    <w:p w14:paraId="3A72B93C" w14:textId="74DB6C02" w:rsidR="001D7395" w:rsidRPr="009C40BF" w:rsidRDefault="001D7395" w:rsidP="00651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C40BF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 w:rsidR="00674234" w:rsidRPr="009C40BF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9C40BF">
        <w:rPr>
          <w:rFonts w:ascii="Angsana New" w:hAnsi="Angsana New"/>
          <w:i/>
          <w:iCs/>
          <w:sz w:val="30"/>
          <w:szCs w:val="30"/>
          <w:cs/>
        </w:rPr>
        <w:t>.</w:t>
      </w:r>
      <w:r w:rsidR="00104637" w:rsidRPr="009C40BF">
        <w:rPr>
          <w:rFonts w:ascii="Angsana New" w:hAnsi="Angsana New" w:hint="cs"/>
          <w:i/>
          <w:iCs/>
          <w:sz w:val="30"/>
          <w:szCs w:val="30"/>
        </w:rPr>
        <w:t>2</w:t>
      </w:r>
      <w:r w:rsidRPr="009C40BF">
        <w:rPr>
          <w:rFonts w:ascii="Angsana New" w:hAnsi="Angsana New"/>
          <w:i/>
          <w:iCs/>
          <w:sz w:val="30"/>
          <w:szCs w:val="30"/>
          <w:cs/>
        </w:rPr>
        <w:t>)</w:t>
      </w:r>
      <w:r w:rsidR="00674234" w:rsidRPr="009C40B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9C40BF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9C40BF">
        <w:rPr>
          <w:rFonts w:ascii="Angsana New" w:hAnsi="Angsana New"/>
          <w:i/>
          <w:iCs/>
          <w:sz w:val="30"/>
          <w:szCs w:val="30"/>
          <w:cs/>
        </w:rPr>
        <w:t xml:space="preserve">วามเสี่ยงด้านสภาพคล่อง </w:t>
      </w:r>
    </w:p>
    <w:p w14:paraId="28978D52" w14:textId="77777777" w:rsidR="001D7395" w:rsidRPr="0065174F" w:rsidRDefault="001D7395" w:rsidP="00651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90"/>
        <w:jc w:val="thaiDistribute"/>
        <w:rPr>
          <w:rFonts w:ascii="Angsana New" w:hAnsi="Angsana New"/>
          <w:sz w:val="30"/>
          <w:szCs w:val="30"/>
        </w:rPr>
      </w:pPr>
    </w:p>
    <w:p w14:paraId="25E8555C" w14:textId="77777777" w:rsidR="001D7395" w:rsidRPr="0065174F" w:rsidRDefault="001D7395" w:rsidP="00651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5174F">
        <w:rPr>
          <w:rFonts w:ascii="Angsana New" w:hAnsi="Angsana New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 และลดผลกระทบจากความผันผวนในกระแสเงินสด</w:t>
      </w:r>
    </w:p>
    <w:p w14:paraId="5E390F68" w14:textId="55E3F985" w:rsidR="001D7395" w:rsidRPr="0065174F" w:rsidRDefault="001D7395" w:rsidP="00651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174F">
        <w:rPr>
          <w:rFonts w:ascii="Angsana New" w:hAnsi="Angsana New"/>
          <w:sz w:val="30"/>
          <w:szCs w:val="30"/>
          <w:cs/>
        </w:rPr>
        <w:t xml:space="preserve"> </w:t>
      </w:r>
    </w:p>
    <w:p w14:paraId="0B911F36" w14:textId="6DD63D13" w:rsidR="000B1897" w:rsidRPr="0065174F" w:rsidRDefault="001D7395" w:rsidP="00651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65174F">
        <w:rPr>
          <w:rFonts w:ascii="Angsana New" w:hAnsi="Angsana New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</w:t>
      </w:r>
      <w:r w:rsidR="009125BC">
        <w:rPr>
          <w:rFonts w:ascii="Angsana New" w:hAnsi="Angsana New" w:hint="cs"/>
          <w:sz w:val="30"/>
          <w:szCs w:val="30"/>
          <w:cs/>
        </w:rPr>
        <w:t>แสดง</w:t>
      </w:r>
      <w:r w:rsidRPr="0065174F">
        <w:rPr>
          <w:rFonts w:ascii="Angsana New" w:hAnsi="Angsana New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21400240" w14:textId="21D47D46" w:rsidR="00834578" w:rsidRDefault="00834578"/>
    <w:tbl>
      <w:tblPr>
        <w:tblpPr w:leftFromText="180" w:rightFromText="180" w:vertAnchor="text" w:horzAnchor="margin" w:tblpX="360" w:tblpY="2"/>
        <w:tblW w:w="979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0"/>
        <w:gridCol w:w="1080"/>
        <w:gridCol w:w="180"/>
        <w:gridCol w:w="1159"/>
        <w:gridCol w:w="180"/>
        <w:gridCol w:w="1159"/>
        <w:gridCol w:w="180"/>
        <w:gridCol w:w="1091"/>
      </w:tblGrid>
      <w:tr w:rsidR="003F4FEE" w:rsidRPr="00AC4FBE" w14:paraId="24DA7E11" w14:textId="77777777" w:rsidTr="0051147C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3421DA0B" w14:textId="449B9F6D" w:rsidR="003F4FEE" w:rsidRPr="00E828D5" w:rsidRDefault="003F4FEE" w:rsidP="0051147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89" w:type="dxa"/>
            <w:gridSpan w:val="9"/>
          </w:tcPr>
          <w:p w14:paraId="11B69763" w14:textId="016FC47E" w:rsidR="003F4FEE" w:rsidRPr="00AC4FBE" w:rsidRDefault="003F4FEE" w:rsidP="005114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3F4FEE" w:rsidRPr="001F42FB" w14:paraId="7A029961" w14:textId="77777777" w:rsidTr="0051147C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6D23287E" w14:textId="77777777" w:rsidR="003F4FEE" w:rsidRPr="00E828D5" w:rsidRDefault="003F4FEE" w:rsidP="0051147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8D54D33" w14:textId="77777777" w:rsidR="003F4FEE" w:rsidRPr="001F42FB" w:rsidRDefault="003F4FEE" w:rsidP="005114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9FF9F3B" w14:textId="77777777" w:rsidR="003F4FEE" w:rsidRPr="001F42FB" w:rsidRDefault="003F4FEE" w:rsidP="005114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2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C5E18" w14:textId="77777777" w:rsidR="003F4FEE" w:rsidRPr="001F42FB" w:rsidRDefault="003F4FEE" w:rsidP="005114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กระแสเงินสดตามสัญญา</w:t>
            </w:r>
          </w:p>
        </w:tc>
      </w:tr>
      <w:tr w:rsidR="003F4FEE" w:rsidRPr="00E828D5" w14:paraId="5873980F" w14:textId="77777777" w:rsidTr="0051147C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50C31633" w14:textId="7B43E683" w:rsidR="003F4FEE" w:rsidRPr="006248AE" w:rsidRDefault="003F4FEE" w:rsidP="0051147C">
            <w:pPr>
              <w:pStyle w:val="acctfourfigures"/>
              <w:tabs>
                <w:tab w:val="clear" w:pos="765"/>
              </w:tabs>
              <w:spacing w:line="240" w:lineRule="atLeast"/>
              <w:ind w:left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248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248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6248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</w:tcPr>
          <w:p w14:paraId="67377505" w14:textId="77777777" w:rsidR="003F4FEE" w:rsidRPr="00E828D5" w:rsidRDefault="003F4FEE" w:rsidP="005114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5591407E" w14:textId="77777777" w:rsidR="003F4FEE" w:rsidRPr="00E828D5" w:rsidRDefault="003F4FEE" w:rsidP="005114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40F65" w14:textId="77777777" w:rsidR="003F4FEE" w:rsidRPr="00E828D5" w:rsidRDefault="003F4FEE" w:rsidP="005114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ภายใน 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หรือน้อยกว่า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F6590" w14:textId="77777777" w:rsidR="003F4FEE" w:rsidRPr="00E828D5" w:rsidRDefault="003F4FEE" w:rsidP="0051147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83747" w14:textId="77777777" w:rsidR="003F4FEE" w:rsidRPr="00E828D5" w:rsidRDefault="003F4FEE" w:rsidP="0051147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มากกว่า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ปีแต่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ไม่เกิน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D8332" w14:textId="77777777" w:rsidR="003F4FEE" w:rsidRPr="00E828D5" w:rsidRDefault="003F4FEE" w:rsidP="0051147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EFE4A" w14:textId="77777777" w:rsidR="003F4FEE" w:rsidRPr="00E828D5" w:rsidRDefault="003F4FEE" w:rsidP="0051147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มากกว่า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E30A6" w14:textId="77777777" w:rsidR="003F4FEE" w:rsidRPr="00E828D5" w:rsidRDefault="003F4FEE" w:rsidP="0051147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D535A" w14:textId="77777777" w:rsidR="003F4FEE" w:rsidRPr="00E828D5" w:rsidRDefault="003F4FEE" w:rsidP="005114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</w:t>
            </w:r>
            <w:r w:rsidRPr="00E828D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วม</w:t>
            </w:r>
          </w:p>
        </w:tc>
      </w:tr>
      <w:tr w:rsidR="003F4FEE" w:rsidRPr="00A967F7" w14:paraId="2C3A08F3" w14:textId="77777777" w:rsidTr="0051147C">
        <w:trPr>
          <w:tblHeader/>
        </w:trPr>
        <w:tc>
          <w:tcPr>
            <w:tcW w:w="3510" w:type="dxa"/>
            <w:shd w:val="clear" w:color="auto" w:fill="auto"/>
          </w:tcPr>
          <w:p w14:paraId="659D54BC" w14:textId="77777777" w:rsidR="003F4FEE" w:rsidRPr="00A967F7" w:rsidRDefault="003F4FEE" w:rsidP="0051147C">
            <w:pPr>
              <w:ind w:left="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89" w:type="dxa"/>
            <w:gridSpan w:val="9"/>
          </w:tcPr>
          <w:p w14:paraId="5FC88F9B" w14:textId="77777777" w:rsidR="003F4FEE" w:rsidRPr="00A967F7" w:rsidRDefault="003F4FEE" w:rsidP="005114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A967F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BC251F" w:rsidRPr="00A967F7" w14:paraId="600E80AE" w14:textId="77777777" w:rsidTr="0051147C">
        <w:trPr>
          <w:tblHeader/>
        </w:trPr>
        <w:tc>
          <w:tcPr>
            <w:tcW w:w="3510" w:type="dxa"/>
            <w:shd w:val="clear" w:color="auto" w:fill="auto"/>
          </w:tcPr>
          <w:p w14:paraId="559EE8AD" w14:textId="0141DF4A" w:rsidR="00BC251F" w:rsidRPr="00BC251F" w:rsidRDefault="00BC251F" w:rsidP="0051147C">
            <w:pPr>
              <w:ind w:left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C25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2565</w:t>
            </w:r>
          </w:p>
        </w:tc>
        <w:tc>
          <w:tcPr>
            <w:tcW w:w="6289" w:type="dxa"/>
            <w:gridSpan w:val="9"/>
          </w:tcPr>
          <w:p w14:paraId="4C51253D" w14:textId="77777777" w:rsidR="00BC251F" w:rsidRPr="00A967F7" w:rsidRDefault="00BC251F" w:rsidP="005114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3F4FEE" w:rsidRPr="00E828D5" w14:paraId="6324ED75" w14:textId="77777777" w:rsidTr="0051147C">
        <w:trPr>
          <w:cantSplit/>
        </w:trPr>
        <w:tc>
          <w:tcPr>
            <w:tcW w:w="3510" w:type="dxa"/>
            <w:shd w:val="clear" w:color="auto" w:fill="auto"/>
          </w:tcPr>
          <w:p w14:paraId="49760B5F" w14:textId="77777777" w:rsidR="003F4FEE" w:rsidRPr="003B3ADE" w:rsidRDefault="003F4FEE" w:rsidP="0051147C">
            <w:pPr>
              <w:tabs>
                <w:tab w:val="clear" w:pos="454"/>
              </w:tabs>
              <w:ind w:left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B3A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509F2516" w14:textId="77777777" w:rsidR="003F4FEE" w:rsidRPr="00E828D5" w:rsidRDefault="003F4FEE" w:rsidP="005114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45E9436" w14:textId="77777777" w:rsidR="003F4FEE" w:rsidRPr="00E828D5" w:rsidRDefault="003F4FEE" w:rsidP="005114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B689F94" w14:textId="77777777" w:rsidR="003F4FEE" w:rsidRPr="00E828D5" w:rsidRDefault="003F4FEE" w:rsidP="005114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7BEC0F1" w14:textId="77777777" w:rsidR="003F4FEE" w:rsidRPr="00E828D5" w:rsidRDefault="003F4FEE" w:rsidP="0051147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2BFC9EAA" w14:textId="77777777" w:rsidR="003F4FEE" w:rsidRPr="00E828D5" w:rsidRDefault="003F4FEE" w:rsidP="005114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55FB3AE" w14:textId="77777777" w:rsidR="003F4FEE" w:rsidRPr="00E828D5" w:rsidRDefault="003F4FEE" w:rsidP="0051147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137CDE79" w14:textId="77777777" w:rsidR="003F4FEE" w:rsidRPr="00E828D5" w:rsidRDefault="003F4FEE" w:rsidP="005114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86F8DA4" w14:textId="77777777" w:rsidR="003F4FEE" w:rsidRPr="00E828D5" w:rsidRDefault="003F4FEE" w:rsidP="0051147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shd w:val="clear" w:color="auto" w:fill="auto"/>
          </w:tcPr>
          <w:p w14:paraId="2A99A392" w14:textId="77777777" w:rsidR="003F4FEE" w:rsidRPr="00E828D5" w:rsidRDefault="003F4FEE" w:rsidP="0051147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547D5" w:rsidRPr="001D7395" w14:paraId="33553E5B" w14:textId="77777777" w:rsidTr="0051147C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1AB67E0B" w14:textId="77777777" w:rsidR="00F547D5" w:rsidRPr="004F7A6E" w:rsidRDefault="00F547D5" w:rsidP="00F547D5">
            <w:pPr>
              <w:tabs>
                <w:tab w:val="clear" w:pos="227"/>
                <w:tab w:val="clear" w:pos="454"/>
                <w:tab w:val="clear" w:pos="680"/>
                <w:tab w:val="left" w:pos="63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660E2BFC" w14:textId="3B84A4D8" w:rsidR="00F547D5" w:rsidRPr="00F547D5" w:rsidRDefault="00F547D5" w:rsidP="00F547D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610,753</w:t>
            </w:r>
          </w:p>
        </w:tc>
        <w:tc>
          <w:tcPr>
            <w:tcW w:w="180" w:type="dxa"/>
            <w:vAlign w:val="bottom"/>
          </w:tcPr>
          <w:p w14:paraId="48BA4108" w14:textId="77777777" w:rsidR="00F547D5" w:rsidRPr="00F547D5" w:rsidRDefault="00F547D5" w:rsidP="00F547D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5DAB9F" w14:textId="6AB4BB99" w:rsidR="00F547D5" w:rsidRPr="00F547D5" w:rsidRDefault="00F547D5" w:rsidP="00F547D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610,753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8DB2D4" w14:textId="77777777" w:rsidR="00F547D5" w:rsidRPr="00F547D5" w:rsidRDefault="00F547D5" w:rsidP="00F547D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77122E1A" w14:textId="328DC136" w:rsidR="00F547D5" w:rsidRPr="00F547D5" w:rsidRDefault="00F547D5" w:rsidP="00F547D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7F9967" w14:textId="77777777" w:rsidR="00F547D5" w:rsidRPr="00F547D5" w:rsidRDefault="00F547D5" w:rsidP="00F547D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2D2CC4EF" w14:textId="033A0C4A" w:rsidR="00F547D5" w:rsidRPr="00F547D5" w:rsidRDefault="00F547D5" w:rsidP="00F547D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8BC75D" w14:textId="77777777" w:rsidR="00F547D5" w:rsidRPr="00F547D5" w:rsidRDefault="00F547D5" w:rsidP="00F547D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26BF9A6" w14:textId="64F613ED" w:rsidR="00F547D5" w:rsidRPr="00F547D5" w:rsidRDefault="00F547D5" w:rsidP="00F547D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610,753</w:t>
            </w:r>
          </w:p>
        </w:tc>
      </w:tr>
      <w:tr w:rsidR="00F547D5" w:rsidRPr="001D7395" w14:paraId="622B001D" w14:textId="77777777" w:rsidTr="0051147C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6845F602" w14:textId="77777777" w:rsidR="00F547D5" w:rsidRDefault="00F547D5" w:rsidP="00F547D5">
            <w:pPr>
              <w:tabs>
                <w:tab w:val="clear" w:pos="227"/>
                <w:tab w:val="clear" w:pos="454"/>
                <w:tab w:val="clear" w:pos="680"/>
                <w:tab w:val="left" w:pos="63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14:paraId="5EFB9978" w14:textId="4F6748E9" w:rsidR="00F547D5" w:rsidRPr="00F547D5" w:rsidRDefault="00F547D5" w:rsidP="00F547D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242,759</w:t>
            </w:r>
          </w:p>
        </w:tc>
        <w:tc>
          <w:tcPr>
            <w:tcW w:w="180" w:type="dxa"/>
          </w:tcPr>
          <w:p w14:paraId="753B7C43" w14:textId="77777777" w:rsidR="00F547D5" w:rsidRPr="00F547D5" w:rsidRDefault="00F547D5" w:rsidP="00F547D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61B1738" w14:textId="4864ED02" w:rsidR="00F547D5" w:rsidRPr="00F547D5" w:rsidRDefault="00F547D5" w:rsidP="00F547D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242,759</w:t>
            </w:r>
          </w:p>
        </w:tc>
        <w:tc>
          <w:tcPr>
            <w:tcW w:w="180" w:type="dxa"/>
            <w:shd w:val="clear" w:color="auto" w:fill="auto"/>
          </w:tcPr>
          <w:p w14:paraId="58568301" w14:textId="77777777" w:rsidR="00F547D5" w:rsidRPr="00F547D5" w:rsidRDefault="00F547D5" w:rsidP="00F547D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09EC9808" w14:textId="62E541D0" w:rsidR="00F547D5" w:rsidRPr="00F547D5" w:rsidRDefault="00F547D5" w:rsidP="00F547D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911624" w14:textId="77777777" w:rsidR="00F547D5" w:rsidRPr="00F547D5" w:rsidRDefault="00F547D5" w:rsidP="00F547D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5D0B357F" w14:textId="101AAB79" w:rsidR="00F547D5" w:rsidRPr="00F547D5" w:rsidRDefault="00F547D5" w:rsidP="00F547D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1041D9" w14:textId="77777777" w:rsidR="00F547D5" w:rsidRPr="00F547D5" w:rsidRDefault="00F547D5" w:rsidP="00F547D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shd w:val="clear" w:color="auto" w:fill="auto"/>
          </w:tcPr>
          <w:p w14:paraId="14BAED36" w14:textId="6A30EB70" w:rsidR="00F547D5" w:rsidRPr="00F547D5" w:rsidRDefault="00F547D5" w:rsidP="00F547D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242,759</w:t>
            </w:r>
          </w:p>
        </w:tc>
      </w:tr>
      <w:tr w:rsidR="00F547D5" w:rsidRPr="001D7395" w14:paraId="04BC5F7B" w14:textId="77777777" w:rsidTr="003A1FA5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26B04E06" w14:textId="77777777" w:rsidR="00F547D5" w:rsidRPr="00E828D5" w:rsidRDefault="00F547D5" w:rsidP="00F547D5">
            <w:pPr>
              <w:tabs>
                <w:tab w:val="clear" w:pos="227"/>
                <w:tab w:val="clear" w:pos="454"/>
                <w:tab w:val="clear" w:pos="680"/>
                <w:tab w:val="left" w:pos="63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AE0ED3" w14:textId="71C52783" w:rsidR="00F547D5" w:rsidRPr="00F547D5" w:rsidRDefault="00F547D5" w:rsidP="00F547D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333,729</w:t>
            </w:r>
          </w:p>
        </w:tc>
        <w:tc>
          <w:tcPr>
            <w:tcW w:w="180" w:type="dxa"/>
          </w:tcPr>
          <w:p w14:paraId="347B9BE8" w14:textId="77777777" w:rsidR="00F547D5" w:rsidRPr="00F547D5" w:rsidRDefault="00F547D5" w:rsidP="00F547D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18D24D" w14:textId="3389C826" w:rsidR="00F547D5" w:rsidRPr="00F547D5" w:rsidRDefault="00F547D5" w:rsidP="00F547D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49,634</w:t>
            </w:r>
          </w:p>
        </w:tc>
        <w:tc>
          <w:tcPr>
            <w:tcW w:w="180" w:type="dxa"/>
            <w:shd w:val="clear" w:color="auto" w:fill="auto"/>
          </w:tcPr>
          <w:p w14:paraId="24487E3C" w14:textId="77777777" w:rsidR="00F547D5" w:rsidRPr="00F547D5" w:rsidRDefault="00F547D5" w:rsidP="00F547D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0C1F885C" w14:textId="47D02183" w:rsidR="00F547D5" w:rsidRPr="00F547D5" w:rsidRDefault="00F547D5" w:rsidP="00F547D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180,589</w:t>
            </w:r>
          </w:p>
        </w:tc>
        <w:tc>
          <w:tcPr>
            <w:tcW w:w="180" w:type="dxa"/>
            <w:shd w:val="clear" w:color="auto" w:fill="auto"/>
          </w:tcPr>
          <w:p w14:paraId="30BEEC9E" w14:textId="77777777" w:rsidR="00F547D5" w:rsidRPr="00F547D5" w:rsidRDefault="00F547D5" w:rsidP="00F547D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27882FE8" w14:textId="16A271EA" w:rsidR="00F547D5" w:rsidRPr="00F547D5" w:rsidRDefault="00F547D5" w:rsidP="00F547D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203,613</w:t>
            </w:r>
          </w:p>
        </w:tc>
        <w:tc>
          <w:tcPr>
            <w:tcW w:w="180" w:type="dxa"/>
            <w:shd w:val="clear" w:color="auto" w:fill="auto"/>
          </w:tcPr>
          <w:p w14:paraId="2EA2AE33" w14:textId="77777777" w:rsidR="00F547D5" w:rsidRPr="00F547D5" w:rsidRDefault="00F547D5" w:rsidP="00F547D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201A8FA" w14:textId="70F8D0E2" w:rsidR="00F547D5" w:rsidRPr="00F547D5" w:rsidRDefault="00F547D5" w:rsidP="00F547D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433,836</w:t>
            </w:r>
          </w:p>
        </w:tc>
      </w:tr>
      <w:tr w:rsidR="00F547D5" w:rsidRPr="001D7395" w14:paraId="3E8F1A6E" w14:textId="77777777" w:rsidTr="003A1FA5">
        <w:trPr>
          <w:cantSplit/>
        </w:trPr>
        <w:tc>
          <w:tcPr>
            <w:tcW w:w="3510" w:type="dxa"/>
            <w:shd w:val="clear" w:color="auto" w:fill="auto"/>
          </w:tcPr>
          <w:p w14:paraId="49A7B14C" w14:textId="77777777" w:rsidR="00F547D5" w:rsidRPr="00E828D5" w:rsidRDefault="00F547D5" w:rsidP="00F547D5">
            <w:pPr>
              <w:ind w:left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49929E" w14:textId="147254C2" w:rsidR="00F547D5" w:rsidRPr="00F547D5" w:rsidRDefault="00F547D5" w:rsidP="00F547D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54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1,187,241</w:t>
            </w:r>
          </w:p>
        </w:tc>
        <w:tc>
          <w:tcPr>
            <w:tcW w:w="180" w:type="dxa"/>
          </w:tcPr>
          <w:p w14:paraId="3E8A815A" w14:textId="77777777" w:rsidR="00F547D5" w:rsidRPr="00F547D5" w:rsidRDefault="00F547D5" w:rsidP="00F547D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913E3F" w14:textId="012A4443" w:rsidR="00F547D5" w:rsidRPr="00F547D5" w:rsidRDefault="00F547D5" w:rsidP="00F547D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903,146</w:t>
            </w:r>
          </w:p>
        </w:tc>
        <w:tc>
          <w:tcPr>
            <w:tcW w:w="180" w:type="dxa"/>
            <w:shd w:val="clear" w:color="auto" w:fill="auto"/>
          </w:tcPr>
          <w:p w14:paraId="790DEDF2" w14:textId="77777777" w:rsidR="00F547D5" w:rsidRPr="00F547D5" w:rsidRDefault="00F547D5" w:rsidP="00F547D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6E4ECF" w14:textId="4D897124" w:rsidR="00F547D5" w:rsidRPr="00F547D5" w:rsidRDefault="00F547D5" w:rsidP="00F547D5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180,589</w:t>
            </w:r>
          </w:p>
        </w:tc>
        <w:tc>
          <w:tcPr>
            <w:tcW w:w="180" w:type="dxa"/>
            <w:shd w:val="clear" w:color="auto" w:fill="auto"/>
          </w:tcPr>
          <w:p w14:paraId="70D21245" w14:textId="77777777" w:rsidR="00F547D5" w:rsidRPr="00F547D5" w:rsidRDefault="00F547D5" w:rsidP="00F547D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13CE50" w14:textId="2CC651C4" w:rsidR="00F547D5" w:rsidRPr="00F547D5" w:rsidRDefault="00F547D5" w:rsidP="00F547D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203,613</w:t>
            </w:r>
          </w:p>
        </w:tc>
        <w:tc>
          <w:tcPr>
            <w:tcW w:w="180" w:type="dxa"/>
            <w:shd w:val="clear" w:color="auto" w:fill="auto"/>
          </w:tcPr>
          <w:p w14:paraId="00DEA69D" w14:textId="77777777" w:rsidR="00F547D5" w:rsidRPr="00F547D5" w:rsidRDefault="00F547D5" w:rsidP="00F547D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A7673" w14:textId="4F3B896B" w:rsidR="00F547D5" w:rsidRPr="00F547D5" w:rsidRDefault="00F547D5" w:rsidP="00F547D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1,287,348</w:t>
            </w:r>
          </w:p>
        </w:tc>
      </w:tr>
      <w:tr w:rsidR="003A1FA5" w:rsidRPr="001D7395" w14:paraId="13703BBE" w14:textId="77777777" w:rsidTr="003A1FA5">
        <w:trPr>
          <w:cantSplit/>
        </w:trPr>
        <w:tc>
          <w:tcPr>
            <w:tcW w:w="3510" w:type="dxa"/>
            <w:shd w:val="clear" w:color="auto" w:fill="auto"/>
          </w:tcPr>
          <w:p w14:paraId="5A8ACC1F" w14:textId="77777777" w:rsidR="003A1FA5" w:rsidRPr="00E828D5" w:rsidRDefault="003A1FA5" w:rsidP="0051147C">
            <w:pPr>
              <w:ind w:left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9C5AD63" w14:textId="77777777" w:rsidR="003A1FA5" w:rsidRPr="001D7395" w:rsidRDefault="003A1FA5" w:rsidP="0051147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F996690" w14:textId="77777777" w:rsidR="003A1FA5" w:rsidRPr="001D7395" w:rsidRDefault="003A1FA5" w:rsidP="0051147C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B00739C" w14:textId="77777777" w:rsidR="003A1FA5" w:rsidRPr="001D7395" w:rsidRDefault="003A1FA5" w:rsidP="0051147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B600495" w14:textId="77777777" w:rsidR="003A1FA5" w:rsidRPr="001D7395" w:rsidRDefault="003A1FA5" w:rsidP="0051147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</w:tcPr>
          <w:p w14:paraId="5D9CAAF5" w14:textId="77777777" w:rsidR="003A1FA5" w:rsidRPr="001D7395" w:rsidRDefault="003A1FA5" w:rsidP="0051147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E576952" w14:textId="77777777" w:rsidR="003A1FA5" w:rsidRPr="001D7395" w:rsidRDefault="003A1FA5" w:rsidP="0051147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</w:tcPr>
          <w:p w14:paraId="5A705357" w14:textId="77777777" w:rsidR="003A1FA5" w:rsidRPr="001D7395" w:rsidRDefault="003A1FA5" w:rsidP="0051147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23A27AB" w14:textId="77777777" w:rsidR="003A1FA5" w:rsidRPr="001D7395" w:rsidRDefault="003A1FA5" w:rsidP="0051147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2C1096A6" w14:textId="77777777" w:rsidR="003A1FA5" w:rsidRPr="001D7395" w:rsidRDefault="003A1FA5" w:rsidP="0051147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A1FA5" w:rsidRPr="001D7395" w14:paraId="4B1D26D3" w14:textId="77777777" w:rsidTr="003A1FA5">
        <w:trPr>
          <w:cantSplit/>
        </w:trPr>
        <w:tc>
          <w:tcPr>
            <w:tcW w:w="3510" w:type="dxa"/>
            <w:shd w:val="clear" w:color="auto" w:fill="auto"/>
          </w:tcPr>
          <w:p w14:paraId="3A0BA520" w14:textId="79CD84BD" w:rsidR="003A1FA5" w:rsidRPr="00E828D5" w:rsidRDefault="003A1FA5" w:rsidP="003A1FA5">
            <w:pPr>
              <w:ind w:left="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3A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</w:tcPr>
          <w:p w14:paraId="6BCA806F" w14:textId="77777777" w:rsidR="003A1FA5" w:rsidRPr="001D7395" w:rsidRDefault="003A1FA5" w:rsidP="003A1FA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2AE0AEC" w14:textId="77777777" w:rsidR="003A1FA5" w:rsidRPr="001D7395" w:rsidRDefault="003A1FA5" w:rsidP="003A1FA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9E5EF73" w14:textId="77777777" w:rsidR="003A1FA5" w:rsidRPr="001D7395" w:rsidRDefault="003A1FA5" w:rsidP="003A1FA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5200851" w14:textId="77777777" w:rsidR="003A1FA5" w:rsidRPr="001D7395" w:rsidRDefault="003A1FA5" w:rsidP="003A1FA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38EBB084" w14:textId="77777777" w:rsidR="003A1FA5" w:rsidRPr="001D7395" w:rsidRDefault="003A1FA5" w:rsidP="003A1FA5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4DF8E6C" w14:textId="77777777" w:rsidR="003A1FA5" w:rsidRPr="001D7395" w:rsidRDefault="003A1FA5" w:rsidP="003A1FA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4F67903D" w14:textId="77777777" w:rsidR="003A1FA5" w:rsidRPr="001D7395" w:rsidRDefault="003A1FA5" w:rsidP="003A1F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315472E" w14:textId="77777777" w:rsidR="003A1FA5" w:rsidRPr="001D7395" w:rsidRDefault="003A1FA5" w:rsidP="003A1FA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shd w:val="clear" w:color="auto" w:fill="auto"/>
          </w:tcPr>
          <w:p w14:paraId="72589370" w14:textId="77777777" w:rsidR="003A1FA5" w:rsidRPr="001D7395" w:rsidRDefault="003A1FA5" w:rsidP="003A1FA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547D5" w:rsidRPr="001D7395" w14:paraId="01367F18" w14:textId="77777777" w:rsidTr="003A1FA5">
        <w:trPr>
          <w:cantSplit/>
        </w:trPr>
        <w:tc>
          <w:tcPr>
            <w:tcW w:w="3510" w:type="dxa"/>
            <w:shd w:val="clear" w:color="auto" w:fill="auto"/>
          </w:tcPr>
          <w:p w14:paraId="6F3D3621" w14:textId="77777777" w:rsidR="00F547D5" w:rsidRDefault="00F547D5" w:rsidP="00F547D5">
            <w:pPr>
              <w:tabs>
                <w:tab w:val="clear" w:pos="227"/>
                <w:tab w:val="left" w:pos="375"/>
              </w:tabs>
              <w:ind w:left="96"/>
              <w:rPr>
                <w:rFonts w:ascii="Angsana New" w:hAnsi="Angsana New"/>
                <w:sz w:val="30"/>
                <w:szCs w:val="30"/>
              </w:rPr>
            </w:pPr>
            <w:r w:rsidRPr="00C831AE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  <w:p w14:paraId="178B24E5" w14:textId="067A9C62" w:rsidR="00F547D5" w:rsidRPr="00E828D5" w:rsidRDefault="00F547D5" w:rsidP="00F547D5">
            <w:pPr>
              <w:tabs>
                <w:tab w:val="clear" w:pos="227"/>
                <w:tab w:val="left" w:pos="375"/>
              </w:tabs>
              <w:ind w:left="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C831AE">
              <w:rPr>
                <w:rFonts w:ascii="Angsana New" w:hAnsi="Angsana New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3FE842" w14:textId="77777777" w:rsidR="00F547D5" w:rsidRDefault="00F547D5" w:rsidP="00F547D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13251B" w14:textId="2BB5EC88" w:rsidR="00F547D5" w:rsidRPr="00F547D5" w:rsidRDefault="00F547D5" w:rsidP="00F547D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7,847</w:t>
            </w:r>
          </w:p>
        </w:tc>
        <w:tc>
          <w:tcPr>
            <w:tcW w:w="180" w:type="dxa"/>
          </w:tcPr>
          <w:p w14:paraId="09835454" w14:textId="77777777" w:rsidR="00F547D5" w:rsidRPr="00F547D5" w:rsidRDefault="00F547D5" w:rsidP="00F547D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295765A" w14:textId="77777777" w:rsidR="00F547D5" w:rsidRDefault="00F547D5" w:rsidP="00F547D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46D3FD" w14:textId="17BE176D" w:rsidR="00F547D5" w:rsidRPr="00F547D5" w:rsidRDefault="00F547D5" w:rsidP="00F547D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9,044</w:t>
            </w:r>
          </w:p>
        </w:tc>
        <w:tc>
          <w:tcPr>
            <w:tcW w:w="180" w:type="dxa"/>
            <w:shd w:val="clear" w:color="auto" w:fill="auto"/>
          </w:tcPr>
          <w:p w14:paraId="4E3F5099" w14:textId="77777777" w:rsidR="00F547D5" w:rsidRPr="00F547D5" w:rsidRDefault="00F547D5" w:rsidP="00F547D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143FCCC8" w14:textId="77777777" w:rsidR="007702A5" w:rsidRDefault="007702A5" w:rsidP="00F547D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03E68E" w14:textId="09441755" w:rsidR="00F547D5" w:rsidRPr="00F547D5" w:rsidRDefault="00F547D5" w:rsidP="00F547D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B0C1C9" w14:textId="77777777" w:rsidR="00F547D5" w:rsidRPr="00F547D5" w:rsidRDefault="00F547D5" w:rsidP="00F547D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042C4240" w14:textId="77777777" w:rsidR="007702A5" w:rsidRDefault="007702A5" w:rsidP="00F547D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06FA95" w14:textId="6E9FD145" w:rsidR="00F547D5" w:rsidRPr="00F547D5" w:rsidRDefault="00F547D5" w:rsidP="00F547D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C819AB" w14:textId="77777777" w:rsidR="00F547D5" w:rsidRPr="00F547D5" w:rsidRDefault="00F547D5" w:rsidP="00F547D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C4C1444" w14:textId="77777777" w:rsidR="00F547D5" w:rsidRDefault="00F547D5" w:rsidP="00F547D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8D9267" w14:textId="6AEA5F04" w:rsidR="00F547D5" w:rsidRPr="00F547D5" w:rsidRDefault="00F547D5" w:rsidP="00F547D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9,044</w:t>
            </w:r>
          </w:p>
        </w:tc>
      </w:tr>
      <w:tr w:rsidR="00F547D5" w:rsidRPr="001D7395" w14:paraId="609AC42E" w14:textId="77777777" w:rsidTr="003A1FA5">
        <w:trPr>
          <w:cantSplit/>
        </w:trPr>
        <w:tc>
          <w:tcPr>
            <w:tcW w:w="3510" w:type="dxa"/>
            <w:shd w:val="clear" w:color="auto" w:fill="auto"/>
          </w:tcPr>
          <w:p w14:paraId="6805C525" w14:textId="77777777" w:rsidR="00F547D5" w:rsidRPr="00C831AE" w:rsidRDefault="00F547D5" w:rsidP="00F547D5">
            <w:pPr>
              <w:tabs>
                <w:tab w:val="clear" w:pos="227"/>
                <w:tab w:val="left" w:pos="375"/>
              </w:tabs>
              <w:ind w:left="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690112" w14:textId="33EA0AC2" w:rsidR="00F547D5" w:rsidRPr="00F547D5" w:rsidRDefault="00F547D5" w:rsidP="00F547D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54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7,847</w:t>
            </w:r>
          </w:p>
        </w:tc>
        <w:tc>
          <w:tcPr>
            <w:tcW w:w="180" w:type="dxa"/>
          </w:tcPr>
          <w:p w14:paraId="175AE735" w14:textId="77777777" w:rsidR="00F547D5" w:rsidRPr="00F547D5" w:rsidRDefault="00F547D5" w:rsidP="00F547D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4A3AA" w14:textId="34AB852D" w:rsidR="00F547D5" w:rsidRPr="00F547D5" w:rsidRDefault="00F547D5" w:rsidP="00F547D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9,044</w:t>
            </w:r>
          </w:p>
        </w:tc>
        <w:tc>
          <w:tcPr>
            <w:tcW w:w="180" w:type="dxa"/>
            <w:shd w:val="clear" w:color="auto" w:fill="auto"/>
          </w:tcPr>
          <w:p w14:paraId="50E76834" w14:textId="77777777" w:rsidR="00F547D5" w:rsidRPr="00F547D5" w:rsidRDefault="00F547D5" w:rsidP="00F547D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57C9D" w14:textId="3320DAE0" w:rsidR="00F547D5" w:rsidRPr="00F547D5" w:rsidRDefault="00F547D5" w:rsidP="00F547D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54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DA782F" w14:textId="77777777" w:rsidR="00F547D5" w:rsidRPr="00F547D5" w:rsidRDefault="00F547D5" w:rsidP="00F547D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41AB85" w14:textId="0E79A0D0" w:rsidR="00F547D5" w:rsidRPr="00F547D5" w:rsidRDefault="00F547D5" w:rsidP="00F547D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5DDE50" w14:textId="77777777" w:rsidR="00F547D5" w:rsidRPr="00F547D5" w:rsidRDefault="00F547D5" w:rsidP="00F547D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268A78" w14:textId="6B1B1271" w:rsidR="00F547D5" w:rsidRPr="00F547D5" w:rsidRDefault="00F547D5" w:rsidP="00F547D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4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9,044</w:t>
            </w:r>
          </w:p>
        </w:tc>
      </w:tr>
    </w:tbl>
    <w:p w14:paraId="280071FE" w14:textId="7133ED22" w:rsidR="003F4FEE" w:rsidRPr="0065174F" w:rsidRDefault="003F4FEE" w:rsidP="00651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pPr w:leftFromText="180" w:rightFromText="180" w:vertAnchor="text" w:horzAnchor="margin" w:tblpX="360" w:tblpY="2"/>
        <w:tblW w:w="979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0"/>
        <w:gridCol w:w="1080"/>
        <w:gridCol w:w="180"/>
        <w:gridCol w:w="1159"/>
        <w:gridCol w:w="180"/>
        <w:gridCol w:w="1159"/>
        <w:gridCol w:w="180"/>
        <w:gridCol w:w="1091"/>
      </w:tblGrid>
      <w:tr w:rsidR="00714BD8" w:rsidRPr="005471B4" w14:paraId="2A4010D5" w14:textId="77777777" w:rsidTr="009B4816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1AF3B890" w14:textId="77777777" w:rsidR="00714BD8" w:rsidRPr="00E828D5" w:rsidRDefault="00714BD8" w:rsidP="00AC4FB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89" w:type="dxa"/>
            <w:gridSpan w:val="9"/>
          </w:tcPr>
          <w:p w14:paraId="7B7DF57F" w14:textId="5D89052C" w:rsidR="00714BD8" w:rsidRPr="00AC4FBE" w:rsidRDefault="00714BD8" w:rsidP="00857C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C831AE" w:rsidRPr="005471B4" w14:paraId="056F49E6" w14:textId="77777777" w:rsidTr="006E4858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01EFB1B2" w14:textId="77777777" w:rsidR="00C831AE" w:rsidRPr="00E828D5" w:rsidRDefault="00C831AE" w:rsidP="00AC4FB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52D281B" w14:textId="77777777" w:rsidR="00C831AE" w:rsidRPr="001F42FB" w:rsidRDefault="00C831AE" w:rsidP="00AC4F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1CFAD10" w14:textId="77777777" w:rsidR="00C831AE" w:rsidRPr="001F42FB" w:rsidRDefault="00C831AE" w:rsidP="00AC4F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2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83392" w14:textId="44516BA9" w:rsidR="00C831AE" w:rsidRPr="001F42FB" w:rsidRDefault="003B3ADE" w:rsidP="00AC4F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กระแสเงินสดตามสัญญา</w:t>
            </w:r>
          </w:p>
        </w:tc>
      </w:tr>
      <w:tr w:rsidR="00C831AE" w:rsidRPr="005471B4" w14:paraId="0BBC308F" w14:textId="77777777" w:rsidTr="006E4858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58F472F7" w14:textId="6DB238E3" w:rsidR="00C831AE" w:rsidRPr="006248AE" w:rsidRDefault="00C831AE" w:rsidP="006248AE">
            <w:pPr>
              <w:pStyle w:val="acctfourfigures"/>
              <w:tabs>
                <w:tab w:val="clear" w:pos="765"/>
              </w:tabs>
              <w:spacing w:line="240" w:lineRule="atLeast"/>
              <w:ind w:left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248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248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6248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</w:tcPr>
          <w:p w14:paraId="045127CE" w14:textId="58AD11B1" w:rsidR="00C831AE" w:rsidRPr="00E828D5" w:rsidRDefault="00C831AE" w:rsidP="00AC4F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8BFA313" w14:textId="77777777" w:rsidR="00C831AE" w:rsidRPr="00E828D5" w:rsidRDefault="00C831AE" w:rsidP="00AC4F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75E14" w14:textId="6EB5DA3C" w:rsidR="00C831AE" w:rsidRPr="00E828D5" w:rsidRDefault="00C831AE" w:rsidP="00AC4F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ภายใน </w:t>
            </w:r>
            <w:r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  <w:r w:rsidR="003B3AD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หรือน้อยกว่า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1063A" w14:textId="77777777" w:rsidR="00C831AE" w:rsidRPr="00E828D5" w:rsidRDefault="00C831AE" w:rsidP="00AC4FB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89431" w14:textId="5E8E7F0C" w:rsidR="00C831AE" w:rsidRPr="00E828D5" w:rsidRDefault="003B3ADE" w:rsidP="00AC4FB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มากกว่า</w:t>
            </w:r>
            <w:r w:rsidR="00C831AE"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 </w:t>
            </w:r>
            <w:r w:rsidR="00C831AE"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ปีแต่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ไม่เกิน</w:t>
            </w:r>
            <w:r w:rsidR="00C831AE"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C831A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C831AE"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C831AE"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A13B0" w14:textId="77777777" w:rsidR="00C831AE" w:rsidRPr="00E828D5" w:rsidRDefault="00C831AE" w:rsidP="00AC4FB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21264" w14:textId="7F0CC60E" w:rsidR="00C831AE" w:rsidRPr="00E828D5" w:rsidRDefault="003B3ADE" w:rsidP="00AC4FB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มากกว่า</w:t>
            </w:r>
            <w:r w:rsidR="00C831AE"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C831A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C831AE" w:rsidRPr="00E828D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C831AE"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85CCC" w14:textId="77777777" w:rsidR="00C831AE" w:rsidRPr="00E828D5" w:rsidRDefault="00C831AE" w:rsidP="00AC4FB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CC91C" w14:textId="77777777" w:rsidR="00C831AE" w:rsidRPr="00E828D5" w:rsidRDefault="00C831AE" w:rsidP="00AC4FB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E828D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</w:t>
            </w:r>
            <w:r w:rsidRPr="00E828D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วม</w:t>
            </w:r>
          </w:p>
        </w:tc>
      </w:tr>
      <w:tr w:rsidR="00714BD8" w:rsidRPr="005471B4" w14:paraId="3A2ED044" w14:textId="77777777" w:rsidTr="009B4816">
        <w:trPr>
          <w:tblHeader/>
        </w:trPr>
        <w:tc>
          <w:tcPr>
            <w:tcW w:w="3510" w:type="dxa"/>
            <w:shd w:val="clear" w:color="auto" w:fill="auto"/>
          </w:tcPr>
          <w:p w14:paraId="4D9F9B51" w14:textId="77777777" w:rsidR="00714BD8" w:rsidRPr="00A967F7" w:rsidRDefault="00714BD8" w:rsidP="006248AE">
            <w:pPr>
              <w:ind w:left="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89" w:type="dxa"/>
            <w:gridSpan w:val="9"/>
          </w:tcPr>
          <w:p w14:paraId="30189592" w14:textId="1ADFF8BB" w:rsidR="00714BD8" w:rsidRPr="00A967F7" w:rsidRDefault="00714BD8" w:rsidP="00AC4F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A967F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BC251F" w:rsidRPr="005471B4" w14:paraId="68CB17FF" w14:textId="77777777" w:rsidTr="009B4816">
        <w:trPr>
          <w:tblHeader/>
        </w:trPr>
        <w:tc>
          <w:tcPr>
            <w:tcW w:w="3510" w:type="dxa"/>
            <w:shd w:val="clear" w:color="auto" w:fill="auto"/>
          </w:tcPr>
          <w:p w14:paraId="267B79C5" w14:textId="2950AEEB" w:rsidR="00BC251F" w:rsidRPr="00BC251F" w:rsidRDefault="00BC251F" w:rsidP="006248AE">
            <w:pPr>
              <w:ind w:left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C25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2564</w:t>
            </w:r>
          </w:p>
        </w:tc>
        <w:tc>
          <w:tcPr>
            <w:tcW w:w="6289" w:type="dxa"/>
            <w:gridSpan w:val="9"/>
          </w:tcPr>
          <w:p w14:paraId="69FB4D23" w14:textId="77777777" w:rsidR="00BC251F" w:rsidRPr="00A967F7" w:rsidRDefault="00BC251F" w:rsidP="00AC4F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C831AE" w:rsidRPr="005471B4" w14:paraId="1223E4C0" w14:textId="77777777" w:rsidTr="00C831AE">
        <w:trPr>
          <w:cantSplit/>
        </w:trPr>
        <w:tc>
          <w:tcPr>
            <w:tcW w:w="3510" w:type="dxa"/>
            <w:shd w:val="clear" w:color="auto" w:fill="auto"/>
          </w:tcPr>
          <w:p w14:paraId="30F88C75" w14:textId="4B93BB6A" w:rsidR="00C831AE" w:rsidRPr="003B3ADE" w:rsidRDefault="00C831AE" w:rsidP="006248AE">
            <w:pPr>
              <w:tabs>
                <w:tab w:val="clear" w:pos="454"/>
              </w:tabs>
              <w:ind w:left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B3A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480A763C" w14:textId="77777777" w:rsidR="00C831AE" w:rsidRPr="00E828D5" w:rsidRDefault="00C831AE" w:rsidP="00AC4F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E61E4DD" w14:textId="77777777" w:rsidR="00C831AE" w:rsidRPr="00E828D5" w:rsidRDefault="00C831AE" w:rsidP="00AC4F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C4AF231" w14:textId="00F91331" w:rsidR="00C831AE" w:rsidRPr="00E828D5" w:rsidRDefault="00C831AE" w:rsidP="00AC4F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23A3DCE" w14:textId="77777777" w:rsidR="00C831AE" w:rsidRPr="00E828D5" w:rsidRDefault="00C831AE" w:rsidP="00AC4FB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6F61F95A" w14:textId="77777777" w:rsidR="00C831AE" w:rsidRPr="00E828D5" w:rsidRDefault="00C831AE" w:rsidP="00AC4FB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CA7D2A8" w14:textId="77777777" w:rsidR="00C831AE" w:rsidRPr="00E828D5" w:rsidRDefault="00C831AE" w:rsidP="00AC4FB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6D492C4E" w14:textId="77777777" w:rsidR="00C831AE" w:rsidRPr="00E828D5" w:rsidRDefault="00C831AE" w:rsidP="00AC4F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B358BCC" w14:textId="77777777" w:rsidR="00C831AE" w:rsidRPr="00E828D5" w:rsidRDefault="00C831AE" w:rsidP="00AC4FB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shd w:val="clear" w:color="auto" w:fill="auto"/>
          </w:tcPr>
          <w:p w14:paraId="4040D478" w14:textId="77777777" w:rsidR="00C831AE" w:rsidRPr="00E828D5" w:rsidRDefault="00C831AE" w:rsidP="00AC4FB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831AE" w:rsidRPr="005471B4" w14:paraId="4B168C82" w14:textId="77777777" w:rsidTr="00C831AE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999FFE2" w14:textId="322B1EAC" w:rsidR="00C831AE" w:rsidRPr="004F7A6E" w:rsidRDefault="00C831AE" w:rsidP="006248AE">
            <w:pPr>
              <w:tabs>
                <w:tab w:val="clear" w:pos="227"/>
                <w:tab w:val="clear" w:pos="454"/>
                <w:tab w:val="clear" w:pos="680"/>
                <w:tab w:val="left" w:pos="63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2461B00B" w14:textId="06A18B9F" w:rsidR="00C831AE" w:rsidRPr="001D7395" w:rsidRDefault="00C831AE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7395">
              <w:rPr>
                <w:rFonts w:ascii="Angsana New" w:hAnsi="Angsana New"/>
                <w:sz w:val="30"/>
                <w:szCs w:val="30"/>
              </w:rPr>
              <w:t>577,139</w:t>
            </w:r>
          </w:p>
        </w:tc>
        <w:tc>
          <w:tcPr>
            <w:tcW w:w="180" w:type="dxa"/>
            <w:vAlign w:val="bottom"/>
          </w:tcPr>
          <w:p w14:paraId="5D5131AA" w14:textId="77777777" w:rsidR="00C831AE" w:rsidRPr="001D7395" w:rsidRDefault="00C831AE" w:rsidP="001D739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B866EC" w14:textId="136F4617" w:rsidR="00C831AE" w:rsidRPr="001D7395" w:rsidRDefault="00C831AE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395">
              <w:rPr>
                <w:rFonts w:ascii="Angsana New" w:hAnsi="Angsana New"/>
                <w:sz w:val="30"/>
                <w:szCs w:val="30"/>
              </w:rPr>
              <w:t>577,139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515336" w14:textId="77777777" w:rsidR="00C831AE" w:rsidRPr="001D7395" w:rsidRDefault="00C831AE" w:rsidP="001D73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50F2129C" w14:textId="7A32116D" w:rsidR="00C831AE" w:rsidRPr="001D7395" w:rsidRDefault="00C831AE" w:rsidP="001D739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3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C0DC43" w14:textId="77777777" w:rsidR="00C831AE" w:rsidRPr="001D7395" w:rsidRDefault="00C831AE" w:rsidP="001D73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0ECEDE45" w14:textId="638AA408" w:rsidR="00C831AE" w:rsidRPr="001D7395" w:rsidRDefault="00C831AE" w:rsidP="001D739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3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31AE25" w14:textId="77777777" w:rsidR="00C831AE" w:rsidRPr="001D7395" w:rsidRDefault="00C831AE" w:rsidP="001D73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9F29A4E" w14:textId="676A297C" w:rsidR="00C831AE" w:rsidRPr="001D7395" w:rsidRDefault="00C831AE" w:rsidP="001D739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395">
              <w:rPr>
                <w:rFonts w:ascii="Angsana New" w:hAnsi="Angsana New"/>
                <w:sz w:val="30"/>
                <w:szCs w:val="30"/>
              </w:rPr>
              <w:t>577,139</w:t>
            </w:r>
          </w:p>
        </w:tc>
      </w:tr>
      <w:tr w:rsidR="00C831AE" w:rsidRPr="005471B4" w14:paraId="26171091" w14:textId="77777777" w:rsidTr="00C831AE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6A0DE53" w14:textId="34CC465F" w:rsidR="00C831AE" w:rsidRDefault="00E27656" w:rsidP="006248AE">
            <w:pPr>
              <w:tabs>
                <w:tab w:val="clear" w:pos="227"/>
                <w:tab w:val="clear" w:pos="454"/>
                <w:tab w:val="clear" w:pos="680"/>
                <w:tab w:val="left" w:pos="63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C831AE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</w:tcPr>
          <w:p w14:paraId="1EBA906B" w14:textId="28ACF915" w:rsidR="00C831AE" w:rsidRPr="001D7395" w:rsidRDefault="00104637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46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300</w:t>
            </w:r>
            <w:r w:rsidR="00C831A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1046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866</w:t>
            </w:r>
          </w:p>
        </w:tc>
        <w:tc>
          <w:tcPr>
            <w:tcW w:w="180" w:type="dxa"/>
          </w:tcPr>
          <w:p w14:paraId="76431855" w14:textId="77777777" w:rsidR="00C831AE" w:rsidRPr="001D7395" w:rsidRDefault="00C831AE" w:rsidP="001D739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7096F51" w14:textId="379891DB" w:rsidR="00C831AE" w:rsidRPr="001D7395" w:rsidRDefault="00104637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46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300</w:t>
            </w:r>
            <w:r w:rsidR="00C831A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1046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866</w:t>
            </w:r>
          </w:p>
        </w:tc>
        <w:tc>
          <w:tcPr>
            <w:tcW w:w="180" w:type="dxa"/>
            <w:shd w:val="clear" w:color="auto" w:fill="auto"/>
          </w:tcPr>
          <w:p w14:paraId="10002269" w14:textId="77777777" w:rsidR="00C831AE" w:rsidRPr="001D7395" w:rsidRDefault="00C831AE" w:rsidP="001D73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7034E185" w14:textId="1958D2B2" w:rsidR="00C831AE" w:rsidRPr="001D7395" w:rsidRDefault="00C831AE" w:rsidP="001D739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73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BCA12E" w14:textId="77777777" w:rsidR="00C831AE" w:rsidRPr="001D7395" w:rsidRDefault="00C831AE" w:rsidP="001D73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5A8030E9" w14:textId="7F97C2F0" w:rsidR="00C831AE" w:rsidRPr="001D7395" w:rsidRDefault="00C831AE" w:rsidP="001D739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73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E13443" w14:textId="77777777" w:rsidR="00C831AE" w:rsidRPr="001D7395" w:rsidRDefault="00C831AE" w:rsidP="001D73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shd w:val="clear" w:color="auto" w:fill="auto"/>
          </w:tcPr>
          <w:p w14:paraId="149EAB1C" w14:textId="3B424ED9" w:rsidR="00C831AE" w:rsidRPr="001D7395" w:rsidRDefault="00104637" w:rsidP="001D739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46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300</w:t>
            </w:r>
            <w:r w:rsidR="00C831A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1046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866</w:t>
            </w:r>
          </w:p>
        </w:tc>
      </w:tr>
      <w:tr w:rsidR="00C831AE" w:rsidRPr="005471B4" w14:paraId="02C3B7DE" w14:textId="77777777" w:rsidTr="003B3ADE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BC022B4" w14:textId="62268B17" w:rsidR="00C831AE" w:rsidRPr="00E828D5" w:rsidRDefault="00C831AE" w:rsidP="006248AE">
            <w:pPr>
              <w:tabs>
                <w:tab w:val="clear" w:pos="227"/>
                <w:tab w:val="clear" w:pos="454"/>
                <w:tab w:val="clear" w:pos="680"/>
                <w:tab w:val="left" w:pos="63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B204A5" w14:textId="366CA106" w:rsidR="00C831AE" w:rsidRPr="001D7395" w:rsidRDefault="00C831AE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D7395">
              <w:rPr>
                <w:rFonts w:ascii="Angsana New" w:hAnsi="Angsana New"/>
                <w:sz w:val="30"/>
                <w:szCs w:val="30"/>
              </w:rPr>
              <w:t>359,500</w:t>
            </w:r>
          </w:p>
        </w:tc>
        <w:tc>
          <w:tcPr>
            <w:tcW w:w="180" w:type="dxa"/>
          </w:tcPr>
          <w:p w14:paraId="6F006BB9" w14:textId="77777777" w:rsidR="00C831AE" w:rsidRPr="001D7395" w:rsidRDefault="00C831AE" w:rsidP="001D739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FA7552" w14:textId="075A72FE" w:rsidR="00C831AE" w:rsidRPr="001D7395" w:rsidRDefault="00C831AE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395">
              <w:rPr>
                <w:rFonts w:ascii="Angsana New" w:hAnsi="Angsana New"/>
                <w:sz w:val="30"/>
                <w:szCs w:val="30"/>
              </w:rPr>
              <w:t>49,986</w:t>
            </w:r>
          </w:p>
        </w:tc>
        <w:tc>
          <w:tcPr>
            <w:tcW w:w="180" w:type="dxa"/>
            <w:shd w:val="clear" w:color="auto" w:fill="auto"/>
          </w:tcPr>
          <w:p w14:paraId="0573AA67" w14:textId="77777777" w:rsidR="00C831AE" w:rsidRPr="001D7395" w:rsidRDefault="00C831AE" w:rsidP="001D73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415CDC34" w14:textId="1E558BF6" w:rsidR="00C831AE" w:rsidRPr="001D7395" w:rsidRDefault="00C831AE" w:rsidP="001D739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395">
              <w:rPr>
                <w:rFonts w:ascii="Angsana New" w:hAnsi="Angsana New"/>
                <w:sz w:val="30"/>
                <w:szCs w:val="30"/>
              </w:rPr>
              <w:t>182,610</w:t>
            </w:r>
          </w:p>
        </w:tc>
        <w:tc>
          <w:tcPr>
            <w:tcW w:w="180" w:type="dxa"/>
            <w:shd w:val="clear" w:color="auto" w:fill="auto"/>
          </w:tcPr>
          <w:p w14:paraId="227885DE" w14:textId="77777777" w:rsidR="00C831AE" w:rsidRPr="001D7395" w:rsidRDefault="00C831AE" w:rsidP="001D73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04B45A5D" w14:textId="094FC56D" w:rsidR="00C831AE" w:rsidRPr="001D7395" w:rsidRDefault="00C831AE" w:rsidP="001D739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395">
              <w:rPr>
                <w:rFonts w:ascii="Angsana New" w:hAnsi="Angsana New"/>
                <w:sz w:val="30"/>
                <w:szCs w:val="30"/>
              </w:rPr>
              <w:t>246,479</w:t>
            </w:r>
          </w:p>
        </w:tc>
        <w:tc>
          <w:tcPr>
            <w:tcW w:w="180" w:type="dxa"/>
            <w:shd w:val="clear" w:color="auto" w:fill="auto"/>
          </w:tcPr>
          <w:p w14:paraId="15FB448E" w14:textId="77777777" w:rsidR="00C831AE" w:rsidRPr="001D7395" w:rsidRDefault="00C831AE" w:rsidP="001D73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381B9D9" w14:textId="75F89A8F" w:rsidR="00C831AE" w:rsidRPr="001D7395" w:rsidRDefault="00C831AE" w:rsidP="001D739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7395">
              <w:rPr>
                <w:rFonts w:ascii="Angsana New" w:hAnsi="Angsana New"/>
                <w:sz w:val="30"/>
                <w:szCs w:val="30"/>
              </w:rPr>
              <w:t>479,075</w:t>
            </w:r>
          </w:p>
        </w:tc>
      </w:tr>
      <w:tr w:rsidR="00C831AE" w:rsidRPr="001819D0" w14:paraId="73E0E268" w14:textId="77777777" w:rsidTr="003A1FA5">
        <w:trPr>
          <w:cantSplit/>
        </w:trPr>
        <w:tc>
          <w:tcPr>
            <w:tcW w:w="3510" w:type="dxa"/>
            <w:shd w:val="clear" w:color="auto" w:fill="auto"/>
          </w:tcPr>
          <w:p w14:paraId="0C8BA9FC" w14:textId="21935888" w:rsidR="00C831AE" w:rsidRPr="00E828D5" w:rsidRDefault="00C831AE" w:rsidP="001D7395">
            <w:pPr>
              <w:ind w:left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C7166A" w14:textId="46EDB542" w:rsidR="00C831AE" w:rsidRPr="001D7395" w:rsidRDefault="00C831AE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D7395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104637" w:rsidRPr="0010463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237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="00104637" w:rsidRPr="0010463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505</w:t>
            </w:r>
          </w:p>
        </w:tc>
        <w:tc>
          <w:tcPr>
            <w:tcW w:w="180" w:type="dxa"/>
          </w:tcPr>
          <w:p w14:paraId="3954608C" w14:textId="77777777" w:rsidR="00C831AE" w:rsidRPr="001D7395" w:rsidRDefault="00C831AE" w:rsidP="001D739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18BCB3" w14:textId="5290773E" w:rsidR="00C831AE" w:rsidRPr="001D7395" w:rsidRDefault="00104637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927</w:t>
            </w:r>
            <w:r w:rsidR="00C831A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10463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991</w:t>
            </w:r>
          </w:p>
        </w:tc>
        <w:tc>
          <w:tcPr>
            <w:tcW w:w="180" w:type="dxa"/>
            <w:shd w:val="clear" w:color="auto" w:fill="auto"/>
          </w:tcPr>
          <w:p w14:paraId="320C0E72" w14:textId="77777777" w:rsidR="00C831AE" w:rsidRPr="001D7395" w:rsidRDefault="00C831AE" w:rsidP="001D73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30914" w14:textId="13123E3C" w:rsidR="00C831AE" w:rsidRPr="001D7395" w:rsidRDefault="00C831AE" w:rsidP="001D7395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7395">
              <w:rPr>
                <w:rFonts w:ascii="Angsana New" w:hAnsi="Angsana New"/>
                <w:b/>
                <w:bCs/>
                <w:sz w:val="30"/>
                <w:szCs w:val="30"/>
              </w:rPr>
              <w:t>182,610</w:t>
            </w:r>
          </w:p>
        </w:tc>
        <w:tc>
          <w:tcPr>
            <w:tcW w:w="180" w:type="dxa"/>
            <w:shd w:val="clear" w:color="auto" w:fill="auto"/>
          </w:tcPr>
          <w:p w14:paraId="0ACFF9B1" w14:textId="77777777" w:rsidR="00C831AE" w:rsidRPr="001D7395" w:rsidRDefault="00C831AE" w:rsidP="001D73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AC255" w14:textId="5F3194C3" w:rsidR="00C831AE" w:rsidRPr="001D7395" w:rsidRDefault="00C831AE" w:rsidP="001D739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7395">
              <w:rPr>
                <w:rFonts w:ascii="Angsana New" w:hAnsi="Angsana New"/>
                <w:b/>
                <w:bCs/>
                <w:sz w:val="30"/>
                <w:szCs w:val="30"/>
              </w:rPr>
              <w:t>246,479</w:t>
            </w:r>
          </w:p>
        </w:tc>
        <w:tc>
          <w:tcPr>
            <w:tcW w:w="180" w:type="dxa"/>
            <w:shd w:val="clear" w:color="auto" w:fill="auto"/>
          </w:tcPr>
          <w:p w14:paraId="1CEE1837" w14:textId="77777777" w:rsidR="00C831AE" w:rsidRPr="001D7395" w:rsidRDefault="00C831AE" w:rsidP="001D73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23A795" w14:textId="61E20BAC" w:rsidR="00C831AE" w:rsidRPr="001D7395" w:rsidRDefault="00C831AE" w:rsidP="001D739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7395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104637" w:rsidRPr="0010463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357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="00104637" w:rsidRPr="00104637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080</w:t>
            </w:r>
          </w:p>
        </w:tc>
      </w:tr>
      <w:tr w:rsidR="003A1FA5" w:rsidRPr="001819D0" w14:paraId="7F9D6F25" w14:textId="77777777" w:rsidTr="003A1FA5">
        <w:trPr>
          <w:cantSplit/>
        </w:trPr>
        <w:tc>
          <w:tcPr>
            <w:tcW w:w="3510" w:type="dxa"/>
            <w:shd w:val="clear" w:color="auto" w:fill="auto"/>
          </w:tcPr>
          <w:p w14:paraId="12FA9D2E" w14:textId="77777777" w:rsidR="003A1FA5" w:rsidRPr="00E828D5" w:rsidRDefault="003A1FA5" w:rsidP="001D7395">
            <w:pPr>
              <w:ind w:left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36CA72F" w14:textId="77777777" w:rsidR="003A1FA5" w:rsidRPr="001D7395" w:rsidRDefault="003A1FA5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A5675C3" w14:textId="77777777" w:rsidR="003A1FA5" w:rsidRPr="001D7395" w:rsidRDefault="003A1FA5" w:rsidP="001D739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1F0A2D1" w14:textId="77777777" w:rsidR="003A1FA5" w:rsidRPr="00104637" w:rsidRDefault="003A1FA5" w:rsidP="001A2FA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7A2F1C2" w14:textId="77777777" w:rsidR="003A1FA5" w:rsidRPr="001D7395" w:rsidRDefault="003A1FA5" w:rsidP="001D73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</w:tcPr>
          <w:p w14:paraId="21218468" w14:textId="77777777" w:rsidR="003A1FA5" w:rsidRPr="001D7395" w:rsidRDefault="003A1FA5" w:rsidP="001D7395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DE156F6" w14:textId="77777777" w:rsidR="003A1FA5" w:rsidRPr="001D7395" w:rsidRDefault="003A1FA5" w:rsidP="001D73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</w:tcPr>
          <w:p w14:paraId="68D1D24A" w14:textId="77777777" w:rsidR="003A1FA5" w:rsidRPr="001D7395" w:rsidRDefault="003A1FA5" w:rsidP="001D739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47D4031" w14:textId="77777777" w:rsidR="003A1FA5" w:rsidRPr="001D7395" w:rsidRDefault="003A1FA5" w:rsidP="001D739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64147370" w14:textId="77777777" w:rsidR="003A1FA5" w:rsidRPr="001D7395" w:rsidRDefault="003A1FA5" w:rsidP="001D739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1FA5" w:rsidRPr="001819D0" w14:paraId="6613876A" w14:textId="77777777" w:rsidTr="003A1FA5">
        <w:trPr>
          <w:cantSplit/>
        </w:trPr>
        <w:tc>
          <w:tcPr>
            <w:tcW w:w="3510" w:type="dxa"/>
            <w:shd w:val="clear" w:color="auto" w:fill="auto"/>
          </w:tcPr>
          <w:p w14:paraId="3C9749D2" w14:textId="5E389065" w:rsidR="003A1FA5" w:rsidRPr="00E828D5" w:rsidRDefault="003A1FA5" w:rsidP="003A1FA5">
            <w:pPr>
              <w:ind w:left="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3A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</w:tcPr>
          <w:p w14:paraId="12F7D4E2" w14:textId="77777777" w:rsidR="003A1FA5" w:rsidRPr="001D7395" w:rsidRDefault="003A1FA5" w:rsidP="003A1FA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8AEA28A" w14:textId="77777777" w:rsidR="003A1FA5" w:rsidRPr="001D7395" w:rsidRDefault="003A1FA5" w:rsidP="003A1FA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E9E6A10" w14:textId="77777777" w:rsidR="003A1FA5" w:rsidRPr="00104637" w:rsidRDefault="003A1FA5" w:rsidP="003A1FA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E57D129" w14:textId="77777777" w:rsidR="003A1FA5" w:rsidRPr="001D7395" w:rsidRDefault="003A1FA5" w:rsidP="003A1FA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19FFFAB9" w14:textId="77777777" w:rsidR="003A1FA5" w:rsidRPr="001D7395" w:rsidRDefault="003A1FA5" w:rsidP="003A1FA5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C42431B" w14:textId="77777777" w:rsidR="003A1FA5" w:rsidRPr="001D7395" w:rsidRDefault="003A1FA5" w:rsidP="003A1FA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shd w:val="clear" w:color="auto" w:fill="auto"/>
          </w:tcPr>
          <w:p w14:paraId="6515299D" w14:textId="77777777" w:rsidR="003A1FA5" w:rsidRPr="001D7395" w:rsidRDefault="003A1FA5" w:rsidP="003A1FA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7EA5ED2" w14:textId="77777777" w:rsidR="003A1FA5" w:rsidRPr="001D7395" w:rsidRDefault="003A1FA5" w:rsidP="003A1FA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shd w:val="clear" w:color="auto" w:fill="auto"/>
          </w:tcPr>
          <w:p w14:paraId="7544A8FA" w14:textId="77777777" w:rsidR="003A1FA5" w:rsidRPr="001D7395" w:rsidRDefault="003A1FA5" w:rsidP="003A1FA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1FA5" w:rsidRPr="001819D0" w14:paraId="08281738" w14:textId="77777777" w:rsidTr="003A1FA5">
        <w:trPr>
          <w:cantSplit/>
        </w:trPr>
        <w:tc>
          <w:tcPr>
            <w:tcW w:w="3510" w:type="dxa"/>
            <w:shd w:val="clear" w:color="auto" w:fill="auto"/>
          </w:tcPr>
          <w:p w14:paraId="4C1B0835" w14:textId="38AB3045" w:rsidR="003A1FA5" w:rsidRPr="00D96C76" w:rsidRDefault="003A1FA5" w:rsidP="00D96C76">
            <w:pPr>
              <w:tabs>
                <w:tab w:val="clear" w:pos="227"/>
              </w:tabs>
              <w:ind w:left="278" w:hanging="180"/>
              <w:rPr>
                <w:rFonts w:ascii="Angsana New" w:hAnsi="Angsana New"/>
                <w:sz w:val="30"/>
                <w:szCs w:val="30"/>
              </w:rPr>
            </w:pPr>
            <w:r w:rsidRPr="00C831AE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C831AE">
              <w:rPr>
                <w:rFonts w:ascii="Angsana New" w:hAnsi="Angsana New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29CD14" w14:textId="77777777" w:rsidR="003A1FA5" w:rsidRPr="00065767" w:rsidRDefault="003A1FA5" w:rsidP="003A1FA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  <w:p w14:paraId="4416BB43" w14:textId="5CAD363B" w:rsidR="003A1FA5" w:rsidRPr="001D7395" w:rsidRDefault="003A1FA5" w:rsidP="003A1FA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5767">
              <w:rPr>
                <w:rFonts w:ascii="Angsana New" w:hAnsi="Angsana New"/>
                <w:sz w:val="30"/>
                <w:szCs w:val="30"/>
              </w:rPr>
              <w:t>13,221</w:t>
            </w:r>
          </w:p>
        </w:tc>
        <w:tc>
          <w:tcPr>
            <w:tcW w:w="180" w:type="dxa"/>
          </w:tcPr>
          <w:p w14:paraId="371AC34C" w14:textId="77777777" w:rsidR="003A1FA5" w:rsidRPr="001D7395" w:rsidRDefault="003A1FA5" w:rsidP="003A1FA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C065796" w14:textId="77777777" w:rsidR="003A1FA5" w:rsidRPr="00065767" w:rsidRDefault="003A1FA5" w:rsidP="003A1FA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8C2F8CD" w14:textId="1A5B13C0" w:rsidR="003A1FA5" w:rsidRPr="00104637" w:rsidRDefault="003A1FA5" w:rsidP="003A1FA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65767">
              <w:rPr>
                <w:rFonts w:ascii="Angsana New" w:hAnsi="Angsana New"/>
                <w:sz w:val="30"/>
                <w:szCs w:val="30"/>
                <w:lang w:bidi="th-TH"/>
              </w:rPr>
              <w:t>9,846</w:t>
            </w:r>
          </w:p>
        </w:tc>
        <w:tc>
          <w:tcPr>
            <w:tcW w:w="180" w:type="dxa"/>
            <w:shd w:val="clear" w:color="auto" w:fill="auto"/>
          </w:tcPr>
          <w:p w14:paraId="0ACFA12D" w14:textId="77777777" w:rsidR="003A1FA5" w:rsidRPr="001D7395" w:rsidRDefault="003A1FA5" w:rsidP="003A1FA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331162C6" w14:textId="77777777" w:rsidR="003A1FA5" w:rsidRPr="00065767" w:rsidRDefault="003A1FA5" w:rsidP="003A1FA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  <w:p w14:paraId="5A66E083" w14:textId="3D071E58" w:rsidR="003A1FA5" w:rsidRPr="001D7395" w:rsidRDefault="003A1FA5" w:rsidP="003A1FA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57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BFDF07" w14:textId="77777777" w:rsidR="003A1FA5" w:rsidRPr="001D7395" w:rsidRDefault="003A1FA5" w:rsidP="003A1FA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5523FCB2" w14:textId="77777777" w:rsidR="003A1FA5" w:rsidRPr="00065767" w:rsidRDefault="003A1FA5" w:rsidP="003A1FA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  <w:p w14:paraId="56DBD66D" w14:textId="60A213A0" w:rsidR="003A1FA5" w:rsidRPr="003A1FA5" w:rsidRDefault="003A1FA5" w:rsidP="003A1FA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0657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BDE6FE" w14:textId="77777777" w:rsidR="003A1FA5" w:rsidRPr="001D7395" w:rsidRDefault="003A1FA5" w:rsidP="003A1FA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4D7CE98" w14:textId="77777777" w:rsidR="003A1FA5" w:rsidRPr="00065767" w:rsidRDefault="003A1FA5" w:rsidP="003A1FA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</w:p>
          <w:p w14:paraId="72537E7B" w14:textId="261D8585" w:rsidR="003A1FA5" w:rsidRPr="001D7395" w:rsidRDefault="003A1FA5" w:rsidP="003A1FA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5767">
              <w:rPr>
                <w:rFonts w:ascii="Angsana New" w:hAnsi="Angsana New"/>
                <w:sz w:val="30"/>
                <w:szCs w:val="30"/>
              </w:rPr>
              <w:t>9,846</w:t>
            </w:r>
          </w:p>
        </w:tc>
      </w:tr>
      <w:tr w:rsidR="003A1FA5" w:rsidRPr="001819D0" w14:paraId="38854AFC" w14:textId="77777777" w:rsidTr="003B3ADE">
        <w:trPr>
          <w:cantSplit/>
        </w:trPr>
        <w:tc>
          <w:tcPr>
            <w:tcW w:w="3510" w:type="dxa"/>
            <w:shd w:val="clear" w:color="auto" w:fill="auto"/>
          </w:tcPr>
          <w:p w14:paraId="4D56944C" w14:textId="77777777" w:rsidR="003A1FA5" w:rsidRPr="00E828D5" w:rsidRDefault="003A1FA5" w:rsidP="003A1FA5">
            <w:pPr>
              <w:ind w:left="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83F4B7" w14:textId="55981329" w:rsidR="003A1FA5" w:rsidRPr="001D7395" w:rsidRDefault="003A1FA5" w:rsidP="003A1FA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13,221</w:t>
            </w:r>
          </w:p>
        </w:tc>
        <w:tc>
          <w:tcPr>
            <w:tcW w:w="180" w:type="dxa"/>
          </w:tcPr>
          <w:p w14:paraId="1A4FC070" w14:textId="77777777" w:rsidR="003A1FA5" w:rsidRPr="001D7395" w:rsidRDefault="003A1FA5" w:rsidP="003A1FA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9645C2" w14:textId="4623EF8D" w:rsidR="003A1FA5" w:rsidRPr="00104637" w:rsidRDefault="003A1FA5" w:rsidP="003A1FA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9,846</w:t>
            </w:r>
          </w:p>
        </w:tc>
        <w:tc>
          <w:tcPr>
            <w:tcW w:w="180" w:type="dxa"/>
            <w:shd w:val="clear" w:color="auto" w:fill="auto"/>
          </w:tcPr>
          <w:p w14:paraId="1FFED861" w14:textId="77777777" w:rsidR="003A1FA5" w:rsidRPr="001D7395" w:rsidRDefault="003A1FA5" w:rsidP="003A1FA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FBDDC" w14:textId="6BA9BE06" w:rsidR="003A1FA5" w:rsidRPr="001D7395" w:rsidRDefault="003A1FA5" w:rsidP="003A1FA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E35DE0" w14:textId="77777777" w:rsidR="003A1FA5" w:rsidRPr="001D7395" w:rsidRDefault="003A1FA5" w:rsidP="003A1FA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953E5D" w14:textId="69EBE928" w:rsidR="003A1FA5" w:rsidRPr="003A1FA5" w:rsidRDefault="003A1FA5" w:rsidP="003A1FA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1FA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86723E" w14:textId="77777777" w:rsidR="003A1FA5" w:rsidRPr="001D7395" w:rsidRDefault="003A1FA5" w:rsidP="003A1FA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D9830C" w14:textId="1A5CA2D6" w:rsidR="003A1FA5" w:rsidRPr="001D7395" w:rsidRDefault="003A1FA5" w:rsidP="003A1FA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9,846</w:t>
            </w:r>
          </w:p>
        </w:tc>
      </w:tr>
    </w:tbl>
    <w:p w14:paraId="273BE7FD" w14:textId="77777777" w:rsidR="00EF0DF5" w:rsidRDefault="00EF0DF5" w:rsidP="003B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4A12D658" w14:textId="1A8CD108" w:rsidR="003F4FEE" w:rsidRDefault="00DF04C7" w:rsidP="003B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DF04C7">
        <w:rPr>
          <w:rFonts w:ascii="Angsana New" w:hAnsi="Angsana New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 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</w:t>
      </w:r>
      <w:r w:rsidR="00A66415">
        <w:rPr>
          <w:rFonts w:ascii="Angsana New" w:hAnsi="Angsana New"/>
          <w:sz w:val="30"/>
          <w:szCs w:val="30"/>
        </w:rPr>
        <w:br/>
      </w:r>
      <w:r w:rsidRPr="00DF04C7">
        <w:rPr>
          <w:rFonts w:ascii="Angsana New" w:hAnsi="Angsana New"/>
          <w:sz w:val="30"/>
          <w:szCs w:val="30"/>
          <w:cs/>
        </w:rPr>
        <w:t>ซึ่งชำระเป็นเงินสดด้วยจำนวนขั้นต้นพร้อมกัน</w:t>
      </w:r>
    </w:p>
    <w:p w14:paraId="383B71D0" w14:textId="701D27A9" w:rsidR="00834578" w:rsidRDefault="00834578" w:rsidP="003C2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C53323F" w14:textId="4AD71F34" w:rsidR="001A2FA7" w:rsidRPr="009C40BF" w:rsidRDefault="001A2FA7" w:rsidP="00624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C40BF">
        <w:rPr>
          <w:rFonts w:ascii="Angsana New" w:hAnsi="Angsana New"/>
          <w:i/>
          <w:iCs/>
          <w:sz w:val="30"/>
          <w:szCs w:val="30"/>
          <w:cs/>
        </w:rPr>
        <w:t>(</w:t>
      </w:r>
      <w:r w:rsidR="00C831AE" w:rsidRPr="009C40BF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9C40BF">
        <w:rPr>
          <w:rFonts w:ascii="Angsana New" w:hAnsi="Angsana New"/>
          <w:i/>
          <w:iCs/>
          <w:sz w:val="30"/>
          <w:szCs w:val="30"/>
          <w:cs/>
        </w:rPr>
        <w:t>.</w:t>
      </w:r>
      <w:r w:rsidR="00104637" w:rsidRPr="009C40BF">
        <w:rPr>
          <w:rFonts w:ascii="Angsana New" w:hAnsi="Angsana New" w:hint="cs"/>
          <w:i/>
          <w:iCs/>
          <w:sz w:val="30"/>
          <w:szCs w:val="30"/>
        </w:rPr>
        <w:t>3</w:t>
      </w:r>
      <w:r w:rsidRPr="009C40BF">
        <w:rPr>
          <w:rFonts w:ascii="Angsana New" w:hAnsi="Angsana New"/>
          <w:i/>
          <w:iCs/>
          <w:sz w:val="30"/>
          <w:szCs w:val="30"/>
          <w:cs/>
        </w:rPr>
        <w:t>) ความเสี่ยงด้านตลาด</w:t>
      </w:r>
    </w:p>
    <w:p w14:paraId="70F82D70" w14:textId="77777777" w:rsidR="001A2FA7" w:rsidRPr="003C263F" w:rsidRDefault="001A2FA7" w:rsidP="003C2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EBB8090" w14:textId="12062E76" w:rsidR="001A2FA7" w:rsidRPr="00713688" w:rsidRDefault="001A2FA7" w:rsidP="00C75F43">
      <w:pPr>
        <w:tabs>
          <w:tab w:val="clear" w:pos="454"/>
          <w:tab w:val="clear" w:pos="680"/>
          <w:tab w:val="clear" w:pos="907"/>
          <w:tab w:val="left" w:pos="117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713688">
        <w:rPr>
          <w:rFonts w:ascii="Angsana New" w:hAnsi="Angsana New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="003B3ADE">
        <w:rPr>
          <w:rFonts w:ascii="Angsana New" w:hAnsi="Angsana New"/>
          <w:sz w:val="30"/>
          <w:szCs w:val="30"/>
          <w:cs/>
        </w:rPr>
        <w:br/>
      </w:r>
      <w:r w:rsidRPr="00713688">
        <w:rPr>
          <w:rFonts w:ascii="Angsana New" w:hAnsi="Angsana New"/>
          <w:sz w:val="30"/>
          <w:szCs w:val="30"/>
          <w:cs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5A4000CF" w14:textId="466688E7" w:rsidR="00C52AB2" w:rsidRDefault="00C52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46BDFA3" w14:textId="6FD6A18C" w:rsidR="001A2FA7" w:rsidRPr="00936B29" w:rsidRDefault="001A2FA7" w:rsidP="00C75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936B29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C831AE" w:rsidRPr="00936B29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936B29">
        <w:rPr>
          <w:rFonts w:asciiTheme="majorBidi" w:hAnsiTheme="majorBidi" w:cstheme="majorBidi"/>
          <w:sz w:val="30"/>
          <w:szCs w:val="30"/>
        </w:rPr>
        <w:t xml:space="preserve">.3.1) </w:t>
      </w:r>
      <w:r w:rsidRPr="00936B29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7C21A226" w14:textId="77777777" w:rsidR="00713688" w:rsidRPr="00713688" w:rsidRDefault="00713688" w:rsidP="00C52AB2">
      <w:pPr>
        <w:ind w:left="1593"/>
        <w:jc w:val="thaiDistribute"/>
        <w:rPr>
          <w:rFonts w:ascii="Angsana New" w:hAnsi="Angsana New"/>
          <w:sz w:val="30"/>
          <w:szCs w:val="30"/>
        </w:rPr>
      </w:pPr>
    </w:p>
    <w:p w14:paraId="196F5346" w14:textId="5C7D793E" w:rsidR="001A2FA7" w:rsidRDefault="001A2FA7" w:rsidP="00936B29">
      <w:pPr>
        <w:ind w:left="1593"/>
        <w:jc w:val="thaiDistribute"/>
        <w:rPr>
          <w:rFonts w:ascii="Angsana New" w:hAnsi="Angsana New"/>
          <w:sz w:val="30"/>
          <w:szCs w:val="30"/>
        </w:rPr>
      </w:pPr>
      <w:r w:rsidRPr="00713688">
        <w:rPr>
          <w:rFonts w:ascii="Angsana New" w:hAnsi="Angsana New"/>
          <w:sz w:val="30"/>
          <w:szCs w:val="30"/>
          <w:cs/>
        </w:rPr>
        <w:t>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บริษัทใช้สัญญาซื้อขายเงินตราต่างประเทศล่วงหน้าเป็นหลักเพื่อป้องกันความเสี่ยงในสินทรัพย์</w:t>
      </w:r>
      <w:r w:rsidR="00C75F43">
        <w:rPr>
          <w:rFonts w:ascii="Angsana New" w:hAnsi="Angsana New"/>
          <w:sz w:val="30"/>
          <w:szCs w:val="30"/>
          <w:cs/>
        </w:rPr>
        <w:br/>
      </w:r>
      <w:r w:rsidRPr="00713688">
        <w:rPr>
          <w:rFonts w:ascii="Angsana New" w:hAnsi="Angsana New"/>
          <w:sz w:val="30"/>
          <w:szCs w:val="30"/>
          <w:cs/>
        </w:rPr>
        <w:t xml:space="preserve">ทางการเงินหรือหนี้สินทางการเงินในสกุลเงินตราต่างประเทศที่ครบกำหนดชำระน้อยกว่าหนึ่งปี </w:t>
      </w:r>
      <w:r w:rsidR="00C75F43">
        <w:rPr>
          <w:rFonts w:ascii="Angsana New" w:hAnsi="Angsana New"/>
          <w:sz w:val="30"/>
          <w:szCs w:val="30"/>
          <w:cs/>
        </w:rPr>
        <w:br/>
      </w:r>
      <w:r w:rsidRPr="00713688">
        <w:rPr>
          <w:rFonts w:ascii="Angsana New" w:hAnsi="Angsana New"/>
          <w:sz w:val="30"/>
          <w:szCs w:val="30"/>
          <w:cs/>
        </w:rPr>
        <w:t>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54A11FA8" w14:textId="77777777" w:rsidR="00DD7AA2" w:rsidRPr="00713688" w:rsidRDefault="00DD7AA2" w:rsidP="00936B29">
      <w:pPr>
        <w:ind w:left="159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540"/>
        <w:gridCol w:w="1710"/>
        <w:gridCol w:w="246"/>
        <w:gridCol w:w="24"/>
        <w:gridCol w:w="1710"/>
      </w:tblGrid>
      <w:tr w:rsidR="00713688" w:rsidRPr="00B0181B" w14:paraId="34BF6E8C" w14:textId="77777777" w:rsidTr="005A70FA">
        <w:trPr>
          <w:tblHeader/>
        </w:trPr>
        <w:tc>
          <w:tcPr>
            <w:tcW w:w="5580" w:type="dxa"/>
            <w:gridSpan w:val="2"/>
          </w:tcPr>
          <w:p w14:paraId="52DC7A9A" w14:textId="77777777" w:rsidR="00713688" w:rsidRPr="00B0181B" w:rsidRDefault="00713688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4"/>
          </w:tcPr>
          <w:p w14:paraId="6F583E5C" w14:textId="77777777" w:rsidR="00713688" w:rsidRPr="00BC12D1" w:rsidRDefault="00713688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713688" w:rsidRPr="00B0181B" w14:paraId="1A6D2BFC" w14:textId="77777777" w:rsidTr="005A70FA">
        <w:trPr>
          <w:tblHeader/>
        </w:trPr>
        <w:tc>
          <w:tcPr>
            <w:tcW w:w="5580" w:type="dxa"/>
            <w:gridSpan w:val="2"/>
          </w:tcPr>
          <w:p w14:paraId="2F00AEAD" w14:textId="77777777" w:rsidR="00713688" w:rsidRPr="00B0181B" w:rsidRDefault="00713688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4"/>
          </w:tcPr>
          <w:p w14:paraId="4839F711" w14:textId="7E229C5E" w:rsidR="00713688" w:rsidRPr="00BC12D1" w:rsidRDefault="00713688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</w:t>
            </w:r>
            <w:r w:rsidR="00C67D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13688" w:rsidRPr="007B32AC" w14:paraId="1A89FF4E" w14:textId="30559A01" w:rsidTr="005A70FA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040" w:type="dxa"/>
          </w:tcPr>
          <w:p w14:paraId="70B62043" w14:textId="49AD57A4" w:rsidR="00713688" w:rsidRPr="00D13D6E" w:rsidRDefault="00DF04C7" w:rsidP="00DF0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13D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  <w:r w:rsidR="00935788" w:rsidRPr="00D13D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13D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04637" w:rsidRPr="00D13D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D13D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540" w:type="dxa"/>
          </w:tcPr>
          <w:p w14:paraId="1600969D" w14:textId="77777777" w:rsidR="00713688" w:rsidRPr="00C52C41" w:rsidRDefault="00713688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F9ECAA5" w14:textId="08C3B23E" w:rsidR="00713688" w:rsidRDefault="00713688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AB6C6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14:paraId="79D0EBF6" w14:textId="77777777" w:rsidR="00713688" w:rsidRPr="007B32AC" w:rsidRDefault="00713688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EF93C45" w14:textId="60365504" w:rsidR="00713688" w:rsidRDefault="00713688" w:rsidP="00F7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AB6C6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A4E2B" w:rsidRPr="007B32AC" w14:paraId="5682DB5F" w14:textId="67511699" w:rsidTr="005A70FA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040" w:type="dxa"/>
          </w:tcPr>
          <w:p w14:paraId="6B1857C4" w14:textId="77777777" w:rsidR="001A4E2B" w:rsidRPr="007B32AC" w:rsidRDefault="001A4E2B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1FEBEBF2" w14:textId="77777777" w:rsidR="001A4E2B" w:rsidRPr="007B32AC" w:rsidRDefault="001A4E2B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4"/>
          </w:tcPr>
          <w:p w14:paraId="2CDCD143" w14:textId="4512DB85" w:rsidR="001A4E2B" w:rsidRPr="007B32AC" w:rsidRDefault="001A4E2B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3688" w:rsidRPr="007B32AC" w14:paraId="7AF91AB1" w14:textId="2E54BD79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7526BC47" w14:textId="77777777" w:rsidR="00713688" w:rsidRPr="007B32AC" w:rsidRDefault="00713688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32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540" w:type="dxa"/>
          </w:tcPr>
          <w:p w14:paraId="6A11D7CB" w14:textId="77777777" w:rsidR="00713688" w:rsidRPr="007B32AC" w:rsidRDefault="00713688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906515" w14:textId="77777777" w:rsidR="00713688" w:rsidRPr="007B32AC" w:rsidRDefault="00713688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4382A468" w14:textId="77777777" w:rsidR="00713688" w:rsidRPr="007B32AC" w:rsidRDefault="00713688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</w:tcPr>
          <w:p w14:paraId="05E9F217" w14:textId="77777777" w:rsidR="00713688" w:rsidRPr="007B32AC" w:rsidRDefault="00713688" w:rsidP="0010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47D5" w:rsidRPr="007B32AC" w14:paraId="203AB6B9" w14:textId="05A004AB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7FAC47EE" w14:textId="4D7ECD17" w:rsidR="00F547D5" w:rsidRPr="007B32AC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0F506BED" w14:textId="6383FE2C" w:rsidR="00F547D5" w:rsidRPr="007B32AC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B491D52" w14:textId="2410F397" w:rsidR="00F547D5" w:rsidRPr="00F547D5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680,278</w:t>
            </w:r>
          </w:p>
        </w:tc>
        <w:tc>
          <w:tcPr>
            <w:tcW w:w="246" w:type="dxa"/>
            <w:vAlign w:val="bottom"/>
          </w:tcPr>
          <w:p w14:paraId="5EF68B6F" w14:textId="77777777" w:rsidR="00F547D5" w:rsidRPr="000B3A17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vAlign w:val="bottom"/>
          </w:tcPr>
          <w:p w14:paraId="33500774" w14:textId="1299B234" w:rsidR="00F547D5" w:rsidRPr="000B3A17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473,677</w:t>
            </w:r>
          </w:p>
        </w:tc>
      </w:tr>
      <w:tr w:rsidR="00F547D5" w:rsidRPr="007B32AC" w14:paraId="1152EF22" w14:textId="2FFF2104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078098EC" w14:textId="26FD87AD" w:rsidR="00F547D5" w:rsidRPr="007B32AC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6B7754AC" w14:textId="59BAD724" w:rsidR="00F547D5" w:rsidRPr="007B32AC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BF83A80" w14:textId="395DA885" w:rsidR="00F547D5" w:rsidRPr="00F547D5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(92,313)</w:t>
            </w:r>
          </w:p>
        </w:tc>
        <w:tc>
          <w:tcPr>
            <w:tcW w:w="246" w:type="dxa"/>
            <w:vAlign w:val="bottom"/>
          </w:tcPr>
          <w:p w14:paraId="5CE92F9E" w14:textId="77777777" w:rsidR="00F547D5" w:rsidRPr="000B3A17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  <w:vAlign w:val="bottom"/>
          </w:tcPr>
          <w:p w14:paraId="78D4A88C" w14:textId="60E6B253" w:rsidR="00F547D5" w:rsidRPr="000B3A17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B3A17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94,783</w:t>
            </w:r>
            <w:r w:rsidRPr="000B3A1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547D5" w:rsidRPr="007B32AC" w14:paraId="0B91EEA2" w14:textId="171F85E8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35ACB0F6" w14:textId="77777777" w:rsidR="00F547D5" w:rsidRPr="007B32AC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540" w:type="dxa"/>
          </w:tcPr>
          <w:p w14:paraId="3D0D9D64" w14:textId="77777777" w:rsidR="00F547D5" w:rsidRPr="007B32AC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E5BDEDE" w14:textId="5916C6CA" w:rsidR="00F547D5" w:rsidRPr="00F547D5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587,965</w:t>
            </w:r>
          </w:p>
        </w:tc>
        <w:tc>
          <w:tcPr>
            <w:tcW w:w="246" w:type="dxa"/>
            <w:vAlign w:val="bottom"/>
          </w:tcPr>
          <w:p w14:paraId="3581C6D0" w14:textId="77777777" w:rsidR="00F547D5" w:rsidRPr="000B3A17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</w:tcBorders>
            <w:vAlign w:val="bottom"/>
          </w:tcPr>
          <w:p w14:paraId="4EB4DD13" w14:textId="6A9743E4" w:rsidR="00F547D5" w:rsidRPr="000B3A17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0499">
              <w:rPr>
                <w:rFonts w:ascii="Angsana New" w:hAnsi="Angsana New" w:hint="cs"/>
                <w:b/>
                <w:bCs/>
                <w:sz w:val="30"/>
                <w:szCs w:val="30"/>
              </w:rPr>
              <w:t>378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FE0499">
              <w:rPr>
                <w:rFonts w:ascii="Angsana New" w:hAnsi="Angsana New" w:hint="cs"/>
                <w:b/>
                <w:bCs/>
                <w:sz w:val="30"/>
                <w:szCs w:val="30"/>
              </w:rPr>
              <w:t>894</w:t>
            </w:r>
          </w:p>
        </w:tc>
      </w:tr>
      <w:tr w:rsidR="00F547D5" w:rsidRPr="007B32AC" w14:paraId="2C9DEB72" w14:textId="0B9CE17E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6426CF0F" w14:textId="2F62059C" w:rsidR="00F547D5" w:rsidRPr="007B32AC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7B32AC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540" w:type="dxa"/>
          </w:tcPr>
          <w:p w14:paraId="3FE24E63" w14:textId="77777777" w:rsidR="00F547D5" w:rsidRPr="007B32AC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7E600EE" w14:textId="5DE1CFF2" w:rsidR="00F547D5" w:rsidRPr="00F547D5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(395,644)</w:t>
            </w:r>
          </w:p>
        </w:tc>
        <w:tc>
          <w:tcPr>
            <w:tcW w:w="246" w:type="dxa"/>
            <w:vAlign w:val="bottom"/>
          </w:tcPr>
          <w:p w14:paraId="7DBEA9E9" w14:textId="77777777" w:rsidR="00F547D5" w:rsidRPr="000B3A17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  <w:vAlign w:val="bottom"/>
          </w:tcPr>
          <w:p w14:paraId="16894EBA" w14:textId="21806BC4" w:rsidR="00F547D5" w:rsidRPr="000B3A17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B3A17">
              <w:rPr>
                <w:rFonts w:ascii="Angsana New" w:hAnsi="Angsana New"/>
                <w:sz w:val="30"/>
                <w:szCs w:val="30"/>
              </w:rPr>
              <w:t>(348,450)</w:t>
            </w:r>
          </w:p>
        </w:tc>
      </w:tr>
      <w:tr w:rsidR="00F547D5" w:rsidRPr="007B32AC" w14:paraId="5A6C8F5C" w14:textId="781C0EB5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415E3EE5" w14:textId="77777777" w:rsidR="00F547D5" w:rsidRPr="007B32AC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ยอดรวมความเสี่ยงคงเหลือสุทธิ</w:t>
            </w:r>
          </w:p>
        </w:tc>
        <w:tc>
          <w:tcPr>
            <w:tcW w:w="540" w:type="dxa"/>
          </w:tcPr>
          <w:p w14:paraId="579F9FCC" w14:textId="77777777" w:rsidR="00F547D5" w:rsidRPr="007B32AC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22F53" w14:textId="3AF36309" w:rsidR="00F547D5" w:rsidRPr="00F547D5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192,321</w:t>
            </w:r>
          </w:p>
        </w:tc>
        <w:tc>
          <w:tcPr>
            <w:tcW w:w="246" w:type="dxa"/>
            <w:vAlign w:val="bottom"/>
          </w:tcPr>
          <w:p w14:paraId="319E514E" w14:textId="77777777" w:rsidR="00F547D5" w:rsidRPr="000B3A17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1E21F" w14:textId="2F07772C" w:rsidR="00F547D5" w:rsidRPr="000B3A17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3A17">
              <w:rPr>
                <w:rFonts w:ascii="Angsana New" w:hAnsi="Angsana New"/>
                <w:b/>
                <w:bCs/>
                <w:sz w:val="30"/>
                <w:szCs w:val="30"/>
              </w:rPr>
              <w:t>30,444</w:t>
            </w:r>
          </w:p>
        </w:tc>
      </w:tr>
      <w:tr w:rsidR="00AB6C6F" w:rsidRPr="00DF04C7" w14:paraId="19CAAD0F" w14:textId="63378FB3" w:rsidTr="00525674">
        <w:tblPrEx>
          <w:tblLook w:val="04A0" w:firstRow="1" w:lastRow="0" w:firstColumn="1" w:lastColumn="0" w:noHBand="0" w:noVBand="1"/>
        </w:tblPrEx>
        <w:trPr>
          <w:trHeight w:val="199"/>
        </w:trPr>
        <w:tc>
          <w:tcPr>
            <w:tcW w:w="5040" w:type="dxa"/>
          </w:tcPr>
          <w:p w14:paraId="070426D1" w14:textId="77777777" w:rsidR="00AB6C6F" w:rsidRPr="002C5AA1" w:rsidRDefault="00AB6C6F" w:rsidP="002C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4551DE0B" w14:textId="77777777" w:rsidR="00AB6C6F" w:rsidRPr="002C5AA1" w:rsidRDefault="00AB6C6F" w:rsidP="002C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0C015B9" w14:textId="77777777" w:rsidR="00AB6C6F" w:rsidRPr="002C5AA1" w:rsidRDefault="00AB6C6F" w:rsidP="002C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0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140E5039" w14:textId="77777777" w:rsidR="00AB6C6F" w:rsidRPr="002C5AA1" w:rsidRDefault="00AB6C6F" w:rsidP="002C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</w:tcBorders>
          </w:tcPr>
          <w:p w14:paraId="0428517C" w14:textId="77777777" w:rsidR="00AB6C6F" w:rsidRPr="002C5AA1" w:rsidRDefault="00AB6C6F" w:rsidP="002C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0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6C6F" w:rsidRPr="007B32AC" w14:paraId="3E135BF1" w14:textId="78F5B1F2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6121F289" w14:textId="150FCF58" w:rsidR="00AB6C6F" w:rsidRPr="007B32AC" w:rsidRDefault="00AB6C6F" w:rsidP="00AB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สกุลเงินเยนญี่ปุ่น</w:t>
            </w:r>
          </w:p>
        </w:tc>
        <w:tc>
          <w:tcPr>
            <w:tcW w:w="540" w:type="dxa"/>
          </w:tcPr>
          <w:p w14:paraId="6E624C35" w14:textId="77777777" w:rsidR="00AB6C6F" w:rsidRPr="007B32AC" w:rsidRDefault="00AB6C6F" w:rsidP="00AB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C12704F" w14:textId="77777777" w:rsidR="00AB6C6F" w:rsidRPr="000B3A17" w:rsidRDefault="00AB6C6F" w:rsidP="00AB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  <w:tab w:val="decimal" w:pos="123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7A6B65A1" w14:textId="77777777" w:rsidR="00AB6C6F" w:rsidRPr="000B3A17" w:rsidRDefault="00AB6C6F" w:rsidP="00AB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</w:tcPr>
          <w:p w14:paraId="0526D704" w14:textId="77777777" w:rsidR="00AB6C6F" w:rsidRPr="000B3A17" w:rsidRDefault="00AB6C6F" w:rsidP="00AB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  <w:tab w:val="decimal" w:pos="975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47D5" w:rsidRPr="007B32AC" w14:paraId="45F6173D" w14:textId="10E4DBD8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3E8E7EEA" w14:textId="31BACDD9" w:rsidR="00F547D5" w:rsidRPr="007B32AC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7BA7AC46" w14:textId="3FF39F8E" w:rsidR="00F547D5" w:rsidRPr="007B32AC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A88EE64" w14:textId="6549783B" w:rsidR="00F547D5" w:rsidRPr="00F547D5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9,447</w:t>
            </w:r>
          </w:p>
        </w:tc>
        <w:tc>
          <w:tcPr>
            <w:tcW w:w="246" w:type="dxa"/>
            <w:vAlign w:val="bottom"/>
          </w:tcPr>
          <w:p w14:paraId="222E6100" w14:textId="77777777" w:rsidR="00F547D5" w:rsidRPr="000B3A17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vAlign w:val="bottom"/>
          </w:tcPr>
          <w:p w14:paraId="684BFB57" w14:textId="083C200F" w:rsidR="00F547D5" w:rsidRPr="000B3A17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7,886</w:t>
            </w:r>
          </w:p>
        </w:tc>
      </w:tr>
      <w:tr w:rsidR="00F547D5" w:rsidRPr="007B32AC" w14:paraId="22417F44" w14:textId="4D188BAF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0CE668D0" w14:textId="1AB44009" w:rsidR="00F547D5" w:rsidRPr="007B32AC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7E4FAB61" w14:textId="003CCF26" w:rsidR="00F547D5" w:rsidRPr="007B32AC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16EB4CE" w14:textId="4E965F87" w:rsidR="00F547D5" w:rsidRPr="00F547D5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(101,479)</w:t>
            </w:r>
          </w:p>
        </w:tc>
        <w:tc>
          <w:tcPr>
            <w:tcW w:w="246" w:type="dxa"/>
            <w:vAlign w:val="bottom"/>
          </w:tcPr>
          <w:p w14:paraId="1F1B1363" w14:textId="77777777" w:rsidR="00F547D5" w:rsidRPr="000B3A17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  <w:vAlign w:val="bottom"/>
          </w:tcPr>
          <w:p w14:paraId="6CC37A8E" w14:textId="6220229D" w:rsidR="00F547D5" w:rsidRPr="000B3A17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B3A17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254,021</w:t>
            </w:r>
            <w:r w:rsidRPr="000B3A1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547D5" w:rsidRPr="007B32AC" w14:paraId="44D5B933" w14:textId="2212F206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45BC19E9" w14:textId="77777777" w:rsidR="00F547D5" w:rsidRPr="007B32AC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540" w:type="dxa"/>
          </w:tcPr>
          <w:p w14:paraId="5C3AE10D" w14:textId="77777777" w:rsidR="00F547D5" w:rsidRPr="007B32AC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9D88EA8" w14:textId="79DB8DB0" w:rsidR="00F547D5" w:rsidRPr="00F547D5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(92,032)</w:t>
            </w:r>
          </w:p>
        </w:tc>
        <w:tc>
          <w:tcPr>
            <w:tcW w:w="246" w:type="dxa"/>
            <w:vAlign w:val="bottom"/>
          </w:tcPr>
          <w:p w14:paraId="63E5A230" w14:textId="77777777" w:rsidR="00F547D5" w:rsidRPr="000B3A17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</w:tcBorders>
            <w:vAlign w:val="bottom"/>
          </w:tcPr>
          <w:p w14:paraId="7B8BFF80" w14:textId="01FF5DC6" w:rsidR="00F547D5" w:rsidRPr="000B3A17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3A17">
              <w:rPr>
                <w:rFonts w:ascii="Angsana New" w:hAnsi="Angsana New"/>
                <w:b/>
                <w:bCs/>
                <w:sz w:val="30"/>
                <w:szCs w:val="30"/>
              </w:rPr>
              <w:t>(24</w:t>
            </w:r>
            <w:r w:rsidRPr="00FE0499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Pr="000B3A17">
              <w:rPr>
                <w:rFonts w:ascii="Angsana New" w:hAnsi="Angsana New"/>
                <w:b/>
                <w:bCs/>
                <w:sz w:val="30"/>
                <w:szCs w:val="30"/>
              </w:rPr>
              <w:t>,135)</w:t>
            </w:r>
          </w:p>
        </w:tc>
      </w:tr>
      <w:tr w:rsidR="00F547D5" w:rsidRPr="007B32AC" w14:paraId="4A195051" w14:textId="44755ABB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562EC25A" w14:textId="1A564C3F" w:rsidR="00F547D5" w:rsidRPr="007B32AC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7B32AC">
              <w:rPr>
                <w:rFonts w:ascii="Angsana New" w:hAnsi="Angsana New"/>
                <w:sz w:val="30"/>
                <w:szCs w:val="30"/>
                <w:cs/>
              </w:rPr>
              <w:t>ขายเงินตราต่างประเทศ</w:t>
            </w:r>
          </w:p>
        </w:tc>
        <w:tc>
          <w:tcPr>
            <w:tcW w:w="540" w:type="dxa"/>
          </w:tcPr>
          <w:p w14:paraId="5AE2D4F4" w14:textId="77777777" w:rsidR="00F547D5" w:rsidRPr="007B32AC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B1081D0" w14:textId="76D79C5C" w:rsidR="00F547D5" w:rsidRPr="00F547D5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99,955</w:t>
            </w:r>
          </w:p>
        </w:tc>
        <w:tc>
          <w:tcPr>
            <w:tcW w:w="246" w:type="dxa"/>
            <w:vAlign w:val="bottom"/>
          </w:tcPr>
          <w:p w14:paraId="5350D4FD" w14:textId="77777777" w:rsidR="00F547D5" w:rsidRPr="000B3A17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  <w:vAlign w:val="bottom"/>
          </w:tcPr>
          <w:p w14:paraId="5F07D23D" w14:textId="3DC4467A" w:rsidR="00F547D5" w:rsidRPr="000B3A17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B3A17">
              <w:rPr>
                <w:rFonts w:ascii="Angsana New" w:hAnsi="Angsana New"/>
                <w:sz w:val="30"/>
                <w:szCs w:val="30"/>
              </w:rPr>
              <w:t>114,580</w:t>
            </w:r>
          </w:p>
        </w:tc>
      </w:tr>
      <w:tr w:rsidR="00F547D5" w:rsidRPr="007B32AC" w14:paraId="38CA6164" w14:textId="13B8EA59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482B0B51" w14:textId="77777777" w:rsidR="00F547D5" w:rsidRPr="007B32AC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ยอดรวมความเสี่ยงคงเหลือสุทธิ</w:t>
            </w:r>
          </w:p>
        </w:tc>
        <w:tc>
          <w:tcPr>
            <w:tcW w:w="540" w:type="dxa"/>
          </w:tcPr>
          <w:p w14:paraId="365DFEBD" w14:textId="77777777" w:rsidR="00F547D5" w:rsidRPr="007B32AC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26A1B" w14:textId="48966657" w:rsidR="00F547D5" w:rsidRPr="00F547D5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4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7,923</w:t>
            </w:r>
          </w:p>
        </w:tc>
        <w:tc>
          <w:tcPr>
            <w:tcW w:w="246" w:type="dxa"/>
            <w:vAlign w:val="bottom"/>
          </w:tcPr>
          <w:p w14:paraId="2AAD78A8" w14:textId="77777777" w:rsidR="00F547D5" w:rsidRPr="000B3A17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A9F9E" w14:textId="338AF9D6" w:rsidR="00F547D5" w:rsidRPr="000B3A17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3A17">
              <w:rPr>
                <w:rFonts w:ascii="Angsana New" w:hAnsi="Angsana New"/>
                <w:b/>
                <w:bCs/>
                <w:sz w:val="30"/>
                <w:szCs w:val="30"/>
              </w:rPr>
              <w:t>(131,555)</w:t>
            </w:r>
          </w:p>
        </w:tc>
      </w:tr>
      <w:tr w:rsidR="00AB6C6F" w:rsidRPr="00DF04C7" w14:paraId="37467CDE" w14:textId="669B64DF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2690D0E1" w14:textId="77777777" w:rsidR="00AB6C6F" w:rsidRPr="00DF04C7" w:rsidRDefault="00AB6C6F" w:rsidP="00525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1CAA1717" w14:textId="77777777" w:rsidR="00AB6C6F" w:rsidRPr="00DF04C7" w:rsidRDefault="00AB6C6F" w:rsidP="00525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4448E8B" w14:textId="77777777" w:rsidR="00AB6C6F" w:rsidRPr="00DF04C7" w:rsidRDefault="00AB6C6F" w:rsidP="00525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151D4563" w14:textId="77777777" w:rsidR="00AB6C6F" w:rsidRPr="00DF04C7" w:rsidRDefault="00AB6C6F" w:rsidP="00525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</w:tcBorders>
          </w:tcPr>
          <w:p w14:paraId="1EFBA71B" w14:textId="77777777" w:rsidR="00AB6C6F" w:rsidRPr="00DF04C7" w:rsidRDefault="00AB6C6F" w:rsidP="00525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  <w:tab w:val="decimal" w:pos="1440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6C6F" w:rsidRPr="00713688" w14:paraId="3A4685B4" w14:textId="77777777" w:rsidTr="009C40BF">
        <w:tblPrEx>
          <w:tblLook w:val="04A0" w:firstRow="1" w:lastRow="0" w:firstColumn="1" w:lastColumn="0" w:noHBand="0" w:noVBand="1"/>
        </w:tblPrEx>
        <w:trPr>
          <w:trHeight w:val="344"/>
        </w:trPr>
        <w:tc>
          <w:tcPr>
            <w:tcW w:w="5040" w:type="dxa"/>
          </w:tcPr>
          <w:p w14:paraId="37E21FF6" w14:textId="2A3FF989" w:rsidR="00AB6C6F" w:rsidRPr="00713688" w:rsidRDefault="00AB6C6F" w:rsidP="00AB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540" w:type="dxa"/>
          </w:tcPr>
          <w:p w14:paraId="78F0FA94" w14:textId="77777777" w:rsidR="00AB6C6F" w:rsidRPr="00713688" w:rsidRDefault="00AB6C6F" w:rsidP="00AB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FC9F447" w14:textId="77777777" w:rsidR="00AB6C6F" w:rsidRPr="000B3A17" w:rsidRDefault="00AB6C6F" w:rsidP="00AB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11AD3305" w14:textId="77777777" w:rsidR="00AB6C6F" w:rsidRPr="000B3A17" w:rsidRDefault="00AB6C6F" w:rsidP="00AB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</w:tcPr>
          <w:p w14:paraId="3C8AF785" w14:textId="77777777" w:rsidR="00AB6C6F" w:rsidRPr="000B3A17" w:rsidRDefault="00AB6C6F" w:rsidP="00AB6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47D5" w:rsidRPr="00713688" w14:paraId="3119AC3B" w14:textId="77777777" w:rsidTr="009C40BF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5DF108BE" w14:textId="14AB1279" w:rsidR="00F547D5" w:rsidRPr="00713688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02E93D44" w14:textId="77777777" w:rsidR="00F547D5" w:rsidRPr="00713688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8DFFDD1" w14:textId="281BAACC" w:rsidR="00F547D5" w:rsidRPr="00F547D5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757</w:t>
            </w:r>
          </w:p>
        </w:tc>
        <w:tc>
          <w:tcPr>
            <w:tcW w:w="246" w:type="dxa"/>
            <w:vAlign w:val="bottom"/>
          </w:tcPr>
          <w:p w14:paraId="541929E5" w14:textId="77777777" w:rsidR="00F547D5" w:rsidRPr="000B3A17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vAlign w:val="bottom"/>
          </w:tcPr>
          <w:p w14:paraId="64692768" w14:textId="5E56D250" w:rsidR="00F547D5" w:rsidRPr="000B3A17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0B3A17">
              <w:rPr>
                <w:rFonts w:ascii="Angsana New" w:hAnsi="Angsana New"/>
                <w:sz w:val="30"/>
                <w:szCs w:val="30"/>
              </w:rPr>
              <w:t>149</w:t>
            </w:r>
          </w:p>
        </w:tc>
      </w:tr>
      <w:tr w:rsidR="00F547D5" w:rsidRPr="00713688" w14:paraId="742E81DD" w14:textId="77777777" w:rsidTr="009C40BF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4C510C9F" w14:textId="0E069484" w:rsidR="00F547D5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5C5E19EF" w14:textId="77777777" w:rsidR="00F547D5" w:rsidRPr="00713688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115CE6D" w14:textId="48742BC6" w:rsidR="00F547D5" w:rsidRPr="00F547D5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(70)</w:t>
            </w:r>
          </w:p>
        </w:tc>
        <w:tc>
          <w:tcPr>
            <w:tcW w:w="246" w:type="dxa"/>
            <w:vAlign w:val="bottom"/>
          </w:tcPr>
          <w:p w14:paraId="5C9CF4F3" w14:textId="77777777" w:rsidR="00F547D5" w:rsidRPr="000B3A17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  <w:vAlign w:val="bottom"/>
          </w:tcPr>
          <w:p w14:paraId="0C6E07D1" w14:textId="166F440C" w:rsidR="00F547D5" w:rsidRPr="000B3A17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B3A1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547D5" w:rsidRPr="00713688" w14:paraId="49803E34" w14:textId="77777777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49820BE4" w14:textId="7D4FDC20" w:rsidR="00F547D5" w:rsidRPr="00713688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ด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บัญชีในงบแสดงฐานะการเงินที่มีความเสี่ยง</w:t>
            </w:r>
          </w:p>
        </w:tc>
        <w:tc>
          <w:tcPr>
            <w:tcW w:w="540" w:type="dxa"/>
          </w:tcPr>
          <w:p w14:paraId="1D0EF6DB" w14:textId="77777777" w:rsidR="00F547D5" w:rsidRPr="00713688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0FEE8" w14:textId="2BC038B4" w:rsidR="00F547D5" w:rsidRPr="00F547D5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4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687</w:t>
            </w:r>
          </w:p>
        </w:tc>
        <w:tc>
          <w:tcPr>
            <w:tcW w:w="246" w:type="dxa"/>
            <w:vAlign w:val="bottom"/>
          </w:tcPr>
          <w:p w14:paraId="26DFF1D6" w14:textId="77777777" w:rsidR="00F547D5" w:rsidRPr="000B3A17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D5344" w14:textId="7BE352F3" w:rsidR="00F547D5" w:rsidRPr="000B3A17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0B3A17">
              <w:rPr>
                <w:rFonts w:ascii="Angsana New" w:hAnsi="Angsana New"/>
                <w:b/>
                <w:bCs/>
                <w:sz w:val="30"/>
                <w:szCs w:val="30"/>
              </w:rPr>
              <w:t>149</w:t>
            </w:r>
          </w:p>
        </w:tc>
      </w:tr>
      <w:tr w:rsidR="009C40BF" w:rsidRPr="00DF04C7" w14:paraId="79AE3D1D" w14:textId="77777777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021052D0" w14:textId="77777777" w:rsidR="009C40BF" w:rsidRPr="00DF04C7" w:rsidRDefault="009C40BF" w:rsidP="00525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4745988E" w14:textId="77777777" w:rsidR="009C40BF" w:rsidRPr="00525674" w:rsidRDefault="009C40BF" w:rsidP="00525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3FA52C2" w14:textId="77777777" w:rsidR="009C40BF" w:rsidRPr="00DF04C7" w:rsidRDefault="009C40BF" w:rsidP="00525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4545BEC8" w14:textId="77777777" w:rsidR="009C40BF" w:rsidRPr="00DF04C7" w:rsidRDefault="009C40BF" w:rsidP="00525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</w:tcBorders>
            <w:vAlign w:val="bottom"/>
          </w:tcPr>
          <w:p w14:paraId="1FB4E47C" w14:textId="77777777" w:rsidR="009C40BF" w:rsidRPr="00DF04C7" w:rsidRDefault="009C40BF" w:rsidP="00525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0BF" w:rsidRPr="00713688" w14:paraId="51A1E703" w14:textId="77777777" w:rsidTr="005A70FA">
        <w:tblPrEx>
          <w:tblLook w:val="04A0" w:firstRow="1" w:lastRow="0" w:firstColumn="1" w:lastColumn="0" w:noHBand="0" w:noVBand="1"/>
        </w:tblPrEx>
        <w:tc>
          <w:tcPr>
            <w:tcW w:w="5040" w:type="dxa"/>
          </w:tcPr>
          <w:p w14:paraId="263E437C" w14:textId="6B0582F7" w:rsidR="009C40BF" w:rsidRDefault="009C40BF" w:rsidP="009C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7B3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ความเสี่ยง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dxa"/>
          </w:tcPr>
          <w:p w14:paraId="3DAFA225" w14:textId="77777777" w:rsidR="009C40BF" w:rsidRPr="00713688" w:rsidRDefault="009C40BF" w:rsidP="009C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15EC44D4" w14:textId="3D2E5FBE" w:rsidR="009C40BF" w:rsidRPr="00F547D5" w:rsidRDefault="00F547D5" w:rsidP="009C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547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200,931</w:t>
            </w:r>
          </w:p>
        </w:tc>
        <w:tc>
          <w:tcPr>
            <w:tcW w:w="246" w:type="dxa"/>
            <w:vAlign w:val="bottom"/>
          </w:tcPr>
          <w:p w14:paraId="24193543" w14:textId="77777777" w:rsidR="009C40BF" w:rsidRPr="000B3A17" w:rsidRDefault="009C40BF" w:rsidP="009C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4" w:type="dxa"/>
            <w:gridSpan w:val="2"/>
            <w:tcBorders>
              <w:bottom w:val="double" w:sz="4" w:space="0" w:color="auto"/>
            </w:tcBorders>
            <w:vAlign w:val="bottom"/>
          </w:tcPr>
          <w:p w14:paraId="761D0050" w14:textId="2E9E70BA" w:rsidR="009C40BF" w:rsidRPr="000B3A17" w:rsidRDefault="009C40BF" w:rsidP="009C4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0B3A17">
              <w:rPr>
                <w:rFonts w:ascii="Angsana New" w:hAnsi="Angsana New"/>
                <w:b/>
                <w:bCs/>
                <w:sz w:val="30"/>
                <w:szCs w:val="30"/>
              </w:rPr>
              <w:t>(100,962)</w:t>
            </w:r>
          </w:p>
        </w:tc>
      </w:tr>
    </w:tbl>
    <w:p w14:paraId="5014985C" w14:textId="36765E95" w:rsidR="00341C73" w:rsidRDefault="00341C73" w:rsidP="00525674">
      <w:pPr>
        <w:spacing w:line="200" w:lineRule="exact"/>
        <w:rPr>
          <w:rFonts w:ascii="Angsana New" w:hAnsi="Angsana New"/>
          <w:sz w:val="30"/>
          <w:szCs w:val="30"/>
        </w:rPr>
      </w:pPr>
    </w:p>
    <w:p w14:paraId="761746A1" w14:textId="77777777" w:rsidR="00341C73" w:rsidRDefault="00341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98C8731" w14:textId="59447566" w:rsidR="000B3A17" w:rsidRPr="000B3A17" w:rsidRDefault="000B3A17" w:rsidP="00AB6C6F">
      <w:pPr>
        <w:spacing w:line="240" w:lineRule="auto"/>
        <w:ind w:firstLine="1620"/>
        <w:rPr>
          <w:rFonts w:ascii="Angsana New" w:hAnsi="Angsana New"/>
          <w:b/>
          <w:bCs/>
          <w:color w:val="0000FF"/>
          <w:sz w:val="30"/>
          <w:szCs w:val="30"/>
        </w:rPr>
      </w:pPr>
      <w:r w:rsidRPr="000B3A17">
        <w:rPr>
          <w:rFonts w:ascii="Angsana New" w:hAnsi="Angsana New"/>
          <w:i/>
          <w:iCs/>
          <w:sz w:val="30"/>
          <w:szCs w:val="30"/>
          <w:cs/>
        </w:rPr>
        <w:lastRenderedPageBreak/>
        <w:t>การวิเคราะห์ความอ่อนไหว</w:t>
      </w:r>
      <w:r w:rsidRPr="000B3A17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</w:t>
      </w:r>
    </w:p>
    <w:p w14:paraId="37219242" w14:textId="77777777" w:rsidR="000B3A17" w:rsidRPr="000B3A17" w:rsidRDefault="000B3A17" w:rsidP="00525674">
      <w:pPr>
        <w:spacing w:line="200" w:lineRule="exact"/>
        <w:ind w:firstLine="1440"/>
        <w:rPr>
          <w:rFonts w:ascii="Angsana New" w:hAnsi="Angsana New"/>
          <w:sz w:val="30"/>
          <w:szCs w:val="30"/>
        </w:rPr>
      </w:pPr>
    </w:p>
    <w:p w14:paraId="4E5C90B7" w14:textId="70A507CF" w:rsidR="00C67D93" w:rsidRDefault="000B3A17" w:rsidP="00AB6C6F">
      <w:pPr>
        <w:pStyle w:val="block"/>
        <w:tabs>
          <w:tab w:val="left" w:pos="720"/>
        </w:tabs>
        <w:spacing w:after="0" w:line="240" w:lineRule="auto"/>
        <w:ind w:left="162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0B3A17">
        <w:rPr>
          <w:rFonts w:ascii="Angsana New" w:hAnsi="Angsana New" w:cs="Angsana New"/>
          <w:sz w:val="30"/>
          <w:szCs w:val="30"/>
          <w:cs/>
          <w:lang w:val="en-US" w:bidi="th-TH"/>
        </w:rPr>
        <w:t>การแข็งค่า (การอ่อนค่า) ที่เป็นไปได้อย่างสมเหตุสมผลของเงินบาทที่มีต่อ</w:t>
      </w:r>
      <w:r w:rsidR="008A5C97">
        <w:rPr>
          <w:rFonts w:ascii="Angsana New" w:hAnsi="Angsana New" w:cs="Angsana New" w:hint="cs"/>
          <w:sz w:val="30"/>
          <w:szCs w:val="30"/>
          <w:cs/>
          <w:lang w:val="en-US" w:bidi="th-TH"/>
        </w:rPr>
        <w:t>สกุลเงินตราต่างประเทศ</w:t>
      </w:r>
      <w:r w:rsidRPr="000B3A1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ณ วันที่</w:t>
      </w:r>
      <w:r w:rsidR="008A5C9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รายงาน </w:t>
      </w:r>
      <w:r w:rsidRPr="000B3A17">
        <w:rPr>
          <w:rFonts w:ascii="Angsana New" w:hAnsi="Angsana New" w:cs="Angsana New"/>
          <w:sz w:val="30"/>
          <w:szCs w:val="30"/>
          <w:cs/>
          <w:lang w:val="en-US" w:bidi="th-TH"/>
        </w:rPr>
        <w:t>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</w:t>
      </w:r>
    </w:p>
    <w:p w14:paraId="203EBB4B" w14:textId="081FBFEB" w:rsidR="00C67D93" w:rsidRDefault="00C67D93" w:rsidP="0052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rPr>
          <w:rFonts w:ascii="Angsana New" w:hAnsi="Angsana New"/>
          <w:sz w:val="30"/>
          <w:szCs w:val="30"/>
          <w:cs/>
        </w:rPr>
      </w:pPr>
    </w:p>
    <w:tbl>
      <w:tblPr>
        <w:tblW w:w="8460" w:type="dxa"/>
        <w:tblInd w:w="15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260"/>
        <w:gridCol w:w="2160"/>
        <w:gridCol w:w="180"/>
        <w:gridCol w:w="2160"/>
      </w:tblGrid>
      <w:tr w:rsidR="00C67D93" w:rsidRPr="000B3A17" w14:paraId="69E99C0E" w14:textId="77777777" w:rsidTr="000607D2">
        <w:trPr>
          <w:trHeight w:val="218"/>
          <w:tblHeader/>
        </w:trPr>
        <w:tc>
          <w:tcPr>
            <w:tcW w:w="2700" w:type="dxa"/>
          </w:tcPr>
          <w:p w14:paraId="62C8E189" w14:textId="77777777" w:rsidR="00C67D93" w:rsidRPr="000B3A17" w:rsidRDefault="00C67D93" w:rsidP="007C72CD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5760" w:type="dxa"/>
            <w:gridSpan w:val="4"/>
          </w:tcPr>
          <w:p w14:paraId="2A8275B0" w14:textId="76EA3F76" w:rsidR="00C67D93" w:rsidRPr="000B3A17" w:rsidRDefault="00C67D93" w:rsidP="00C67D9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B3A1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C67D9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ที่แสดงเงินลงทุน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ตามวิธีส่วนได้เสีย/งบการเงินเฉพาะกิจการ</w:t>
            </w:r>
          </w:p>
        </w:tc>
      </w:tr>
      <w:tr w:rsidR="00C67D93" w:rsidRPr="000B3A17" w14:paraId="15C0D37E" w14:textId="77777777" w:rsidTr="000607D2">
        <w:trPr>
          <w:trHeight w:val="218"/>
          <w:tblHeader/>
        </w:trPr>
        <w:tc>
          <w:tcPr>
            <w:tcW w:w="2700" w:type="dxa"/>
          </w:tcPr>
          <w:p w14:paraId="5028A514" w14:textId="77777777" w:rsidR="00C67D93" w:rsidRPr="000B3A17" w:rsidRDefault="00C67D93" w:rsidP="007C72CD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4251DFFC" w14:textId="77777777" w:rsidR="00C67D93" w:rsidRPr="000B3A17" w:rsidRDefault="00C67D93" w:rsidP="007C72CD">
            <w:pPr>
              <w:pStyle w:val="acctmergecolhdg"/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3A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4500" w:type="dxa"/>
            <w:gridSpan w:val="3"/>
            <w:hideMark/>
          </w:tcPr>
          <w:p w14:paraId="5A0A99B7" w14:textId="33411D2E" w:rsidR="00C67D93" w:rsidRPr="000B3A17" w:rsidRDefault="00C67D93" w:rsidP="007C72C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C67D93" w:rsidRPr="000B3A17" w14:paraId="6B4CEE4C" w14:textId="77777777" w:rsidTr="000607D2">
        <w:trPr>
          <w:tblHeader/>
        </w:trPr>
        <w:tc>
          <w:tcPr>
            <w:tcW w:w="2700" w:type="dxa"/>
          </w:tcPr>
          <w:p w14:paraId="217E34AF" w14:textId="77777777" w:rsidR="00C67D93" w:rsidRPr="000B3A17" w:rsidRDefault="00C67D93" w:rsidP="007C72C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B3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260" w:type="dxa"/>
            <w:hideMark/>
          </w:tcPr>
          <w:p w14:paraId="01B7E1FD" w14:textId="77777777" w:rsidR="00C67D93" w:rsidRPr="000B3A17" w:rsidRDefault="00C67D93" w:rsidP="007C72CD">
            <w:pPr>
              <w:pStyle w:val="acctmergecolhdg"/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B3A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2160" w:type="dxa"/>
            <w:hideMark/>
          </w:tcPr>
          <w:p w14:paraId="0665542C" w14:textId="77777777" w:rsidR="00C67D93" w:rsidRPr="000B3A17" w:rsidRDefault="00C67D93" w:rsidP="007C72C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B3A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785AC45F" w14:textId="77777777" w:rsidR="00C67D93" w:rsidRPr="000B3A17" w:rsidRDefault="00C67D93" w:rsidP="007C72C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hideMark/>
          </w:tcPr>
          <w:p w14:paraId="4D2C5DAC" w14:textId="77777777" w:rsidR="00C67D93" w:rsidRPr="000B3A17" w:rsidRDefault="00C67D93" w:rsidP="007C72CD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B3A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0B3A17" w:rsidRPr="000B3A17" w14:paraId="3D3173A4" w14:textId="77777777" w:rsidTr="000607D2">
        <w:trPr>
          <w:tblHeader/>
        </w:trPr>
        <w:tc>
          <w:tcPr>
            <w:tcW w:w="2700" w:type="dxa"/>
          </w:tcPr>
          <w:p w14:paraId="015ECE94" w14:textId="77777777" w:rsidR="000B3A17" w:rsidRPr="000B3A17" w:rsidRDefault="000B3A17" w:rsidP="007C72C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27A5B6" w14:textId="77777777" w:rsidR="000B3A17" w:rsidRPr="000B3A17" w:rsidRDefault="000B3A17" w:rsidP="007C72C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0B3A17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4500" w:type="dxa"/>
            <w:gridSpan w:val="3"/>
            <w:hideMark/>
          </w:tcPr>
          <w:p w14:paraId="650CF575" w14:textId="15E7C764" w:rsidR="000B3A17" w:rsidRPr="000B3A17" w:rsidRDefault="000B3A17" w:rsidP="007C72C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B3A1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6E7D8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B3A1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67D93" w:rsidRPr="000B3A17" w14:paraId="5B7F9701" w14:textId="77777777" w:rsidTr="000607D2">
        <w:tc>
          <w:tcPr>
            <w:tcW w:w="2700" w:type="dxa"/>
          </w:tcPr>
          <w:p w14:paraId="2D2E2C8D" w14:textId="095DBD4B" w:rsidR="00C67D93" w:rsidRPr="000B3A17" w:rsidRDefault="00C67D93" w:rsidP="007C72CD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3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B3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104637" w:rsidRPr="001046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Pr="000B3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B3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3F4F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5F6FEC1F" w14:textId="77777777" w:rsidR="00C67D93" w:rsidRPr="000B3A17" w:rsidRDefault="00C67D93" w:rsidP="007C72C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3C2455D" w14:textId="77777777" w:rsidR="00C67D93" w:rsidRPr="000B3A17" w:rsidRDefault="00C67D93" w:rsidP="007C72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EBF467" w14:textId="77777777" w:rsidR="00C67D93" w:rsidRPr="000B3A17" w:rsidRDefault="00C67D93" w:rsidP="007C72C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D0BD14F" w14:textId="77777777" w:rsidR="00C67D93" w:rsidRPr="000B3A17" w:rsidRDefault="00C67D93" w:rsidP="007C72C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F547D5" w:rsidRPr="000B3A17" w14:paraId="0A9B41F0" w14:textId="77777777" w:rsidTr="000607D2">
        <w:tc>
          <w:tcPr>
            <w:tcW w:w="2700" w:type="dxa"/>
            <w:hideMark/>
          </w:tcPr>
          <w:p w14:paraId="48D0DA14" w14:textId="77777777" w:rsidR="00F547D5" w:rsidRPr="000B3A17" w:rsidRDefault="00F547D5" w:rsidP="00F547D5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3A17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  <w:r w:rsidRPr="000B3A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0F4B0D81" w14:textId="75FD79C8" w:rsidR="00F547D5" w:rsidRPr="000B3A17" w:rsidRDefault="00341C73" w:rsidP="00F547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160" w:type="dxa"/>
          </w:tcPr>
          <w:p w14:paraId="4D51D857" w14:textId="21EC6B95" w:rsidR="00F547D5" w:rsidRPr="00F547D5" w:rsidRDefault="00F547D5" w:rsidP="00F547D5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5,880</w:t>
            </w:r>
          </w:p>
        </w:tc>
        <w:tc>
          <w:tcPr>
            <w:tcW w:w="180" w:type="dxa"/>
          </w:tcPr>
          <w:p w14:paraId="57E57093" w14:textId="77777777" w:rsidR="00F547D5" w:rsidRPr="00F547D5" w:rsidRDefault="00F547D5" w:rsidP="00F547D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81C919E" w14:textId="05E7FD16" w:rsidR="00F547D5" w:rsidRPr="00F547D5" w:rsidRDefault="00F547D5" w:rsidP="00F547D5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(5,880)</w:t>
            </w:r>
          </w:p>
        </w:tc>
      </w:tr>
      <w:tr w:rsidR="00F547D5" w:rsidRPr="000B3A17" w14:paraId="169EE823" w14:textId="77777777" w:rsidTr="000607D2">
        <w:tc>
          <w:tcPr>
            <w:tcW w:w="2700" w:type="dxa"/>
          </w:tcPr>
          <w:p w14:paraId="293589B5" w14:textId="77777777" w:rsidR="00F547D5" w:rsidRPr="000B3A17" w:rsidRDefault="00F547D5" w:rsidP="00F547D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3A17">
              <w:rPr>
                <w:rFonts w:ascii="Angsana New" w:hAnsi="Angsana New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260" w:type="dxa"/>
          </w:tcPr>
          <w:p w14:paraId="05F0B30F" w14:textId="1835F20F" w:rsidR="00F547D5" w:rsidRPr="000B3A17" w:rsidRDefault="00341C73" w:rsidP="00F547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160" w:type="dxa"/>
          </w:tcPr>
          <w:p w14:paraId="7E11F2CE" w14:textId="2FE4F32F" w:rsidR="00F547D5" w:rsidRPr="00F547D5" w:rsidRDefault="00F547D5" w:rsidP="00F547D5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(920)</w:t>
            </w:r>
          </w:p>
        </w:tc>
        <w:tc>
          <w:tcPr>
            <w:tcW w:w="180" w:type="dxa"/>
          </w:tcPr>
          <w:p w14:paraId="119CB70F" w14:textId="77777777" w:rsidR="00F547D5" w:rsidRPr="00F547D5" w:rsidRDefault="00F547D5" w:rsidP="00F547D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427756B" w14:textId="7D5222C5" w:rsidR="00F547D5" w:rsidRPr="00F547D5" w:rsidRDefault="00F547D5" w:rsidP="00F547D5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47D5">
              <w:rPr>
                <w:rFonts w:asciiTheme="majorBidi" w:hAnsiTheme="majorBidi" w:cstheme="majorBidi"/>
                <w:sz w:val="30"/>
                <w:szCs w:val="30"/>
              </w:rPr>
              <w:t>920</w:t>
            </w:r>
          </w:p>
        </w:tc>
      </w:tr>
      <w:tr w:rsidR="008A5C97" w:rsidRPr="000B3A17" w14:paraId="1FF3E17A" w14:textId="77777777" w:rsidTr="000607D2">
        <w:tc>
          <w:tcPr>
            <w:tcW w:w="2700" w:type="dxa"/>
          </w:tcPr>
          <w:p w14:paraId="4F4D9C36" w14:textId="77777777" w:rsidR="008A5C97" w:rsidRPr="000B3A17" w:rsidRDefault="008A5C97" w:rsidP="00525674">
            <w:pPr>
              <w:spacing w:line="2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F6EA40C" w14:textId="77777777" w:rsidR="008A5C97" w:rsidRPr="000B3A17" w:rsidRDefault="008A5C97" w:rsidP="00525674">
            <w:pPr>
              <w:pStyle w:val="acctfourfigures"/>
              <w:tabs>
                <w:tab w:val="clear" w:pos="765"/>
              </w:tabs>
              <w:spacing w:line="20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029857CD" w14:textId="77777777" w:rsidR="008A5C97" w:rsidRPr="000B3A17" w:rsidRDefault="008A5C97" w:rsidP="00525674">
            <w:pPr>
              <w:pStyle w:val="acctfourfigures"/>
              <w:tabs>
                <w:tab w:val="clear" w:pos="765"/>
                <w:tab w:val="decimal" w:pos="1545"/>
              </w:tabs>
              <w:spacing w:line="20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96CF544" w14:textId="77777777" w:rsidR="008A5C97" w:rsidRPr="000B3A17" w:rsidRDefault="008A5C97" w:rsidP="00525674">
            <w:pPr>
              <w:pStyle w:val="acctfourfigures"/>
              <w:tabs>
                <w:tab w:val="decimal" w:pos="954"/>
              </w:tabs>
              <w:spacing w:line="2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40A0879" w14:textId="77777777" w:rsidR="008A5C97" w:rsidRPr="000B3A17" w:rsidRDefault="008A5C97" w:rsidP="00525674">
            <w:pPr>
              <w:pStyle w:val="acctfourfigures"/>
              <w:tabs>
                <w:tab w:val="clear" w:pos="765"/>
                <w:tab w:val="decimal" w:pos="1545"/>
              </w:tabs>
              <w:spacing w:line="200" w:lineRule="exac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5C97" w:rsidRPr="000B3A17" w14:paraId="78A4EBF1" w14:textId="77777777" w:rsidTr="000607D2">
        <w:tc>
          <w:tcPr>
            <w:tcW w:w="2700" w:type="dxa"/>
          </w:tcPr>
          <w:p w14:paraId="3824BDFE" w14:textId="241A2C10" w:rsidR="008A5C97" w:rsidRPr="000B3A17" w:rsidRDefault="008A5C97" w:rsidP="008A5C9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3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B3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Pr="001046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Pr="000B3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B3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7499926F" w14:textId="77777777" w:rsidR="008A5C97" w:rsidRPr="000B3A17" w:rsidRDefault="008A5C97" w:rsidP="008A5C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4293B25F" w14:textId="77777777" w:rsidR="008A5C97" w:rsidRPr="000B3A17" w:rsidRDefault="008A5C97" w:rsidP="008A5C97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72EBEB4" w14:textId="77777777" w:rsidR="008A5C97" w:rsidRPr="000B3A17" w:rsidRDefault="008A5C97" w:rsidP="008A5C9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756D137" w14:textId="77777777" w:rsidR="008A5C97" w:rsidRPr="000B3A17" w:rsidRDefault="008A5C97" w:rsidP="008A5C97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5C97" w:rsidRPr="000B3A17" w14:paraId="6023BC8F" w14:textId="77777777" w:rsidTr="000607D2">
        <w:tc>
          <w:tcPr>
            <w:tcW w:w="2700" w:type="dxa"/>
          </w:tcPr>
          <w:p w14:paraId="3BE9D208" w14:textId="528AB120" w:rsidR="008A5C97" w:rsidRPr="000B3A17" w:rsidRDefault="008A5C97" w:rsidP="008A5C9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3A17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  <w:r w:rsidRPr="000B3A1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142B5480" w14:textId="1B193642" w:rsidR="008A5C97" w:rsidRPr="000B3A17" w:rsidRDefault="008A5C97" w:rsidP="008A5C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160" w:type="dxa"/>
          </w:tcPr>
          <w:p w14:paraId="5D5572F0" w14:textId="45AE8095" w:rsidR="008A5C97" w:rsidRPr="000B3A17" w:rsidRDefault="008A5C97" w:rsidP="008A5C97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3,789</w:t>
            </w:r>
          </w:p>
        </w:tc>
        <w:tc>
          <w:tcPr>
            <w:tcW w:w="180" w:type="dxa"/>
          </w:tcPr>
          <w:p w14:paraId="3227431F" w14:textId="77777777" w:rsidR="008A5C97" w:rsidRPr="000B3A17" w:rsidRDefault="008A5C97" w:rsidP="008A5C9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746BF40" w14:textId="1CE96888" w:rsidR="008A5C97" w:rsidRPr="000B3A17" w:rsidRDefault="008A5C97" w:rsidP="008A5C97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(3,789)</w:t>
            </w:r>
          </w:p>
        </w:tc>
      </w:tr>
      <w:tr w:rsidR="008A5C97" w:rsidRPr="000B3A17" w14:paraId="52E7CA6A" w14:textId="77777777" w:rsidTr="000607D2">
        <w:tc>
          <w:tcPr>
            <w:tcW w:w="2700" w:type="dxa"/>
          </w:tcPr>
          <w:p w14:paraId="26A545D3" w14:textId="2DBA0738" w:rsidR="008A5C97" w:rsidRPr="000B3A17" w:rsidRDefault="008A5C97" w:rsidP="008A5C9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3A17">
              <w:rPr>
                <w:rFonts w:ascii="Angsana New" w:hAnsi="Angsana New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260" w:type="dxa"/>
          </w:tcPr>
          <w:p w14:paraId="2D748393" w14:textId="314350A7" w:rsidR="008A5C97" w:rsidRPr="000B3A17" w:rsidRDefault="008A5C97" w:rsidP="008A5C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160" w:type="dxa"/>
          </w:tcPr>
          <w:p w14:paraId="69E862A9" w14:textId="4E88DAEF" w:rsidR="008A5C97" w:rsidRPr="000B3A17" w:rsidRDefault="008A5C97" w:rsidP="008A5C97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(2,461)</w:t>
            </w:r>
          </w:p>
        </w:tc>
        <w:tc>
          <w:tcPr>
            <w:tcW w:w="180" w:type="dxa"/>
          </w:tcPr>
          <w:p w14:paraId="131DD972" w14:textId="77777777" w:rsidR="008A5C97" w:rsidRPr="000B3A17" w:rsidRDefault="008A5C97" w:rsidP="008A5C9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7B2B9B0A" w14:textId="017D7907" w:rsidR="008A5C97" w:rsidRPr="000B3A17" w:rsidRDefault="008A5C97" w:rsidP="008A5C97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2,461</w:t>
            </w:r>
          </w:p>
        </w:tc>
      </w:tr>
    </w:tbl>
    <w:p w14:paraId="13DB6ACC" w14:textId="77777777" w:rsidR="003C263F" w:rsidRPr="00D266C2" w:rsidRDefault="003C263F" w:rsidP="00D266C2">
      <w:pPr>
        <w:spacing w:line="200" w:lineRule="exact"/>
        <w:ind w:firstLine="1440"/>
        <w:rPr>
          <w:rFonts w:ascii="Angsana New" w:hAnsi="Angsana New"/>
          <w:sz w:val="30"/>
          <w:szCs w:val="30"/>
        </w:rPr>
      </w:pPr>
    </w:p>
    <w:p w14:paraId="3CACC801" w14:textId="72D3E2C0" w:rsidR="000B3A17" w:rsidRPr="00594435" w:rsidRDefault="000B3A17" w:rsidP="003F4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630"/>
        <w:jc w:val="thaiDistribute"/>
        <w:rPr>
          <w:rFonts w:asciiTheme="majorBidi" w:hAnsiTheme="majorBidi" w:cstheme="majorBidi"/>
          <w:sz w:val="30"/>
          <w:szCs w:val="30"/>
          <w:highlight w:val="lightGray"/>
          <w:cs/>
        </w:rPr>
      </w:pPr>
      <w:r w:rsidRPr="003C263F">
        <w:rPr>
          <w:rFonts w:asciiTheme="majorBidi" w:hAnsiTheme="majorBidi" w:cstheme="majorBidi"/>
          <w:sz w:val="30"/>
          <w:szCs w:val="30"/>
        </w:rPr>
        <w:t>(</w:t>
      </w:r>
      <w:r w:rsidR="00C831AE" w:rsidRPr="003C263F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3C263F">
        <w:rPr>
          <w:rFonts w:asciiTheme="majorBidi" w:hAnsiTheme="majorBidi" w:cstheme="majorBidi"/>
          <w:sz w:val="30"/>
          <w:szCs w:val="30"/>
        </w:rPr>
        <w:t xml:space="preserve">.3.2) </w:t>
      </w:r>
      <w:r w:rsidRPr="003C263F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1F9C0E92" w14:textId="77777777" w:rsidR="006E7D8E" w:rsidRPr="00D266C2" w:rsidRDefault="006E7D8E" w:rsidP="00D266C2">
      <w:pPr>
        <w:spacing w:line="200" w:lineRule="exact"/>
        <w:ind w:firstLine="1440"/>
        <w:rPr>
          <w:rFonts w:ascii="Angsana New" w:hAnsi="Angsana New"/>
          <w:sz w:val="30"/>
          <w:szCs w:val="30"/>
        </w:rPr>
      </w:pPr>
    </w:p>
    <w:p w14:paraId="49A2B31A" w14:textId="670F09E7" w:rsidR="000B3A17" w:rsidRPr="000607D2" w:rsidRDefault="00432911" w:rsidP="003F4FEE">
      <w:pPr>
        <w:spacing w:line="240" w:lineRule="auto"/>
        <w:ind w:left="1593"/>
        <w:jc w:val="thaiDistribute"/>
        <w:rPr>
          <w:rFonts w:ascii="Angsana New" w:hAnsi="Angsana New"/>
          <w:sz w:val="30"/>
          <w:szCs w:val="30"/>
          <w:cs/>
        </w:rPr>
      </w:pPr>
      <w:r w:rsidRPr="00432911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บริษัท</w:t>
      </w:r>
      <w:r>
        <w:rPr>
          <w:rFonts w:ascii="Angsana New" w:hAnsi="Angsana New" w:hint="cs"/>
          <w:sz w:val="30"/>
          <w:szCs w:val="30"/>
          <w:cs/>
        </w:rPr>
        <w:t xml:space="preserve"> อย่างไรก็ตาม</w:t>
      </w:r>
      <w:r w:rsidR="0059570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บริษัทไม่มีเงินกู้ยืม ดังนั้นบริษัทไม่มีความเสี่ยงด้านอัตราดอกเบี้ย</w:t>
      </w:r>
      <w:r w:rsidR="00595709">
        <w:rPr>
          <w:rFonts w:ascii="Angsana New" w:hAnsi="Angsana New" w:hint="cs"/>
          <w:sz w:val="30"/>
          <w:szCs w:val="30"/>
          <w:cs/>
        </w:rPr>
        <w:t>ในงบการเงิน</w:t>
      </w:r>
      <w:r w:rsidR="009F09F0">
        <w:rPr>
          <w:rFonts w:ascii="Angsana New" w:hAnsi="Angsana New" w:hint="cs"/>
          <w:sz w:val="30"/>
          <w:szCs w:val="30"/>
          <w:cs/>
        </w:rPr>
        <w:t>อย่างมีสาระสำคัญ</w:t>
      </w:r>
    </w:p>
    <w:p w14:paraId="55C058A3" w14:textId="77777777" w:rsidR="003F4FEE" w:rsidRPr="00D266C2" w:rsidRDefault="003F4FEE" w:rsidP="00D266C2">
      <w:pPr>
        <w:spacing w:line="200" w:lineRule="exact"/>
        <w:ind w:firstLine="1440"/>
        <w:rPr>
          <w:rFonts w:ascii="Angsana New" w:hAnsi="Angsana New"/>
          <w:sz w:val="30"/>
          <w:szCs w:val="30"/>
        </w:rPr>
      </w:pPr>
    </w:p>
    <w:p w14:paraId="2B8094A9" w14:textId="2488DEB6" w:rsidR="000B3A17" w:rsidRPr="003F4FEE" w:rsidRDefault="00104637" w:rsidP="003F4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3F4FEE">
        <w:rPr>
          <w:rFonts w:ascii="Angsana New" w:hAnsi="Angsana New"/>
          <w:b/>
          <w:bCs/>
          <w:sz w:val="30"/>
          <w:szCs w:val="30"/>
        </w:rPr>
        <w:t>2</w:t>
      </w:r>
      <w:r w:rsidR="00DD7AA2">
        <w:rPr>
          <w:rFonts w:ascii="Angsana New" w:hAnsi="Angsana New"/>
          <w:b/>
          <w:bCs/>
          <w:sz w:val="30"/>
          <w:szCs w:val="30"/>
        </w:rPr>
        <w:t>4</w:t>
      </w:r>
      <w:r w:rsidR="000B3A17" w:rsidRPr="003F4FEE">
        <w:rPr>
          <w:rFonts w:ascii="Angsana New" w:hAnsi="Angsana New"/>
          <w:b/>
          <w:bCs/>
          <w:sz w:val="30"/>
          <w:szCs w:val="30"/>
          <w:cs/>
        </w:rPr>
        <w:tab/>
        <w:t>การบริหารจัดการทุน</w:t>
      </w:r>
    </w:p>
    <w:p w14:paraId="2BA47E1A" w14:textId="77777777" w:rsidR="006E7D8E" w:rsidRPr="00D266C2" w:rsidRDefault="006E7D8E" w:rsidP="00D266C2">
      <w:pPr>
        <w:spacing w:line="200" w:lineRule="exact"/>
        <w:ind w:firstLine="1440"/>
        <w:rPr>
          <w:rFonts w:ascii="Angsana New" w:hAnsi="Angsana New"/>
          <w:sz w:val="30"/>
          <w:szCs w:val="30"/>
        </w:rPr>
      </w:pPr>
    </w:p>
    <w:p w14:paraId="7ED3D1C3" w14:textId="3C49E601" w:rsidR="000B3A17" w:rsidRPr="003F4FEE" w:rsidRDefault="000B3A17" w:rsidP="003F4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4FEE">
        <w:rPr>
          <w:rFonts w:ascii="Angsana New" w:hAnsi="Angsana New"/>
          <w:sz w:val="30"/>
          <w:szCs w:val="30"/>
          <w:cs/>
        </w:rPr>
        <w:t>นโยบายของคณะกรรมการบริษัทคือ</w:t>
      </w:r>
      <w:r w:rsidR="000607D2" w:rsidRPr="003F4FEE">
        <w:rPr>
          <w:rFonts w:ascii="Angsana New" w:hAnsi="Angsana New"/>
          <w:sz w:val="30"/>
          <w:szCs w:val="30"/>
        </w:rPr>
        <w:t xml:space="preserve"> </w:t>
      </w:r>
      <w:r w:rsidRPr="003F4FEE">
        <w:rPr>
          <w:rFonts w:ascii="Angsana New" w:hAnsi="Angsana New"/>
          <w:sz w:val="30"/>
          <w:szCs w:val="30"/>
          <w:cs/>
        </w:rPr>
        <w:t>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A66415" w:rsidRPr="003F4FEE">
        <w:rPr>
          <w:rFonts w:ascii="Angsana New" w:hAnsi="Angsana New"/>
          <w:sz w:val="30"/>
          <w:szCs w:val="30"/>
        </w:rPr>
        <w:br/>
      </w:r>
      <w:r w:rsidRPr="003F4FEE">
        <w:rPr>
          <w:rFonts w:ascii="Angsana New" w:hAnsi="Angsana New"/>
          <w:sz w:val="30"/>
          <w:szCs w:val="30"/>
          <w:cs/>
        </w:rPr>
        <w:t>อย่างสม่ำเสมอโดยพิจารณาจากสัดส่วนของผลตอบแทนจากกิจกรรมดำเนินงานต่อส่วนของเจ้าของรวม อีกทั้ง</w:t>
      </w:r>
      <w:r w:rsidR="00A66415" w:rsidRPr="003F4FEE">
        <w:rPr>
          <w:rFonts w:ascii="Angsana New" w:hAnsi="Angsana New"/>
          <w:sz w:val="30"/>
          <w:szCs w:val="30"/>
        </w:rPr>
        <w:br/>
      </w:r>
      <w:r w:rsidRPr="003F4FEE">
        <w:rPr>
          <w:rFonts w:ascii="Angsana New" w:hAnsi="Angsana New"/>
          <w:sz w:val="30"/>
          <w:szCs w:val="30"/>
          <w:cs/>
        </w:rPr>
        <w:t>ยังกำกับดูแลระดับการจ่ายเงินปันผลให้แก่ผู้ถือหุ้นสามัญ</w:t>
      </w:r>
    </w:p>
    <w:p w14:paraId="5E278CB0" w14:textId="53ABD50B" w:rsidR="005E4074" w:rsidRDefault="005E4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9BE1DDC" w14:textId="47F5199E" w:rsidR="00686A2E" w:rsidRPr="003F4FEE" w:rsidRDefault="00DE37E8" w:rsidP="003F4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F4FEE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DD7AA2">
        <w:rPr>
          <w:rFonts w:ascii="Angsana New" w:hAnsi="Angsana New"/>
          <w:b/>
          <w:bCs/>
          <w:sz w:val="30"/>
          <w:szCs w:val="30"/>
        </w:rPr>
        <w:t>5</w:t>
      </w:r>
      <w:r w:rsidR="00686A2E" w:rsidRPr="003F4FEE">
        <w:rPr>
          <w:rFonts w:ascii="Angsana New" w:hAnsi="Angsana New"/>
          <w:b/>
          <w:bCs/>
          <w:sz w:val="30"/>
          <w:szCs w:val="30"/>
        </w:rPr>
        <w:tab/>
      </w:r>
      <w:r w:rsidR="00686A2E" w:rsidRPr="003F4FEE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70128" w:rsidRPr="003F4FEE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2D8C4D93" w14:textId="77777777" w:rsidR="00686A2E" w:rsidRPr="003F4FEE" w:rsidRDefault="00686A2E" w:rsidP="00D266C2">
      <w:pPr>
        <w:spacing w:line="200" w:lineRule="exact"/>
        <w:ind w:firstLine="1440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246"/>
        <w:gridCol w:w="24"/>
        <w:gridCol w:w="1620"/>
      </w:tblGrid>
      <w:tr w:rsidR="000B3A17" w:rsidRPr="00B0181B" w14:paraId="12C94141" w14:textId="77777777" w:rsidTr="000B3A17">
        <w:tc>
          <w:tcPr>
            <w:tcW w:w="5850" w:type="dxa"/>
          </w:tcPr>
          <w:p w14:paraId="2FC72A4B" w14:textId="77777777" w:rsidR="000B3A17" w:rsidRPr="00B0181B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06AE3E90" w14:textId="77777777" w:rsidR="000B3A17" w:rsidRPr="00BC12D1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B3A17" w:rsidRPr="00B0181B" w14:paraId="2F0B96D5" w14:textId="77777777" w:rsidTr="000B3A17">
        <w:tc>
          <w:tcPr>
            <w:tcW w:w="5850" w:type="dxa"/>
          </w:tcPr>
          <w:p w14:paraId="4DD91309" w14:textId="77777777" w:rsidR="000B3A17" w:rsidRPr="00B0181B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1BBC117F" w14:textId="1B51F9E7" w:rsidR="000B3A17" w:rsidRPr="00BC12D1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0B3A17" w:rsidRPr="007B32AC" w14:paraId="10EEF962" w14:textId="77777777" w:rsidTr="000B3A1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850" w:type="dxa"/>
          </w:tcPr>
          <w:p w14:paraId="02C78290" w14:textId="77777777" w:rsidR="000B3A17" w:rsidRPr="00C52C41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E86D1C" w14:textId="455E2B86" w:rsidR="000B3A17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ED25B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6" w:type="dxa"/>
          </w:tcPr>
          <w:p w14:paraId="01AE97C1" w14:textId="77777777" w:rsidR="000B3A17" w:rsidRPr="007B32AC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gridSpan w:val="2"/>
          </w:tcPr>
          <w:p w14:paraId="220083A8" w14:textId="6BAC9264" w:rsidR="000B3A17" w:rsidRDefault="0010463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637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D25B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B3A17" w:rsidRPr="007B32AC" w14:paraId="790FA9E6" w14:textId="77777777" w:rsidTr="000B3A1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850" w:type="dxa"/>
          </w:tcPr>
          <w:p w14:paraId="0A3C9CA9" w14:textId="77777777" w:rsidR="000B3A17" w:rsidRPr="00C52C41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4"/>
          </w:tcPr>
          <w:p w14:paraId="32621D6D" w14:textId="03B65A15" w:rsidR="000B3A17" w:rsidRPr="003E5BB7" w:rsidRDefault="00312BCE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32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3A17" w:rsidRPr="00C52C41" w14:paraId="5C68879C" w14:textId="31D680ED" w:rsidTr="000B3A17">
        <w:tc>
          <w:tcPr>
            <w:tcW w:w="5850" w:type="dxa"/>
          </w:tcPr>
          <w:p w14:paraId="4A6E4F91" w14:textId="77777777" w:rsidR="000B3A17" w:rsidRPr="00C52C41" w:rsidRDefault="000B3A17" w:rsidP="00BF3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</w:tcPr>
          <w:p w14:paraId="04EF3829" w14:textId="61118556" w:rsidR="000B3A17" w:rsidRPr="00C52C41" w:rsidRDefault="000B3A17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84A1F22" w14:textId="77777777" w:rsidR="000B3A17" w:rsidRPr="00C52C41" w:rsidRDefault="000B3A17" w:rsidP="00B01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E995BED" w14:textId="77777777" w:rsidR="000B3A17" w:rsidRPr="00C52C41" w:rsidRDefault="000B3A17" w:rsidP="006C4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25B2" w:rsidRPr="00C52C41" w14:paraId="48A35BF0" w14:textId="19DFBDD8" w:rsidTr="001D2FA9">
        <w:trPr>
          <w:trHeight w:val="299"/>
        </w:trPr>
        <w:tc>
          <w:tcPr>
            <w:tcW w:w="5850" w:type="dxa"/>
          </w:tcPr>
          <w:p w14:paraId="547A2593" w14:textId="485C4110" w:rsidR="00ED25B2" w:rsidRPr="00C52C41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68D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6D0065DF" w14:textId="34E3DED2" w:rsidR="00ED25B2" w:rsidRPr="005F4A02" w:rsidRDefault="00F547D5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712</w:t>
            </w:r>
          </w:p>
        </w:tc>
        <w:tc>
          <w:tcPr>
            <w:tcW w:w="270" w:type="dxa"/>
            <w:gridSpan w:val="2"/>
            <w:vAlign w:val="bottom"/>
          </w:tcPr>
          <w:p w14:paraId="43510450" w14:textId="77777777" w:rsidR="00ED25B2" w:rsidRPr="005F4A02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161F44E9" w14:textId="6C824E7D" w:rsidR="00ED25B2" w:rsidRPr="005F4A02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63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739</w:t>
            </w:r>
          </w:p>
        </w:tc>
      </w:tr>
      <w:tr w:rsidR="00ED25B2" w:rsidRPr="007B32AC" w14:paraId="1F696BF6" w14:textId="77777777" w:rsidTr="00525674">
        <w:tblPrEx>
          <w:tblLook w:val="04A0" w:firstRow="1" w:lastRow="0" w:firstColumn="1" w:lastColumn="0" w:noHBand="0" w:noVBand="1"/>
        </w:tblPrEx>
        <w:trPr>
          <w:trHeight w:val="314"/>
          <w:tblHeader/>
        </w:trPr>
        <w:tc>
          <w:tcPr>
            <w:tcW w:w="5850" w:type="dxa"/>
          </w:tcPr>
          <w:p w14:paraId="32C28D8A" w14:textId="77777777" w:rsidR="00ED25B2" w:rsidRPr="007B32AC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E3C5485" w14:textId="77777777" w:rsidR="00ED25B2" w:rsidRPr="007B32AC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0B832B7D" w14:textId="77777777" w:rsidR="00ED25B2" w:rsidRPr="007B32AC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2282497" w14:textId="77777777" w:rsidR="00ED25B2" w:rsidRPr="007B32AC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D25B2" w:rsidRPr="00C52C41" w14:paraId="6A3CBE65" w14:textId="73F6AD2E" w:rsidTr="005A70FA">
        <w:tc>
          <w:tcPr>
            <w:tcW w:w="5850" w:type="dxa"/>
          </w:tcPr>
          <w:p w14:paraId="3E989107" w14:textId="53B71F6E" w:rsidR="00ED25B2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10" w:type="dxa"/>
          </w:tcPr>
          <w:p w14:paraId="7E008E22" w14:textId="77777777" w:rsidR="00ED25B2" w:rsidRPr="00AC4BC9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659B153" w14:textId="77777777" w:rsidR="00ED25B2" w:rsidRPr="00C52C41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69F4AA78" w14:textId="77777777" w:rsidR="00ED25B2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D25B2" w:rsidRPr="00C52C41" w14:paraId="72A6A753" w14:textId="5FF1FDE8" w:rsidTr="005A70FA">
        <w:tc>
          <w:tcPr>
            <w:tcW w:w="5850" w:type="dxa"/>
          </w:tcPr>
          <w:p w14:paraId="0128CB83" w14:textId="0FA532D3" w:rsidR="00ED25B2" w:rsidRPr="002620CD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เกี่ยวกับการซื้อวัตถุดิบ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และวัสดุสิ้นเปลืองในโรงงาน</w:t>
            </w:r>
          </w:p>
        </w:tc>
        <w:tc>
          <w:tcPr>
            <w:tcW w:w="1710" w:type="dxa"/>
            <w:vAlign w:val="bottom"/>
          </w:tcPr>
          <w:p w14:paraId="1514096E" w14:textId="781B05B6" w:rsidR="00ED25B2" w:rsidRPr="005F4A02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32,847</w:t>
            </w:r>
          </w:p>
        </w:tc>
        <w:tc>
          <w:tcPr>
            <w:tcW w:w="270" w:type="dxa"/>
            <w:gridSpan w:val="2"/>
            <w:vAlign w:val="bottom"/>
          </w:tcPr>
          <w:p w14:paraId="3CBA7437" w14:textId="77777777" w:rsidR="00ED25B2" w:rsidRPr="005F4A02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8092A3F" w14:textId="03446FF9" w:rsidR="00ED25B2" w:rsidRPr="005F4A02" w:rsidRDefault="00ED25B2" w:rsidP="00525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D25B2" w:rsidRPr="00C52C41" w14:paraId="3FF2048C" w14:textId="77777777" w:rsidTr="005A70FA">
        <w:tc>
          <w:tcPr>
            <w:tcW w:w="5850" w:type="dxa"/>
          </w:tcPr>
          <w:p w14:paraId="5ACF2E58" w14:textId="77777777" w:rsidR="00ED25B2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ภาระผูกพันสำหรับ</w:t>
            </w:r>
          </w:p>
          <w:p w14:paraId="3EF8BD3F" w14:textId="094CAEA6" w:rsidR="00ED25B2" w:rsidRPr="00C52C41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การซื้อวัตถุดิบและวัสดุสิ้นเปลืองในโรงงาน</w:t>
            </w:r>
          </w:p>
        </w:tc>
        <w:tc>
          <w:tcPr>
            <w:tcW w:w="1710" w:type="dxa"/>
            <w:vAlign w:val="bottom"/>
          </w:tcPr>
          <w:p w14:paraId="6780F440" w14:textId="3FB7021D" w:rsidR="00ED25B2" w:rsidRPr="005F4A02" w:rsidRDefault="00F547D5" w:rsidP="00F5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9271756" w14:textId="77777777" w:rsidR="00ED25B2" w:rsidRPr="005F4A02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BB72126" w14:textId="4EAA3573" w:rsidR="00ED25B2" w:rsidRPr="005F4A02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4637">
              <w:rPr>
                <w:rFonts w:asciiTheme="majorBidi" w:hAnsiTheme="majorBidi" w:cstheme="majorBidi" w:hint="cs"/>
                <w:sz w:val="30"/>
                <w:szCs w:val="30"/>
              </w:rPr>
              <w:t>166</w:t>
            </w:r>
          </w:p>
        </w:tc>
      </w:tr>
      <w:tr w:rsidR="00ED25B2" w:rsidRPr="00C52C41" w14:paraId="577A7CD0" w14:textId="77777777" w:rsidTr="005A70FA">
        <w:tc>
          <w:tcPr>
            <w:tcW w:w="5850" w:type="dxa"/>
          </w:tcPr>
          <w:p w14:paraId="121D01A1" w14:textId="45C81313" w:rsidR="00ED25B2" w:rsidRPr="00C52C41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252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710" w:type="dxa"/>
            <w:vAlign w:val="bottom"/>
          </w:tcPr>
          <w:p w14:paraId="7DD42B91" w14:textId="20F84489" w:rsidR="00ED25B2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F984EB7" w14:textId="77777777" w:rsidR="00ED25B2" w:rsidRPr="005F4A02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1091D5" w14:textId="77777777" w:rsidR="00ED25B2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25B2" w:rsidRPr="00C52C41" w14:paraId="0FC7FA91" w14:textId="77777777" w:rsidTr="005A70FA">
        <w:tc>
          <w:tcPr>
            <w:tcW w:w="5850" w:type="dxa"/>
          </w:tcPr>
          <w:p w14:paraId="141D0873" w14:textId="3D727373" w:rsidR="00ED25B2" w:rsidRPr="002C53E6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C53E6">
              <w:rPr>
                <w:rFonts w:ascii="Angsana New" w:hAnsi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710" w:type="dxa"/>
            <w:vAlign w:val="bottom"/>
          </w:tcPr>
          <w:p w14:paraId="38D9E62A" w14:textId="6F69F2FD" w:rsidR="00ED25B2" w:rsidRPr="005F4A02" w:rsidRDefault="00F547D5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88,857</w:t>
            </w:r>
          </w:p>
        </w:tc>
        <w:tc>
          <w:tcPr>
            <w:tcW w:w="270" w:type="dxa"/>
            <w:gridSpan w:val="2"/>
            <w:vAlign w:val="bottom"/>
          </w:tcPr>
          <w:p w14:paraId="1A5FB08D" w14:textId="77777777" w:rsidR="00ED25B2" w:rsidRPr="005F4A02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404DC26" w14:textId="5EFDDB9D" w:rsidR="00ED25B2" w:rsidRPr="005F4A02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4637">
              <w:rPr>
                <w:rFonts w:asciiTheme="majorBidi" w:hAnsiTheme="majorBidi" w:cstheme="majorBidi" w:hint="cs"/>
                <w:sz w:val="30"/>
                <w:szCs w:val="30"/>
              </w:rPr>
              <w:t>88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04637">
              <w:rPr>
                <w:rFonts w:asciiTheme="majorBidi" w:hAnsiTheme="majorBidi" w:cstheme="majorBidi" w:hint="cs"/>
                <w:sz w:val="30"/>
                <w:szCs w:val="30"/>
              </w:rPr>
              <w:t>857</w:t>
            </w:r>
          </w:p>
        </w:tc>
      </w:tr>
      <w:tr w:rsidR="00ED25B2" w:rsidRPr="00C52C41" w14:paraId="1A0DD032" w14:textId="77777777" w:rsidTr="005A70FA">
        <w:tc>
          <w:tcPr>
            <w:tcW w:w="5850" w:type="dxa"/>
          </w:tcPr>
          <w:p w14:paraId="3B0FBF5D" w14:textId="516C7E0C" w:rsidR="00ED25B2" w:rsidRPr="00132529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ค่าแก๊สธรรมชาติ</w:t>
            </w:r>
          </w:p>
        </w:tc>
        <w:tc>
          <w:tcPr>
            <w:tcW w:w="1710" w:type="dxa"/>
            <w:vAlign w:val="bottom"/>
          </w:tcPr>
          <w:p w14:paraId="662D2C66" w14:textId="4D8DA8CD" w:rsidR="00ED25B2" w:rsidRPr="005F4A02" w:rsidRDefault="00F547D5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  <w:tc>
          <w:tcPr>
            <w:tcW w:w="270" w:type="dxa"/>
            <w:gridSpan w:val="2"/>
            <w:vAlign w:val="bottom"/>
          </w:tcPr>
          <w:p w14:paraId="6E0D282F" w14:textId="77777777" w:rsidR="00ED25B2" w:rsidRPr="005F4A02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9CB78D5" w14:textId="4728C20F" w:rsidR="00ED25B2" w:rsidRPr="005F4A02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04637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104637">
              <w:rPr>
                <w:rFonts w:asciiTheme="majorBidi" w:hAnsiTheme="majorBidi" w:cstheme="majorBidi" w:hint="cs"/>
                <w:sz w:val="30"/>
                <w:szCs w:val="30"/>
              </w:rPr>
              <w:t>641</w:t>
            </w:r>
          </w:p>
        </w:tc>
      </w:tr>
      <w:tr w:rsidR="00ED25B2" w:rsidRPr="00C52C41" w14:paraId="08B25715" w14:textId="4EA2CA86" w:rsidTr="005A70FA">
        <w:trPr>
          <w:trHeight w:val="289"/>
        </w:trPr>
        <w:tc>
          <w:tcPr>
            <w:tcW w:w="5850" w:type="dxa"/>
          </w:tcPr>
          <w:p w14:paraId="7E6DFF54" w14:textId="77777777" w:rsidR="00ED25B2" w:rsidRPr="00C52C41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9342C" w14:textId="39C87E35" w:rsidR="00ED25B2" w:rsidRPr="005F4A02" w:rsidRDefault="00F547D5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126,345</w:t>
            </w:r>
          </w:p>
        </w:tc>
        <w:tc>
          <w:tcPr>
            <w:tcW w:w="270" w:type="dxa"/>
            <w:gridSpan w:val="2"/>
            <w:vAlign w:val="bottom"/>
          </w:tcPr>
          <w:p w14:paraId="79836328" w14:textId="77777777" w:rsidR="00ED25B2" w:rsidRPr="005F4A02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FFA4E" w14:textId="6064DC7C" w:rsidR="00ED25B2" w:rsidRPr="005F4A02" w:rsidRDefault="00ED25B2" w:rsidP="00ED2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63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93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10463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664</w:t>
            </w:r>
          </w:p>
        </w:tc>
      </w:tr>
    </w:tbl>
    <w:p w14:paraId="2B480A13" w14:textId="40F5FC01" w:rsidR="00FD11AB" w:rsidRPr="00753FC1" w:rsidRDefault="00FD11AB" w:rsidP="000B3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cs="Arial"/>
        </w:rPr>
      </w:pPr>
    </w:p>
    <w:sectPr w:rsidR="00FD11AB" w:rsidRPr="00753FC1" w:rsidSect="006C4095">
      <w:headerReference w:type="default" r:id="rId13"/>
      <w:footerReference w:type="default" r:id="rId14"/>
      <w:pgSz w:w="11909" w:h="16834" w:code="9"/>
      <w:pgMar w:top="691" w:right="101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A359D" w14:textId="77777777" w:rsidR="00152EF5" w:rsidRDefault="00152EF5">
      <w:r>
        <w:separator/>
      </w:r>
    </w:p>
  </w:endnote>
  <w:endnote w:type="continuationSeparator" w:id="0">
    <w:p w14:paraId="44DA0127" w14:textId="77777777" w:rsidR="00152EF5" w:rsidRDefault="00152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AD041" w14:textId="77777777" w:rsidR="00C93D55" w:rsidRPr="00804CAF" w:rsidRDefault="00C93D55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65340AFA" w14:textId="77777777" w:rsidR="00C93D55" w:rsidRPr="00804CAF" w:rsidRDefault="00C93D55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E5BB7">
      <w:rPr>
        <w:rStyle w:val="PageNumber"/>
        <w:rFonts w:ascii="Angsana New" w:hAnsi="Angsana New"/>
        <w:noProof/>
        <w:sz w:val="30"/>
        <w:szCs w:val="30"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8960FF6" w14:textId="77777777" w:rsidR="00C93D55" w:rsidRPr="001B16E3" w:rsidRDefault="00C93D55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610D3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68502B1E" w14:textId="77777777" w:rsidR="003224CE" w:rsidRPr="00804CAF" w:rsidRDefault="003224CE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E5BB7">
      <w:rPr>
        <w:rStyle w:val="PageNumber"/>
        <w:rFonts w:ascii="Angsana New" w:hAnsi="Angsana New"/>
        <w:noProof/>
        <w:sz w:val="30"/>
        <w:szCs w:val="30"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6930E24" w14:textId="77777777" w:rsidR="003224CE" w:rsidRPr="001B16E3" w:rsidRDefault="003224CE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B4708" w14:textId="77777777" w:rsidR="00152EF5" w:rsidRDefault="00152EF5">
      <w:r>
        <w:separator/>
      </w:r>
    </w:p>
  </w:footnote>
  <w:footnote w:type="continuationSeparator" w:id="0">
    <w:p w14:paraId="34C62DAF" w14:textId="77777777" w:rsidR="00152EF5" w:rsidRDefault="00152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13642" w14:textId="77777777" w:rsidR="003224CE" w:rsidRPr="004C2CF4" w:rsidRDefault="003224CE" w:rsidP="001057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hint="cs"/>
        <w:b/>
        <w:bCs/>
        <w:sz w:val="32"/>
        <w:szCs w:val="32"/>
        <w:cs/>
      </w:rPr>
      <w:t>โทเร เท็กซ์ไทล์ (ประเทศไทย)</w:t>
    </w:r>
    <w:r w:rsidRPr="004C2CF4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790B8254" w14:textId="77777777" w:rsidR="003224CE" w:rsidRDefault="003224CE" w:rsidP="001057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A113335" w14:textId="7E8B90FE" w:rsidR="003224CE" w:rsidRDefault="003224CE" w:rsidP="00AE327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1506C2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1506C2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3E5BB7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3E5BB7">
      <w:rPr>
        <w:rFonts w:ascii="Angsana New" w:hAnsi="Angsana New" w:hint="cs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</w:rPr>
      <w:t>5</w:t>
    </w:r>
    <w:r w:rsidRPr="003E5BB7">
      <w:rPr>
        <w:rFonts w:ascii="Angsana New" w:hAnsi="Angsana New" w:hint="cs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5</w:t>
    </w:r>
  </w:p>
  <w:p w14:paraId="6676050A" w14:textId="77777777" w:rsidR="003224CE" w:rsidRPr="00985A84" w:rsidRDefault="003224CE" w:rsidP="00AE327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70824" w14:textId="77777777" w:rsidR="003224CE" w:rsidRPr="004C2CF4" w:rsidRDefault="003224CE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hint="cs"/>
        <w:b/>
        <w:bCs/>
        <w:sz w:val="32"/>
        <w:szCs w:val="32"/>
        <w:cs/>
      </w:rPr>
      <w:t>โทเร เท็กซ์ไทล์ (ประเทศไทย)</w:t>
    </w:r>
    <w:r w:rsidRPr="004C2CF4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4D904783" w14:textId="77777777" w:rsidR="003224CE" w:rsidRDefault="003224CE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B4614BB" w14:textId="773D29E0" w:rsidR="003224CE" w:rsidRDefault="003224CE" w:rsidP="008861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1506C2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1506C2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3E5BB7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3E5BB7">
      <w:rPr>
        <w:rFonts w:ascii="Angsana New" w:hAnsi="Angsana New" w:hint="cs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</w:rPr>
      <w:t>5</w:t>
    </w:r>
    <w:r w:rsidRPr="003E5BB7">
      <w:rPr>
        <w:rFonts w:ascii="Angsana New" w:hAnsi="Angsana New" w:hint="cs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5</w:t>
    </w:r>
  </w:p>
  <w:p w14:paraId="007C5DA1" w14:textId="77777777" w:rsidR="003224CE" w:rsidRDefault="003224CE" w:rsidP="008861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7003F" w14:textId="77777777" w:rsidR="003224CE" w:rsidRPr="004C2CF4" w:rsidRDefault="003224CE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hint="cs"/>
        <w:b/>
        <w:bCs/>
        <w:sz w:val="32"/>
        <w:szCs w:val="32"/>
        <w:cs/>
      </w:rPr>
      <w:t>โทเร เท็กซ์ไทล์ (ประเทศไทย)</w:t>
    </w:r>
    <w:r w:rsidRPr="004C2CF4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5D613C6A" w14:textId="77777777" w:rsidR="003224CE" w:rsidRDefault="003224CE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6578BF1" w14:textId="77777777" w:rsidR="003224CE" w:rsidRDefault="003224CE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1506C2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1506C2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3E5BB7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3E5BB7">
      <w:rPr>
        <w:rFonts w:ascii="Angsana New" w:hAnsi="Angsana New" w:hint="cs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</w:rPr>
      <w:t>5</w:t>
    </w:r>
    <w:r w:rsidRPr="003E5BB7">
      <w:rPr>
        <w:rFonts w:ascii="Angsana New" w:hAnsi="Angsana New" w:hint="cs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5</w:t>
    </w:r>
  </w:p>
  <w:p w14:paraId="17A089CD" w14:textId="77777777" w:rsidR="003224CE" w:rsidRPr="00985A84" w:rsidRDefault="003224CE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B3A2050C"/>
    <w:lvl w:ilvl="0" w:tplc="0A942E3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AD402E"/>
    <w:multiLevelType w:val="hybridMultilevel"/>
    <w:tmpl w:val="06206518"/>
    <w:lvl w:ilvl="0" w:tplc="A7B09C7A">
      <w:start w:val="1"/>
      <w:numFmt w:val="thaiLetters"/>
      <w:lvlText w:val="(%1)"/>
      <w:lvlJc w:val="left"/>
      <w:pPr>
        <w:ind w:left="81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437062F"/>
    <w:multiLevelType w:val="hybridMultilevel"/>
    <w:tmpl w:val="B7CA3E00"/>
    <w:lvl w:ilvl="0" w:tplc="E43A03FA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592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16" w15:restartNumberingAfterBreak="0">
    <w:nsid w:val="2FE94A62"/>
    <w:multiLevelType w:val="hybridMultilevel"/>
    <w:tmpl w:val="2CA058D6"/>
    <w:lvl w:ilvl="0" w:tplc="F8323A9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C192BAB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F135D2E"/>
    <w:multiLevelType w:val="hybridMultilevel"/>
    <w:tmpl w:val="1ECE2EB0"/>
    <w:lvl w:ilvl="0" w:tplc="71C8807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0112798"/>
    <w:multiLevelType w:val="hybridMultilevel"/>
    <w:tmpl w:val="3D16DE6C"/>
    <w:lvl w:ilvl="0" w:tplc="3F260A7A">
      <w:start w:val="1"/>
      <w:numFmt w:val="thaiLetters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6"/>
  </w:num>
  <w:num w:numId="14">
    <w:abstractNumId w:val="17"/>
  </w:num>
  <w:num w:numId="15">
    <w:abstractNumId w:val="19"/>
  </w:num>
  <w:num w:numId="16">
    <w:abstractNumId w:val="21"/>
  </w:num>
  <w:num w:numId="17">
    <w:abstractNumId w:val="10"/>
  </w:num>
  <w:num w:numId="18">
    <w:abstractNumId w:val="24"/>
  </w:num>
  <w:num w:numId="19">
    <w:abstractNumId w:val="11"/>
  </w:num>
  <w:num w:numId="20">
    <w:abstractNumId w:val="27"/>
  </w:num>
  <w:num w:numId="21">
    <w:abstractNumId w:val="13"/>
  </w:num>
  <w:num w:numId="22">
    <w:abstractNumId w:val="20"/>
  </w:num>
  <w:num w:numId="23">
    <w:abstractNumId w:val="23"/>
  </w:num>
  <w:num w:numId="24">
    <w:abstractNumId w:val="15"/>
  </w:num>
  <w:num w:numId="25">
    <w:abstractNumId w:val="28"/>
  </w:num>
  <w:num w:numId="26">
    <w:abstractNumId w:val="22"/>
  </w:num>
  <w:num w:numId="27">
    <w:abstractNumId w:val="12"/>
  </w:num>
  <w:num w:numId="28">
    <w:abstractNumId w:val="25"/>
  </w:num>
  <w:num w:numId="29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137C"/>
    <w:rsid w:val="0000156B"/>
    <w:rsid w:val="0000224D"/>
    <w:rsid w:val="00002277"/>
    <w:rsid w:val="000023F9"/>
    <w:rsid w:val="00002980"/>
    <w:rsid w:val="00002EFE"/>
    <w:rsid w:val="00003021"/>
    <w:rsid w:val="0000346A"/>
    <w:rsid w:val="00003D5A"/>
    <w:rsid w:val="00003E91"/>
    <w:rsid w:val="00004C77"/>
    <w:rsid w:val="00004EEF"/>
    <w:rsid w:val="000050C8"/>
    <w:rsid w:val="00005B1B"/>
    <w:rsid w:val="00005B42"/>
    <w:rsid w:val="000063F3"/>
    <w:rsid w:val="000064CE"/>
    <w:rsid w:val="00006519"/>
    <w:rsid w:val="00006617"/>
    <w:rsid w:val="00007870"/>
    <w:rsid w:val="00010093"/>
    <w:rsid w:val="00010830"/>
    <w:rsid w:val="00010F84"/>
    <w:rsid w:val="0001155C"/>
    <w:rsid w:val="000116C5"/>
    <w:rsid w:val="00011ACB"/>
    <w:rsid w:val="00011B77"/>
    <w:rsid w:val="00011E81"/>
    <w:rsid w:val="00012026"/>
    <w:rsid w:val="00012AC1"/>
    <w:rsid w:val="00013391"/>
    <w:rsid w:val="00013930"/>
    <w:rsid w:val="00013939"/>
    <w:rsid w:val="000139CB"/>
    <w:rsid w:val="00013F34"/>
    <w:rsid w:val="000145FB"/>
    <w:rsid w:val="00014A77"/>
    <w:rsid w:val="00014EF7"/>
    <w:rsid w:val="00014FE5"/>
    <w:rsid w:val="00015011"/>
    <w:rsid w:val="0001505C"/>
    <w:rsid w:val="0001536B"/>
    <w:rsid w:val="00015552"/>
    <w:rsid w:val="000158D3"/>
    <w:rsid w:val="00015C3B"/>
    <w:rsid w:val="00015DBC"/>
    <w:rsid w:val="00016213"/>
    <w:rsid w:val="000169BD"/>
    <w:rsid w:val="00017605"/>
    <w:rsid w:val="00017710"/>
    <w:rsid w:val="0001793E"/>
    <w:rsid w:val="00021921"/>
    <w:rsid w:val="00021D5B"/>
    <w:rsid w:val="000223BB"/>
    <w:rsid w:val="00022C61"/>
    <w:rsid w:val="0002333E"/>
    <w:rsid w:val="00023C69"/>
    <w:rsid w:val="00024535"/>
    <w:rsid w:val="00024A64"/>
    <w:rsid w:val="00024B29"/>
    <w:rsid w:val="00024DDE"/>
    <w:rsid w:val="00024EBB"/>
    <w:rsid w:val="000253CD"/>
    <w:rsid w:val="000255A1"/>
    <w:rsid w:val="000263AF"/>
    <w:rsid w:val="00026DF9"/>
    <w:rsid w:val="00026EB2"/>
    <w:rsid w:val="000271A3"/>
    <w:rsid w:val="00027A08"/>
    <w:rsid w:val="00027F9C"/>
    <w:rsid w:val="0003011E"/>
    <w:rsid w:val="00030B4E"/>
    <w:rsid w:val="00031529"/>
    <w:rsid w:val="000316D5"/>
    <w:rsid w:val="00031705"/>
    <w:rsid w:val="00031D49"/>
    <w:rsid w:val="00031DE6"/>
    <w:rsid w:val="00031EC5"/>
    <w:rsid w:val="00032377"/>
    <w:rsid w:val="00032690"/>
    <w:rsid w:val="00032988"/>
    <w:rsid w:val="00032AF2"/>
    <w:rsid w:val="00033FC1"/>
    <w:rsid w:val="00033FF3"/>
    <w:rsid w:val="00034088"/>
    <w:rsid w:val="000341E5"/>
    <w:rsid w:val="00034C26"/>
    <w:rsid w:val="00035F41"/>
    <w:rsid w:val="00037168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657"/>
    <w:rsid w:val="00043B8A"/>
    <w:rsid w:val="00043D18"/>
    <w:rsid w:val="00043D66"/>
    <w:rsid w:val="00044BA8"/>
    <w:rsid w:val="00045073"/>
    <w:rsid w:val="0004557F"/>
    <w:rsid w:val="0004690D"/>
    <w:rsid w:val="00046B94"/>
    <w:rsid w:val="00046B98"/>
    <w:rsid w:val="000471E2"/>
    <w:rsid w:val="00047500"/>
    <w:rsid w:val="00047674"/>
    <w:rsid w:val="000479FF"/>
    <w:rsid w:val="00047CF7"/>
    <w:rsid w:val="0005136F"/>
    <w:rsid w:val="00051896"/>
    <w:rsid w:val="000518B2"/>
    <w:rsid w:val="00051B3B"/>
    <w:rsid w:val="00051C85"/>
    <w:rsid w:val="000525FB"/>
    <w:rsid w:val="00052D14"/>
    <w:rsid w:val="00052FE7"/>
    <w:rsid w:val="000534B4"/>
    <w:rsid w:val="00053A1B"/>
    <w:rsid w:val="00053DA7"/>
    <w:rsid w:val="00054AEB"/>
    <w:rsid w:val="00054DCE"/>
    <w:rsid w:val="00054F22"/>
    <w:rsid w:val="00055122"/>
    <w:rsid w:val="00055B61"/>
    <w:rsid w:val="000565DC"/>
    <w:rsid w:val="0005668F"/>
    <w:rsid w:val="000568D6"/>
    <w:rsid w:val="00056FD8"/>
    <w:rsid w:val="0005789C"/>
    <w:rsid w:val="00057B1B"/>
    <w:rsid w:val="000600F3"/>
    <w:rsid w:val="00060392"/>
    <w:rsid w:val="0006078C"/>
    <w:rsid w:val="000607D2"/>
    <w:rsid w:val="00060B6C"/>
    <w:rsid w:val="0006165E"/>
    <w:rsid w:val="00061733"/>
    <w:rsid w:val="000617A2"/>
    <w:rsid w:val="000619AF"/>
    <w:rsid w:val="00061E34"/>
    <w:rsid w:val="00062042"/>
    <w:rsid w:val="00062DCB"/>
    <w:rsid w:val="00063138"/>
    <w:rsid w:val="000631BF"/>
    <w:rsid w:val="00063FCB"/>
    <w:rsid w:val="00064507"/>
    <w:rsid w:val="0006481D"/>
    <w:rsid w:val="00064D9B"/>
    <w:rsid w:val="00065767"/>
    <w:rsid w:val="00065778"/>
    <w:rsid w:val="00065DD4"/>
    <w:rsid w:val="00066B2D"/>
    <w:rsid w:val="00067004"/>
    <w:rsid w:val="00067536"/>
    <w:rsid w:val="0006772C"/>
    <w:rsid w:val="0007090F"/>
    <w:rsid w:val="00070916"/>
    <w:rsid w:val="00071233"/>
    <w:rsid w:val="00071427"/>
    <w:rsid w:val="00071D46"/>
    <w:rsid w:val="00071ED6"/>
    <w:rsid w:val="000721C0"/>
    <w:rsid w:val="0007252D"/>
    <w:rsid w:val="000726A1"/>
    <w:rsid w:val="000728F3"/>
    <w:rsid w:val="00072F0F"/>
    <w:rsid w:val="00072F40"/>
    <w:rsid w:val="000735C6"/>
    <w:rsid w:val="00073726"/>
    <w:rsid w:val="00073B1F"/>
    <w:rsid w:val="00074633"/>
    <w:rsid w:val="00074D3B"/>
    <w:rsid w:val="000758B9"/>
    <w:rsid w:val="00075E58"/>
    <w:rsid w:val="000760D3"/>
    <w:rsid w:val="00076CA3"/>
    <w:rsid w:val="00076F49"/>
    <w:rsid w:val="00077002"/>
    <w:rsid w:val="0008038F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9C0"/>
    <w:rsid w:val="00081B89"/>
    <w:rsid w:val="00081BFF"/>
    <w:rsid w:val="00081DF5"/>
    <w:rsid w:val="00081F2F"/>
    <w:rsid w:val="0008204C"/>
    <w:rsid w:val="00082359"/>
    <w:rsid w:val="0008248B"/>
    <w:rsid w:val="00082AE8"/>
    <w:rsid w:val="000836F3"/>
    <w:rsid w:val="00083A32"/>
    <w:rsid w:val="00083BC2"/>
    <w:rsid w:val="00083C35"/>
    <w:rsid w:val="00083DBF"/>
    <w:rsid w:val="000851FA"/>
    <w:rsid w:val="000853B7"/>
    <w:rsid w:val="0008546F"/>
    <w:rsid w:val="00086413"/>
    <w:rsid w:val="00086961"/>
    <w:rsid w:val="00086FFB"/>
    <w:rsid w:val="00090079"/>
    <w:rsid w:val="00090279"/>
    <w:rsid w:val="00090289"/>
    <w:rsid w:val="0009094B"/>
    <w:rsid w:val="00090FF5"/>
    <w:rsid w:val="000916F5"/>
    <w:rsid w:val="00091A10"/>
    <w:rsid w:val="00092898"/>
    <w:rsid w:val="00092EB0"/>
    <w:rsid w:val="000934D7"/>
    <w:rsid w:val="00093597"/>
    <w:rsid w:val="000937AD"/>
    <w:rsid w:val="000939F7"/>
    <w:rsid w:val="00093A44"/>
    <w:rsid w:val="0009505D"/>
    <w:rsid w:val="000957F4"/>
    <w:rsid w:val="000959C0"/>
    <w:rsid w:val="00095CB8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7C3"/>
    <w:rsid w:val="000A1A14"/>
    <w:rsid w:val="000A1CAA"/>
    <w:rsid w:val="000A2B42"/>
    <w:rsid w:val="000A316A"/>
    <w:rsid w:val="000A3587"/>
    <w:rsid w:val="000A4431"/>
    <w:rsid w:val="000A536B"/>
    <w:rsid w:val="000A557A"/>
    <w:rsid w:val="000A5644"/>
    <w:rsid w:val="000A5B44"/>
    <w:rsid w:val="000A5C03"/>
    <w:rsid w:val="000A6708"/>
    <w:rsid w:val="000A6820"/>
    <w:rsid w:val="000A69EC"/>
    <w:rsid w:val="000A7BC0"/>
    <w:rsid w:val="000B10B7"/>
    <w:rsid w:val="000B10F4"/>
    <w:rsid w:val="000B15F8"/>
    <w:rsid w:val="000B1897"/>
    <w:rsid w:val="000B1939"/>
    <w:rsid w:val="000B2667"/>
    <w:rsid w:val="000B28D1"/>
    <w:rsid w:val="000B2999"/>
    <w:rsid w:val="000B3A17"/>
    <w:rsid w:val="000B3C67"/>
    <w:rsid w:val="000B40C9"/>
    <w:rsid w:val="000B4CAB"/>
    <w:rsid w:val="000B4EEE"/>
    <w:rsid w:val="000B51ED"/>
    <w:rsid w:val="000B53B0"/>
    <w:rsid w:val="000B5749"/>
    <w:rsid w:val="000B5778"/>
    <w:rsid w:val="000B5875"/>
    <w:rsid w:val="000B6138"/>
    <w:rsid w:val="000B6E6F"/>
    <w:rsid w:val="000B6F69"/>
    <w:rsid w:val="000B6FE7"/>
    <w:rsid w:val="000B7674"/>
    <w:rsid w:val="000B76A7"/>
    <w:rsid w:val="000B7E49"/>
    <w:rsid w:val="000C01CB"/>
    <w:rsid w:val="000C0BC6"/>
    <w:rsid w:val="000C15E7"/>
    <w:rsid w:val="000C1606"/>
    <w:rsid w:val="000C1F08"/>
    <w:rsid w:val="000C2248"/>
    <w:rsid w:val="000C2901"/>
    <w:rsid w:val="000C2F72"/>
    <w:rsid w:val="000C3170"/>
    <w:rsid w:val="000C3A0A"/>
    <w:rsid w:val="000C3F4E"/>
    <w:rsid w:val="000C4106"/>
    <w:rsid w:val="000C478D"/>
    <w:rsid w:val="000C483E"/>
    <w:rsid w:val="000C4B52"/>
    <w:rsid w:val="000C51B2"/>
    <w:rsid w:val="000C51D4"/>
    <w:rsid w:val="000C5FB2"/>
    <w:rsid w:val="000C6145"/>
    <w:rsid w:val="000C67EB"/>
    <w:rsid w:val="000C6C80"/>
    <w:rsid w:val="000C71DC"/>
    <w:rsid w:val="000D067B"/>
    <w:rsid w:val="000D0781"/>
    <w:rsid w:val="000D0E0C"/>
    <w:rsid w:val="000D13FF"/>
    <w:rsid w:val="000D15D5"/>
    <w:rsid w:val="000D2121"/>
    <w:rsid w:val="000D2670"/>
    <w:rsid w:val="000D3378"/>
    <w:rsid w:val="000D38A6"/>
    <w:rsid w:val="000D3A17"/>
    <w:rsid w:val="000D3CD6"/>
    <w:rsid w:val="000D5B7F"/>
    <w:rsid w:val="000D5FB8"/>
    <w:rsid w:val="000D63B7"/>
    <w:rsid w:val="000D6A7B"/>
    <w:rsid w:val="000D6F6B"/>
    <w:rsid w:val="000D7D2A"/>
    <w:rsid w:val="000E00FA"/>
    <w:rsid w:val="000E0D95"/>
    <w:rsid w:val="000E0FF8"/>
    <w:rsid w:val="000E11FF"/>
    <w:rsid w:val="000E162A"/>
    <w:rsid w:val="000E20A7"/>
    <w:rsid w:val="000E23F7"/>
    <w:rsid w:val="000E39A2"/>
    <w:rsid w:val="000E4422"/>
    <w:rsid w:val="000E45F3"/>
    <w:rsid w:val="000E4863"/>
    <w:rsid w:val="000E4941"/>
    <w:rsid w:val="000E5015"/>
    <w:rsid w:val="000E528F"/>
    <w:rsid w:val="000E5664"/>
    <w:rsid w:val="000E5B05"/>
    <w:rsid w:val="000E6287"/>
    <w:rsid w:val="000E7461"/>
    <w:rsid w:val="000E74F5"/>
    <w:rsid w:val="000E7F96"/>
    <w:rsid w:val="000F0724"/>
    <w:rsid w:val="000F078E"/>
    <w:rsid w:val="000F0A5E"/>
    <w:rsid w:val="000F104D"/>
    <w:rsid w:val="000F126F"/>
    <w:rsid w:val="000F172F"/>
    <w:rsid w:val="000F18FA"/>
    <w:rsid w:val="000F1940"/>
    <w:rsid w:val="000F1E7B"/>
    <w:rsid w:val="000F20E1"/>
    <w:rsid w:val="000F23BB"/>
    <w:rsid w:val="000F2594"/>
    <w:rsid w:val="000F2874"/>
    <w:rsid w:val="000F290E"/>
    <w:rsid w:val="000F3DD5"/>
    <w:rsid w:val="000F3EB2"/>
    <w:rsid w:val="000F3ED6"/>
    <w:rsid w:val="000F3F15"/>
    <w:rsid w:val="000F422A"/>
    <w:rsid w:val="000F48F3"/>
    <w:rsid w:val="000F5132"/>
    <w:rsid w:val="000F55EA"/>
    <w:rsid w:val="000F57ED"/>
    <w:rsid w:val="000F5AB4"/>
    <w:rsid w:val="000F691A"/>
    <w:rsid w:val="000F6965"/>
    <w:rsid w:val="000F6DAE"/>
    <w:rsid w:val="000F75F0"/>
    <w:rsid w:val="000F7A0E"/>
    <w:rsid w:val="001003FA"/>
    <w:rsid w:val="00101007"/>
    <w:rsid w:val="00101CE7"/>
    <w:rsid w:val="00102129"/>
    <w:rsid w:val="0010221C"/>
    <w:rsid w:val="0010251D"/>
    <w:rsid w:val="001028BF"/>
    <w:rsid w:val="001029F4"/>
    <w:rsid w:val="00102BB0"/>
    <w:rsid w:val="00103173"/>
    <w:rsid w:val="0010320D"/>
    <w:rsid w:val="00103306"/>
    <w:rsid w:val="0010385F"/>
    <w:rsid w:val="00103B66"/>
    <w:rsid w:val="00103E86"/>
    <w:rsid w:val="001041C0"/>
    <w:rsid w:val="001041C4"/>
    <w:rsid w:val="00104218"/>
    <w:rsid w:val="001042B3"/>
    <w:rsid w:val="001044F8"/>
    <w:rsid w:val="00104637"/>
    <w:rsid w:val="00104EEB"/>
    <w:rsid w:val="00105127"/>
    <w:rsid w:val="00105757"/>
    <w:rsid w:val="00105926"/>
    <w:rsid w:val="00105C70"/>
    <w:rsid w:val="00105F0D"/>
    <w:rsid w:val="0010607F"/>
    <w:rsid w:val="00106125"/>
    <w:rsid w:val="001062BF"/>
    <w:rsid w:val="001064BA"/>
    <w:rsid w:val="0010675A"/>
    <w:rsid w:val="00107249"/>
    <w:rsid w:val="001073E7"/>
    <w:rsid w:val="0010762E"/>
    <w:rsid w:val="00107AE9"/>
    <w:rsid w:val="00107D60"/>
    <w:rsid w:val="001101A7"/>
    <w:rsid w:val="00110228"/>
    <w:rsid w:val="001105CD"/>
    <w:rsid w:val="0011062D"/>
    <w:rsid w:val="00110DA0"/>
    <w:rsid w:val="00110F5E"/>
    <w:rsid w:val="00110F7D"/>
    <w:rsid w:val="00111550"/>
    <w:rsid w:val="00111D46"/>
    <w:rsid w:val="00111DEC"/>
    <w:rsid w:val="00112022"/>
    <w:rsid w:val="00112148"/>
    <w:rsid w:val="00113408"/>
    <w:rsid w:val="00113B01"/>
    <w:rsid w:val="00113DA2"/>
    <w:rsid w:val="00114117"/>
    <w:rsid w:val="00114F4E"/>
    <w:rsid w:val="001158B9"/>
    <w:rsid w:val="00115C02"/>
    <w:rsid w:val="00116604"/>
    <w:rsid w:val="00116616"/>
    <w:rsid w:val="001166A8"/>
    <w:rsid w:val="001169AB"/>
    <w:rsid w:val="00116C19"/>
    <w:rsid w:val="001172D8"/>
    <w:rsid w:val="0011754C"/>
    <w:rsid w:val="00117589"/>
    <w:rsid w:val="00117926"/>
    <w:rsid w:val="00120351"/>
    <w:rsid w:val="00120B84"/>
    <w:rsid w:val="0012127A"/>
    <w:rsid w:val="0012137B"/>
    <w:rsid w:val="00121786"/>
    <w:rsid w:val="00121813"/>
    <w:rsid w:val="00121E8B"/>
    <w:rsid w:val="00122108"/>
    <w:rsid w:val="00122852"/>
    <w:rsid w:val="00122FDB"/>
    <w:rsid w:val="00123130"/>
    <w:rsid w:val="0012397C"/>
    <w:rsid w:val="00123A0E"/>
    <w:rsid w:val="001244B8"/>
    <w:rsid w:val="00124565"/>
    <w:rsid w:val="00125080"/>
    <w:rsid w:val="0012518B"/>
    <w:rsid w:val="00125A44"/>
    <w:rsid w:val="00125CE1"/>
    <w:rsid w:val="001268B8"/>
    <w:rsid w:val="00126988"/>
    <w:rsid w:val="0012714E"/>
    <w:rsid w:val="001276C5"/>
    <w:rsid w:val="00127B04"/>
    <w:rsid w:val="00127E1E"/>
    <w:rsid w:val="00130878"/>
    <w:rsid w:val="0013114B"/>
    <w:rsid w:val="00131DBA"/>
    <w:rsid w:val="00132529"/>
    <w:rsid w:val="00132626"/>
    <w:rsid w:val="0013273A"/>
    <w:rsid w:val="00132869"/>
    <w:rsid w:val="00132E6E"/>
    <w:rsid w:val="0013317D"/>
    <w:rsid w:val="0013362E"/>
    <w:rsid w:val="00133A7E"/>
    <w:rsid w:val="00133AB4"/>
    <w:rsid w:val="00133D01"/>
    <w:rsid w:val="0013415F"/>
    <w:rsid w:val="00135B5E"/>
    <w:rsid w:val="00135C57"/>
    <w:rsid w:val="00136566"/>
    <w:rsid w:val="001367E6"/>
    <w:rsid w:val="0013696E"/>
    <w:rsid w:val="001373ED"/>
    <w:rsid w:val="001403E4"/>
    <w:rsid w:val="00140A4B"/>
    <w:rsid w:val="00140EE4"/>
    <w:rsid w:val="0014112A"/>
    <w:rsid w:val="001413EC"/>
    <w:rsid w:val="0014152C"/>
    <w:rsid w:val="0014186F"/>
    <w:rsid w:val="00141910"/>
    <w:rsid w:val="00142452"/>
    <w:rsid w:val="001429B0"/>
    <w:rsid w:val="00142E99"/>
    <w:rsid w:val="00142F91"/>
    <w:rsid w:val="00143074"/>
    <w:rsid w:val="00143BE0"/>
    <w:rsid w:val="00143E81"/>
    <w:rsid w:val="00143E91"/>
    <w:rsid w:val="001442C1"/>
    <w:rsid w:val="0014467E"/>
    <w:rsid w:val="001455FA"/>
    <w:rsid w:val="001457F9"/>
    <w:rsid w:val="00145E3F"/>
    <w:rsid w:val="00145E97"/>
    <w:rsid w:val="001460D1"/>
    <w:rsid w:val="0014618F"/>
    <w:rsid w:val="001461B7"/>
    <w:rsid w:val="00146639"/>
    <w:rsid w:val="00146E00"/>
    <w:rsid w:val="00147335"/>
    <w:rsid w:val="0014765F"/>
    <w:rsid w:val="00147A17"/>
    <w:rsid w:val="00147C54"/>
    <w:rsid w:val="00147D4D"/>
    <w:rsid w:val="00147E1C"/>
    <w:rsid w:val="00147F99"/>
    <w:rsid w:val="0015032F"/>
    <w:rsid w:val="00150417"/>
    <w:rsid w:val="001505F1"/>
    <w:rsid w:val="001506C2"/>
    <w:rsid w:val="00150760"/>
    <w:rsid w:val="00150B4B"/>
    <w:rsid w:val="00150D8C"/>
    <w:rsid w:val="00151284"/>
    <w:rsid w:val="00151752"/>
    <w:rsid w:val="00151A69"/>
    <w:rsid w:val="00151ED1"/>
    <w:rsid w:val="00152089"/>
    <w:rsid w:val="001520CC"/>
    <w:rsid w:val="001523AF"/>
    <w:rsid w:val="001524B3"/>
    <w:rsid w:val="00152940"/>
    <w:rsid w:val="00152EF5"/>
    <w:rsid w:val="0015314D"/>
    <w:rsid w:val="0015391F"/>
    <w:rsid w:val="00153D36"/>
    <w:rsid w:val="00154039"/>
    <w:rsid w:val="00155C6C"/>
    <w:rsid w:val="0015637E"/>
    <w:rsid w:val="00156484"/>
    <w:rsid w:val="00156A78"/>
    <w:rsid w:val="00156AFD"/>
    <w:rsid w:val="001570C8"/>
    <w:rsid w:val="00157368"/>
    <w:rsid w:val="00157508"/>
    <w:rsid w:val="00160038"/>
    <w:rsid w:val="001602A1"/>
    <w:rsid w:val="001605D3"/>
    <w:rsid w:val="001607F4"/>
    <w:rsid w:val="00160BDA"/>
    <w:rsid w:val="0016171D"/>
    <w:rsid w:val="00161997"/>
    <w:rsid w:val="00161D53"/>
    <w:rsid w:val="001625D4"/>
    <w:rsid w:val="001628EA"/>
    <w:rsid w:val="00163229"/>
    <w:rsid w:val="00164082"/>
    <w:rsid w:val="00164174"/>
    <w:rsid w:val="001641DC"/>
    <w:rsid w:val="00164567"/>
    <w:rsid w:val="001654E1"/>
    <w:rsid w:val="001658BF"/>
    <w:rsid w:val="00165D13"/>
    <w:rsid w:val="00167561"/>
    <w:rsid w:val="00167A46"/>
    <w:rsid w:val="00167ABC"/>
    <w:rsid w:val="00170172"/>
    <w:rsid w:val="0017114F"/>
    <w:rsid w:val="001714E5"/>
    <w:rsid w:val="00171595"/>
    <w:rsid w:val="001725A7"/>
    <w:rsid w:val="00172795"/>
    <w:rsid w:val="00172ECE"/>
    <w:rsid w:val="00173C8B"/>
    <w:rsid w:val="00173D76"/>
    <w:rsid w:val="001740D8"/>
    <w:rsid w:val="00174CE4"/>
    <w:rsid w:val="00174DFA"/>
    <w:rsid w:val="00175700"/>
    <w:rsid w:val="00175773"/>
    <w:rsid w:val="001757EC"/>
    <w:rsid w:val="00175A74"/>
    <w:rsid w:val="00177342"/>
    <w:rsid w:val="0018058D"/>
    <w:rsid w:val="00180597"/>
    <w:rsid w:val="00180A47"/>
    <w:rsid w:val="00180DC1"/>
    <w:rsid w:val="00181615"/>
    <w:rsid w:val="00181883"/>
    <w:rsid w:val="001819D0"/>
    <w:rsid w:val="00181FC1"/>
    <w:rsid w:val="00182192"/>
    <w:rsid w:val="00182D78"/>
    <w:rsid w:val="0018366F"/>
    <w:rsid w:val="00183729"/>
    <w:rsid w:val="001837CC"/>
    <w:rsid w:val="0018406A"/>
    <w:rsid w:val="001841C5"/>
    <w:rsid w:val="001843E2"/>
    <w:rsid w:val="00184F74"/>
    <w:rsid w:val="00185F8D"/>
    <w:rsid w:val="001863B8"/>
    <w:rsid w:val="001864EE"/>
    <w:rsid w:val="001869D4"/>
    <w:rsid w:val="00186F1F"/>
    <w:rsid w:val="00187146"/>
    <w:rsid w:val="00187C8F"/>
    <w:rsid w:val="0019005B"/>
    <w:rsid w:val="00190C49"/>
    <w:rsid w:val="001912D6"/>
    <w:rsid w:val="00191421"/>
    <w:rsid w:val="001933F6"/>
    <w:rsid w:val="001939C6"/>
    <w:rsid w:val="00193E06"/>
    <w:rsid w:val="00193F10"/>
    <w:rsid w:val="00194594"/>
    <w:rsid w:val="0019470C"/>
    <w:rsid w:val="0019509D"/>
    <w:rsid w:val="00195279"/>
    <w:rsid w:val="00195474"/>
    <w:rsid w:val="00196027"/>
    <w:rsid w:val="001962E4"/>
    <w:rsid w:val="00196CC7"/>
    <w:rsid w:val="001972A3"/>
    <w:rsid w:val="00197594"/>
    <w:rsid w:val="00197781"/>
    <w:rsid w:val="00197AA7"/>
    <w:rsid w:val="001A0587"/>
    <w:rsid w:val="001A0639"/>
    <w:rsid w:val="001A077B"/>
    <w:rsid w:val="001A183E"/>
    <w:rsid w:val="001A2708"/>
    <w:rsid w:val="001A2E57"/>
    <w:rsid w:val="001A2FA7"/>
    <w:rsid w:val="001A2FE8"/>
    <w:rsid w:val="001A33C5"/>
    <w:rsid w:val="001A383B"/>
    <w:rsid w:val="001A3CEC"/>
    <w:rsid w:val="001A40BE"/>
    <w:rsid w:val="001A433F"/>
    <w:rsid w:val="001A439B"/>
    <w:rsid w:val="001A45CA"/>
    <w:rsid w:val="001A4E2B"/>
    <w:rsid w:val="001A5328"/>
    <w:rsid w:val="001A55FE"/>
    <w:rsid w:val="001A5CD1"/>
    <w:rsid w:val="001A5FA4"/>
    <w:rsid w:val="001A62C0"/>
    <w:rsid w:val="001A6C45"/>
    <w:rsid w:val="001A6E25"/>
    <w:rsid w:val="001A73B2"/>
    <w:rsid w:val="001A7F94"/>
    <w:rsid w:val="001B0897"/>
    <w:rsid w:val="001B0AFD"/>
    <w:rsid w:val="001B1016"/>
    <w:rsid w:val="001B13CF"/>
    <w:rsid w:val="001B16E3"/>
    <w:rsid w:val="001B1936"/>
    <w:rsid w:val="001B1B80"/>
    <w:rsid w:val="001B1DA1"/>
    <w:rsid w:val="001B2DFC"/>
    <w:rsid w:val="001B36A7"/>
    <w:rsid w:val="001B3BB2"/>
    <w:rsid w:val="001B3E0E"/>
    <w:rsid w:val="001B3E96"/>
    <w:rsid w:val="001B49F2"/>
    <w:rsid w:val="001B4A52"/>
    <w:rsid w:val="001B4DC1"/>
    <w:rsid w:val="001B4E2B"/>
    <w:rsid w:val="001B53EB"/>
    <w:rsid w:val="001B5438"/>
    <w:rsid w:val="001B562F"/>
    <w:rsid w:val="001B5A7E"/>
    <w:rsid w:val="001B6675"/>
    <w:rsid w:val="001B6712"/>
    <w:rsid w:val="001B6DF7"/>
    <w:rsid w:val="001B6E65"/>
    <w:rsid w:val="001B6EA4"/>
    <w:rsid w:val="001B7688"/>
    <w:rsid w:val="001B7860"/>
    <w:rsid w:val="001B7F32"/>
    <w:rsid w:val="001C0D06"/>
    <w:rsid w:val="001C1328"/>
    <w:rsid w:val="001C173F"/>
    <w:rsid w:val="001C1C5F"/>
    <w:rsid w:val="001C2226"/>
    <w:rsid w:val="001C25B9"/>
    <w:rsid w:val="001C2658"/>
    <w:rsid w:val="001C2747"/>
    <w:rsid w:val="001C2A9B"/>
    <w:rsid w:val="001C3563"/>
    <w:rsid w:val="001C43AD"/>
    <w:rsid w:val="001C474A"/>
    <w:rsid w:val="001C47FE"/>
    <w:rsid w:val="001C4FF9"/>
    <w:rsid w:val="001C50AD"/>
    <w:rsid w:val="001C5ADE"/>
    <w:rsid w:val="001C5E29"/>
    <w:rsid w:val="001C6353"/>
    <w:rsid w:val="001C67FB"/>
    <w:rsid w:val="001C7054"/>
    <w:rsid w:val="001C70EB"/>
    <w:rsid w:val="001C7181"/>
    <w:rsid w:val="001C7511"/>
    <w:rsid w:val="001C78C1"/>
    <w:rsid w:val="001C7C5B"/>
    <w:rsid w:val="001D08DF"/>
    <w:rsid w:val="001D0BC3"/>
    <w:rsid w:val="001D0EE6"/>
    <w:rsid w:val="001D11A2"/>
    <w:rsid w:val="001D1405"/>
    <w:rsid w:val="001D1437"/>
    <w:rsid w:val="001D1CC9"/>
    <w:rsid w:val="001D1FFF"/>
    <w:rsid w:val="001D29FA"/>
    <w:rsid w:val="001D2BA6"/>
    <w:rsid w:val="001D2FA9"/>
    <w:rsid w:val="001D35F0"/>
    <w:rsid w:val="001D3D16"/>
    <w:rsid w:val="001D42A8"/>
    <w:rsid w:val="001D4307"/>
    <w:rsid w:val="001D4D58"/>
    <w:rsid w:val="001D4F7C"/>
    <w:rsid w:val="001D51ED"/>
    <w:rsid w:val="001D618C"/>
    <w:rsid w:val="001D6319"/>
    <w:rsid w:val="001D655A"/>
    <w:rsid w:val="001D7037"/>
    <w:rsid w:val="001D72EC"/>
    <w:rsid w:val="001D7395"/>
    <w:rsid w:val="001D74FF"/>
    <w:rsid w:val="001D7B5D"/>
    <w:rsid w:val="001D7DB1"/>
    <w:rsid w:val="001E09C4"/>
    <w:rsid w:val="001E0BC9"/>
    <w:rsid w:val="001E0CBB"/>
    <w:rsid w:val="001E0FF2"/>
    <w:rsid w:val="001E116E"/>
    <w:rsid w:val="001E178A"/>
    <w:rsid w:val="001E1995"/>
    <w:rsid w:val="001E1BCB"/>
    <w:rsid w:val="001E24D6"/>
    <w:rsid w:val="001E287D"/>
    <w:rsid w:val="001E2E0B"/>
    <w:rsid w:val="001E326C"/>
    <w:rsid w:val="001E3842"/>
    <w:rsid w:val="001E3BC5"/>
    <w:rsid w:val="001E53D6"/>
    <w:rsid w:val="001E5452"/>
    <w:rsid w:val="001E5789"/>
    <w:rsid w:val="001E588B"/>
    <w:rsid w:val="001E5D2D"/>
    <w:rsid w:val="001E5E67"/>
    <w:rsid w:val="001E6C8B"/>
    <w:rsid w:val="001E7487"/>
    <w:rsid w:val="001E7AE6"/>
    <w:rsid w:val="001E7CD5"/>
    <w:rsid w:val="001F0629"/>
    <w:rsid w:val="001F0E78"/>
    <w:rsid w:val="001F0FEC"/>
    <w:rsid w:val="001F13EC"/>
    <w:rsid w:val="001F1FB2"/>
    <w:rsid w:val="001F2771"/>
    <w:rsid w:val="001F33C3"/>
    <w:rsid w:val="001F35E5"/>
    <w:rsid w:val="001F374C"/>
    <w:rsid w:val="001F42FB"/>
    <w:rsid w:val="001F594D"/>
    <w:rsid w:val="001F5D14"/>
    <w:rsid w:val="001F63EB"/>
    <w:rsid w:val="001F6BE7"/>
    <w:rsid w:val="001F726B"/>
    <w:rsid w:val="001F793E"/>
    <w:rsid w:val="001F7C1D"/>
    <w:rsid w:val="0020011A"/>
    <w:rsid w:val="00200EAB"/>
    <w:rsid w:val="00200F10"/>
    <w:rsid w:val="0020131C"/>
    <w:rsid w:val="00201341"/>
    <w:rsid w:val="0020145D"/>
    <w:rsid w:val="00201659"/>
    <w:rsid w:val="002018A5"/>
    <w:rsid w:val="00201A65"/>
    <w:rsid w:val="00202032"/>
    <w:rsid w:val="002020CF"/>
    <w:rsid w:val="002029C7"/>
    <w:rsid w:val="002032B9"/>
    <w:rsid w:val="002033AF"/>
    <w:rsid w:val="0020358E"/>
    <w:rsid w:val="00203AA7"/>
    <w:rsid w:val="00203D2B"/>
    <w:rsid w:val="0020443A"/>
    <w:rsid w:val="00204C3B"/>
    <w:rsid w:val="00205F15"/>
    <w:rsid w:val="002062A3"/>
    <w:rsid w:val="002062F5"/>
    <w:rsid w:val="00207114"/>
    <w:rsid w:val="002079C5"/>
    <w:rsid w:val="00207CD0"/>
    <w:rsid w:val="00207F00"/>
    <w:rsid w:val="002103AA"/>
    <w:rsid w:val="0021043C"/>
    <w:rsid w:val="00210569"/>
    <w:rsid w:val="00210585"/>
    <w:rsid w:val="00210A54"/>
    <w:rsid w:val="00210DDE"/>
    <w:rsid w:val="00211E91"/>
    <w:rsid w:val="00212542"/>
    <w:rsid w:val="00212695"/>
    <w:rsid w:val="00212C56"/>
    <w:rsid w:val="002131AC"/>
    <w:rsid w:val="00213342"/>
    <w:rsid w:val="0021354C"/>
    <w:rsid w:val="00213CF9"/>
    <w:rsid w:val="00213EB0"/>
    <w:rsid w:val="00214120"/>
    <w:rsid w:val="0021475B"/>
    <w:rsid w:val="00215445"/>
    <w:rsid w:val="002154CB"/>
    <w:rsid w:val="002155FE"/>
    <w:rsid w:val="002156C0"/>
    <w:rsid w:val="00215934"/>
    <w:rsid w:val="00215BD0"/>
    <w:rsid w:val="00215E24"/>
    <w:rsid w:val="00216471"/>
    <w:rsid w:val="00216698"/>
    <w:rsid w:val="00216DD4"/>
    <w:rsid w:val="00216EE5"/>
    <w:rsid w:val="002170ED"/>
    <w:rsid w:val="002173CC"/>
    <w:rsid w:val="00217DD3"/>
    <w:rsid w:val="00220829"/>
    <w:rsid w:val="0022094C"/>
    <w:rsid w:val="002209A6"/>
    <w:rsid w:val="00220E90"/>
    <w:rsid w:val="00220FEC"/>
    <w:rsid w:val="00221A78"/>
    <w:rsid w:val="00221B8B"/>
    <w:rsid w:val="00221BB2"/>
    <w:rsid w:val="00221BDC"/>
    <w:rsid w:val="00221D9D"/>
    <w:rsid w:val="00222038"/>
    <w:rsid w:val="00222612"/>
    <w:rsid w:val="00222664"/>
    <w:rsid w:val="002229A5"/>
    <w:rsid w:val="00222A2C"/>
    <w:rsid w:val="00222B71"/>
    <w:rsid w:val="0022316F"/>
    <w:rsid w:val="00223467"/>
    <w:rsid w:val="00223AFB"/>
    <w:rsid w:val="00223E1D"/>
    <w:rsid w:val="00224618"/>
    <w:rsid w:val="0022465B"/>
    <w:rsid w:val="002251B6"/>
    <w:rsid w:val="0022564E"/>
    <w:rsid w:val="00225737"/>
    <w:rsid w:val="00225B0B"/>
    <w:rsid w:val="00225BB0"/>
    <w:rsid w:val="00225C39"/>
    <w:rsid w:val="00226441"/>
    <w:rsid w:val="002264CA"/>
    <w:rsid w:val="00226772"/>
    <w:rsid w:val="00226D97"/>
    <w:rsid w:val="00227D1D"/>
    <w:rsid w:val="00230173"/>
    <w:rsid w:val="002302AA"/>
    <w:rsid w:val="00230584"/>
    <w:rsid w:val="0023078E"/>
    <w:rsid w:val="00231500"/>
    <w:rsid w:val="002316E0"/>
    <w:rsid w:val="002319A6"/>
    <w:rsid w:val="00231D16"/>
    <w:rsid w:val="0023228A"/>
    <w:rsid w:val="00232600"/>
    <w:rsid w:val="00232632"/>
    <w:rsid w:val="002334E3"/>
    <w:rsid w:val="002336D4"/>
    <w:rsid w:val="00233ABF"/>
    <w:rsid w:val="00233F63"/>
    <w:rsid w:val="0023480E"/>
    <w:rsid w:val="00234A27"/>
    <w:rsid w:val="00234EAD"/>
    <w:rsid w:val="0023529D"/>
    <w:rsid w:val="00237C0A"/>
    <w:rsid w:val="00237D56"/>
    <w:rsid w:val="002404BF"/>
    <w:rsid w:val="00240721"/>
    <w:rsid w:val="0024084F"/>
    <w:rsid w:val="00240F0F"/>
    <w:rsid w:val="00241088"/>
    <w:rsid w:val="002414B7"/>
    <w:rsid w:val="00241567"/>
    <w:rsid w:val="00242235"/>
    <w:rsid w:val="0024233E"/>
    <w:rsid w:val="002426C3"/>
    <w:rsid w:val="002430C5"/>
    <w:rsid w:val="00243100"/>
    <w:rsid w:val="002435E6"/>
    <w:rsid w:val="002436CD"/>
    <w:rsid w:val="00243791"/>
    <w:rsid w:val="00243D92"/>
    <w:rsid w:val="00244694"/>
    <w:rsid w:val="0024495B"/>
    <w:rsid w:val="002449BE"/>
    <w:rsid w:val="00244D13"/>
    <w:rsid w:val="002450C1"/>
    <w:rsid w:val="00245778"/>
    <w:rsid w:val="00245C1F"/>
    <w:rsid w:val="00245DF3"/>
    <w:rsid w:val="002460FD"/>
    <w:rsid w:val="0024768F"/>
    <w:rsid w:val="00247B59"/>
    <w:rsid w:val="00247C7E"/>
    <w:rsid w:val="002500EF"/>
    <w:rsid w:val="00250F29"/>
    <w:rsid w:val="0025108A"/>
    <w:rsid w:val="0025133B"/>
    <w:rsid w:val="002529E1"/>
    <w:rsid w:val="00252C71"/>
    <w:rsid w:val="002535F9"/>
    <w:rsid w:val="00253E2C"/>
    <w:rsid w:val="00254568"/>
    <w:rsid w:val="00254633"/>
    <w:rsid w:val="00254964"/>
    <w:rsid w:val="00254D39"/>
    <w:rsid w:val="0025553B"/>
    <w:rsid w:val="00255667"/>
    <w:rsid w:val="00255746"/>
    <w:rsid w:val="002558FE"/>
    <w:rsid w:val="00255DDE"/>
    <w:rsid w:val="00255E2B"/>
    <w:rsid w:val="00255E41"/>
    <w:rsid w:val="00255F22"/>
    <w:rsid w:val="002561F1"/>
    <w:rsid w:val="0025663B"/>
    <w:rsid w:val="0025742B"/>
    <w:rsid w:val="0025762C"/>
    <w:rsid w:val="00257661"/>
    <w:rsid w:val="00257A71"/>
    <w:rsid w:val="00257E6F"/>
    <w:rsid w:val="00260095"/>
    <w:rsid w:val="0026024F"/>
    <w:rsid w:val="0026051C"/>
    <w:rsid w:val="002607AA"/>
    <w:rsid w:val="0026088A"/>
    <w:rsid w:val="0026159B"/>
    <w:rsid w:val="00261749"/>
    <w:rsid w:val="002621E1"/>
    <w:rsid w:val="0026236D"/>
    <w:rsid w:val="00263ABF"/>
    <w:rsid w:val="00263D30"/>
    <w:rsid w:val="00264197"/>
    <w:rsid w:val="0026419B"/>
    <w:rsid w:val="0026427C"/>
    <w:rsid w:val="00264458"/>
    <w:rsid w:val="00264922"/>
    <w:rsid w:val="00265958"/>
    <w:rsid w:val="00265CE2"/>
    <w:rsid w:val="00265E79"/>
    <w:rsid w:val="00266416"/>
    <w:rsid w:val="00270674"/>
    <w:rsid w:val="0027095B"/>
    <w:rsid w:val="00270C5F"/>
    <w:rsid w:val="00270C9A"/>
    <w:rsid w:val="00271286"/>
    <w:rsid w:val="00271FFE"/>
    <w:rsid w:val="002723F3"/>
    <w:rsid w:val="00272686"/>
    <w:rsid w:val="002726BC"/>
    <w:rsid w:val="00272C86"/>
    <w:rsid w:val="0027344D"/>
    <w:rsid w:val="002735CE"/>
    <w:rsid w:val="00274318"/>
    <w:rsid w:val="002743A1"/>
    <w:rsid w:val="00274D53"/>
    <w:rsid w:val="00274EAC"/>
    <w:rsid w:val="00274F48"/>
    <w:rsid w:val="002752AA"/>
    <w:rsid w:val="00275828"/>
    <w:rsid w:val="00275BD8"/>
    <w:rsid w:val="0027618B"/>
    <w:rsid w:val="002761CF"/>
    <w:rsid w:val="002762A0"/>
    <w:rsid w:val="002767C5"/>
    <w:rsid w:val="002767FC"/>
    <w:rsid w:val="00276E4A"/>
    <w:rsid w:val="00277084"/>
    <w:rsid w:val="002771D1"/>
    <w:rsid w:val="00277726"/>
    <w:rsid w:val="00277CB4"/>
    <w:rsid w:val="00280029"/>
    <w:rsid w:val="00281198"/>
    <w:rsid w:val="00281A7B"/>
    <w:rsid w:val="00281B8A"/>
    <w:rsid w:val="00281C5A"/>
    <w:rsid w:val="002821D7"/>
    <w:rsid w:val="0028238A"/>
    <w:rsid w:val="00282469"/>
    <w:rsid w:val="00282906"/>
    <w:rsid w:val="00283613"/>
    <w:rsid w:val="00283D92"/>
    <w:rsid w:val="002840DE"/>
    <w:rsid w:val="00284536"/>
    <w:rsid w:val="00284595"/>
    <w:rsid w:val="00285874"/>
    <w:rsid w:val="00285B30"/>
    <w:rsid w:val="00286FC0"/>
    <w:rsid w:val="00287C0F"/>
    <w:rsid w:val="00290738"/>
    <w:rsid w:val="00290F67"/>
    <w:rsid w:val="0029153D"/>
    <w:rsid w:val="002917A0"/>
    <w:rsid w:val="00291A49"/>
    <w:rsid w:val="002933AE"/>
    <w:rsid w:val="002939DF"/>
    <w:rsid w:val="002944F8"/>
    <w:rsid w:val="002948CA"/>
    <w:rsid w:val="00294D43"/>
    <w:rsid w:val="00295045"/>
    <w:rsid w:val="00295606"/>
    <w:rsid w:val="0029754B"/>
    <w:rsid w:val="00297568"/>
    <w:rsid w:val="0029766C"/>
    <w:rsid w:val="00297E10"/>
    <w:rsid w:val="00297E18"/>
    <w:rsid w:val="002A0546"/>
    <w:rsid w:val="002A08BD"/>
    <w:rsid w:val="002A094C"/>
    <w:rsid w:val="002A0D42"/>
    <w:rsid w:val="002A0E77"/>
    <w:rsid w:val="002A1080"/>
    <w:rsid w:val="002A137A"/>
    <w:rsid w:val="002A16A1"/>
    <w:rsid w:val="002A2A6D"/>
    <w:rsid w:val="002A2B6B"/>
    <w:rsid w:val="002A2C36"/>
    <w:rsid w:val="002A3153"/>
    <w:rsid w:val="002A3494"/>
    <w:rsid w:val="002A4255"/>
    <w:rsid w:val="002A4E7B"/>
    <w:rsid w:val="002A565B"/>
    <w:rsid w:val="002A57D9"/>
    <w:rsid w:val="002A5DD2"/>
    <w:rsid w:val="002A6A9C"/>
    <w:rsid w:val="002A71AE"/>
    <w:rsid w:val="002A7BE1"/>
    <w:rsid w:val="002B06F8"/>
    <w:rsid w:val="002B11D9"/>
    <w:rsid w:val="002B11FE"/>
    <w:rsid w:val="002B1282"/>
    <w:rsid w:val="002B1398"/>
    <w:rsid w:val="002B13AB"/>
    <w:rsid w:val="002B1DFE"/>
    <w:rsid w:val="002B2E06"/>
    <w:rsid w:val="002B3076"/>
    <w:rsid w:val="002B363E"/>
    <w:rsid w:val="002B41D4"/>
    <w:rsid w:val="002B4317"/>
    <w:rsid w:val="002B4509"/>
    <w:rsid w:val="002B454B"/>
    <w:rsid w:val="002B49BF"/>
    <w:rsid w:val="002B511A"/>
    <w:rsid w:val="002B5303"/>
    <w:rsid w:val="002B5D7B"/>
    <w:rsid w:val="002B5DA0"/>
    <w:rsid w:val="002B5E1D"/>
    <w:rsid w:val="002B65EF"/>
    <w:rsid w:val="002B67B8"/>
    <w:rsid w:val="002B6DB4"/>
    <w:rsid w:val="002B7B80"/>
    <w:rsid w:val="002B7DCF"/>
    <w:rsid w:val="002C05A0"/>
    <w:rsid w:val="002C08FB"/>
    <w:rsid w:val="002C0913"/>
    <w:rsid w:val="002C09A2"/>
    <w:rsid w:val="002C0E2B"/>
    <w:rsid w:val="002C1599"/>
    <w:rsid w:val="002C1849"/>
    <w:rsid w:val="002C30A6"/>
    <w:rsid w:val="002C3293"/>
    <w:rsid w:val="002C3B1E"/>
    <w:rsid w:val="002C402E"/>
    <w:rsid w:val="002C4262"/>
    <w:rsid w:val="002C4397"/>
    <w:rsid w:val="002C43CC"/>
    <w:rsid w:val="002C4423"/>
    <w:rsid w:val="002C4FA8"/>
    <w:rsid w:val="002C53E6"/>
    <w:rsid w:val="002C564A"/>
    <w:rsid w:val="002C59F5"/>
    <w:rsid w:val="002C5AA1"/>
    <w:rsid w:val="002C5BA6"/>
    <w:rsid w:val="002C5C0E"/>
    <w:rsid w:val="002C6401"/>
    <w:rsid w:val="002C65D3"/>
    <w:rsid w:val="002C6AFC"/>
    <w:rsid w:val="002C6C6C"/>
    <w:rsid w:val="002C6D55"/>
    <w:rsid w:val="002C6FF8"/>
    <w:rsid w:val="002D0050"/>
    <w:rsid w:val="002D047C"/>
    <w:rsid w:val="002D057F"/>
    <w:rsid w:val="002D09F9"/>
    <w:rsid w:val="002D11A2"/>
    <w:rsid w:val="002D1A4C"/>
    <w:rsid w:val="002D1F8C"/>
    <w:rsid w:val="002D268C"/>
    <w:rsid w:val="002D2D9F"/>
    <w:rsid w:val="002D2F5D"/>
    <w:rsid w:val="002D3277"/>
    <w:rsid w:val="002D3DE1"/>
    <w:rsid w:val="002D4A3F"/>
    <w:rsid w:val="002D4F2E"/>
    <w:rsid w:val="002D586A"/>
    <w:rsid w:val="002D59F3"/>
    <w:rsid w:val="002D5CB6"/>
    <w:rsid w:val="002D5F2E"/>
    <w:rsid w:val="002D6F96"/>
    <w:rsid w:val="002D7F93"/>
    <w:rsid w:val="002E04AD"/>
    <w:rsid w:val="002E0804"/>
    <w:rsid w:val="002E122D"/>
    <w:rsid w:val="002E1509"/>
    <w:rsid w:val="002E18BF"/>
    <w:rsid w:val="002E22B6"/>
    <w:rsid w:val="002E267B"/>
    <w:rsid w:val="002E273C"/>
    <w:rsid w:val="002E2F9F"/>
    <w:rsid w:val="002E3671"/>
    <w:rsid w:val="002E4171"/>
    <w:rsid w:val="002E44E5"/>
    <w:rsid w:val="002E4B05"/>
    <w:rsid w:val="002E4B1D"/>
    <w:rsid w:val="002E5111"/>
    <w:rsid w:val="002E518A"/>
    <w:rsid w:val="002E5DB7"/>
    <w:rsid w:val="002E6091"/>
    <w:rsid w:val="002E617D"/>
    <w:rsid w:val="002E636A"/>
    <w:rsid w:val="002E6DDD"/>
    <w:rsid w:val="002E7A3F"/>
    <w:rsid w:val="002E7C1E"/>
    <w:rsid w:val="002F0455"/>
    <w:rsid w:val="002F0A16"/>
    <w:rsid w:val="002F0DAE"/>
    <w:rsid w:val="002F1100"/>
    <w:rsid w:val="002F1711"/>
    <w:rsid w:val="002F19A0"/>
    <w:rsid w:val="002F243E"/>
    <w:rsid w:val="002F24BA"/>
    <w:rsid w:val="002F2AB1"/>
    <w:rsid w:val="002F31EB"/>
    <w:rsid w:val="002F3434"/>
    <w:rsid w:val="002F3845"/>
    <w:rsid w:val="002F3937"/>
    <w:rsid w:val="002F45AA"/>
    <w:rsid w:val="002F5564"/>
    <w:rsid w:val="002F6BF6"/>
    <w:rsid w:val="002F72C1"/>
    <w:rsid w:val="003002FE"/>
    <w:rsid w:val="00302990"/>
    <w:rsid w:val="00302FB6"/>
    <w:rsid w:val="00303D0C"/>
    <w:rsid w:val="0030421E"/>
    <w:rsid w:val="00304295"/>
    <w:rsid w:val="003042CE"/>
    <w:rsid w:val="00304AFC"/>
    <w:rsid w:val="00304D24"/>
    <w:rsid w:val="00306019"/>
    <w:rsid w:val="003062B0"/>
    <w:rsid w:val="003067C3"/>
    <w:rsid w:val="00306A52"/>
    <w:rsid w:val="003077DE"/>
    <w:rsid w:val="00307B73"/>
    <w:rsid w:val="00307EA0"/>
    <w:rsid w:val="0031063E"/>
    <w:rsid w:val="00310659"/>
    <w:rsid w:val="00311AE5"/>
    <w:rsid w:val="00311CF0"/>
    <w:rsid w:val="00312BCE"/>
    <w:rsid w:val="00312BDC"/>
    <w:rsid w:val="00312D2C"/>
    <w:rsid w:val="00312E0E"/>
    <w:rsid w:val="003136C4"/>
    <w:rsid w:val="00313E43"/>
    <w:rsid w:val="00313FF4"/>
    <w:rsid w:val="003149A0"/>
    <w:rsid w:val="00314A50"/>
    <w:rsid w:val="00314F92"/>
    <w:rsid w:val="0031586E"/>
    <w:rsid w:val="00315B10"/>
    <w:rsid w:val="00315C56"/>
    <w:rsid w:val="003160FB"/>
    <w:rsid w:val="00316264"/>
    <w:rsid w:val="00316337"/>
    <w:rsid w:val="003173E5"/>
    <w:rsid w:val="003175AC"/>
    <w:rsid w:val="003200CA"/>
    <w:rsid w:val="003201A2"/>
    <w:rsid w:val="003208B8"/>
    <w:rsid w:val="003214AB"/>
    <w:rsid w:val="003214CA"/>
    <w:rsid w:val="0032179C"/>
    <w:rsid w:val="003224CE"/>
    <w:rsid w:val="00322E0B"/>
    <w:rsid w:val="00322ECE"/>
    <w:rsid w:val="00323D3C"/>
    <w:rsid w:val="003252DC"/>
    <w:rsid w:val="003253C1"/>
    <w:rsid w:val="003255EE"/>
    <w:rsid w:val="0032648B"/>
    <w:rsid w:val="003266DD"/>
    <w:rsid w:val="00326A73"/>
    <w:rsid w:val="0032720E"/>
    <w:rsid w:val="00327503"/>
    <w:rsid w:val="00327B0F"/>
    <w:rsid w:val="00327B77"/>
    <w:rsid w:val="00327C6A"/>
    <w:rsid w:val="00330CF5"/>
    <w:rsid w:val="003316A6"/>
    <w:rsid w:val="0033184C"/>
    <w:rsid w:val="00332128"/>
    <w:rsid w:val="003321EF"/>
    <w:rsid w:val="0033273A"/>
    <w:rsid w:val="00332B01"/>
    <w:rsid w:val="00332C97"/>
    <w:rsid w:val="003334F3"/>
    <w:rsid w:val="00333C0E"/>
    <w:rsid w:val="00333DEB"/>
    <w:rsid w:val="00333EA4"/>
    <w:rsid w:val="003341D9"/>
    <w:rsid w:val="00334C36"/>
    <w:rsid w:val="00335541"/>
    <w:rsid w:val="0033589C"/>
    <w:rsid w:val="00335BC2"/>
    <w:rsid w:val="003361F3"/>
    <w:rsid w:val="003362CE"/>
    <w:rsid w:val="003365DC"/>
    <w:rsid w:val="0033675E"/>
    <w:rsid w:val="00336B38"/>
    <w:rsid w:val="00336C7B"/>
    <w:rsid w:val="00336CB3"/>
    <w:rsid w:val="00336D62"/>
    <w:rsid w:val="0033736D"/>
    <w:rsid w:val="0033782A"/>
    <w:rsid w:val="00337D25"/>
    <w:rsid w:val="00337EA5"/>
    <w:rsid w:val="00337F48"/>
    <w:rsid w:val="00340053"/>
    <w:rsid w:val="00340587"/>
    <w:rsid w:val="00340E96"/>
    <w:rsid w:val="0034127D"/>
    <w:rsid w:val="00341C73"/>
    <w:rsid w:val="00342290"/>
    <w:rsid w:val="0034232D"/>
    <w:rsid w:val="00343FE6"/>
    <w:rsid w:val="003446E1"/>
    <w:rsid w:val="00344AC0"/>
    <w:rsid w:val="00344FC0"/>
    <w:rsid w:val="00345137"/>
    <w:rsid w:val="0034541D"/>
    <w:rsid w:val="003454C3"/>
    <w:rsid w:val="003454FC"/>
    <w:rsid w:val="00345822"/>
    <w:rsid w:val="003462B7"/>
    <w:rsid w:val="003464C8"/>
    <w:rsid w:val="00347516"/>
    <w:rsid w:val="00347579"/>
    <w:rsid w:val="00347A00"/>
    <w:rsid w:val="0035067C"/>
    <w:rsid w:val="0035099E"/>
    <w:rsid w:val="00350CB9"/>
    <w:rsid w:val="00351125"/>
    <w:rsid w:val="003516B6"/>
    <w:rsid w:val="0035180D"/>
    <w:rsid w:val="00351CC5"/>
    <w:rsid w:val="00352266"/>
    <w:rsid w:val="00352451"/>
    <w:rsid w:val="003527DB"/>
    <w:rsid w:val="00352BD8"/>
    <w:rsid w:val="00352DA0"/>
    <w:rsid w:val="003538E7"/>
    <w:rsid w:val="0035391A"/>
    <w:rsid w:val="00354ADC"/>
    <w:rsid w:val="00355233"/>
    <w:rsid w:val="00355294"/>
    <w:rsid w:val="00355CA4"/>
    <w:rsid w:val="00356D97"/>
    <w:rsid w:val="00356FBC"/>
    <w:rsid w:val="003579B7"/>
    <w:rsid w:val="0036011B"/>
    <w:rsid w:val="00360358"/>
    <w:rsid w:val="00360EB0"/>
    <w:rsid w:val="00361349"/>
    <w:rsid w:val="003614CC"/>
    <w:rsid w:val="003616B1"/>
    <w:rsid w:val="00361AF6"/>
    <w:rsid w:val="00361F02"/>
    <w:rsid w:val="00362208"/>
    <w:rsid w:val="0036236E"/>
    <w:rsid w:val="00363245"/>
    <w:rsid w:val="003633FB"/>
    <w:rsid w:val="00363795"/>
    <w:rsid w:val="0036401C"/>
    <w:rsid w:val="003646AC"/>
    <w:rsid w:val="003649DA"/>
    <w:rsid w:val="00364A81"/>
    <w:rsid w:val="00364C47"/>
    <w:rsid w:val="00364D42"/>
    <w:rsid w:val="0036551D"/>
    <w:rsid w:val="003658D4"/>
    <w:rsid w:val="00365C56"/>
    <w:rsid w:val="00366385"/>
    <w:rsid w:val="00366413"/>
    <w:rsid w:val="00366CB0"/>
    <w:rsid w:val="00366F33"/>
    <w:rsid w:val="00367174"/>
    <w:rsid w:val="0036720F"/>
    <w:rsid w:val="00367249"/>
    <w:rsid w:val="003677A5"/>
    <w:rsid w:val="003679F8"/>
    <w:rsid w:val="00370E4A"/>
    <w:rsid w:val="00370F21"/>
    <w:rsid w:val="0037133F"/>
    <w:rsid w:val="003718A2"/>
    <w:rsid w:val="0037221B"/>
    <w:rsid w:val="003723DB"/>
    <w:rsid w:val="00372B0E"/>
    <w:rsid w:val="00373660"/>
    <w:rsid w:val="00374019"/>
    <w:rsid w:val="00374AC4"/>
    <w:rsid w:val="00376195"/>
    <w:rsid w:val="00376815"/>
    <w:rsid w:val="00376B07"/>
    <w:rsid w:val="00376B40"/>
    <w:rsid w:val="00377241"/>
    <w:rsid w:val="0037746C"/>
    <w:rsid w:val="003779C0"/>
    <w:rsid w:val="003779D7"/>
    <w:rsid w:val="00377A1F"/>
    <w:rsid w:val="00377BC6"/>
    <w:rsid w:val="003801B1"/>
    <w:rsid w:val="00380494"/>
    <w:rsid w:val="0038077D"/>
    <w:rsid w:val="003807D4"/>
    <w:rsid w:val="00380A51"/>
    <w:rsid w:val="00380A9D"/>
    <w:rsid w:val="00380B45"/>
    <w:rsid w:val="0038144B"/>
    <w:rsid w:val="00382096"/>
    <w:rsid w:val="0038211F"/>
    <w:rsid w:val="003821BA"/>
    <w:rsid w:val="0038235D"/>
    <w:rsid w:val="003828BA"/>
    <w:rsid w:val="00382F87"/>
    <w:rsid w:val="003837D5"/>
    <w:rsid w:val="00384448"/>
    <w:rsid w:val="00385B14"/>
    <w:rsid w:val="00385E91"/>
    <w:rsid w:val="0038618F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1E62"/>
    <w:rsid w:val="00391EDE"/>
    <w:rsid w:val="00392402"/>
    <w:rsid w:val="00392428"/>
    <w:rsid w:val="00392B02"/>
    <w:rsid w:val="003932ED"/>
    <w:rsid w:val="00393364"/>
    <w:rsid w:val="0039344F"/>
    <w:rsid w:val="00393AA7"/>
    <w:rsid w:val="003948BD"/>
    <w:rsid w:val="00394BF6"/>
    <w:rsid w:val="00395B08"/>
    <w:rsid w:val="00395F70"/>
    <w:rsid w:val="003961DB"/>
    <w:rsid w:val="00396291"/>
    <w:rsid w:val="003963DC"/>
    <w:rsid w:val="003967ED"/>
    <w:rsid w:val="00396D32"/>
    <w:rsid w:val="00397579"/>
    <w:rsid w:val="003A01FC"/>
    <w:rsid w:val="003A0726"/>
    <w:rsid w:val="003A0785"/>
    <w:rsid w:val="003A0E67"/>
    <w:rsid w:val="003A12A2"/>
    <w:rsid w:val="003A1F14"/>
    <w:rsid w:val="003A1FA5"/>
    <w:rsid w:val="003A254A"/>
    <w:rsid w:val="003A25CE"/>
    <w:rsid w:val="003A2BD5"/>
    <w:rsid w:val="003A343D"/>
    <w:rsid w:val="003A4268"/>
    <w:rsid w:val="003A4417"/>
    <w:rsid w:val="003A4431"/>
    <w:rsid w:val="003A4F8D"/>
    <w:rsid w:val="003A759F"/>
    <w:rsid w:val="003A7B8F"/>
    <w:rsid w:val="003A7F16"/>
    <w:rsid w:val="003B0738"/>
    <w:rsid w:val="003B1A39"/>
    <w:rsid w:val="003B1A8C"/>
    <w:rsid w:val="003B1C71"/>
    <w:rsid w:val="003B2191"/>
    <w:rsid w:val="003B245C"/>
    <w:rsid w:val="003B25C4"/>
    <w:rsid w:val="003B2CFA"/>
    <w:rsid w:val="003B30C0"/>
    <w:rsid w:val="003B3227"/>
    <w:rsid w:val="003B3306"/>
    <w:rsid w:val="003B3570"/>
    <w:rsid w:val="003B378D"/>
    <w:rsid w:val="003B3847"/>
    <w:rsid w:val="003B3ADE"/>
    <w:rsid w:val="003B3D54"/>
    <w:rsid w:val="003B4454"/>
    <w:rsid w:val="003B4524"/>
    <w:rsid w:val="003B45EB"/>
    <w:rsid w:val="003B4662"/>
    <w:rsid w:val="003B46F9"/>
    <w:rsid w:val="003B4ACC"/>
    <w:rsid w:val="003B4D1C"/>
    <w:rsid w:val="003B4D28"/>
    <w:rsid w:val="003B4EE6"/>
    <w:rsid w:val="003B4FAC"/>
    <w:rsid w:val="003B5128"/>
    <w:rsid w:val="003B5843"/>
    <w:rsid w:val="003B5857"/>
    <w:rsid w:val="003B592D"/>
    <w:rsid w:val="003B5B81"/>
    <w:rsid w:val="003B62E6"/>
    <w:rsid w:val="003B664A"/>
    <w:rsid w:val="003B68BC"/>
    <w:rsid w:val="003B6947"/>
    <w:rsid w:val="003B6CB5"/>
    <w:rsid w:val="003B7B34"/>
    <w:rsid w:val="003B7F84"/>
    <w:rsid w:val="003C12E9"/>
    <w:rsid w:val="003C142C"/>
    <w:rsid w:val="003C263F"/>
    <w:rsid w:val="003C3672"/>
    <w:rsid w:val="003C4853"/>
    <w:rsid w:val="003C4E5B"/>
    <w:rsid w:val="003C5880"/>
    <w:rsid w:val="003C5BB8"/>
    <w:rsid w:val="003C68AF"/>
    <w:rsid w:val="003C7537"/>
    <w:rsid w:val="003C7B1B"/>
    <w:rsid w:val="003C7F0D"/>
    <w:rsid w:val="003D047D"/>
    <w:rsid w:val="003D070E"/>
    <w:rsid w:val="003D179B"/>
    <w:rsid w:val="003D2092"/>
    <w:rsid w:val="003D236A"/>
    <w:rsid w:val="003D2EDD"/>
    <w:rsid w:val="003D2F59"/>
    <w:rsid w:val="003D379E"/>
    <w:rsid w:val="003D3CB3"/>
    <w:rsid w:val="003D40F3"/>
    <w:rsid w:val="003D44F0"/>
    <w:rsid w:val="003D4830"/>
    <w:rsid w:val="003D4924"/>
    <w:rsid w:val="003D4E37"/>
    <w:rsid w:val="003D5384"/>
    <w:rsid w:val="003D5E71"/>
    <w:rsid w:val="003D696E"/>
    <w:rsid w:val="003D70F2"/>
    <w:rsid w:val="003D7581"/>
    <w:rsid w:val="003D7D7F"/>
    <w:rsid w:val="003E00B5"/>
    <w:rsid w:val="003E0CC1"/>
    <w:rsid w:val="003E0E03"/>
    <w:rsid w:val="003E0E33"/>
    <w:rsid w:val="003E0F1A"/>
    <w:rsid w:val="003E0F70"/>
    <w:rsid w:val="003E108D"/>
    <w:rsid w:val="003E10D7"/>
    <w:rsid w:val="003E127F"/>
    <w:rsid w:val="003E1654"/>
    <w:rsid w:val="003E17AE"/>
    <w:rsid w:val="003E187A"/>
    <w:rsid w:val="003E1ABB"/>
    <w:rsid w:val="003E1B82"/>
    <w:rsid w:val="003E1F72"/>
    <w:rsid w:val="003E2049"/>
    <w:rsid w:val="003E483B"/>
    <w:rsid w:val="003E4A0B"/>
    <w:rsid w:val="003E4D3D"/>
    <w:rsid w:val="003E57F2"/>
    <w:rsid w:val="003E5B14"/>
    <w:rsid w:val="003E5BB7"/>
    <w:rsid w:val="003E5BFB"/>
    <w:rsid w:val="003E6956"/>
    <w:rsid w:val="003E6CDC"/>
    <w:rsid w:val="003E6E37"/>
    <w:rsid w:val="003E75D1"/>
    <w:rsid w:val="003E7E18"/>
    <w:rsid w:val="003E7E70"/>
    <w:rsid w:val="003F043D"/>
    <w:rsid w:val="003F0BE1"/>
    <w:rsid w:val="003F0FE4"/>
    <w:rsid w:val="003F0FED"/>
    <w:rsid w:val="003F1420"/>
    <w:rsid w:val="003F185F"/>
    <w:rsid w:val="003F219C"/>
    <w:rsid w:val="003F2B45"/>
    <w:rsid w:val="003F2BD9"/>
    <w:rsid w:val="003F2C41"/>
    <w:rsid w:val="003F2EE3"/>
    <w:rsid w:val="003F320B"/>
    <w:rsid w:val="003F3C80"/>
    <w:rsid w:val="003F422C"/>
    <w:rsid w:val="003F46ED"/>
    <w:rsid w:val="003F477D"/>
    <w:rsid w:val="003F4FEE"/>
    <w:rsid w:val="003F538B"/>
    <w:rsid w:val="003F577E"/>
    <w:rsid w:val="003F57AD"/>
    <w:rsid w:val="003F5946"/>
    <w:rsid w:val="003F594E"/>
    <w:rsid w:val="003F5AC0"/>
    <w:rsid w:val="003F60B3"/>
    <w:rsid w:val="003F6B74"/>
    <w:rsid w:val="003F6E63"/>
    <w:rsid w:val="003F6F7B"/>
    <w:rsid w:val="003F792D"/>
    <w:rsid w:val="004004A0"/>
    <w:rsid w:val="00400601"/>
    <w:rsid w:val="00400840"/>
    <w:rsid w:val="004010D0"/>
    <w:rsid w:val="00401C1F"/>
    <w:rsid w:val="0040237B"/>
    <w:rsid w:val="00402C00"/>
    <w:rsid w:val="00402F5B"/>
    <w:rsid w:val="00403154"/>
    <w:rsid w:val="0040381C"/>
    <w:rsid w:val="00403A8E"/>
    <w:rsid w:val="00403BA1"/>
    <w:rsid w:val="00403EFD"/>
    <w:rsid w:val="00403F0E"/>
    <w:rsid w:val="00404303"/>
    <w:rsid w:val="00404486"/>
    <w:rsid w:val="00404AC9"/>
    <w:rsid w:val="00405417"/>
    <w:rsid w:val="0040560A"/>
    <w:rsid w:val="004058BE"/>
    <w:rsid w:val="00406AC2"/>
    <w:rsid w:val="004076EA"/>
    <w:rsid w:val="00407ACA"/>
    <w:rsid w:val="00407CA0"/>
    <w:rsid w:val="00410620"/>
    <w:rsid w:val="00410AC0"/>
    <w:rsid w:val="00410D20"/>
    <w:rsid w:val="004119FE"/>
    <w:rsid w:val="00411AF1"/>
    <w:rsid w:val="0041257F"/>
    <w:rsid w:val="00412EEA"/>
    <w:rsid w:val="00412F3E"/>
    <w:rsid w:val="00413556"/>
    <w:rsid w:val="00413B9A"/>
    <w:rsid w:val="00413C7D"/>
    <w:rsid w:val="00413E2B"/>
    <w:rsid w:val="00413E65"/>
    <w:rsid w:val="004145FA"/>
    <w:rsid w:val="0041489B"/>
    <w:rsid w:val="00414912"/>
    <w:rsid w:val="0041517E"/>
    <w:rsid w:val="00415339"/>
    <w:rsid w:val="00415665"/>
    <w:rsid w:val="00415BC9"/>
    <w:rsid w:val="00416769"/>
    <w:rsid w:val="0041690C"/>
    <w:rsid w:val="00416E85"/>
    <w:rsid w:val="00416F4A"/>
    <w:rsid w:val="00417044"/>
    <w:rsid w:val="00417829"/>
    <w:rsid w:val="00420722"/>
    <w:rsid w:val="00420E3C"/>
    <w:rsid w:val="00420FC8"/>
    <w:rsid w:val="0042108B"/>
    <w:rsid w:val="0042160E"/>
    <w:rsid w:val="00421742"/>
    <w:rsid w:val="00421ADA"/>
    <w:rsid w:val="004222E1"/>
    <w:rsid w:val="00422596"/>
    <w:rsid w:val="004227A0"/>
    <w:rsid w:val="00422A55"/>
    <w:rsid w:val="00422AA2"/>
    <w:rsid w:val="00423081"/>
    <w:rsid w:val="00423275"/>
    <w:rsid w:val="004247CB"/>
    <w:rsid w:val="00424A4C"/>
    <w:rsid w:val="00424F32"/>
    <w:rsid w:val="00425185"/>
    <w:rsid w:val="00427588"/>
    <w:rsid w:val="00427FE8"/>
    <w:rsid w:val="00430140"/>
    <w:rsid w:val="00430A0E"/>
    <w:rsid w:val="00430F53"/>
    <w:rsid w:val="00431613"/>
    <w:rsid w:val="0043192F"/>
    <w:rsid w:val="00431D68"/>
    <w:rsid w:val="00432694"/>
    <w:rsid w:val="00432911"/>
    <w:rsid w:val="00432E9C"/>
    <w:rsid w:val="0043332C"/>
    <w:rsid w:val="0043408D"/>
    <w:rsid w:val="004349F8"/>
    <w:rsid w:val="00434DEB"/>
    <w:rsid w:val="0043507D"/>
    <w:rsid w:val="00435923"/>
    <w:rsid w:val="00435E85"/>
    <w:rsid w:val="004366CA"/>
    <w:rsid w:val="00436A95"/>
    <w:rsid w:val="00436D01"/>
    <w:rsid w:val="00436E13"/>
    <w:rsid w:val="00437708"/>
    <w:rsid w:val="00437F8D"/>
    <w:rsid w:val="004402B0"/>
    <w:rsid w:val="00440353"/>
    <w:rsid w:val="00440724"/>
    <w:rsid w:val="004409B2"/>
    <w:rsid w:val="00440F27"/>
    <w:rsid w:val="00441FE2"/>
    <w:rsid w:val="00442354"/>
    <w:rsid w:val="004425B8"/>
    <w:rsid w:val="00442E87"/>
    <w:rsid w:val="004449BD"/>
    <w:rsid w:val="00445625"/>
    <w:rsid w:val="00445AC6"/>
    <w:rsid w:val="00445B5E"/>
    <w:rsid w:val="00445F09"/>
    <w:rsid w:val="00445FA2"/>
    <w:rsid w:val="00446472"/>
    <w:rsid w:val="0044677B"/>
    <w:rsid w:val="0044694E"/>
    <w:rsid w:val="00447597"/>
    <w:rsid w:val="004476D1"/>
    <w:rsid w:val="00447767"/>
    <w:rsid w:val="004478DD"/>
    <w:rsid w:val="00447BC7"/>
    <w:rsid w:val="004500FA"/>
    <w:rsid w:val="0045037F"/>
    <w:rsid w:val="00450412"/>
    <w:rsid w:val="00450456"/>
    <w:rsid w:val="004507F5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9E1"/>
    <w:rsid w:val="0045210C"/>
    <w:rsid w:val="004521E9"/>
    <w:rsid w:val="004523F0"/>
    <w:rsid w:val="0045412D"/>
    <w:rsid w:val="004541FF"/>
    <w:rsid w:val="00454BB4"/>
    <w:rsid w:val="00454F08"/>
    <w:rsid w:val="00455534"/>
    <w:rsid w:val="00455556"/>
    <w:rsid w:val="004576BB"/>
    <w:rsid w:val="00457A21"/>
    <w:rsid w:val="004605D6"/>
    <w:rsid w:val="00460944"/>
    <w:rsid w:val="00461142"/>
    <w:rsid w:val="0046131E"/>
    <w:rsid w:val="00461BF1"/>
    <w:rsid w:val="00461CE3"/>
    <w:rsid w:val="00462086"/>
    <w:rsid w:val="00462685"/>
    <w:rsid w:val="004627ED"/>
    <w:rsid w:val="00462891"/>
    <w:rsid w:val="00463292"/>
    <w:rsid w:val="00463AFF"/>
    <w:rsid w:val="00464552"/>
    <w:rsid w:val="00464571"/>
    <w:rsid w:val="0046460F"/>
    <w:rsid w:val="00464770"/>
    <w:rsid w:val="00464FD6"/>
    <w:rsid w:val="00465018"/>
    <w:rsid w:val="00465130"/>
    <w:rsid w:val="00465441"/>
    <w:rsid w:val="0046581A"/>
    <w:rsid w:val="00465E8B"/>
    <w:rsid w:val="00466184"/>
    <w:rsid w:val="0046632E"/>
    <w:rsid w:val="004667FF"/>
    <w:rsid w:val="004670D3"/>
    <w:rsid w:val="004679E4"/>
    <w:rsid w:val="00467C90"/>
    <w:rsid w:val="00467F81"/>
    <w:rsid w:val="00470581"/>
    <w:rsid w:val="004706DB"/>
    <w:rsid w:val="00470E66"/>
    <w:rsid w:val="004711D8"/>
    <w:rsid w:val="00471671"/>
    <w:rsid w:val="00471853"/>
    <w:rsid w:val="004730E3"/>
    <w:rsid w:val="00473168"/>
    <w:rsid w:val="004735BE"/>
    <w:rsid w:val="00473D2C"/>
    <w:rsid w:val="00473F95"/>
    <w:rsid w:val="0047402D"/>
    <w:rsid w:val="0047406E"/>
    <w:rsid w:val="004743F7"/>
    <w:rsid w:val="00474712"/>
    <w:rsid w:val="00474755"/>
    <w:rsid w:val="0047475B"/>
    <w:rsid w:val="00474AF1"/>
    <w:rsid w:val="00475305"/>
    <w:rsid w:val="004759F6"/>
    <w:rsid w:val="00475EF4"/>
    <w:rsid w:val="00476360"/>
    <w:rsid w:val="0047639F"/>
    <w:rsid w:val="00476972"/>
    <w:rsid w:val="00476B31"/>
    <w:rsid w:val="00476E1E"/>
    <w:rsid w:val="00476EDC"/>
    <w:rsid w:val="00477EC5"/>
    <w:rsid w:val="0048004F"/>
    <w:rsid w:val="00480803"/>
    <w:rsid w:val="00480B52"/>
    <w:rsid w:val="0048344F"/>
    <w:rsid w:val="00483BA0"/>
    <w:rsid w:val="0048446A"/>
    <w:rsid w:val="00484477"/>
    <w:rsid w:val="0048499A"/>
    <w:rsid w:val="004849E1"/>
    <w:rsid w:val="004851BD"/>
    <w:rsid w:val="0048556F"/>
    <w:rsid w:val="0048567C"/>
    <w:rsid w:val="00485AA2"/>
    <w:rsid w:val="00485B81"/>
    <w:rsid w:val="00485DE5"/>
    <w:rsid w:val="004864E0"/>
    <w:rsid w:val="00486D6C"/>
    <w:rsid w:val="00486DC2"/>
    <w:rsid w:val="004874F6"/>
    <w:rsid w:val="004875A5"/>
    <w:rsid w:val="00487A3C"/>
    <w:rsid w:val="00487BB9"/>
    <w:rsid w:val="00487F3F"/>
    <w:rsid w:val="00490F72"/>
    <w:rsid w:val="0049217C"/>
    <w:rsid w:val="00492427"/>
    <w:rsid w:val="00492D70"/>
    <w:rsid w:val="00492D7E"/>
    <w:rsid w:val="00492E57"/>
    <w:rsid w:val="00492EE7"/>
    <w:rsid w:val="00493246"/>
    <w:rsid w:val="004938DE"/>
    <w:rsid w:val="00493CFD"/>
    <w:rsid w:val="00494263"/>
    <w:rsid w:val="00494B7E"/>
    <w:rsid w:val="00494C4D"/>
    <w:rsid w:val="00494EA5"/>
    <w:rsid w:val="00495013"/>
    <w:rsid w:val="00495DEC"/>
    <w:rsid w:val="0049614E"/>
    <w:rsid w:val="004964B1"/>
    <w:rsid w:val="00496D71"/>
    <w:rsid w:val="00497685"/>
    <w:rsid w:val="004A0C6D"/>
    <w:rsid w:val="004A0D3D"/>
    <w:rsid w:val="004A176B"/>
    <w:rsid w:val="004A1DCF"/>
    <w:rsid w:val="004A2B4C"/>
    <w:rsid w:val="004A345A"/>
    <w:rsid w:val="004A380F"/>
    <w:rsid w:val="004A395B"/>
    <w:rsid w:val="004A3974"/>
    <w:rsid w:val="004A3C1B"/>
    <w:rsid w:val="004A49B3"/>
    <w:rsid w:val="004A4A8A"/>
    <w:rsid w:val="004A4B89"/>
    <w:rsid w:val="004A4C81"/>
    <w:rsid w:val="004A4EA7"/>
    <w:rsid w:val="004A58B3"/>
    <w:rsid w:val="004A5957"/>
    <w:rsid w:val="004A5C71"/>
    <w:rsid w:val="004A613F"/>
    <w:rsid w:val="004A61C4"/>
    <w:rsid w:val="004A6307"/>
    <w:rsid w:val="004A6690"/>
    <w:rsid w:val="004A6815"/>
    <w:rsid w:val="004A6819"/>
    <w:rsid w:val="004A6B6C"/>
    <w:rsid w:val="004A6DB1"/>
    <w:rsid w:val="004A727E"/>
    <w:rsid w:val="004A73E6"/>
    <w:rsid w:val="004A79D6"/>
    <w:rsid w:val="004A7A2E"/>
    <w:rsid w:val="004B046B"/>
    <w:rsid w:val="004B1F47"/>
    <w:rsid w:val="004B24B1"/>
    <w:rsid w:val="004B25C2"/>
    <w:rsid w:val="004B2686"/>
    <w:rsid w:val="004B361A"/>
    <w:rsid w:val="004B36A0"/>
    <w:rsid w:val="004B3811"/>
    <w:rsid w:val="004B3918"/>
    <w:rsid w:val="004B39CA"/>
    <w:rsid w:val="004B3EB1"/>
    <w:rsid w:val="004B4098"/>
    <w:rsid w:val="004B4799"/>
    <w:rsid w:val="004B53D3"/>
    <w:rsid w:val="004B5505"/>
    <w:rsid w:val="004B55E2"/>
    <w:rsid w:val="004B565C"/>
    <w:rsid w:val="004B5775"/>
    <w:rsid w:val="004B5BFB"/>
    <w:rsid w:val="004B674E"/>
    <w:rsid w:val="004B6FE1"/>
    <w:rsid w:val="004B7569"/>
    <w:rsid w:val="004B7CE6"/>
    <w:rsid w:val="004C0605"/>
    <w:rsid w:val="004C1402"/>
    <w:rsid w:val="004C1677"/>
    <w:rsid w:val="004C1BB9"/>
    <w:rsid w:val="004C2012"/>
    <w:rsid w:val="004C2145"/>
    <w:rsid w:val="004C2CF4"/>
    <w:rsid w:val="004C3104"/>
    <w:rsid w:val="004C331F"/>
    <w:rsid w:val="004C375F"/>
    <w:rsid w:val="004C3898"/>
    <w:rsid w:val="004C3B43"/>
    <w:rsid w:val="004C3C24"/>
    <w:rsid w:val="004C440C"/>
    <w:rsid w:val="004C4CE6"/>
    <w:rsid w:val="004C5492"/>
    <w:rsid w:val="004C57E9"/>
    <w:rsid w:val="004C5E2F"/>
    <w:rsid w:val="004C6411"/>
    <w:rsid w:val="004C648F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8AC"/>
    <w:rsid w:val="004D18D1"/>
    <w:rsid w:val="004D25E5"/>
    <w:rsid w:val="004D26AD"/>
    <w:rsid w:val="004D3894"/>
    <w:rsid w:val="004D3FFB"/>
    <w:rsid w:val="004D4178"/>
    <w:rsid w:val="004D45F2"/>
    <w:rsid w:val="004D465B"/>
    <w:rsid w:val="004D4668"/>
    <w:rsid w:val="004D50A9"/>
    <w:rsid w:val="004D56CC"/>
    <w:rsid w:val="004D56F6"/>
    <w:rsid w:val="004D595C"/>
    <w:rsid w:val="004D59F5"/>
    <w:rsid w:val="004D5ED8"/>
    <w:rsid w:val="004D60B6"/>
    <w:rsid w:val="004D62C1"/>
    <w:rsid w:val="004D7D31"/>
    <w:rsid w:val="004E00E1"/>
    <w:rsid w:val="004E04B6"/>
    <w:rsid w:val="004E1932"/>
    <w:rsid w:val="004E2483"/>
    <w:rsid w:val="004E2EFC"/>
    <w:rsid w:val="004E338A"/>
    <w:rsid w:val="004E351F"/>
    <w:rsid w:val="004E3FC5"/>
    <w:rsid w:val="004E4137"/>
    <w:rsid w:val="004E4498"/>
    <w:rsid w:val="004E576B"/>
    <w:rsid w:val="004E63F0"/>
    <w:rsid w:val="004E68D3"/>
    <w:rsid w:val="004E6B3F"/>
    <w:rsid w:val="004E6E63"/>
    <w:rsid w:val="004E6E64"/>
    <w:rsid w:val="004E6F70"/>
    <w:rsid w:val="004E6F8B"/>
    <w:rsid w:val="004E720C"/>
    <w:rsid w:val="004E7807"/>
    <w:rsid w:val="004E7986"/>
    <w:rsid w:val="004E7C25"/>
    <w:rsid w:val="004F0403"/>
    <w:rsid w:val="004F110C"/>
    <w:rsid w:val="004F1DC9"/>
    <w:rsid w:val="004F2375"/>
    <w:rsid w:val="004F3004"/>
    <w:rsid w:val="004F3929"/>
    <w:rsid w:val="004F4ADC"/>
    <w:rsid w:val="004F4BE9"/>
    <w:rsid w:val="004F4CEE"/>
    <w:rsid w:val="004F522E"/>
    <w:rsid w:val="004F67A7"/>
    <w:rsid w:val="004F739D"/>
    <w:rsid w:val="004F73A5"/>
    <w:rsid w:val="004F77A7"/>
    <w:rsid w:val="004F7817"/>
    <w:rsid w:val="004F7AD7"/>
    <w:rsid w:val="004F7AE2"/>
    <w:rsid w:val="004F7CB6"/>
    <w:rsid w:val="00500117"/>
    <w:rsid w:val="00500672"/>
    <w:rsid w:val="00500A41"/>
    <w:rsid w:val="00500A97"/>
    <w:rsid w:val="00501E7B"/>
    <w:rsid w:val="0050264B"/>
    <w:rsid w:val="005029F4"/>
    <w:rsid w:val="00502F8E"/>
    <w:rsid w:val="0050310F"/>
    <w:rsid w:val="00503461"/>
    <w:rsid w:val="005035AF"/>
    <w:rsid w:val="005043BB"/>
    <w:rsid w:val="00504553"/>
    <w:rsid w:val="0050462A"/>
    <w:rsid w:val="00504689"/>
    <w:rsid w:val="0050507A"/>
    <w:rsid w:val="005059CB"/>
    <w:rsid w:val="00505D4B"/>
    <w:rsid w:val="00505E5A"/>
    <w:rsid w:val="00506182"/>
    <w:rsid w:val="00506344"/>
    <w:rsid w:val="0050637B"/>
    <w:rsid w:val="00506A9A"/>
    <w:rsid w:val="00506BAF"/>
    <w:rsid w:val="0050759D"/>
    <w:rsid w:val="005075E2"/>
    <w:rsid w:val="0050770F"/>
    <w:rsid w:val="00507818"/>
    <w:rsid w:val="00507824"/>
    <w:rsid w:val="00507C9F"/>
    <w:rsid w:val="00510A43"/>
    <w:rsid w:val="00510E49"/>
    <w:rsid w:val="005111B5"/>
    <w:rsid w:val="0051147C"/>
    <w:rsid w:val="00511758"/>
    <w:rsid w:val="00511BFB"/>
    <w:rsid w:val="00512253"/>
    <w:rsid w:val="00512C47"/>
    <w:rsid w:val="00512D07"/>
    <w:rsid w:val="005130E1"/>
    <w:rsid w:val="00513EF6"/>
    <w:rsid w:val="005149C9"/>
    <w:rsid w:val="005153A1"/>
    <w:rsid w:val="00515465"/>
    <w:rsid w:val="005155DD"/>
    <w:rsid w:val="005159B5"/>
    <w:rsid w:val="005159D9"/>
    <w:rsid w:val="00515C3D"/>
    <w:rsid w:val="00515CBE"/>
    <w:rsid w:val="00516181"/>
    <w:rsid w:val="00517424"/>
    <w:rsid w:val="0051767C"/>
    <w:rsid w:val="00517AD7"/>
    <w:rsid w:val="00520065"/>
    <w:rsid w:val="00520716"/>
    <w:rsid w:val="005208B4"/>
    <w:rsid w:val="005212D8"/>
    <w:rsid w:val="005214AC"/>
    <w:rsid w:val="005218BF"/>
    <w:rsid w:val="00521A91"/>
    <w:rsid w:val="00521E00"/>
    <w:rsid w:val="00522287"/>
    <w:rsid w:val="00522524"/>
    <w:rsid w:val="0052260D"/>
    <w:rsid w:val="00522617"/>
    <w:rsid w:val="0052295F"/>
    <w:rsid w:val="00522B8A"/>
    <w:rsid w:val="005232F4"/>
    <w:rsid w:val="005239B0"/>
    <w:rsid w:val="00523B8C"/>
    <w:rsid w:val="00523FC3"/>
    <w:rsid w:val="00524133"/>
    <w:rsid w:val="005245E8"/>
    <w:rsid w:val="005250CB"/>
    <w:rsid w:val="00525674"/>
    <w:rsid w:val="00526203"/>
    <w:rsid w:val="005262BC"/>
    <w:rsid w:val="0052669F"/>
    <w:rsid w:val="0052680A"/>
    <w:rsid w:val="00527740"/>
    <w:rsid w:val="00527C23"/>
    <w:rsid w:val="00527F0D"/>
    <w:rsid w:val="0053017A"/>
    <w:rsid w:val="0053032F"/>
    <w:rsid w:val="00530C0D"/>
    <w:rsid w:val="00532EE8"/>
    <w:rsid w:val="0053396D"/>
    <w:rsid w:val="0053487C"/>
    <w:rsid w:val="00534DA2"/>
    <w:rsid w:val="00534FBC"/>
    <w:rsid w:val="005352D0"/>
    <w:rsid w:val="0053573B"/>
    <w:rsid w:val="00535981"/>
    <w:rsid w:val="00535C29"/>
    <w:rsid w:val="00536401"/>
    <w:rsid w:val="00537763"/>
    <w:rsid w:val="005400C3"/>
    <w:rsid w:val="00540A47"/>
    <w:rsid w:val="005418F7"/>
    <w:rsid w:val="00541C28"/>
    <w:rsid w:val="00542BAA"/>
    <w:rsid w:val="005430B9"/>
    <w:rsid w:val="00543366"/>
    <w:rsid w:val="00543BE3"/>
    <w:rsid w:val="0054488A"/>
    <w:rsid w:val="005448DD"/>
    <w:rsid w:val="00544D34"/>
    <w:rsid w:val="00544E42"/>
    <w:rsid w:val="00545AFE"/>
    <w:rsid w:val="00545B54"/>
    <w:rsid w:val="00545D7D"/>
    <w:rsid w:val="00546276"/>
    <w:rsid w:val="0054670F"/>
    <w:rsid w:val="005469B3"/>
    <w:rsid w:val="00546ABD"/>
    <w:rsid w:val="00546B2D"/>
    <w:rsid w:val="00546C41"/>
    <w:rsid w:val="0054729B"/>
    <w:rsid w:val="0054732D"/>
    <w:rsid w:val="00547476"/>
    <w:rsid w:val="0054784A"/>
    <w:rsid w:val="00547B4A"/>
    <w:rsid w:val="00547D00"/>
    <w:rsid w:val="0055038E"/>
    <w:rsid w:val="00550A00"/>
    <w:rsid w:val="0055146B"/>
    <w:rsid w:val="005515AF"/>
    <w:rsid w:val="00551A8A"/>
    <w:rsid w:val="00552216"/>
    <w:rsid w:val="005528AD"/>
    <w:rsid w:val="00552D5A"/>
    <w:rsid w:val="0055349D"/>
    <w:rsid w:val="00554042"/>
    <w:rsid w:val="005543EE"/>
    <w:rsid w:val="0055442F"/>
    <w:rsid w:val="00554769"/>
    <w:rsid w:val="0055512A"/>
    <w:rsid w:val="005552B1"/>
    <w:rsid w:val="00555E8B"/>
    <w:rsid w:val="00556F0F"/>
    <w:rsid w:val="005570D1"/>
    <w:rsid w:val="005577AF"/>
    <w:rsid w:val="00557A7D"/>
    <w:rsid w:val="00557F68"/>
    <w:rsid w:val="0056034F"/>
    <w:rsid w:val="005603FE"/>
    <w:rsid w:val="00560C59"/>
    <w:rsid w:val="00561345"/>
    <w:rsid w:val="005613CA"/>
    <w:rsid w:val="00561911"/>
    <w:rsid w:val="00561B3A"/>
    <w:rsid w:val="00561C56"/>
    <w:rsid w:val="00562516"/>
    <w:rsid w:val="005627C8"/>
    <w:rsid w:val="00562AE2"/>
    <w:rsid w:val="005633CA"/>
    <w:rsid w:val="005635B1"/>
    <w:rsid w:val="0056396D"/>
    <w:rsid w:val="00563D41"/>
    <w:rsid w:val="0056422F"/>
    <w:rsid w:val="005644E4"/>
    <w:rsid w:val="00564B3A"/>
    <w:rsid w:val="00564B6C"/>
    <w:rsid w:val="00564D72"/>
    <w:rsid w:val="00564FBE"/>
    <w:rsid w:val="0056506B"/>
    <w:rsid w:val="00565538"/>
    <w:rsid w:val="005657C2"/>
    <w:rsid w:val="00565E0E"/>
    <w:rsid w:val="005667DB"/>
    <w:rsid w:val="00566A60"/>
    <w:rsid w:val="00566A9D"/>
    <w:rsid w:val="00566AE9"/>
    <w:rsid w:val="00566C07"/>
    <w:rsid w:val="0056763E"/>
    <w:rsid w:val="00567CF1"/>
    <w:rsid w:val="00570128"/>
    <w:rsid w:val="005706C8"/>
    <w:rsid w:val="00570D52"/>
    <w:rsid w:val="00570D67"/>
    <w:rsid w:val="005717AD"/>
    <w:rsid w:val="00571986"/>
    <w:rsid w:val="00571C18"/>
    <w:rsid w:val="00571D27"/>
    <w:rsid w:val="00571D3B"/>
    <w:rsid w:val="00571DD5"/>
    <w:rsid w:val="005721E1"/>
    <w:rsid w:val="00572555"/>
    <w:rsid w:val="005726AD"/>
    <w:rsid w:val="00572A5F"/>
    <w:rsid w:val="00572B5C"/>
    <w:rsid w:val="00572DF5"/>
    <w:rsid w:val="005730A6"/>
    <w:rsid w:val="005735F9"/>
    <w:rsid w:val="0057369F"/>
    <w:rsid w:val="005737FF"/>
    <w:rsid w:val="00573C95"/>
    <w:rsid w:val="00573EFD"/>
    <w:rsid w:val="00573F06"/>
    <w:rsid w:val="0057404D"/>
    <w:rsid w:val="0057423C"/>
    <w:rsid w:val="00574E62"/>
    <w:rsid w:val="00575029"/>
    <w:rsid w:val="005759A3"/>
    <w:rsid w:val="00575BB6"/>
    <w:rsid w:val="005766FD"/>
    <w:rsid w:val="00576D0A"/>
    <w:rsid w:val="00576ECB"/>
    <w:rsid w:val="00576FBB"/>
    <w:rsid w:val="00577275"/>
    <w:rsid w:val="005773B4"/>
    <w:rsid w:val="00577526"/>
    <w:rsid w:val="00577CD4"/>
    <w:rsid w:val="00580277"/>
    <w:rsid w:val="00580C74"/>
    <w:rsid w:val="00581523"/>
    <w:rsid w:val="00581896"/>
    <w:rsid w:val="005830FD"/>
    <w:rsid w:val="0058318D"/>
    <w:rsid w:val="00583721"/>
    <w:rsid w:val="0058387D"/>
    <w:rsid w:val="00584320"/>
    <w:rsid w:val="005843D6"/>
    <w:rsid w:val="00584A9F"/>
    <w:rsid w:val="00585225"/>
    <w:rsid w:val="00585320"/>
    <w:rsid w:val="0058545B"/>
    <w:rsid w:val="00585523"/>
    <w:rsid w:val="0058586D"/>
    <w:rsid w:val="00585945"/>
    <w:rsid w:val="005860D2"/>
    <w:rsid w:val="0058664E"/>
    <w:rsid w:val="00586697"/>
    <w:rsid w:val="0058719F"/>
    <w:rsid w:val="005879E2"/>
    <w:rsid w:val="00587DE1"/>
    <w:rsid w:val="00587E1E"/>
    <w:rsid w:val="00590DAF"/>
    <w:rsid w:val="00590F45"/>
    <w:rsid w:val="005915F0"/>
    <w:rsid w:val="00591A96"/>
    <w:rsid w:val="00592221"/>
    <w:rsid w:val="00592DC5"/>
    <w:rsid w:val="005934E5"/>
    <w:rsid w:val="00593D38"/>
    <w:rsid w:val="00594302"/>
    <w:rsid w:val="00594435"/>
    <w:rsid w:val="00594475"/>
    <w:rsid w:val="00594B7C"/>
    <w:rsid w:val="00594C47"/>
    <w:rsid w:val="00595709"/>
    <w:rsid w:val="00595919"/>
    <w:rsid w:val="00595A13"/>
    <w:rsid w:val="00595F98"/>
    <w:rsid w:val="0059615D"/>
    <w:rsid w:val="0059630E"/>
    <w:rsid w:val="0059651B"/>
    <w:rsid w:val="00596685"/>
    <w:rsid w:val="005967B2"/>
    <w:rsid w:val="0059720F"/>
    <w:rsid w:val="00597390"/>
    <w:rsid w:val="005A0612"/>
    <w:rsid w:val="005A0665"/>
    <w:rsid w:val="005A0ADC"/>
    <w:rsid w:val="005A0B8E"/>
    <w:rsid w:val="005A0BD1"/>
    <w:rsid w:val="005A1258"/>
    <w:rsid w:val="005A1548"/>
    <w:rsid w:val="005A2741"/>
    <w:rsid w:val="005A2D6A"/>
    <w:rsid w:val="005A31B9"/>
    <w:rsid w:val="005A329E"/>
    <w:rsid w:val="005A35E1"/>
    <w:rsid w:val="005A3B09"/>
    <w:rsid w:val="005A3BB3"/>
    <w:rsid w:val="005A482E"/>
    <w:rsid w:val="005A495B"/>
    <w:rsid w:val="005A532A"/>
    <w:rsid w:val="005A5766"/>
    <w:rsid w:val="005A5968"/>
    <w:rsid w:val="005A5A90"/>
    <w:rsid w:val="005A5AA8"/>
    <w:rsid w:val="005A5B2F"/>
    <w:rsid w:val="005A601C"/>
    <w:rsid w:val="005A68FC"/>
    <w:rsid w:val="005A6CB5"/>
    <w:rsid w:val="005A6F62"/>
    <w:rsid w:val="005A70FA"/>
    <w:rsid w:val="005A7289"/>
    <w:rsid w:val="005B0274"/>
    <w:rsid w:val="005B0839"/>
    <w:rsid w:val="005B0C8B"/>
    <w:rsid w:val="005B0E90"/>
    <w:rsid w:val="005B11E3"/>
    <w:rsid w:val="005B1332"/>
    <w:rsid w:val="005B1382"/>
    <w:rsid w:val="005B199F"/>
    <w:rsid w:val="005B1CCB"/>
    <w:rsid w:val="005B275A"/>
    <w:rsid w:val="005B2DDF"/>
    <w:rsid w:val="005B338F"/>
    <w:rsid w:val="005B3553"/>
    <w:rsid w:val="005B3CF0"/>
    <w:rsid w:val="005B4739"/>
    <w:rsid w:val="005B482F"/>
    <w:rsid w:val="005B4909"/>
    <w:rsid w:val="005B4AFC"/>
    <w:rsid w:val="005B54D2"/>
    <w:rsid w:val="005B5F60"/>
    <w:rsid w:val="005B5FE3"/>
    <w:rsid w:val="005B60B6"/>
    <w:rsid w:val="005B6164"/>
    <w:rsid w:val="005B6228"/>
    <w:rsid w:val="005B65AB"/>
    <w:rsid w:val="005B6A0D"/>
    <w:rsid w:val="005B6A87"/>
    <w:rsid w:val="005B7122"/>
    <w:rsid w:val="005B7133"/>
    <w:rsid w:val="005B73AF"/>
    <w:rsid w:val="005B769F"/>
    <w:rsid w:val="005B7C99"/>
    <w:rsid w:val="005B7E44"/>
    <w:rsid w:val="005C178C"/>
    <w:rsid w:val="005C21CF"/>
    <w:rsid w:val="005C2368"/>
    <w:rsid w:val="005C25D5"/>
    <w:rsid w:val="005C2929"/>
    <w:rsid w:val="005C2B7C"/>
    <w:rsid w:val="005C3053"/>
    <w:rsid w:val="005C326F"/>
    <w:rsid w:val="005C354D"/>
    <w:rsid w:val="005C3C4F"/>
    <w:rsid w:val="005C40B5"/>
    <w:rsid w:val="005C41A6"/>
    <w:rsid w:val="005C462B"/>
    <w:rsid w:val="005C4DA0"/>
    <w:rsid w:val="005C4F66"/>
    <w:rsid w:val="005C5B09"/>
    <w:rsid w:val="005C6160"/>
    <w:rsid w:val="005C7A15"/>
    <w:rsid w:val="005C7B12"/>
    <w:rsid w:val="005D012D"/>
    <w:rsid w:val="005D058A"/>
    <w:rsid w:val="005D0959"/>
    <w:rsid w:val="005D11DB"/>
    <w:rsid w:val="005D16A6"/>
    <w:rsid w:val="005D24A7"/>
    <w:rsid w:val="005D3664"/>
    <w:rsid w:val="005D44E3"/>
    <w:rsid w:val="005D48A6"/>
    <w:rsid w:val="005D4D44"/>
    <w:rsid w:val="005D52BC"/>
    <w:rsid w:val="005D56B4"/>
    <w:rsid w:val="005D5D22"/>
    <w:rsid w:val="005D5D44"/>
    <w:rsid w:val="005D5E37"/>
    <w:rsid w:val="005D6488"/>
    <w:rsid w:val="005D679F"/>
    <w:rsid w:val="005D6A91"/>
    <w:rsid w:val="005D6BF3"/>
    <w:rsid w:val="005D6E1D"/>
    <w:rsid w:val="005D6EDA"/>
    <w:rsid w:val="005D73EA"/>
    <w:rsid w:val="005D740A"/>
    <w:rsid w:val="005D7490"/>
    <w:rsid w:val="005D7660"/>
    <w:rsid w:val="005D776F"/>
    <w:rsid w:val="005D7953"/>
    <w:rsid w:val="005D795C"/>
    <w:rsid w:val="005D7D26"/>
    <w:rsid w:val="005D7E42"/>
    <w:rsid w:val="005D7F44"/>
    <w:rsid w:val="005E0171"/>
    <w:rsid w:val="005E0D22"/>
    <w:rsid w:val="005E1428"/>
    <w:rsid w:val="005E1C3D"/>
    <w:rsid w:val="005E2138"/>
    <w:rsid w:val="005E243B"/>
    <w:rsid w:val="005E24FD"/>
    <w:rsid w:val="005E252C"/>
    <w:rsid w:val="005E2DD4"/>
    <w:rsid w:val="005E3D31"/>
    <w:rsid w:val="005E4074"/>
    <w:rsid w:val="005E4444"/>
    <w:rsid w:val="005E5492"/>
    <w:rsid w:val="005E5B3E"/>
    <w:rsid w:val="005E5E2E"/>
    <w:rsid w:val="005E63DD"/>
    <w:rsid w:val="005E68EA"/>
    <w:rsid w:val="005E6D10"/>
    <w:rsid w:val="005E74AD"/>
    <w:rsid w:val="005E7502"/>
    <w:rsid w:val="005E75DB"/>
    <w:rsid w:val="005E77C4"/>
    <w:rsid w:val="005E7DA0"/>
    <w:rsid w:val="005F0987"/>
    <w:rsid w:val="005F0A93"/>
    <w:rsid w:val="005F1DB3"/>
    <w:rsid w:val="005F2999"/>
    <w:rsid w:val="005F2D4C"/>
    <w:rsid w:val="005F2E9D"/>
    <w:rsid w:val="005F3939"/>
    <w:rsid w:val="005F3C12"/>
    <w:rsid w:val="005F3D74"/>
    <w:rsid w:val="005F41ED"/>
    <w:rsid w:val="005F4403"/>
    <w:rsid w:val="005F4739"/>
    <w:rsid w:val="005F49C8"/>
    <w:rsid w:val="005F4A02"/>
    <w:rsid w:val="005F4B9E"/>
    <w:rsid w:val="005F54DC"/>
    <w:rsid w:val="005F55EF"/>
    <w:rsid w:val="005F5A50"/>
    <w:rsid w:val="005F5ACD"/>
    <w:rsid w:val="005F5BAA"/>
    <w:rsid w:val="005F650A"/>
    <w:rsid w:val="005F65F4"/>
    <w:rsid w:val="005F7851"/>
    <w:rsid w:val="005F7A5F"/>
    <w:rsid w:val="005F7A9A"/>
    <w:rsid w:val="005F7B59"/>
    <w:rsid w:val="005F7D8E"/>
    <w:rsid w:val="00600089"/>
    <w:rsid w:val="0060037E"/>
    <w:rsid w:val="006003EB"/>
    <w:rsid w:val="00600949"/>
    <w:rsid w:val="00600B14"/>
    <w:rsid w:val="00601E31"/>
    <w:rsid w:val="006026E8"/>
    <w:rsid w:val="006028D7"/>
    <w:rsid w:val="00602B65"/>
    <w:rsid w:val="00602F3A"/>
    <w:rsid w:val="00603098"/>
    <w:rsid w:val="0060439B"/>
    <w:rsid w:val="00604A0F"/>
    <w:rsid w:val="00604C6E"/>
    <w:rsid w:val="00604CC2"/>
    <w:rsid w:val="00604E56"/>
    <w:rsid w:val="00605A6F"/>
    <w:rsid w:val="00605ACF"/>
    <w:rsid w:val="00605B85"/>
    <w:rsid w:val="00606E98"/>
    <w:rsid w:val="0060760A"/>
    <w:rsid w:val="00607A98"/>
    <w:rsid w:val="006100E8"/>
    <w:rsid w:val="006103AE"/>
    <w:rsid w:val="00610545"/>
    <w:rsid w:val="006106A1"/>
    <w:rsid w:val="00610D6B"/>
    <w:rsid w:val="00611151"/>
    <w:rsid w:val="006111C3"/>
    <w:rsid w:val="00611411"/>
    <w:rsid w:val="006123C2"/>
    <w:rsid w:val="00612455"/>
    <w:rsid w:val="00612D6A"/>
    <w:rsid w:val="00612DDE"/>
    <w:rsid w:val="006132C6"/>
    <w:rsid w:val="0061391A"/>
    <w:rsid w:val="00613DA2"/>
    <w:rsid w:val="00613FA4"/>
    <w:rsid w:val="00615312"/>
    <w:rsid w:val="00615562"/>
    <w:rsid w:val="006156D5"/>
    <w:rsid w:val="00615C75"/>
    <w:rsid w:val="006161EA"/>
    <w:rsid w:val="00616752"/>
    <w:rsid w:val="00616936"/>
    <w:rsid w:val="00616B84"/>
    <w:rsid w:val="00617087"/>
    <w:rsid w:val="0061731B"/>
    <w:rsid w:val="006177A1"/>
    <w:rsid w:val="00617C16"/>
    <w:rsid w:val="00617FA6"/>
    <w:rsid w:val="006206F5"/>
    <w:rsid w:val="00620C01"/>
    <w:rsid w:val="0062149D"/>
    <w:rsid w:val="006216E8"/>
    <w:rsid w:val="00621ECB"/>
    <w:rsid w:val="0062203F"/>
    <w:rsid w:val="0062363C"/>
    <w:rsid w:val="006238C2"/>
    <w:rsid w:val="00623B98"/>
    <w:rsid w:val="00623C92"/>
    <w:rsid w:val="00623DAA"/>
    <w:rsid w:val="00624161"/>
    <w:rsid w:val="0062435D"/>
    <w:rsid w:val="006246E7"/>
    <w:rsid w:val="006248AE"/>
    <w:rsid w:val="00624A86"/>
    <w:rsid w:val="00624BDC"/>
    <w:rsid w:val="00624BE5"/>
    <w:rsid w:val="00624D4A"/>
    <w:rsid w:val="00625410"/>
    <w:rsid w:val="00625979"/>
    <w:rsid w:val="006261A3"/>
    <w:rsid w:val="00626484"/>
    <w:rsid w:val="00626918"/>
    <w:rsid w:val="00626A7A"/>
    <w:rsid w:val="00626BDF"/>
    <w:rsid w:val="0062784C"/>
    <w:rsid w:val="00630B14"/>
    <w:rsid w:val="00630D32"/>
    <w:rsid w:val="006316DA"/>
    <w:rsid w:val="00631757"/>
    <w:rsid w:val="006317C3"/>
    <w:rsid w:val="00631AE4"/>
    <w:rsid w:val="00631F5D"/>
    <w:rsid w:val="00631FAB"/>
    <w:rsid w:val="0063220E"/>
    <w:rsid w:val="00632960"/>
    <w:rsid w:val="00632D67"/>
    <w:rsid w:val="0063350A"/>
    <w:rsid w:val="006342BB"/>
    <w:rsid w:val="006347D5"/>
    <w:rsid w:val="00634A4B"/>
    <w:rsid w:val="00634FC7"/>
    <w:rsid w:val="00635686"/>
    <w:rsid w:val="006356B2"/>
    <w:rsid w:val="00635C27"/>
    <w:rsid w:val="006360C1"/>
    <w:rsid w:val="006362B4"/>
    <w:rsid w:val="00636D71"/>
    <w:rsid w:val="0063755E"/>
    <w:rsid w:val="006406E9"/>
    <w:rsid w:val="006408BB"/>
    <w:rsid w:val="0064093C"/>
    <w:rsid w:val="00640D4E"/>
    <w:rsid w:val="00641798"/>
    <w:rsid w:val="00642390"/>
    <w:rsid w:val="006427F5"/>
    <w:rsid w:val="00643194"/>
    <w:rsid w:val="00643B45"/>
    <w:rsid w:val="00643B70"/>
    <w:rsid w:val="00643EB8"/>
    <w:rsid w:val="00643FCC"/>
    <w:rsid w:val="006446BD"/>
    <w:rsid w:val="006448BE"/>
    <w:rsid w:val="00644BB6"/>
    <w:rsid w:val="00644EAE"/>
    <w:rsid w:val="0064525B"/>
    <w:rsid w:val="00646467"/>
    <w:rsid w:val="006465A7"/>
    <w:rsid w:val="00646C06"/>
    <w:rsid w:val="00646F4F"/>
    <w:rsid w:val="00647358"/>
    <w:rsid w:val="006503FC"/>
    <w:rsid w:val="00650720"/>
    <w:rsid w:val="00650A30"/>
    <w:rsid w:val="00650E1F"/>
    <w:rsid w:val="006510CD"/>
    <w:rsid w:val="0065174F"/>
    <w:rsid w:val="00651A1C"/>
    <w:rsid w:val="00651D19"/>
    <w:rsid w:val="00651DB2"/>
    <w:rsid w:val="00652879"/>
    <w:rsid w:val="006537D1"/>
    <w:rsid w:val="00653B12"/>
    <w:rsid w:val="006542F6"/>
    <w:rsid w:val="00654D68"/>
    <w:rsid w:val="00655849"/>
    <w:rsid w:val="00656815"/>
    <w:rsid w:val="00656D21"/>
    <w:rsid w:val="006571E1"/>
    <w:rsid w:val="00657926"/>
    <w:rsid w:val="00657D21"/>
    <w:rsid w:val="00657DE5"/>
    <w:rsid w:val="006601C6"/>
    <w:rsid w:val="00660563"/>
    <w:rsid w:val="006605BB"/>
    <w:rsid w:val="00660AB2"/>
    <w:rsid w:val="00660CB0"/>
    <w:rsid w:val="00660FE2"/>
    <w:rsid w:val="0066120D"/>
    <w:rsid w:val="00661DD5"/>
    <w:rsid w:val="00662B67"/>
    <w:rsid w:val="00662E63"/>
    <w:rsid w:val="00663160"/>
    <w:rsid w:val="00663E42"/>
    <w:rsid w:val="006641BB"/>
    <w:rsid w:val="0066432F"/>
    <w:rsid w:val="00664947"/>
    <w:rsid w:val="00664E94"/>
    <w:rsid w:val="00665B20"/>
    <w:rsid w:val="00665E16"/>
    <w:rsid w:val="00665E5E"/>
    <w:rsid w:val="00665F95"/>
    <w:rsid w:val="00666049"/>
    <w:rsid w:val="00667B72"/>
    <w:rsid w:val="00667DF0"/>
    <w:rsid w:val="0067025F"/>
    <w:rsid w:val="00670394"/>
    <w:rsid w:val="00670484"/>
    <w:rsid w:val="00670A61"/>
    <w:rsid w:val="00670ECB"/>
    <w:rsid w:val="006712F3"/>
    <w:rsid w:val="006715A3"/>
    <w:rsid w:val="0067215E"/>
    <w:rsid w:val="00672FDA"/>
    <w:rsid w:val="00673087"/>
    <w:rsid w:val="0067310E"/>
    <w:rsid w:val="006735F1"/>
    <w:rsid w:val="00673717"/>
    <w:rsid w:val="006737C2"/>
    <w:rsid w:val="0067412F"/>
    <w:rsid w:val="00674234"/>
    <w:rsid w:val="006750AF"/>
    <w:rsid w:val="00675228"/>
    <w:rsid w:val="00675B19"/>
    <w:rsid w:val="00675B4A"/>
    <w:rsid w:val="00675F32"/>
    <w:rsid w:val="006766C5"/>
    <w:rsid w:val="0067677A"/>
    <w:rsid w:val="006769F9"/>
    <w:rsid w:val="0067703F"/>
    <w:rsid w:val="006772FA"/>
    <w:rsid w:val="00677B16"/>
    <w:rsid w:val="00677F1D"/>
    <w:rsid w:val="00680149"/>
    <w:rsid w:val="00680560"/>
    <w:rsid w:val="006807C6"/>
    <w:rsid w:val="006808D7"/>
    <w:rsid w:val="00680A0D"/>
    <w:rsid w:val="00681353"/>
    <w:rsid w:val="006815DF"/>
    <w:rsid w:val="0068180E"/>
    <w:rsid w:val="00681BFE"/>
    <w:rsid w:val="0068205C"/>
    <w:rsid w:val="00682060"/>
    <w:rsid w:val="006828F8"/>
    <w:rsid w:val="00682E1F"/>
    <w:rsid w:val="00682FEB"/>
    <w:rsid w:val="006831B6"/>
    <w:rsid w:val="006833EF"/>
    <w:rsid w:val="00683A6B"/>
    <w:rsid w:val="00683E41"/>
    <w:rsid w:val="00683EC2"/>
    <w:rsid w:val="00684316"/>
    <w:rsid w:val="006843C2"/>
    <w:rsid w:val="00684431"/>
    <w:rsid w:val="00684A8F"/>
    <w:rsid w:val="00684D0F"/>
    <w:rsid w:val="00684D52"/>
    <w:rsid w:val="00684F77"/>
    <w:rsid w:val="00684F92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0DBD"/>
    <w:rsid w:val="00691493"/>
    <w:rsid w:val="00691734"/>
    <w:rsid w:val="006917AE"/>
    <w:rsid w:val="00691AA7"/>
    <w:rsid w:val="00692067"/>
    <w:rsid w:val="006920B4"/>
    <w:rsid w:val="0069283C"/>
    <w:rsid w:val="00692B48"/>
    <w:rsid w:val="00692C00"/>
    <w:rsid w:val="00692C78"/>
    <w:rsid w:val="00692E32"/>
    <w:rsid w:val="006931CE"/>
    <w:rsid w:val="006932EF"/>
    <w:rsid w:val="006937EC"/>
    <w:rsid w:val="00693854"/>
    <w:rsid w:val="00694070"/>
    <w:rsid w:val="006952DD"/>
    <w:rsid w:val="0069560F"/>
    <w:rsid w:val="00695F55"/>
    <w:rsid w:val="0069626E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3ED"/>
    <w:rsid w:val="006A14D5"/>
    <w:rsid w:val="006A1514"/>
    <w:rsid w:val="006A1E5C"/>
    <w:rsid w:val="006A2090"/>
    <w:rsid w:val="006A2248"/>
    <w:rsid w:val="006A2A06"/>
    <w:rsid w:val="006A2B8C"/>
    <w:rsid w:val="006A2E15"/>
    <w:rsid w:val="006A3376"/>
    <w:rsid w:val="006A436C"/>
    <w:rsid w:val="006A444F"/>
    <w:rsid w:val="006A4ED0"/>
    <w:rsid w:val="006A5B22"/>
    <w:rsid w:val="006A5C88"/>
    <w:rsid w:val="006A5CF3"/>
    <w:rsid w:val="006A5F6F"/>
    <w:rsid w:val="006A718A"/>
    <w:rsid w:val="006A74DC"/>
    <w:rsid w:val="006A756C"/>
    <w:rsid w:val="006A77B4"/>
    <w:rsid w:val="006A79A3"/>
    <w:rsid w:val="006A7BC3"/>
    <w:rsid w:val="006B1016"/>
    <w:rsid w:val="006B116C"/>
    <w:rsid w:val="006B1BDF"/>
    <w:rsid w:val="006B20EC"/>
    <w:rsid w:val="006B212B"/>
    <w:rsid w:val="006B2166"/>
    <w:rsid w:val="006B241D"/>
    <w:rsid w:val="006B27DE"/>
    <w:rsid w:val="006B2840"/>
    <w:rsid w:val="006B33B1"/>
    <w:rsid w:val="006B3ED5"/>
    <w:rsid w:val="006B4DD5"/>
    <w:rsid w:val="006B4E87"/>
    <w:rsid w:val="006B53F7"/>
    <w:rsid w:val="006B572F"/>
    <w:rsid w:val="006B597E"/>
    <w:rsid w:val="006B5F22"/>
    <w:rsid w:val="006B6043"/>
    <w:rsid w:val="006B6357"/>
    <w:rsid w:val="006B66D0"/>
    <w:rsid w:val="006B7922"/>
    <w:rsid w:val="006B7984"/>
    <w:rsid w:val="006B79B5"/>
    <w:rsid w:val="006C00B3"/>
    <w:rsid w:val="006C07A5"/>
    <w:rsid w:val="006C0B39"/>
    <w:rsid w:val="006C0C84"/>
    <w:rsid w:val="006C109C"/>
    <w:rsid w:val="006C113C"/>
    <w:rsid w:val="006C1C73"/>
    <w:rsid w:val="006C2129"/>
    <w:rsid w:val="006C3310"/>
    <w:rsid w:val="006C398D"/>
    <w:rsid w:val="006C3DD3"/>
    <w:rsid w:val="006C4095"/>
    <w:rsid w:val="006C472B"/>
    <w:rsid w:val="006C57C9"/>
    <w:rsid w:val="006C584A"/>
    <w:rsid w:val="006C5F16"/>
    <w:rsid w:val="006C7079"/>
    <w:rsid w:val="006C7445"/>
    <w:rsid w:val="006C7560"/>
    <w:rsid w:val="006C770A"/>
    <w:rsid w:val="006C772F"/>
    <w:rsid w:val="006C7A03"/>
    <w:rsid w:val="006C7DEB"/>
    <w:rsid w:val="006D07DF"/>
    <w:rsid w:val="006D0C67"/>
    <w:rsid w:val="006D0E81"/>
    <w:rsid w:val="006D1020"/>
    <w:rsid w:val="006D149A"/>
    <w:rsid w:val="006D16EA"/>
    <w:rsid w:val="006D1AFD"/>
    <w:rsid w:val="006D1B2B"/>
    <w:rsid w:val="006D2A31"/>
    <w:rsid w:val="006D2B69"/>
    <w:rsid w:val="006D2ECA"/>
    <w:rsid w:val="006D3033"/>
    <w:rsid w:val="006D3361"/>
    <w:rsid w:val="006D3480"/>
    <w:rsid w:val="006D354A"/>
    <w:rsid w:val="006D36F7"/>
    <w:rsid w:val="006D3C10"/>
    <w:rsid w:val="006D3C96"/>
    <w:rsid w:val="006D3E80"/>
    <w:rsid w:val="006D462F"/>
    <w:rsid w:val="006D497D"/>
    <w:rsid w:val="006D4A25"/>
    <w:rsid w:val="006D4AD9"/>
    <w:rsid w:val="006D5981"/>
    <w:rsid w:val="006D5997"/>
    <w:rsid w:val="006D5BA5"/>
    <w:rsid w:val="006D628E"/>
    <w:rsid w:val="006D6F70"/>
    <w:rsid w:val="006D6FF0"/>
    <w:rsid w:val="006D7287"/>
    <w:rsid w:val="006D755C"/>
    <w:rsid w:val="006D75D0"/>
    <w:rsid w:val="006D76EE"/>
    <w:rsid w:val="006D7AAE"/>
    <w:rsid w:val="006E01F0"/>
    <w:rsid w:val="006E0CE0"/>
    <w:rsid w:val="006E1009"/>
    <w:rsid w:val="006E1463"/>
    <w:rsid w:val="006E17C0"/>
    <w:rsid w:val="006E192B"/>
    <w:rsid w:val="006E1BCF"/>
    <w:rsid w:val="006E272B"/>
    <w:rsid w:val="006E28AF"/>
    <w:rsid w:val="006E2AFA"/>
    <w:rsid w:val="006E3496"/>
    <w:rsid w:val="006E34EC"/>
    <w:rsid w:val="006E40ED"/>
    <w:rsid w:val="006E4858"/>
    <w:rsid w:val="006E4A5E"/>
    <w:rsid w:val="006E4BBF"/>
    <w:rsid w:val="006E4F5B"/>
    <w:rsid w:val="006E5544"/>
    <w:rsid w:val="006E5778"/>
    <w:rsid w:val="006E5819"/>
    <w:rsid w:val="006E5918"/>
    <w:rsid w:val="006E5C9F"/>
    <w:rsid w:val="006E5E78"/>
    <w:rsid w:val="006E6148"/>
    <w:rsid w:val="006E69E9"/>
    <w:rsid w:val="006E6A8F"/>
    <w:rsid w:val="006E761B"/>
    <w:rsid w:val="006E77B7"/>
    <w:rsid w:val="006E7988"/>
    <w:rsid w:val="006E7D8E"/>
    <w:rsid w:val="006F0A3A"/>
    <w:rsid w:val="006F0ED4"/>
    <w:rsid w:val="006F1D64"/>
    <w:rsid w:val="006F2D8A"/>
    <w:rsid w:val="006F2F37"/>
    <w:rsid w:val="006F3357"/>
    <w:rsid w:val="006F3887"/>
    <w:rsid w:val="006F3B1B"/>
    <w:rsid w:val="006F42EC"/>
    <w:rsid w:val="006F45AC"/>
    <w:rsid w:val="006F4C9D"/>
    <w:rsid w:val="006F4DDA"/>
    <w:rsid w:val="006F6F01"/>
    <w:rsid w:val="006F7171"/>
    <w:rsid w:val="006F719B"/>
    <w:rsid w:val="006F71A4"/>
    <w:rsid w:val="006F76B1"/>
    <w:rsid w:val="006F7C13"/>
    <w:rsid w:val="006F7DAA"/>
    <w:rsid w:val="006F7E89"/>
    <w:rsid w:val="0070058E"/>
    <w:rsid w:val="007008D9"/>
    <w:rsid w:val="007009A9"/>
    <w:rsid w:val="00701026"/>
    <w:rsid w:val="0070147D"/>
    <w:rsid w:val="0070152C"/>
    <w:rsid w:val="00701F7B"/>
    <w:rsid w:val="0070202E"/>
    <w:rsid w:val="00702D42"/>
    <w:rsid w:val="00703C8D"/>
    <w:rsid w:val="00703DEC"/>
    <w:rsid w:val="007044D3"/>
    <w:rsid w:val="00704876"/>
    <w:rsid w:val="00704D56"/>
    <w:rsid w:val="007050CC"/>
    <w:rsid w:val="00705633"/>
    <w:rsid w:val="00706101"/>
    <w:rsid w:val="0070670B"/>
    <w:rsid w:val="00706A74"/>
    <w:rsid w:val="00706ACD"/>
    <w:rsid w:val="00706EEA"/>
    <w:rsid w:val="0070733B"/>
    <w:rsid w:val="0070755E"/>
    <w:rsid w:val="00707BC4"/>
    <w:rsid w:val="00710DC4"/>
    <w:rsid w:val="0071144D"/>
    <w:rsid w:val="00711E88"/>
    <w:rsid w:val="007121CE"/>
    <w:rsid w:val="007122F1"/>
    <w:rsid w:val="007124B0"/>
    <w:rsid w:val="00713213"/>
    <w:rsid w:val="00713688"/>
    <w:rsid w:val="0071380A"/>
    <w:rsid w:val="00713F0E"/>
    <w:rsid w:val="00714BD8"/>
    <w:rsid w:val="007155F7"/>
    <w:rsid w:val="0071567C"/>
    <w:rsid w:val="007164B3"/>
    <w:rsid w:val="007164EB"/>
    <w:rsid w:val="0071779D"/>
    <w:rsid w:val="0072006F"/>
    <w:rsid w:val="00720B91"/>
    <w:rsid w:val="00720F65"/>
    <w:rsid w:val="0072123A"/>
    <w:rsid w:val="007213E2"/>
    <w:rsid w:val="00721831"/>
    <w:rsid w:val="00721CFA"/>
    <w:rsid w:val="00721DA4"/>
    <w:rsid w:val="00721EF0"/>
    <w:rsid w:val="0072213B"/>
    <w:rsid w:val="00722A82"/>
    <w:rsid w:val="007232F9"/>
    <w:rsid w:val="00723342"/>
    <w:rsid w:val="007238F2"/>
    <w:rsid w:val="00723C72"/>
    <w:rsid w:val="00724073"/>
    <w:rsid w:val="00725BE9"/>
    <w:rsid w:val="00725D2F"/>
    <w:rsid w:val="00725FEB"/>
    <w:rsid w:val="00726062"/>
    <w:rsid w:val="00726570"/>
    <w:rsid w:val="007269F7"/>
    <w:rsid w:val="00726B9B"/>
    <w:rsid w:val="00726D46"/>
    <w:rsid w:val="00726DA4"/>
    <w:rsid w:val="007274A0"/>
    <w:rsid w:val="0073009C"/>
    <w:rsid w:val="007307EF"/>
    <w:rsid w:val="00730B34"/>
    <w:rsid w:val="00730CEE"/>
    <w:rsid w:val="00730D32"/>
    <w:rsid w:val="00730F90"/>
    <w:rsid w:val="00731350"/>
    <w:rsid w:val="0073218C"/>
    <w:rsid w:val="00733160"/>
    <w:rsid w:val="007350CA"/>
    <w:rsid w:val="00735376"/>
    <w:rsid w:val="00735465"/>
    <w:rsid w:val="007355D5"/>
    <w:rsid w:val="00735D4E"/>
    <w:rsid w:val="00736CAE"/>
    <w:rsid w:val="007375CD"/>
    <w:rsid w:val="0073793C"/>
    <w:rsid w:val="007411A9"/>
    <w:rsid w:val="0074130C"/>
    <w:rsid w:val="0074197F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A9D"/>
    <w:rsid w:val="0074510A"/>
    <w:rsid w:val="00745E0D"/>
    <w:rsid w:val="0074658F"/>
    <w:rsid w:val="00746A43"/>
    <w:rsid w:val="00746F63"/>
    <w:rsid w:val="007473B7"/>
    <w:rsid w:val="00747897"/>
    <w:rsid w:val="00747CD0"/>
    <w:rsid w:val="00750477"/>
    <w:rsid w:val="0075106F"/>
    <w:rsid w:val="007517AE"/>
    <w:rsid w:val="00751DAA"/>
    <w:rsid w:val="00751E52"/>
    <w:rsid w:val="00751F0E"/>
    <w:rsid w:val="00752DAA"/>
    <w:rsid w:val="00753FC1"/>
    <w:rsid w:val="007540C4"/>
    <w:rsid w:val="00754830"/>
    <w:rsid w:val="007549C6"/>
    <w:rsid w:val="007549DB"/>
    <w:rsid w:val="00754B2F"/>
    <w:rsid w:val="00754B3E"/>
    <w:rsid w:val="00754F29"/>
    <w:rsid w:val="007553D7"/>
    <w:rsid w:val="00755D5A"/>
    <w:rsid w:val="0075645E"/>
    <w:rsid w:val="00756586"/>
    <w:rsid w:val="00756791"/>
    <w:rsid w:val="00756795"/>
    <w:rsid w:val="0075699B"/>
    <w:rsid w:val="00756A6D"/>
    <w:rsid w:val="00757273"/>
    <w:rsid w:val="007574CC"/>
    <w:rsid w:val="00757681"/>
    <w:rsid w:val="007579FF"/>
    <w:rsid w:val="00757C54"/>
    <w:rsid w:val="00757F0B"/>
    <w:rsid w:val="00760155"/>
    <w:rsid w:val="007607C1"/>
    <w:rsid w:val="0076089A"/>
    <w:rsid w:val="00760D17"/>
    <w:rsid w:val="007612ED"/>
    <w:rsid w:val="00761346"/>
    <w:rsid w:val="0076134A"/>
    <w:rsid w:val="00761485"/>
    <w:rsid w:val="00761531"/>
    <w:rsid w:val="00761875"/>
    <w:rsid w:val="007625AB"/>
    <w:rsid w:val="007625EB"/>
    <w:rsid w:val="00762A77"/>
    <w:rsid w:val="00762D20"/>
    <w:rsid w:val="00763B59"/>
    <w:rsid w:val="00763C2A"/>
    <w:rsid w:val="007640F3"/>
    <w:rsid w:val="00764531"/>
    <w:rsid w:val="007647E0"/>
    <w:rsid w:val="007648E3"/>
    <w:rsid w:val="007651B7"/>
    <w:rsid w:val="007656E2"/>
    <w:rsid w:val="0076575A"/>
    <w:rsid w:val="00765CF5"/>
    <w:rsid w:val="00765D53"/>
    <w:rsid w:val="00766246"/>
    <w:rsid w:val="0076665B"/>
    <w:rsid w:val="00766739"/>
    <w:rsid w:val="00766883"/>
    <w:rsid w:val="00766E60"/>
    <w:rsid w:val="00767967"/>
    <w:rsid w:val="00770185"/>
    <w:rsid w:val="007702A5"/>
    <w:rsid w:val="00770B0E"/>
    <w:rsid w:val="007713DD"/>
    <w:rsid w:val="007714C5"/>
    <w:rsid w:val="0077151D"/>
    <w:rsid w:val="0077154D"/>
    <w:rsid w:val="007719BA"/>
    <w:rsid w:val="00771A1E"/>
    <w:rsid w:val="007727E4"/>
    <w:rsid w:val="007736A1"/>
    <w:rsid w:val="0077410C"/>
    <w:rsid w:val="007745D3"/>
    <w:rsid w:val="00775376"/>
    <w:rsid w:val="007755C4"/>
    <w:rsid w:val="007766DD"/>
    <w:rsid w:val="00776DC9"/>
    <w:rsid w:val="00777067"/>
    <w:rsid w:val="00777163"/>
    <w:rsid w:val="007771AB"/>
    <w:rsid w:val="00777299"/>
    <w:rsid w:val="0077751C"/>
    <w:rsid w:val="007819DC"/>
    <w:rsid w:val="00781F8B"/>
    <w:rsid w:val="00782789"/>
    <w:rsid w:val="00782CC3"/>
    <w:rsid w:val="00782EB9"/>
    <w:rsid w:val="007831AF"/>
    <w:rsid w:val="00783281"/>
    <w:rsid w:val="007833DD"/>
    <w:rsid w:val="007837E9"/>
    <w:rsid w:val="00783801"/>
    <w:rsid w:val="0078387F"/>
    <w:rsid w:val="00783C96"/>
    <w:rsid w:val="007841F7"/>
    <w:rsid w:val="007844E9"/>
    <w:rsid w:val="007847F9"/>
    <w:rsid w:val="0078496A"/>
    <w:rsid w:val="00784D5C"/>
    <w:rsid w:val="00784EB3"/>
    <w:rsid w:val="00785925"/>
    <w:rsid w:val="00785935"/>
    <w:rsid w:val="00785E36"/>
    <w:rsid w:val="00785F08"/>
    <w:rsid w:val="00786C5F"/>
    <w:rsid w:val="00786DB0"/>
    <w:rsid w:val="007875BB"/>
    <w:rsid w:val="007877F3"/>
    <w:rsid w:val="007903D3"/>
    <w:rsid w:val="00790482"/>
    <w:rsid w:val="007908D2"/>
    <w:rsid w:val="00790B2B"/>
    <w:rsid w:val="00790D54"/>
    <w:rsid w:val="00790E7D"/>
    <w:rsid w:val="007910AD"/>
    <w:rsid w:val="00792061"/>
    <w:rsid w:val="00792654"/>
    <w:rsid w:val="00792B9A"/>
    <w:rsid w:val="00793201"/>
    <w:rsid w:val="007936B5"/>
    <w:rsid w:val="007937C0"/>
    <w:rsid w:val="00793C00"/>
    <w:rsid w:val="00793D2B"/>
    <w:rsid w:val="00793F87"/>
    <w:rsid w:val="00794084"/>
    <w:rsid w:val="0079419D"/>
    <w:rsid w:val="007942FB"/>
    <w:rsid w:val="0079453E"/>
    <w:rsid w:val="00794618"/>
    <w:rsid w:val="007946E8"/>
    <w:rsid w:val="00794780"/>
    <w:rsid w:val="00795EDF"/>
    <w:rsid w:val="00796ED0"/>
    <w:rsid w:val="0079719E"/>
    <w:rsid w:val="00797296"/>
    <w:rsid w:val="00797B14"/>
    <w:rsid w:val="00797DC8"/>
    <w:rsid w:val="007A07DB"/>
    <w:rsid w:val="007A0E40"/>
    <w:rsid w:val="007A1819"/>
    <w:rsid w:val="007A1A37"/>
    <w:rsid w:val="007A1C48"/>
    <w:rsid w:val="007A208A"/>
    <w:rsid w:val="007A2103"/>
    <w:rsid w:val="007A2723"/>
    <w:rsid w:val="007A2A72"/>
    <w:rsid w:val="007A2D49"/>
    <w:rsid w:val="007A2DAC"/>
    <w:rsid w:val="007A310D"/>
    <w:rsid w:val="007A3856"/>
    <w:rsid w:val="007A3DEB"/>
    <w:rsid w:val="007A41C9"/>
    <w:rsid w:val="007A4830"/>
    <w:rsid w:val="007A48F4"/>
    <w:rsid w:val="007A48F5"/>
    <w:rsid w:val="007A4CB2"/>
    <w:rsid w:val="007A4CC0"/>
    <w:rsid w:val="007A4EE6"/>
    <w:rsid w:val="007A5348"/>
    <w:rsid w:val="007A5820"/>
    <w:rsid w:val="007A59C9"/>
    <w:rsid w:val="007A5C2D"/>
    <w:rsid w:val="007A5CD8"/>
    <w:rsid w:val="007A5E84"/>
    <w:rsid w:val="007A613F"/>
    <w:rsid w:val="007A6C9A"/>
    <w:rsid w:val="007A7010"/>
    <w:rsid w:val="007A709C"/>
    <w:rsid w:val="007A7475"/>
    <w:rsid w:val="007A77FE"/>
    <w:rsid w:val="007A7D54"/>
    <w:rsid w:val="007A7EF2"/>
    <w:rsid w:val="007B094B"/>
    <w:rsid w:val="007B15F4"/>
    <w:rsid w:val="007B1FE9"/>
    <w:rsid w:val="007B2378"/>
    <w:rsid w:val="007B2560"/>
    <w:rsid w:val="007B28AE"/>
    <w:rsid w:val="007B314A"/>
    <w:rsid w:val="007B32AC"/>
    <w:rsid w:val="007B3E36"/>
    <w:rsid w:val="007B435F"/>
    <w:rsid w:val="007B477A"/>
    <w:rsid w:val="007B491F"/>
    <w:rsid w:val="007B4E90"/>
    <w:rsid w:val="007B552D"/>
    <w:rsid w:val="007B5786"/>
    <w:rsid w:val="007B593E"/>
    <w:rsid w:val="007B603B"/>
    <w:rsid w:val="007B6CF6"/>
    <w:rsid w:val="007B6EC6"/>
    <w:rsid w:val="007B782E"/>
    <w:rsid w:val="007C01B3"/>
    <w:rsid w:val="007C01C5"/>
    <w:rsid w:val="007C03D8"/>
    <w:rsid w:val="007C0FB2"/>
    <w:rsid w:val="007C10E4"/>
    <w:rsid w:val="007C1CC8"/>
    <w:rsid w:val="007C2021"/>
    <w:rsid w:val="007C22C9"/>
    <w:rsid w:val="007C27B9"/>
    <w:rsid w:val="007C2902"/>
    <w:rsid w:val="007C2909"/>
    <w:rsid w:val="007C2A33"/>
    <w:rsid w:val="007C2A3F"/>
    <w:rsid w:val="007C318F"/>
    <w:rsid w:val="007C3239"/>
    <w:rsid w:val="007C35A5"/>
    <w:rsid w:val="007C3729"/>
    <w:rsid w:val="007C3C6C"/>
    <w:rsid w:val="007C5497"/>
    <w:rsid w:val="007C570B"/>
    <w:rsid w:val="007C5CC0"/>
    <w:rsid w:val="007C6645"/>
    <w:rsid w:val="007C6A90"/>
    <w:rsid w:val="007C6B19"/>
    <w:rsid w:val="007C719A"/>
    <w:rsid w:val="007C72CD"/>
    <w:rsid w:val="007C7A15"/>
    <w:rsid w:val="007C7B3F"/>
    <w:rsid w:val="007D0587"/>
    <w:rsid w:val="007D0AAF"/>
    <w:rsid w:val="007D106B"/>
    <w:rsid w:val="007D1DF2"/>
    <w:rsid w:val="007D29DF"/>
    <w:rsid w:val="007D321B"/>
    <w:rsid w:val="007D4397"/>
    <w:rsid w:val="007D48B7"/>
    <w:rsid w:val="007D5604"/>
    <w:rsid w:val="007D637B"/>
    <w:rsid w:val="007D63C2"/>
    <w:rsid w:val="007D69CB"/>
    <w:rsid w:val="007D6EEC"/>
    <w:rsid w:val="007D7831"/>
    <w:rsid w:val="007D7920"/>
    <w:rsid w:val="007D7AA2"/>
    <w:rsid w:val="007E00B9"/>
    <w:rsid w:val="007E0BB9"/>
    <w:rsid w:val="007E0F41"/>
    <w:rsid w:val="007E1ED9"/>
    <w:rsid w:val="007E20E0"/>
    <w:rsid w:val="007E31AC"/>
    <w:rsid w:val="007E3876"/>
    <w:rsid w:val="007E3922"/>
    <w:rsid w:val="007E43B2"/>
    <w:rsid w:val="007E47B4"/>
    <w:rsid w:val="007E514C"/>
    <w:rsid w:val="007E5980"/>
    <w:rsid w:val="007E5A80"/>
    <w:rsid w:val="007E67DE"/>
    <w:rsid w:val="007E69DF"/>
    <w:rsid w:val="007E7A1A"/>
    <w:rsid w:val="007F01FD"/>
    <w:rsid w:val="007F036E"/>
    <w:rsid w:val="007F105D"/>
    <w:rsid w:val="007F106A"/>
    <w:rsid w:val="007F142C"/>
    <w:rsid w:val="007F1A18"/>
    <w:rsid w:val="007F1BFE"/>
    <w:rsid w:val="007F1D7A"/>
    <w:rsid w:val="007F2DA3"/>
    <w:rsid w:val="007F31FA"/>
    <w:rsid w:val="007F36A9"/>
    <w:rsid w:val="007F3AFE"/>
    <w:rsid w:val="007F3E54"/>
    <w:rsid w:val="007F44FA"/>
    <w:rsid w:val="007F4946"/>
    <w:rsid w:val="007F4E51"/>
    <w:rsid w:val="007F5576"/>
    <w:rsid w:val="007F5AAE"/>
    <w:rsid w:val="007F5AC8"/>
    <w:rsid w:val="007F5B0A"/>
    <w:rsid w:val="007F5C05"/>
    <w:rsid w:val="007F664E"/>
    <w:rsid w:val="007F68B6"/>
    <w:rsid w:val="007F7C0A"/>
    <w:rsid w:val="0080008B"/>
    <w:rsid w:val="00800502"/>
    <w:rsid w:val="00800811"/>
    <w:rsid w:val="008009C4"/>
    <w:rsid w:val="00800D50"/>
    <w:rsid w:val="00800FA7"/>
    <w:rsid w:val="008012B6"/>
    <w:rsid w:val="008018AD"/>
    <w:rsid w:val="008026E7"/>
    <w:rsid w:val="008027C0"/>
    <w:rsid w:val="00802863"/>
    <w:rsid w:val="00802C5C"/>
    <w:rsid w:val="00802F51"/>
    <w:rsid w:val="00802F59"/>
    <w:rsid w:val="0080327F"/>
    <w:rsid w:val="00803422"/>
    <w:rsid w:val="00803B8A"/>
    <w:rsid w:val="00804046"/>
    <w:rsid w:val="008045AB"/>
    <w:rsid w:val="00804CAF"/>
    <w:rsid w:val="0080520E"/>
    <w:rsid w:val="008052A1"/>
    <w:rsid w:val="0080537F"/>
    <w:rsid w:val="00805B10"/>
    <w:rsid w:val="00805FB7"/>
    <w:rsid w:val="00806211"/>
    <w:rsid w:val="00806416"/>
    <w:rsid w:val="008065DF"/>
    <w:rsid w:val="00806BAC"/>
    <w:rsid w:val="00806BDD"/>
    <w:rsid w:val="00806E4C"/>
    <w:rsid w:val="00806FD6"/>
    <w:rsid w:val="008070D5"/>
    <w:rsid w:val="008071D3"/>
    <w:rsid w:val="00810186"/>
    <w:rsid w:val="00810D63"/>
    <w:rsid w:val="00810DF8"/>
    <w:rsid w:val="00811555"/>
    <w:rsid w:val="00812011"/>
    <w:rsid w:val="008122B7"/>
    <w:rsid w:val="008122D0"/>
    <w:rsid w:val="0081255C"/>
    <w:rsid w:val="00813557"/>
    <w:rsid w:val="0081358B"/>
    <w:rsid w:val="00813AF1"/>
    <w:rsid w:val="00813BE4"/>
    <w:rsid w:val="00814713"/>
    <w:rsid w:val="00814AB7"/>
    <w:rsid w:val="008152F3"/>
    <w:rsid w:val="008154FB"/>
    <w:rsid w:val="00815EEF"/>
    <w:rsid w:val="00816741"/>
    <w:rsid w:val="00816CB6"/>
    <w:rsid w:val="00816FF5"/>
    <w:rsid w:val="008172AC"/>
    <w:rsid w:val="00817521"/>
    <w:rsid w:val="00817D98"/>
    <w:rsid w:val="00820677"/>
    <w:rsid w:val="00820D4C"/>
    <w:rsid w:val="00820D83"/>
    <w:rsid w:val="00820EF8"/>
    <w:rsid w:val="00821145"/>
    <w:rsid w:val="0082217E"/>
    <w:rsid w:val="00822571"/>
    <w:rsid w:val="008226DE"/>
    <w:rsid w:val="00822942"/>
    <w:rsid w:val="00822A90"/>
    <w:rsid w:val="00822C77"/>
    <w:rsid w:val="00822D84"/>
    <w:rsid w:val="00822DE0"/>
    <w:rsid w:val="008231B9"/>
    <w:rsid w:val="008231D9"/>
    <w:rsid w:val="008235F1"/>
    <w:rsid w:val="008235F7"/>
    <w:rsid w:val="00823E65"/>
    <w:rsid w:val="00823F77"/>
    <w:rsid w:val="0082426D"/>
    <w:rsid w:val="008242ED"/>
    <w:rsid w:val="00824AC1"/>
    <w:rsid w:val="00824C7F"/>
    <w:rsid w:val="00826282"/>
    <w:rsid w:val="008268A2"/>
    <w:rsid w:val="00826A5C"/>
    <w:rsid w:val="00827275"/>
    <w:rsid w:val="00827370"/>
    <w:rsid w:val="008278CC"/>
    <w:rsid w:val="0082790D"/>
    <w:rsid w:val="0083002A"/>
    <w:rsid w:val="00830748"/>
    <w:rsid w:val="00830D0C"/>
    <w:rsid w:val="008313A7"/>
    <w:rsid w:val="00831550"/>
    <w:rsid w:val="008319B8"/>
    <w:rsid w:val="0083249E"/>
    <w:rsid w:val="0083351B"/>
    <w:rsid w:val="00833562"/>
    <w:rsid w:val="0083373A"/>
    <w:rsid w:val="00833A3C"/>
    <w:rsid w:val="00834578"/>
    <w:rsid w:val="00835BD4"/>
    <w:rsid w:val="00835C41"/>
    <w:rsid w:val="00835D9A"/>
    <w:rsid w:val="00835E1E"/>
    <w:rsid w:val="00836013"/>
    <w:rsid w:val="008367FB"/>
    <w:rsid w:val="00836AAE"/>
    <w:rsid w:val="00840749"/>
    <w:rsid w:val="0084083E"/>
    <w:rsid w:val="00840C5F"/>
    <w:rsid w:val="00841582"/>
    <w:rsid w:val="00841D36"/>
    <w:rsid w:val="00842957"/>
    <w:rsid w:val="00842A74"/>
    <w:rsid w:val="00842CD2"/>
    <w:rsid w:val="00842DFF"/>
    <w:rsid w:val="00843565"/>
    <w:rsid w:val="00843A27"/>
    <w:rsid w:val="00843AC8"/>
    <w:rsid w:val="00843C9B"/>
    <w:rsid w:val="00845170"/>
    <w:rsid w:val="00845314"/>
    <w:rsid w:val="00845414"/>
    <w:rsid w:val="008459EB"/>
    <w:rsid w:val="00845DC6"/>
    <w:rsid w:val="00845ED3"/>
    <w:rsid w:val="00845FB8"/>
    <w:rsid w:val="008461FB"/>
    <w:rsid w:val="00850E69"/>
    <w:rsid w:val="00851048"/>
    <w:rsid w:val="008512BC"/>
    <w:rsid w:val="008517DE"/>
    <w:rsid w:val="00851A86"/>
    <w:rsid w:val="0085220E"/>
    <w:rsid w:val="0085233F"/>
    <w:rsid w:val="008524C0"/>
    <w:rsid w:val="008525A7"/>
    <w:rsid w:val="00852806"/>
    <w:rsid w:val="00852D4F"/>
    <w:rsid w:val="00853D34"/>
    <w:rsid w:val="008542A2"/>
    <w:rsid w:val="00854834"/>
    <w:rsid w:val="00855279"/>
    <w:rsid w:val="008572D4"/>
    <w:rsid w:val="00857391"/>
    <w:rsid w:val="00857AF2"/>
    <w:rsid w:val="00857C46"/>
    <w:rsid w:val="00860A56"/>
    <w:rsid w:val="00861BCF"/>
    <w:rsid w:val="00861C1F"/>
    <w:rsid w:val="00861EBC"/>
    <w:rsid w:val="00861FC2"/>
    <w:rsid w:val="008625EB"/>
    <w:rsid w:val="00862BA3"/>
    <w:rsid w:val="00862DCB"/>
    <w:rsid w:val="00863A65"/>
    <w:rsid w:val="00864A51"/>
    <w:rsid w:val="00864D53"/>
    <w:rsid w:val="00865135"/>
    <w:rsid w:val="00865142"/>
    <w:rsid w:val="008653CB"/>
    <w:rsid w:val="0086579B"/>
    <w:rsid w:val="0086584E"/>
    <w:rsid w:val="008660E6"/>
    <w:rsid w:val="00866282"/>
    <w:rsid w:val="00866B3B"/>
    <w:rsid w:val="00867094"/>
    <w:rsid w:val="00867358"/>
    <w:rsid w:val="0086784A"/>
    <w:rsid w:val="00867926"/>
    <w:rsid w:val="00867B22"/>
    <w:rsid w:val="008701BD"/>
    <w:rsid w:val="008704E4"/>
    <w:rsid w:val="00870755"/>
    <w:rsid w:val="00870793"/>
    <w:rsid w:val="00870985"/>
    <w:rsid w:val="00871783"/>
    <w:rsid w:val="00871DE8"/>
    <w:rsid w:val="0087212C"/>
    <w:rsid w:val="00872222"/>
    <w:rsid w:val="008725A8"/>
    <w:rsid w:val="008725CE"/>
    <w:rsid w:val="00872E7B"/>
    <w:rsid w:val="00873201"/>
    <w:rsid w:val="00873D54"/>
    <w:rsid w:val="00874760"/>
    <w:rsid w:val="00874875"/>
    <w:rsid w:val="00874A12"/>
    <w:rsid w:val="00874F75"/>
    <w:rsid w:val="0087503A"/>
    <w:rsid w:val="00875146"/>
    <w:rsid w:val="0087580C"/>
    <w:rsid w:val="0087653E"/>
    <w:rsid w:val="008768E7"/>
    <w:rsid w:val="00876C66"/>
    <w:rsid w:val="00876E27"/>
    <w:rsid w:val="008779C6"/>
    <w:rsid w:val="00880866"/>
    <w:rsid w:val="008811AB"/>
    <w:rsid w:val="0088140D"/>
    <w:rsid w:val="0088174A"/>
    <w:rsid w:val="0088197F"/>
    <w:rsid w:val="008819AE"/>
    <w:rsid w:val="00881DC4"/>
    <w:rsid w:val="008821C1"/>
    <w:rsid w:val="00882685"/>
    <w:rsid w:val="008826D7"/>
    <w:rsid w:val="00882D87"/>
    <w:rsid w:val="00883095"/>
    <w:rsid w:val="008830D9"/>
    <w:rsid w:val="00883699"/>
    <w:rsid w:val="00883952"/>
    <w:rsid w:val="00883957"/>
    <w:rsid w:val="008850F1"/>
    <w:rsid w:val="008858D6"/>
    <w:rsid w:val="00885BDB"/>
    <w:rsid w:val="0088616A"/>
    <w:rsid w:val="008866F7"/>
    <w:rsid w:val="00887A40"/>
    <w:rsid w:val="00890137"/>
    <w:rsid w:val="0089032A"/>
    <w:rsid w:val="00890686"/>
    <w:rsid w:val="008910AC"/>
    <w:rsid w:val="008911AD"/>
    <w:rsid w:val="0089161E"/>
    <w:rsid w:val="008917D9"/>
    <w:rsid w:val="00891D4D"/>
    <w:rsid w:val="00891F35"/>
    <w:rsid w:val="0089218A"/>
    <w:rsid w:val="00892B60"/>
    <w:rsid w:val="00892CA0"/>
    <w:rsid w:val="00893A7E"/>
    <w:rsid w:val="00893B36"/>
    <w:rsid w:val="00893D45"/>
    <w:rsid w:val="00894850"/>
    <w:rsid w:val="00894DB1"/>
    <w:rsid w:val="00896399"/>
    <w:rsid w:val="0089679E"/>
    <w:rsid w:val="008969E7"/>
    <w:rsid w:val="0089785D"/>
    <w:rsid w:val="00897CC5"/>
    <w:rsid w:val="008A0435"/>
    <w:rsid w:val="008A0526"/>
    <w:rsid w:val="008A0DCC"/>
    <w:rsid w:val="008A12AB"/>
    <w:rsid w:val="008A1FF2"/>
    <w:rsid w:val="008A21F4"/>
    <w:rsid w:val="008A2493"/>
    <w:rsid w:val="008A263A"/>
    <w:rsid w:val="008A3824"/>
    <w:rsid w:val="008A392A"/>
    <w:rsid w:val="008A3E00"/>
    <w:rsid w:val="008A3F48"/>
    <w:rsid w:val="008A4C33"/>
    <w:rsid w:val="008A4FBB"/>
    <w:rsid w:val="008A54B0"/>
    <w:rsid w:val="008A59E9"/>
    <w:rsid w:val="008A5C97"/>
    <w:rsid w:val="008A5FD1"/>
    <w:rsid w:val="008A6602"/>
    <w:rsid w:val="008A6E06"/>
    <w:rsid w:val="008A7434"/>
    <w:rsid w:val="008A7C18"/>
    <w:rsid w:val="008A7FB6"/>
    <w:rsid w:val="008B0272"/>
    <w:rsid w:val="008B0309"/>
    <w:rsid w:val="008B0365"/>
    <w:rsid w:val="008B0897"/>
    <w:rsid w:val="008B09F8"/>
    <w:rsid w:val="008B0AA5"/>
    <w:rsid w:val="008B0D55"/>
    <w:rsid w:val="008B0DF0"/>
    <w:rsid w:val="008B0E8F"/>
    <w:rsid w:val="008B0FF0"/>
    <w:rsid w:val="008B1560"/>
    <w:rsid w:val="008B176F"/>
    <w:rsid w:val="008B1F80"/>
    <w:rsid w:val="008B256B"/>
    <w:rsid w:val="008B40F4"/>
    <w:rsid w:val="008B4D80"/>
    <w:rsid w:val="008B5F25"/>
    <w:rsid w:val="008B67E8"/>
    <w:rsid w:val="008B6A02"/>
    <w:rsid w:val="008B6C77"/>
    <w:rsid w:val="008B6E49"/>
    <w:rsid w:val="008B713E"/>
    <w:rsid w:val="008B7605"/>
    <w:rsid w:val="008B788B"/>
    <w:rsid w:val="008B79B2"/>
    <w:rsid w:val="008B7A00"/>
    <w:rsid w:val="008B7B69"/>
    <w:rsid w:val="008B7F29"/>
    <w:rsid w:val="008C04BF"/>
    <w:rsid w:val="008C084F"/>
    <w:rsid w:val="008C0D0D"/>
    <w:rsid w:val="008C1619"/>
    <w:rsid w:val="008C1CA6"/>
    <w:rsid w:val="008C1DBE"/>
    <w:rsid w:val="008C1F5C"/>
    <w:rsid w:val="008C2596"/>
    <w:rsid w:val="008C2874"/>
    <w:rsid w:val="008C2A7F"/>
    <w:rsid w:val="008C2C5D"/>
    <w:rsid w:val="008C2DF6"/>
    <w:rsid w:val="008C2F00"/>
    <w:rsid w:val="008C37A1"/>
    <w:rsid w:val="008C40AA"/>
    <w:rsid w:val="008C4222"/>
    <w:rsid w:val="008C46C8"/>
    <w:rsid w:val="008C48C1"/>
    <w:rsid w:val="008C495B"/>
    <w:rsid w:val="008C5253"/>
    <w:rsid w:val="008C597D"/>
    <w:rsid w:val="008C6135"/>
    <w:rsid w:val="008C65C9"/>
    <w:rsid w:val="008C67E6"/>
    <w:rsid w:val="008C6A37"/>
    <w:rsid w:val="008C6B37"/>
    <w:rsid w:val="008C7205"/>
    <w:rsid w:val="008C72A0"/>
    <w:rsid w:val="008C77C3"/>
    <w:rsid w:val="008C7EE3"/>
    <w:rsid w:val="008D0513"/>
    <w:rsid w:val="008D07EE"/>
    <w:rsid w:val="008D0ADA"/>
    <w:rsid w:val="008D0E96"/>
    <w:rsid w:val="008D1791"/>
    <w:rsid w:val="008D1907"/>
    <w:rsid w:val="008D1E85"/>
    <w:rsid w:val="008D23B9"/>
    <w:rsid w:val="008D2A86"/>
    <w:rsid w:val="008D3106"/>
    <w:rsid w:val="008D33E2"/>
    <w:rsid w:val="008D366D"/>
    <w:rsid w:val="008D39B2"/>
    <w:rsid w:val="008D3EEF"/>
    <w:rsid w:val="008D4264"/>
    <w:rsid w:val="008D4283"/>
    <w:rsid w:val="008D4C94"/>
    <w:rsid w:val="008D4F16"/>
    <w:rsid w:val="008D5562"/>
    <w:rsid w:val="008D5834"/>
    <w:rsid w:val="008D683D"/>
    <w:rsid w:val="008D688C"/>
    <w:rsid w:val="008D69E3"/>
    <w:rsid w:val="008D7CCA"/>
    <w:rsid w:val="008D7CF4"/>
    <w:rsid w:val="008E0327"/>
    <w:rsid w:val="008E03AA"/>
    <w:rsid w:val="008E044E"/>
    <w:rsid w:val="008E0489"/>
    <w:rsid w:val="008E0A75"/>
    <w:rsid w:val="008E13CB"/>
    <w:rsid w:val="008E14F5"/>
    <w:rsid w:val="008E1752"/>
    <w:rsid w:val="008E1FE8"/>
    <w:rsid w:val="008E204D"/>
    <w:rsid w:val="008E2915"/>
    <w:rsid w:val="008E2BE0"/>
    <w:rsid w:val="008E3122"/>
    <w:rsid w:val="008E343E"/>
    <w:rsid w:val="008E447E"/>
    <w:rsid w:val="008E495D"/>
    <w:rsid w:val="008E4A3B"/>
    <w:rsid w:val="008E4DC5"/>
    <w:rsid w:val="008E4E49"/>
    <w:rsid w:val="008E5049"/>
    <w:rsid w:val="008E52CB"/>
    <w:rsid w:val="008E57D4"/>
    <w:rsid w:val="008E59F6"/>
    <w:rsid w:val="008E5A58"/>
    <w:rsid w:val="008E5BF5"/>
    <w:rsid w:val="008E5E56"/>
    <w:rsid w:val="008E6B10"/>
    <w:rsid w:val="008E78CD"/>
    <w:rsid w:val="008E7CC9"/>
    <w:rsid w:val="008F03BC"/>
    <w:rsid w:val="008F0533"/>
    <w:rsid w:val="008F0659"/>
    <w:rsid w:val="008F07EB"/>
    <w:rsid w:val="008F0A16"/>
    <w:rsid w:val="008F0FF8"/>
    <w:rsid w:val="008F1332"/>
    <w:rsid w:val="008F1957"/>
    <w:rsid w:val="008F1AD2"/>
    <w:rsid w:val="008F2ED3"/>
    <w:rsid w:val="008F3306"/>
    <w:rsid w:val="008F3D7A"/>
    <w:rsid w:val="008F4350"/>
    <w:rsid w:val="008F449C"/>
    <w:rsid w:val="008F4635"/>
    <w:rsid w:val="008F4829"/>
    <w:rsid w:val="008F5197"/>
    <w:rsid w:val="008F544C"/>
    <w:rsid w:val="008F568F"/>
    <w:rsid w:val="008F5A29"/>
    <w:rsid w:val="008F6443"/>
    <w:rsid w:val="008F6584"/>
    <w:rsid w:val="008F69B2"/>
    <w:rsid w:val="008F6D27"/>
    <w:rsid w:val="008F6DEB"/>
    <w:rsid w:val="008F72E0"/>
    <w:rsid w:val="008F7357"/>
    <w:rsid w:val="008F7427"/>
    <w:rsid w:val="008F788F"/>
    <w:rsid w:val="008F7F7B"/>
    <w:rsid w:val="009005F0"/>
    <w:rsid w:val="00900710"/>
    <w:rsid w:val="0090078B"/>
    <w:rsid w:val="00900BA1"/>
    <w:rsid w:val="00900C7D"/>
    <w:rsid w:val="00900CFD"/>
    <w:rsid w:val="00901023"/>
    <w:rsid w:val="009015EB"/>
    <w:rsid w:val="00901D6E"/>
    <w:rsid w:val="009020A8"/>
    <w:rsid w:val="00902192"/>
    <w:rsid w:val="009024E2"/>
    <w:rsid w:val="009025D0"/>
    <w:rsid w:val="00902ED4"/>
    <w:rsid w:val="00902F17"/>
    <w:rsid w:val="00903187"/>
    <w:rsid w:val="00903259"/>
    <w:rsid w:val="009039A3"/>
    <w:rsid w:val="00903D77"/>
    <w:rsid w:val="00903F00"/>
    <w:rsid w:val="00903FA7"/>
    <w:rsid w:val="00904491"/>
    <w:rsid w:val="009048AB"/>
    <w:rsid w:val="00904E2A"/>
    <w:rsid w:val="0090522B"/>
    <w:rsid w:val="0090566E"/>
    <w:rsid w:val="0090575D"/>
    <w:rsid w:val="00905806"/>
    <w:rsid w:val="00905A5C"/>
    <w:rsid w:val="00905D53"/>
    <w:rsid w:val="00905E24"/>
    <w:rsid w:val="009065B9"/>
    <w:rsid w:val="00906C8B"/>
    <w:rsid w:val="00906F63"/>
    <w:rsid w:val="00907C8B"/>
    <w:rsid w:val="00910402"/>
    <w:rsid w:val="00910739"/>
    <w:rsid w:val="00910B60"/>
    <w:rsid w:val="00910D82"/>
    <w:rsid w:val="00911138"/>
    <w:rsid w:val="009113B5"/>
    <w:rsid w:val="009119FB"/>
    <w:rsid w:val="00911DEA"/>
    <w:rsid w:val="0091219B"/>
    <w:rsid w:val="0091236A"/>
    <w:rsid w:val="009125BC"/>
    <w:rsid w:val="009130A2"/>
    <w:rsid w:val="00913139"/>
    <w:rsid w:val="009135BD"/>
    <w:rsid w:val="00913FA1"/>
    <w:rsid w:val="0091428D"/>
    <w:rsid w:val="00914353"/>
    <w:rsid w:val="009144A1"/>
    <w:rsid w:val="009147F3"/>
    <w:rsid w:val="00914B2F"/>
    <w:rsid w:val="00915B0C"/>
    <w:rsid w:val="00915B46"/>
    <w:rsid w:val="00915EC7"/>
    <w:rsid w:val="009160F3"/>
    <w:rsid w:val="0091681D"/>
    <w:rsid w:val="0091698F"/>
    <w:rsid w:val="00916A4B"/>
    <w:rsid w:val="00917826"/>
    <w:rsid w:val="00917E26"/>
    <w:rsid w:val="00917E61"/>
    <w:rsid w:val="00917F8F"/>
    <w:rsid w:val="0092000E"/>
    <w:rsid w:val="009202EC"/>
    <w:rsid w:val="00920D5A"/>
    <w:rsid w:val="00920FE7"/>
    <w:rsid w:val="00921854"/>
    <w:rsid w:val="009219D0"/>
    <w:rsid w:val="00921FDF"/>
    <w:rsid w:val="0092221C"/>
    <w:rsid w:val="00923030"/>
    <w:rsid w:val="00923422"/>
    <w:rsid w:val="009239D1"/>
    <w:rsid w:val="009243F2"/>
    <w:rsid w:val="00925224"/>
    <w:rsid w:val="00925829"/>
    <w:rsid w:val="009261D7"/>
    <w:rsid w:val="0092626A"/>
    <w:rsid w:val="00926871"/>
    <w:rsid w:val="009271C9"/>
    <w:rsid w:val="00927247"/>
    <w:rsid w:val="0092773E"/>
    <w:rsid w:val="00927BBF"/>
    <w:rsid w:val="009302C5"/>
    <w:rsid w:val="009304B7"/>
    <w:rsid w:val="00930589"/>
    <w:rsid w:val="00930DE0"/>
    <w:rsid w:val="00931260"/>
    <w:rsid w:val="00931634"/>
    <w:rsid w:val="00931821"/>
    <w:rsid w:val="00931972"/>
    <w:rsid w:val="009319B0"/>
    <w:rsid w:val="00931A5B"/>
    <w:rsid w:val="0093229A"/>
    <w:rsid w:val="00932954"/>
    <w:rsid w:val="00932FBB"/>
    <w:rsid w:val="009332DD"/>
    <w:rsid w:val="0093353E"/>
    <w:rsid w:val="009338BD"/>
    <w:rsid w:val="0093399E"/>
    <w:rsid w:val="0093432B"/>
    <w:rsid w:val="00934A5C"/>
    <w:rsid w:val="00934E96"/>
    <w:rsid w:val="00935220"/>
    <w:rsid w:val="00935250"/>
    <w:rsid w:val="00935327"/>
    <w:rsid w:val="009354D1"/>
    <w:rsid w:val="00935788"/>
    <w:rsid w:val="009362C1"/>
    <w:rsid w:val="0093644A"/>
    <w:rsid w:val="00936B29"/>
    <w:rsid w:val="00937274"/>
    <w:rsid w:val="00937776"/>
    <w:rsid w:val="009379F9"/>
    <w:rsid w:val="009408D7"/>
    <w:rsid w:val="0094127C"/>
    <w:rsid w:val="009414F3"/>
    <w:rsid w:val="00941619"/>
    <w:rsid w:val="0094240D"/>
    <w:rsid w:val="00942623"/>
    <w:rsid w:val="009428C5"/>
    <w:rsid w:val="009437C2"/>
    <w:rsid w:val="00943CDB"/>
    <w:rsid w:val="00944045"/>
    <w:rsid w:val="009442E3"/>
    <w:rsid w:val="00944384"/>
    <w:rsid w:val="009443AA"/>
    <w:rsid w:val="00944B0F"/>
    <w:rsid w:val="00944E5D"/>
    <w:rsid w:val="00945195"/>
    <w:rsid w:val="0094523C"/>
    <w:rsid w:val="009452E2"/>
    <w:rsid w:val="00945364"/>
    <w:rsid w:val="00946000"/>
    <w:rsid w:val="00946127"/>
    <w:rsid w:val="0094655D"/>
    <w:rsid w:val="00946745"/>
    <w:rsid w:val="0095223B"/>
    <w:rsid w:val="009525D6"/>
    <w:rsid w:val="00952676"/>
    <w:rsid w:val="009528DA"/>
    <w:rsid w:val="0095295D"/>
    <w:rsid w:val="0095302F"/>
    <w:rsid w:val="00954EAF"/>
    <w:rsid w:val="0095591D"/>
    <w:rsid w:val="0095623D"/>
    <w:rsid w:val="009564F9"/>
    <w:rsid w:val="00956825"/>
    <w:rsid w:val="00956A2A"/>
    <w:rsid w:val="00956A7C"/>
    <w:rsid w:val="00956E9C"/>
    <w:rsid w:val="00957358"/>
    <w:rsid w:val="00957455"/>
    <w:rsid w:val="009576F0"/>
    <w:rsid w:val="00957D6A"/>
    <w:rsid w:val="00957EBC"/>
    <w:rsid w:val="00957FB3"/>
    <w:rsid w:val="009601BB"/>
    <w:rsid w:val="0096050A"/>
    <w:rsid w:val="0096089B"/>
    <w:rsid w:val="009618C5"/>
    <w:rsid w:val="009618D5"/>
    <w:rsid w:val="0096200A"/>
    <w:rsid w:val="00962314"/>
    <w:rsid w:val="00962529"/>
    <w:rsid w:val="00962B1C"/>
    <w:rsid w:val="009633DC"/>
    <w:rsid w:val="00963613"/>
    <w:rsid w:val="00963F44"/>
    <w:rsid w:val="009644E6"/>
    <w:rsid w:val="00964E4B"/>
    <w:rsid w:val="0096621F"/>
    <w:rsid w:val="00966939"/>
    <w:rsid w:val="00966E4E"/>
    <w:rsid w:val="00966F22"/>
    <w:rsid w:val="0096706C"/>
    <w:rsid w:val="009674E2"/>
    <w:rsid w:val="00967774"/>
    <w:rsid w:val="00967896"/>
    <w:rsid w:val="0096796F"/>
    <w:rsid w:val="00967C69"/>
    <w:rsid w:val="0097032B"/>
    <w:rsid w:val="009705B5"/>
    <w:rsid w:val="009707E3"/>
    <w:rsid w:val="00972490"/>
    <w:rsid w:val="009725BB"/>
    <w:rsid w:val="00973DE9"/>
    <w:rsid w:val="0097408B"/>
    <w:rsid w:val="00974610"/>
    <w:rsid w:val="00974F34"/>
    <w:rsid w:val="0097505A"/>
    <w:rsid w:val="00976521"/>
    <w:rsid w:val="0097667C"/>
    <w:rsid w:val="00976BA9"/>
    <w:rsid w:val="00977656"/>
    <w:rsid w:val="00977ECF"/>
    <w:rsid w:val="00980449"/>
    <w:rsid w:val="00980A53"/>
    <w:rsid w:val="00981098"/>
    <w:rsid w:val="00981134"/>
    <w:rsid w:val="00981687"/>
    <w:rsid w:val="00981A4B"/>
    <w:rsid w:val="00981BAA"/>
    <w:rsid w:val="00981FEF"/>
    <w:rsid w:val="009825A3"/>
    <w:rsid w:val="009825A5"/>
    <w:rsid w:val="009832F1"/>
    <w:rsid w:val="00983366"/>
    <w:rsid w:val="009838CC"/>
    <w:rsid w:val="00984CC5"/>
    <w:rsid w:val="00985738"/>
    <w:rsid w:val="00985A84"/>
    <w:rsid w:val="00985AD7"/>
    <w:rsid w:val="00985E86"/>
    <w:rsid w:val="0098657C"/>
    <w:rsid w:val="009869AD"/>
    <w:rsid w:val="00986AF8"/>
    <w:rsid w:val="00986FAE"/>
    <w:rsid w:val="00987C99"/>
    <w:rsid w:val="00987D60"/>
    <w:rsid w:val="009904F8"/>
    <w:rsid w:val="00990FD8"/>
    <w:rsid w:val="00991134"/>
    <w:rsid w:val="009911BD"/>
    <w:rsid w:val="00991B1E"/>
    <w:rsid w:val="00991EFE"/>
    <w:rsid w:val="00991FD7"/>
    <w:rsid w:val="009922BF"/>
    <w:rsid w:val="00993970"/>
    <w:rsid w:val="00995258"/>
    <w:rsid w:val="009953FE"/>
    <w:rsid w:val="009954BF"/>
    <w:rsid w:val="00995614"/>
    <w:rsid w:val="00995667"/>
    <w:rsid w:val="00995A1F"/>
    <w:rsid w:val="00995BBA"/>
    <w:rsid w:val="00995DE7"/>
    <w:rsid w:val="00995EC5"/>
    <w:rsid w:val="00995FCA"/>
    <w:rsid w:val="00995FDC"/>
    <w:rsid w:val="00996756"/>
    <w:rsid w:val="009972DB"/>
    <w:rsid w:val="009978FD"/>
    <w:rsid w:val="00997E28"/>
    <w:rsid w:val="009A0060"/>
    <w:rsid w:val="009A0221"/>
    <w:rsid w:val="009A0549"/>
    <w:rsid w:val="009A09A5"/>
    <w:rsid w:val="009A1233"/>
    <w:rsid w:val="009A154D"/>
    <w:rsid w:val="009A1E10"/>
    <w:rsid w:val="009A1F5A"/>
    <w:rsid w:val="009A238C"/>
    <w:rsid w:val="009A2B00"/>
    <w:rsid w:val="009A2C56"/>
    <w:rsid w:val="009A3B0C"/>
    <w:rsid w:val="009A3E7A"/>
    <w:rsid w:val="009A41DC"/>
    <w:rsid w:val="009A48BB"/>
    <w:rsid w:val="009A4CB0"/>
    <w:rsid w:val="009A506D"/>
    <w:rsid w:val="009A5BDB"/>
    <w:rsid w:val="009A5E81"/>
    <w:rsid w:val="009A634B"/>
    <w:rsid w:val="009A63E0"/>
    <w:rsid w:val="009A645A"/>
    <w:rsid w:val="009A68F0"/>
    <w:rsid w:val="009B033F"/>
    <w:rsid w:val="009B04CA"/>
    <w:rsid w:val="009B092C"/>
    <w:rsid w:val="009B0A6B"/>
    <w:rsid w:val="009B0DFD"/>
    <w:rsid w:val="009B129D"/>
    <w:rsid w:val="009B1323"/>
    <w:rsid w:val="009B25C4"/>
    <w:rsid w:val="009B2E0F"/>
    <w:rsid w:val="009B2E4A"/>
    <w:rsid w:val="009B2F08"/>
    <w:rsid w:val="009B33E8"/>
    <w:rsid w:val="009B3614"/>
    <w:rsid w:val="009B3AB8"/>
    <w:rsid w:val="009B3B1C"/>
    <w:rsid w:val="009B4067"/>
    <w:rsid w:val="009B421C"/>
    <w:rsid w:val="009B42E8"/>
    <w:rsid w:val="009B4530"/>
    <w:rsid w:val="009B475B"/>
    <w:rsid w:val="009B4816"/>
    <w:rsid w:val="009B4BB2"/>
    <w:rsid w:val="009B4FC4"/>
    <w:rsid w:val="009B5696"/>
    <w:rsid w:val="009B5AC0"/>
    <w:rsid w:val="009B5B04"/>
    <w:rsid w:val="009B5E70"/>
    <w:rsid w:val="009B60E5"/>
    <w:rsid w:val="009B6CAA"/>
    <w:rsid w:val="009B7790"/>
    <w:rsid w:val="009B7B4A"/>
    <w:rsid w:val="009B7D95"/>
    <w:rsid w:val="009C00F3"/>
    <w:rsid w:val="009C0650"/>
    <w:rsid w:val="009C08DC"/>
    <w:rsid w:val="009C0C35"/>
    <w:rsid w:val="009C0D4F"/>
    <w:rsid w:val="009C1405"/>
    <w:rsid w:val="009C18A3"/>
    <w:rsid w:val="009C18F2"/>
    <w:rsid w:val="009C2BCE"/>
    <w:rsid w:val="009C2DE8"/>
    <w:rsid w:val="009C39A7"/>
    <w:rsid w:val="009C40BF"/>
    <w:rsid w:val="009C40DA"/>
    <w:rsid w:val="009C42AD"/>
    <w:rsid w:val="009C4473"/>
    <w:rsid w:val="009C4873"/>
    <w:rsid w:val="009C4E0A"/>
    <w:rsid w:val="009C532F"/>
    <w:rsid w:val="009C61A9"/>
    <w:rsid w:val="009C6BFF"/>
    <w:rsid w:val="009C6C2E"/>
    <w:rsid w:val="009C7000"/>
    <w:rsid w:val="009C74B2"/>
    <w:rsid w:val="009C79A7"/>
    <w:rsid w:val="009D0217"/>
    <w:rsid w:val="009D057E"/>
    <w:rsid w:val="009D1228"/>
    <w:rsid w:val="009D1353"/>
    <w:rsid w:val="009D1757"/>
    <w:rsid w:val="009D17CB"/>
    <w:rsid w:val="009D1F69"/>
    <w:rsid w:val="009D2414"/>
    <w:rsid w:val="009D27BA"/>
    <w:rsid w:val="009D2CA3"/>
    <w:rsid w:val="009D2F95"/>
    <w:rsid w:val="009D327A"/>
    <w:rsid w:val="009D3B55"/>
    <w:rsid w:val="009D3D04"/>
    <w:rsid w:val="009D426E"/>
    <w:rsid w:val="009D45FC"/>
    <w:rsid w:val="009D517F"/>
    <w:rsid w:val="009D53F2"/>
    <w:rsid w:val="009D586D"/>
    <w:rsid w:val="009D6083"/>
    <w:rsid w:val="009D6518"/>
    <w:rsid w:val="009D698F"/>
    <w:rsid w:val="009D6A34"/>
    <w:rsid w:val="009D6B0D"/>
    <w:rsid w:val="009D6B97"/>
    <w:rsid w:val="009D7144"/>
    <w:rsid w:val="009D78A6"/>
    <w:rsid w:val="009D7C90"/>
    <w:rsid w:val="009D7CAE"/>
    <w:rsid w:val="009D7FAF"/>
    <w:rsid w:val="009E01EE"/>
    <w:rsid w:val="009E023D"/>
    <w:rsid w:val="009E0D48"/>
    <w:rsid w:val="009E0F16"/>
    <w:rsid w:val="009E21E6"/>
    <w:rsid w:val="009E2575"/>
    <w:rsid w:val="009E3391"/>
    <w:rsid w:val="009E3952"/>
    <w:rsid w:val="009E400D"/>
    <w:rsid w:val="009E418F"/>
    <w:rsid w:val="009E4281"/>
    <w:rsid w:val="009E4773"/>
    <w:rsid w:val="009E47C4"/>
    <w:rsid w:val="009E47C6"/>
    <w:rsid w:val="009E4D07"/>
    <w:rsid w:val="009E4DA0"/>
    <w:rsid w:val="009E502E"/>
    <w:rsid w:val="009E66FC"/>
    <w:rsid w:val="009E673F"/>
    <w:rsid w:val="009E715C"/>
    <w:rsid w:val="009E72F2"/>
    <w:rsid w:val="009F0307"/>
    <w:rsid w:val="009F0796"/>
    <w:rsid w:val="009F09F0"/>
    <w:rsid w:val="009F0A1E"/>
    <w:rsid w:val="009F0A5D"/>
    <w:rsid w:val="009F21CF"/>
    <w:rsid w:val="009F2AE9"/>
    <w:rsid w:val="009F3D19"/>
    <w:rsid w:val="009F445E"/>
    <w:rsid w:val="009F4473"/>
    <w:rsid w:val="009F4B01"/>
    <w:rsid w:val="009F5226"/>
    <w:rsid w:val="009F60DF"/>
    <w:rsid w:val="009F61EC"/>
    <w:rsid w:val="009F65AC"/>
    <w:rsid w:val="009F6A06"/>
    <w:rsid w:val="009F6ACF"/>
    <w:rsid w:val="009F6C34"/>
    <w:rsid w:val="009F73C8"/>
    <w:rsid w:val="009F7464"/>
    <w:rsid w:val="009F74BB"/>
    <w:rsid w:val="009F74D9"/>
    <w:rsid w:val="009F76FD"/>
    <w:rsid w:val="009F7709"/>
    <w:rsid w:val="009F77E5"/>
    <w:rsid w:val="00A017B3"/>
    <w:rsid w:val="00A01854"/>
    <w:rsid w:val="00A027BB"/>
    <w:rsid w:val="00A02887"/>
    <w:rsid w:val="00A028F1"/>
    <w:rsid w:val="00A02A93"/>
    <w:rsid w:val="00A02EB0"/>
    <w:rsid w:val="00A03079"/>
    <w:rsid w:val="00A032A1"/>
    <w:rsid w:val="00A037D3"/>
    <w:rsid w:val="00A038BD"/>
    <w:rsid w:val="00A039A2"/>
    <w:rsid w:val="00A04B53"/>
    <w:rsid w:val="00A05330"/>
    <w:rsid w:val="00A055C1"/>
    <w:rsid w:val="00A05D95"/>
    <w:rsid w:val="00A0641B"/>
    <w:rsid w:val="00A065AC"/>
    <w:rsid w:val="00A07607"/>
    <w:rsid w:val="00A07C39"/>
    <w:rsid w:val="00A10E82"/>
    <w:rsid w:val="00A10F8F"/>
    <w:rsid w:val="00A11481"/>
    <w:rsid w:val="00A11486"/>
    <w:rsid w:val="00A115B5"/>
    <w:rsid w:val="00A115E5"/>
    <w:rsid w:val="00A118F1"/>
    <w:rsid w:val="00A11B52"/>
    <w:rsid w:val="00A1236A"/>
    <w:rsid w:val="00A12370"/>
    <w:rsid w:val="00A129A6"/>
    <w:rsid w:val="00A130A7"/>
    <w:rsid w:val="00A133A4"/>
    <w:rsid w:val="00A13ED7"/>
    <w:rsid w:val="00A144FE"/>
    <w:rsid w:val="00A1485B"/>
    <w:rsid w:val="00A14F37"/>
    <w:rsid w:val="00A1523E"/>
    <w:rsid w:val="00A153DE"/>
    <w:rsid w:val="00A157A6"/>
    <w:rsid w:val="00A15846"/>
    <w:rsid w:val="00A15B88"/>
    <w:rsid w:val="00A1611A"/>
    <w:rsid w:val="00A1617A"/>
    <w:rsid w:val="00A1652A"/>
    <w:rsid w:val="00A166F0"/>
    <w:rsid w:val="00A1767E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E04"/>
    <w:rsid w:val="00A24D0F"/>
    <w:rsid w:val="00A24D82"/>
    <w:rsid w:val="00A25300"/>
    <w:rsid w:val="00A254C0"/>
    <w:rsid w:val="00A255EC"/>
    <w:rsid w:val="00A25BCA"/>
    <w:rsid w:val="00A263D5"/>
    <w:rsid w:val="00A26595"/>
    <w:rsid w:val="00A26710"/>
    <w:rsid w:val="00A27250"/>
    <w:rsid w:val="00A27699"/>
    <w:rsid w:val="00A278C4"/>
    <w:rsid w:val="00A2797E"/>
    <w:rsid w:val="00A3006E"/>
    <w:rsid w:val="00A309B9"/>
    <w:rsid w:val="00A311CA"/>
    <w:rsid w:val="00A31221"/>
    <w:rsid w:val="00A31F6F"/>
    <w:rsid w:val="00A32321"/>
    <w:rsid w:val="00A32546"/>
    <w:rsid w:val="00A32D28"/>
    <w:rsid w:val="00A33C9D"/>
    <w:rsid w:val="00A34460"/>
    <w:rsid w:val="00A34906"/>
    <w:rsid w:val="00A34F71"/>
    <w:rsid w:val="00A359BC"/>
    <w:rsid w:val="00A35B4A"/>
    <w:rsid w:val="00A35C5F"/>
    <w:rsid w:val="00A35DAA"/>
    <w:rsid w:val="00A35F23"/>
    <w:rsid w:val="00A365A0"/>
    <w:rsid w:val="00A3661C"/>
    <w:rsid w:val="00A367EF"/>
    <w:rsid w:val="00A36D8C"/>
    <w:rsid w:val="00A374DA"/>
    <w:rsid w:val="00A37DF6"/>
    <w:rsid w:val="00A40667"/>
    <w:rsid w:val="00A409C5"/>
    <w:rsid w:val="00A40CB7"/>
    <w:rsid w:val="00A40D1E"/>
    <w:rsid w:val="00A40DDC"/>
    <w:rsid w:val="00A41361"/>
    <w:rsid w:val="00A41AA3"/>
    <w:rsid w:val="00A41AAC"/>
    <w:rsid w:val="00A41D01"/>
    <w:rsid w:val="00A4217E"/>
    <w:rsid w:val="00A4286E"/>
    <w:rsid w:val="00A42B63"/>
    <w:rsid w:val="00A42D3A"/>
    <w:rsid w:val="00A42DAC"/>
    <w:rsid w:val="00A4330D"/>
    <w:rsid w:val="00A434A3"/>
    <w:rsid w:val="00A4352F"/>
    <w:rsid w:val="00A43565"/>
    <w:rsid w:val="00A43DBC"/>
    <w:rsid w:val="00A4436E"/>
    <w:rsid w:val="00A44688"/>
    <w:rsid w:val="00A449B1"/>
    <w:rsid w:val="00A44CDE"/>
    <w:rsid w:val="00A4539C"/>
    <w:rsid w:val="00A455AB"/>
    <w:rsid w:val="00A45FF2"/>
    <w:rsid w:val="00A47232"/>
    <w:rsid w:val="00A473DD"/>
    <w:rsid w:val="00A47E41"/>
    <w:rsid w:val="00A50CFF"/>
    <w:rsid w:val="00A5189E"/>
    <w:rsid w:val="00A52571"/>
    <w:rsid w:val="00A5300F"/>
    <w:rsid w:val="00A53A4C"/>
    <w:rsid w:val="00A53BF6"/>
    <w:rsid w:val="00A53FEF"/>
    <w:rsid w:val="00A54144"/>
    <w:rsid w:val="00A54206"/>
    <w:rsid w:val="00A55020"/>
    <w:rsid w:val="00A55398"/>
    <w:rsid w:val="00A55845"/>
    <w:rsid w:val="00A56855"/>
    <w:rsid w:val="00A56F50"/>
    <w:rsid w:val="00A56FCE"/>
    <w:rsid w:val="00A57739"/>
    <w:rsid w:val="00A601AD"/>
    <w:rsid w:val="00A601D4"/>
    <w:rsid w:val="00A6154C"/>
    <w:rsid w:val="00A616E2"/>
    <w:rsid w:val="00A61828"/>
    <w:rsid w:val="00A61856"/>
    <w:rsid w:val="00A619CF"/>
    <w:rsid w:val="00A62328"/>
    <w:rsid w:val="00A6242B"/>
    <w:rsid w:val="00A62857"/>
    <w:rsid w:val="00A63857"/>
    <w:rsid w:val="00A6397E"/>
    <w:rsid w:val="00A63A06"/>
    <w:rsid w:val="00A63D21"/>
    <w:rsid w:val="00A63EF2"/>
    <w:rsid w:val="00A64363"/>
    <w:rsid w:val="00A64C39"/>
    <w:rsid w:val="00A652FF"/>
    <w:rsid w:val="00A66227"/>
    <w:rsid w:val="00A6629A"/>
    <w:rsid w:val="00A66415"/>
    <w:rsid w:val="00A6694B"/>
    <w:rsid w:val="00A66B17"/>
    <w:rsid w:val="00A6742C"/>
    <w:rsid w:val="00A67FDC"/>
    <w:rsid w:val="00A70793"/>
    <w:rsid w:val="00A709E3"/>
    <w:rsid w:val="00A70FFE"/>
    <w:rsid w:val="00A71645"/>
    <w:rsid w:val="00A725B6"/>
    <w:rsid w:val="00A72747"/>
    <w:rsid w:val="00A729B0"/>
    <w:rsid w:val="00A73474"/>
    <w:rsid w:val="00A73E5C"/>
    <w:rsid w:val="00A74810"/>
    <w:rsid w:val="00A74EF6"/>
    <w:rsid w:val="00A75194"/>
    <w:rsid w:val="00A75238"/>
    <w:rsid w:val="00A75BB6"/>
    <w:rsid w:val="00A762D5"/>
    <w:rsid w:val="00A7646E"/>
    <w:rsid w:val="00A76728"/>
    <w:rsid w:val="00A7679F"/>
    <w:rsid w:val="00A77263"/>
    <w:rsid w:val="00A7749F"/>
    <w:rsid w:val="00A77939"/>
    <w:rsid w:val="00A77CE4"/>
    <w:rsid w:val="00A77DC5"/>
    <w:rsid w:val="00A806B8"/>
    <w:rsid w:val="00A807FE"/>
    <w:rsid w:val="00A812B4"/>
    <w:rsid w:val="00A81815"/>
    <w:rsid w:val="00A83C59"/>
    <w:rsid w:val="00A83C71"/>
    <w:rsid w:val="00A868F6"/>
    <w:rsid w:val="00A875BB"/>
    <w:rsid w:val="00A87BB6"/>
    <w:rsid w:val="00A87D3A"/>
    <w:rsid w:val="00A9061E"/>
    <w:rsid w:val="00A90622"/>
    <w:rsid w:val="00A90D3A"/>
    <w:rsid w:val="00A917B2"/>
    <w:rsid w:val="00A92121"/>
    <w:rsid w:val="00A92275"/>
    <w:rsid w:val="00A935AF"/>
    <w:rsid w:val="00A93C8E"/>
    <w:rsid w:val="00A942AC"/>
    <w:rsid w:val="00A942D1"/>
    <w:rsid w:val="00A95932"/>
    <w:rsid w:val="00A95F2B"/>
    <w:rsid w:val="00A96198"/>
    <w:rsid w:val="00A966B4"/>
    <w:rsid w:val="00A967F7"/>
    <w:rsid w:val="00A96DEB"/>
    <w:rsid w:val="00A971AE"/>
    <w:rsid w:val="00A97624"/>
    <w:rsid w:val="00A977AD"/>
    <w:rsid w:val="00A9783A"/>
    <w:rsid w:val="00A97CFD"/>
    <w:rsid w:val="00AA0764"/>
    <w:rsid w:val="00AA09BA"/>
    <w:rsid w:val="00AA20EB"/>
    <w:rsid w:val="00AA2124"/>
    <w:rsid w:val="00AA2887"/>
    <w:rsid w:val="00AA2E42"/>
    <w:rsid w:val="00AA2EF6"/>
    <w:rsid w:val="00AA2F87"/>
    <w:rsid w:val="00AA35FB"/>
    <w:rsid w:val="00AA3672"/>
    <w:rsid w:val="00AA3A9E"/>
    <w:rsid w:val="00AA3BA7"/>
    <w:rsid w:val="00AA466C"/>
    <w:rsid w:val="00AA55CE"/>
    <w:rsid w:val="00AA5702"/>
    <w:rsid w:val="00AA5767"/>
    <w:rsid w:val="00AA5ABF"/>
    <w:rsid w:val="00AA6189"/>
    <w:rsid w:val="00AA65B0"/>
    <w:rsid w:val="00AA673E"/>
    <w:rsid w:val="00AA6BB2"/>
    <w:rsid w:val="00AA6FBD"/>
    <w:rsid w:val="00AA7310"/>
    <w:rsid w:val="00AA75A0"/>
    <w:rsid w:val="00AA7630"/>
    <w:rsid w:val="00AA7D76"/>
    <w:rsid w:val="00AB041D"/>
    <w:rsid w:val="00AB0569"/>
    <w:rsid w:val="00AB08D6"/>
    <w:rsid w:val="00AB0CB8"/>
    <w:rsid w:val="00AB0D8C"/>
    <w:rsid w:val="00AB1ACF"/>
    <w:rsid w:val="00AB1DE7"/>
    <w:rsid w:val="00AB1FFB"/>
    <w:rsid w:val="00AB2013"/>
    <w:rsid w:val="00AB241F"/>
    <w:rsid w:val="00AB2667"/>
    <w:rsid w:val="00AB315E"/>
    <w:rsid w:val="00AB3DD4"/>
    <w:rsid w:val="00AB421E"/>
    <w:rsid w:val="00AB47F4"/>
    <w:rsid w:val="00AB59AF"/>
    <w:rsid w:val="00AB5E93"/>
    <w:rsid w:val="00AB6BEE"/>
    <w:rsid w:val="00AB6C6F"/>
    <w:rsid w:val="00AB6CEB"/>
    <w:rsid w:val="00AB6EF7"/>
    <w:rsid w:val="00AB76CB"/>
    <w:rsid w:val="00AB7913"/>
    <w:rsid w:val="00AC09FD"/>
    <w:rsid w:val="00AC0EEB"/>
    <w:rsid w:val="00AC13C0"/>
    <w:rsid w:val="00AC1576"/>
    <w:rsid w:val="00AC2677"/>
    <w:rsid w:val="00AC29E5"/>
    <w:rsid w:val="00AC2FC0"/>
    <w:rsid w:val="00AC309E"/>
    <w:rsid w:val="00AC36F8"/>
    <w:rsid w:val="00AC384F"/>
    <w:rsid w:val="00AC4B96"/>
    <w:rsid w:val="00AC4BC9"/>
    <w:rsid w:val="00AC4DE1"/>
    <w:rsid w:val="00AC4FBE"/>
    <w:rsid w:val="00AC5A32"/>
    <w:rsid w:val="00AC6AD7"/>
    <w:rsid w:val="00AC6BE8"/>
    <w:rsid w:val="00AC6E16"/>
    <w:rsid w:val="00AC711F"/>
    <w:rsid w:val="00AC7126"/>
    <w:rsid w:val="00AC714C"/>
    <w:rsid w:val="00AC7B7B"/>
    <w:rsid w:val="00AD0A64"/>
    <w:rsid w:val="00AD0E5F"/>
    <w:rsid w:val="00AD0F7B"/>
    <w:rsid w:val="00AD1ADB"/>
    <w:rsid w:val="00AD2333"/>
    <w:rsid w:val="00AD2356"/>
    <w:rsid w:val="00AD2484"/>
    <w:rsid w:val="00AD24ED"/>
    <w:rsid w:val="00AD26DC"/>
    <w:rsid w:val="00AD28EC"/>
    <w:rsid w:val="00AD291C"/>
    <w:rsid w:val="00AD3138"/>
    <w:rsid w:val="00AD3290"/>
    <w:rsid w:val="00AD37DE"/>
    <w:rsid w:val="00AD3D99"/>
    <w:rsid w:val="00AD3E2B"/>
    <w:rsid w:val="00AD48F8"/>
    <w:rsid w:val="00AD4F26"/>
    <w:rsid w:val="00AD5027"/>
    <w:rsid w:val="00AD5A96"/>
    <w:rsid w:val="00AD5F54"/>
    <w:rsid w:val="00AD627B"/>
    <w:rsid w:val="00AD68E3"/>
    <w:rsid w:val="00AD7067"/>
    <w:rsid w:val="00AD78C0"/>
    <w:rsid w:val="00AE02B2"/>
    <w:rsid w:val="00AE0705"/>
    <w:rsid w:val="00AE0B5E"/>
    <w:rsid w:val="00AE0C1E"/>
    <w:rsid w:val="00AE1206"/>
    <w:rsid w:val="00AE1A39"/>
    <w:rsid w:val="00AE1BEB"/>
    <w:rsid w:val="00AE25F1"/>
    <w:rsid w:val="00AE27F6"/>
    <w:rsid w:val="00AE289A"/>
    <w:rsid w:val="00AE28E5"/>
    <w:rsid w:val="00AE2D50"/>
    <w:rsid w:val="00AE31E4"/>
    <w:rsid w:val="00AE3277"/>
    <w:rsid w:val="00AE35D2"/>
    <w:rsid w:val="00AE3699"/>
    <w:rsid w:val="00AE3836"/>
    <w:rsid w:val="00AE48D1"/>
    <w:rsid w:val="00AE4E21"/>
    <w:rsid w:val="00AE52D1"/>
    <w:rsid w:val="00AE5479"/>
    <w:rsid w:val="00AE5485"/>
    <w:rsid w:val="00AE56E6"/>
    <w:rsid w:val="00AE5720"/>
    <w:rsid w:val="00AE636C"/>
    <w:rsid w:val="00AE643E"/>
    <w:rsid w:val="00AE64F3"/>
    <w:rsid w:val="00AE6D2A"/>
    <w:rsid w:val="00AE6DEC"/>
    <w:rsid w:val="00AE74E2"/>
    <w:rsid w:val="00AE7785"/>
    <w:rsid w:val="00AE7B45"/>
    <w:rsid w:val="00AF0584"/>
    <w:rsid w:val="00AF068C"/>
    <w:rsid w:val="00AF0C2A"/>
    <w:rsid w:val="00AF1418"/>
    <w:rsid w:val="00AF1555"/>
    <w:rsid w:val="00AF2208"/>
    <w:rsid w:val="00AF22F1"/>
    <w:rsid w:val="00AF2742"/>
    <w:rsid w:val="00AF2943"/>
    <w:rsid w:val="00AF2BCA"/>
    <w:rsid w:val="00AF31E9"/>
    <w:rsid w:val="00AF3212"/>
    <w:rsid w:val="00AF3D02"/>
    <w:rsid w:val="00AF3DB6"/>
    <w:rsid w:val="00AF453B"/>
    <w:rsid w:val="00AF470D"/>
    <w:rsid w:val="00AF4740"/>
    <w:rsid w:val="00AF50A6"/>
    <w:rsid w:val="00AF55E9"/>
    <w:rsid w:val="00AF5984"/>
    <w:rsid w:val="00AF5F29"/>
    <w:rsid w:val="00AF6746"/>
    <w:rsid w:val="00AF6E91"/>
    <w:rsid w:val="00B0055E"/>
    <w:rsid w:val="00B00682"/>
    <w:rsid w:val="00B00A32"/>
    <w:rsid w:val="00B00A45"/>
    <w:rsid w:val="00B014AE"/>
    <w:rsid w:val="00B0181B"/>
    <w:rsid w:val="00B01965"/>
    <w:rsid w:val="00B01F68"/>
    <w:rsid w:val="00B03119"/>
    <w:rsid w:val="00B03777"/>
    <w:rsid w:val="00B03CBA"/>
    <w:rsid w:val="00B04076"/>
    <w:rsid w:val="00B044E5"/>
    <w:rsid w:val="00B047A6"/>
    <w:rsid w:val="00B049DB"/>
    <w:rsid w:val="00B04B04"/>
    <w:rsid w:val="00B04D6C"/>
    <w:rsid w:val="00B05826"/>
    <w:rsid w:val="00B059BE"/>
    <w:rsid w:val="00B067FE"/>
    <w:rsid w:val="00B06A7C"/>
    <w:rsid w:val="00B06A94"/>
    <w:rsid w:val="00B06E05"/>
    <w:rsid w:val="00B06ECD"/>
    <w:rsid w:val="00B077C5"/>
    <w:rsid w:val="00B07CFE"/>
    <w:rsid w:val="00B100AF"/>
    <w:rsid w:val="00B10E31"/>
    <w:rsid w:val="00B10E8F"/>
    <w:rsid w:val="00B10EF6"/>
    <w:rsid w:val="00B111EC"/>
    <w:rsid w:val="00B11AAB"/>
    <w:rsid w:val="00B11DCB"/>
    <w:rsid w:val="00B11F4E"/>
    <w:rsid w:val="00B121A1"/>
    <w:rsid w:val="00B12576"/>
    <w:rsid w:val="00B1290E"/>
    <w:rsid w:val="00B12BC3"/>
    <w:rsid w:val="00B131DF"/>
    <w:rsid w:val="00B1338F"/>
    <w:rsid w:val="00B134EC"/>
    <w:rsid w:val="00B136E8"/>
    <w:rsid w:val="00B13822"/>
    <w:rsid w:val="00B141DA"/>
    <w:rsid w:val="00B142DF"/>
    <w:rsid w:val="00B147B4"/>
    <w:rsid w:val="00B14903"/>
    <w:rsid w:val="00B14E21"/>
    <w:rsid w:val="00B15482"/>
    <w:rsid w:val="00B1564C"/>
    <w:rsid w:val="00B159C8"/>
    <w:rsid w:val="00B16794"/>
    <w:rsid w:val="00B16A83"/>
    <w:rsid w:val="00B16CFC"/>
    <w:rsid w:val="00B17EE4"/>
    <w:rsid w:val="00B20091"/>
    <w:rsid w:val="00B202FD"/>
    <w:rsid w:val="00B20F74"/>
    <w:rsid w:val="00B21813"/>
    <w:rsid w:val="00B218FA"/>
    <w:rsid w:val="00B21BF1"/>
    <w:rsid w:val="00B222A8"/>
    <w:rsid w:val="00B225C5"/>
    <w:rsid w:val="00B229CC"/>
    <w:rsid w:val="00B239E6"/>
    <w:rsid w:val="00B23C3A"/>
    <w:rsid w:val="00B2408A"/>
    <w:rsid w:val="00B245FA"/>
    <w:rsid w:val="00B24675"/>
    <w:rsid w:val="00B24D59"/>
    <w:rsid w:val="00B2591B"/>
    <w:rsid w:val="00B25A99"/>
    <w:rsid w:val="00B267EB"/>
    <w:rsid w:val="00B26D92"/>
    <w:rsid w:val="00B26F21"/>
    <w:rsid w:val="00B272BA"/>
    <w:rsid w:val="00B27B82"/>
    <w:rsid w:val="00B27EB4"/>
    <w:rsid w:val="00B30022"/>
    <w:rsid w:val="00B300BA"/>
    <w:rsid w:val="00B3013E"/>
    <w:rsid w:val="00B3058A"/>
    <w:rsid w:val="00B3068E"/>
    <w:rsid w:val="00B30D5D"/>
    <w:rsid w:val="00B3119F"/>
    <w:rsid w:val="00B31568"/>
    <w:rsid w:val="00B31953"/>
    <w:rsid w:val="00B32035"/>
    <w:rsid w:val="00B32162"/>
    <w:rsid w:val="00B330B5"/>
    <w:rsid w:val="00B3374B"/>
    <w:rsid w:val="00B33977"/>
    <w:rsid w:val="00B341DB"/>
    <w:rsid w:val="00B3486F"/>
    <w:rsid w:val="00B34A5D"/>
    <w:rsid w:val="00B34AB2"/>
    <w:rsid w:val="00B34E83"/>
    <w:rsid w:val="00B3571D"/>
    <w:rsid w:val="00B35AB3"/>
    <w:rsid w:val="00B35B09"/>
    <w:rsid w:val="00B35C9C"/>
    <w:rsid w:val="00B35CD7"/>
    <w:rsid w:val="00B36124"/>
    <w:rsid w:val="00B36210"/>
    <w:rsid w:val="00B36558"/>
    <w:rsid w:val="00B36760"/>
    <w:rsid w:val="00B36A8C"/>
    <w:rsid w:val="00B36B8D"/>
    <w:rsid w:val="00B37433"/>
    <w:rsid w:val="00B40015"/>
    <w:rsid w:val="00B40614"/>
    <w:rsid w:val="00B4086E"/>
    <w:rsid w:val="00B40F5A"/>
    <w:rsid w:val="00B4108F"/>
    <w:rsid w:val="00B414F1"/>
    <w:rsid w:val="00B4175E"/>
    <w:rsid w:val="00B418C7"/>
    <w:rsid w:val="00B41B4C"/>
    <w:rsid w:val="00B41F42"/>
    <w:rsid w:val="00B420B6"/>
    <w:rsid w:val="00B4248E"/>
    <w:rsid w:val="00B43443"/>
    <w:rsid w:val="00B434B3"/>
    <w:rsid w:val="00B437C1"/>
    <w:rsid w:val="00B4380C"/>
    <w:rsid w:val="00B439F6"/>
    <w:rsid w:val="00B43C33"/>
    <w:rsid w:val="00B4479A"/>
    <w:rsid w:val="00B44A8A"/>
    <w:rsid w:val="00B44C63"/>
    <w:rsid w:val="00B44DD5"/>
    <w:rsid w:val="00B44E1E"/>
    <w:rsid w:val="00B451F3"/>
    <w:rsid w:val="00B458C2"/>
    <w:rsid w:val="00B46120"/>
    <w:rsid w:val="00B4640A"/>
    <w:rsid w:val="00B46413"/>
    <w:rsid w:val="00B46472"/>
    <w:rsid w:val="00B46847"/>
    <w:rsid w:val="00B47C6D"/>
    <w:rsid w:val="00B47CE6"/>
    <w:rsid w:val="00B47D98"/>
    <w:rsid w:val="00B5090E"/>
    <w:rsid w:val="00B50B99"/>
    <w:rsid w:val="00B51484"/>
    <w:rsid w:val="00B51599"/>
    <w:rsid w:val="00B5195B"/>
    <w:rsid w:val="00B51993"/>
    <w:rsid w:val="00B51D7C"/>
    <w:rsid w:val="00B525B7"/>
    <w:rsid w:val="00B52828"/>
    <w:rsid w:val="00B528AC"/>
    <w:rsid w:val="00B529F2"/>
    <w:rsid w:val="00B529FC"/>
    <w:rsid w:val="00B52ED1"/>
    <w:rsid w:val="00B54A72"/>
    <w:rsid w:val="00B55AC6"/>
    <w:rsid w:val="00B56295"/>
    <w:rsid w:val="00B57734"/>
    <w:rsid w:val="00B60090"/>
    <w:rsid w:val="00B60ADB"/>
    <w:rsid w:val="00B60B2F"/>
    <w:rsid w:val="00B60FA6"/>
    <w:rsid w:val="00B612C9"/>
    <w:rsid w:val="00B618FE"/>
    <w:rsid w:val="00B6289D"/>
    <w:rsid w:val="00B628A2"/>
    <w:rsid w:val="00B63327"/>
    <w:rsid w:val="00B63692"/>
    <w:rsid w:val="00B63B53"/>
    <w:rsid w:val="00B63B8C"/>
    <w:rsid w:val="00B63E48"/>
    <w:rsid w:val="00B64A7D"/>
    <w:rsid w:val="00B650EB"/>
    <w:rsid w:val="00B662D1"/>
    <w:rsid w:val="00B663DB"/>
    <w:rsid w:val="00B668D8"/>
    <w:rsid w:val="00B66AF9"/>
    <w:rsid w:val="00B672A5"/>
    <w:rsid w:val="00B67340"/>
    <w:rsid w:val="00B67B47"/>
    <w:rsid w:val="00B67B99"/>
    <w:rsid w:val="00B67BA4"/>
    <w:rsid w:val="00B67C2C"/>
    <w:rsid w:val="00B7037C"/>
    <w:rsid w:val="00B706B0"/>
    <w:rsid w:val="00B72217"/>
    <w:rsid w:val="00B72902"/>
    <w:rsid w:val="00B72C52"/>
    <w:rsid w:val="00B72F6B"/>
    <w:rsid w:val="00B72F8D"/>
    <w:rsid w:val="00B734D6"/>
    <w:rsid w:val="00B738F8"/>
    <w:rsid w:val="00B73CD3"/>
    <w:rsid w:val="00B7404F"/>
    <w:rsid w:val="00B747DF"/>
    <w:rsid w:val="00B74860"/>
    <w:rsid w:val="00B74A95"/>
    <w:rsid w:val="00B754BE"/>
    <w:rsid w:val="00B75936"/>
    <w:rsid w:val="00B75B99"/>
    <w:rsid w:val="00B75DBB"/>
    <w:rsid w:val="00B75EF8"/>
    <w:rsid w:val="00B76462"/>
    <w:rsid w:val="00B7686B"/>
    <w:rsid w:val="00B7732D"/>
    <w:rsid w:val="00B77FC4"/>
    <w:rsid w:val="00B80029"/>
    <w:rsid w:val="00B80F69"/>
    <w:rsid w:val="00B81711"/>
    <w:rsid w:val="00B819BE"/>
    <w:rsid w:val="00B81D5F"/>
    <w:rsid w:val="00B81DF5"/>
    <w:rsid w:val="00B82053"/>
    <w:rsid w:val="00B8263C"/>
    <w:rsid w:val="00B82A8A"/>
    <w:rsid w:val="00B83B55"/>
    <w:rsid w:val="00B83D6A"/>
    <w:rsid w:val="00B84125"/>
    <w:rsid w:val="00B8428B"/>
    <w:rsid w:val="00B847DB"/>
    <w:rsid w:val="00B84C58"/>
    <w:rsid w:val="00B84C63"/>
    <w:rsid w:val="00B84E23"/>
    <w:rsid w:val="00B84EAB"/>
    <w:rsid w:val="00B854C1"/>
    <w:rsid w:val="00B85513"/>
    <w:rsid w:val="00B85B06"/>
    <w:rsid w:val="00B85C18"/>
    <w:rsid w:val="00B85DAA"/>
    <w:rsid w:val="00B85F57"/>
    <w:rsid w:val="00B8603A"/>
    <w:rsid w:val="00B86127"/>
    <w:rsid w:val="00B87A64"/>
    <w:rsid w:val="00B87D7A"/>
    <w:rsid w:val="00B87F01"/>
    <w:rsid w:val="00B87F62"/>
    <w:rsid w:val="00B90518"/>
    <w:rsid w:val="00B90A72"/>
    <w:rsid w:val="00B90CBE"/>
    <w:rsid w:val="00B90EDF"/>
    <w:rsid w:val="00B91A34"/>
    <w:rsid w:val="00B92467"/>
    <w:rsid w:val="00B926D3"/>
    <w:rsid w:val="00B92989"/>
    <w:rsid w:val="00B936A2"/>
    <w:rsid w:val="00B937FD"/>
    <w:rsid w:val="00B93989"/>
    <w:rsid w:val="00B93C69"/>
    <w:rsid w:val="00B942DE"/>
    <w:rsid w:val="00B9468A"/>
    <w:rsid w:val="00B9526B"/>
    <w:rsid w:val="00B95377"/>
    <w:rsid w:val="00B96417"/>
    <w:rsid w:val="00B96519"/>
    <w:rsid w:val="00B9652A"/>
    <w:rsid w:val="00B96AEB"/>
    <w:rsid w:val="00B96AEE"/>
    <w:rsid w:val="00B971C4"/>
    <w:rsid w:val="00B978C2"/>
    <w:rsid w:val="00BA070E"/>
    <w:rsid w:val="00BA0A92"/>
    <w:rsid w:val="00BA0E97"/>
    <w:rsid w:val="00BA1493"/>
    <w:rsid w:val="00BA185F"/>
    <w:rsid w:val="00BA2817"/>
    <w:rsid w:val="00BA2883"/>
    <w:rsid w:val="00BA2F2C"/>
    <w:rsid w:val="00BA320C"/>
    <w:rsid w:val="00BA37AB"/>
    <w:rsid w:val="00BA38E0"/>
    <w:rsid w:val="00BA3D98"/>
    <w:rsid w:val="00BA407D"/>
    <w:rsid w:val="00BA4820"/>
    <w:rsid w:val="00BA4847"/>
    <w:rsid w:val="00BA4AB0"/>
    <w:rsid w:val="00BA4D66"/>
    <w:rsid w:val="00BA4E9F"/>
    <w:rsid w:val="00BA54B6"/>
    <w:rsid w:val="00BA5761"/>
    <w:rsid w:val="00BA5F75"/>
    <w:rsid w:val="00BA649B"/>
    <w:rsid w:val="00BA6FB2"/>
    <w:rsid w:val="00BA71A7"/>
    <w:rsid w:val="00BA740B"/>
    <w:rsid w:val="00BB05A4"/>
    <w:rsid w:val="00BB0903"/>
    <w:rsid w:val="00BB09A9"/>
    <w:rsid w:val="00BB0F3C"/>
    <w:rsid w:val="00BB1707"/>
    <w:rsid w:val="00BB177E"/>
    <w:rsid w:val="00BB1AB5"/>
    <w:rsid w:val="00BB1D06"/>
    <w:rsid w:val="00BB20BE"/>
    <w:rsid w:val="00BB25B8"/>
    <w:rsid w:val="00BB286A"/>
    <w:rsid w:val="00BB2B6C"/>
    <w:rsid w:val="00BB40D0"/>
    <w:rsid w:val="00BB417E"/>
    <w:rsid w:val="00BB4908"/>
    <w:rsid w:val="00BB4C99"/>
    <w:rsid w:val="00BB507E"/>
    <w:rsid w:val="00BB52C6"/>
    <w:rsid w:val="00BB5310"/>
    <w:rsid w:val="00BB5FCF"/>
    <w:rsid w:val="00BB6648"/>
    <w:rsid w:val="00BB6D59"/>
    <w:rsid w:val="00BB7488"/>
    <w:rsid w:val="00BB76EC"/>
    <w:rsid w:val="00BB7745"/>
    <w:rsid w:val="00BB7765"/>
    <w:rsid w:val="00BB7809"/>
    <w:rsid w:val="00BB7B9B"/>
    <w:rsid w:val="00BB7CC1"/>
    <w:rsid w:val="00BC0385"/>
    <w:rsid w:val="00BC0DB7"/>
    <w:rsid w:val="00BC12D1"/>
    <w:rsid w:val="00BC1472"/>
    <w:rsid w:val="00BC1C8F"/>
    <w:rsid w:val="00BC1F56"/>
    <w:rsid w:val="00BC251F"/>
    <w:rsid w:val="00BC284B"/>
    <w:rsid w:val="00BC2856"/>
    <w:rsid w:val="00BC30B9"/>
    <w:rsid w:val="00BC379D"/>
    <w:rsid w:val="00BC5219"/>
    <w:rsid w:val="00BC54E0"/>
    <w:rsid w:val="00BC586F"/>
    <w:rsid w:val="00BC5C2C"/>
    <w:rsid w:val="00BC6216"/>
    <w:rsid w:val="00BC63D3"/>
    <w:rsid w:val="00BC66C0"/>
    <w:rsid w:val="00BC67D2"/>
    <w:rsid w:val="00BC6CE8"/>
    <w:rsid w:val="00BC7073"/>
    <w:rsid w:val="00BC737C"/>
    <w:rsid w:val="00BC7CF0"/>
    <w:rsid w:val="00BC7F42"/>
    <w:rsid w:val="00BD0239"/>
    <w:rsid w:val="00BD038E"/>
    <w:rsid w:val="00BD064E"/>
    <w:rsid w:val="00BD068B"/>
    <w:rsid w:val="00BD12C2"/>
    <w:rsid w:val="00BD16C6"/>
    <w:rsid w:val="00BD17B7"/>
    <w:rsid w:val="00BD265A"/>
    <w:rsid w:val="00BD2740"/>
    <w:rsid w:val="00BD306E"/>
    <w:rsid w:val="00BD37DD"/>
    <w:rsid w:val="00BD3832"/>
    <w:rsid w:val="00BD527D"/>
    <w:rsid w:val="00BD57BE"/>
    <w:rsid w:val="00BD620D"/>
    <w:rsid w:val="00BD62ED"/>
    <w:rsid w:val="00BD6E86"/>
    <w:rsid w:val="00BD7E7C"/>
    <w:rsid w:val="00BE00F2"/>
    <w:rsid w:val="00BE02D3"/>
    <w:rsid w:val="00BE0889"/>
    <w:rsid w:val="00BE08C4"/>
    <w:rsid w:val="00BE0D4A"/>
    <w:rsid w:val="00BE0E22"/>
    <w:rsid w:val="00BE16A6"/>
    <w:rsid w:val="00BE18BB"/>
    <w:rsid w:val="00BE196E"/>
    <w:rsid w:val="00BE230C"/>
    <w:rsid w:val="00BE249B"/>
    <w:rsid w:val="00BE2FAF"/>
    <w:rsid w:val="00BE3143"/>
    <w:rsid w:val="00BE3377"/>
    <w:rsid w:val="00BE34C0"/>
    <w:rsid w:val="00BE34EB"/>
    <w:rsid w:val="00BE363B"/>
    <w:rsid w:val="00BE424C"/>
    <w:rsid w:val="00BE4310"/>
    <w:rsid w:val="00BE4334"/>
    <w:rsid w:val="00BE45F7"/>
    <w:rsid w:val="00BE46D2"/>
    <w:rsid w:val="00BE4C9C"/>
    <w:rsid w:val="00BE5CC3"/>
    <w:rsid w:val="00BE63B5"/>
    <w:rsid w:val="00BE7BF1"/>
    <w:rsid w:val="00BE7C1A"/>
    <w:rsid w:val="00BF0415"/>
    <w:rsid w:val="00BF0AB3"/>
    <w:rsid w:val="00BF0B4D"/>
    <w:rsid w:val="00BF0E32"/>
    <w:rsid w:val="00BF1937"/>
    <w:rsid w:val="00BF24AD"/>
    <w:rsid w:val="00BF26B8"/>
    <w:rsid w:val="00BF2707"/>
    <w:rsid w:val="00BF29EE"/>
    <w:rsid w:val="00BF30C0"/>
    <w:rsid w:val="00BF3588"/>
    <w:rsid w:val="00BF3692"/>
    <w:rsid w:val="00BF3BC2"/>
    <w:rsid w:val="00BF4206"/>
    <w:rsid w:val="00BF4B44"/>
    <w:rsid w:val="00BF4EA9"/>
    <w:rsid w:val="00BF5072"/>
    <w:rsid w:val="00BF54AC"/>
    <w:rsid w:val="00BF577B"/>
    <w:rsid w:val="00BF6320"/>
    <w:rsid w:val="00BF6398"/>
    <w:rsid w:val="00BF6A62"/>
    <w:rsid w:val="00BF6D01"/>
    <w:rsid w:val="00BF6FC9"/>
    <w:rsid w:val="00BF7582"/>
    <w:rsid w:val="00BF7C13"/>
    <w:rsid w:val="00BF7CD1"/>
    <w:rsid w:val="00C00053"/>
    <w:rsid w:val="00C0010B"/>
    <w:rsid w:val="00C0161E"/>
    <w:rsid w:val="00C01D4F"/>
    <w:rsid w:val="00C01D9C"/>
    <w:rsid w:val="00C02C0C"/>
    <w:rsid w:val="00C037C0"/>
    <w:rsid w:val="00C03ABF"/>
    <w:rsid w:val="00C03C29"/>
    <w:rsid w:val="00C03E7E"/>
    <w:rsid w:val="00C04202"/>
    <w:rsid w:val="00C04A6E"/>
    <w:rsid w:val="00C04E14"/>
    <w:rsid w:val="00C055C6"/>
    <w:rsid w:val="00C056C7"/>
    <w:rsid w:val="00C0579D"/>
    <w:rsid w:val="00C05CD0"/>
    <w:rsid w:val="00C0631D"/>
    <w:rsid w:val="00C06488"/>
    <w:rsid w:val="00C066A5"/>
    <w:rsid w:val="00C06DFC"/>
    <w:rsid w:val="00C07BC8"/>
    <w:rsid w:val="00C102CD"/>
    <w:rsid w:val="00C103CE"/>
    <w:rsid w:val="00C10410"/>
    <w:rsid w:val="00C108FA"/>
    <w:rsid w:val="00C10F75"/>
    <w:rsid w:val="00C111A1"/>
    <w:rsid w:val="00C11293"/>
    <w:rsid w:val="00C119B7"/>
    <w:rsid w:val="00C12056"/>
    <w:rsid w:val="00C12AED"/>
    <w:rsid w:val="00C13091"/>
    <w:rsid w:val="00C1311E"/>
    <w:rsid w:val="00C131AE"/>
    <w:rsid w:val="00C132DF"/>
    <w:rsid w:val="00C14176"/>
    <w:rsid w:val="00C145A3"/>
    <w:rsid w:val="00C1512B"/>
    <w:rsid w:val="00C151F8"/>
    <w:rsid w:val="00C1540E"/>
    <w:rsid w:val="00C15F01"/>
    <w:rsid w:val="00C1686A"/>
    <w:rsid w:val="00C16962"/>
    <w:rsid w:val="00C20383"/>
    <w:rsid w:val="00C204F0"/>
    <w:rsid w:val="00C2146E"/>
    <w:rsid w:val="00C21A7B"/>
    <w:rsid w:val="00C21AA7"/>
    <w:rsid w:val="00C21BD0"/>
    <w:rsid w:val="00C21EE2"/>
    <w:rsid w:val="00C22602"/>
    <w:rsid w:val="00C22633"/>
    <w:rsid w:val="00C22995"/>
    <w:rsid w:val="00C23869"/>
    <w:rsid w:val="00C239AB"/>
    <w:rsid w:val="00C2457F"/>
    <w:rsid w:val="00C24C64"/>
    <w:rsid w:val="00C25374"/>
    <w:rsid w:val="00C25CE8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11E"/>
    <w:rsid w:val="00C32508"/>
    <w:rsid w:val="00C32919"/>
    <w:rsid w:val="00C3379F"/>
    <w:rsid w:val="00C33850"/>
    <w:rsid w:val="00C34238"/>
    <w:rsid w:val="00C35B2C"/>
    <w:rsid w:val="00C35C55"/>
    <w:rsid w:val="00C35D2E"/>
    <w:rsid w:val="00C36166"/>
    <w:rsid w:val="00C36BFE"/>
    <w:rsid w:val="00C407B1"/>
    <w:rsid w:val="00C40E7D"/>
    <w:rsid w:val="00C4126D"/>
    <w:rsid w:val="00C413D2"/>
    <w:rsid w:val="00C414AC"/>
    <w:rsid w:val="00C4327B"/>
    <w:rsid w:val="00C4347B"/>
    <w:rsid w:val="00C438C1"/>
    <w:rsid w:val="00C439F8"/>
    <w:rsid w:val="00C442CA"/>
    <w:rsid w:val="00C44CCF"/>
    <w:rsid w:val="00C45595"/>
    <w:rsid w:val="00C45E25"/>
    <w:rsid w:val="00C46278"/>
    <w:rsid w:val="00C4656C"/>
    <w:rsid w:val="00C465EE"/>
    <w:rsid w:val="00C468D5"/>
    <w:rsid w:val="00C4725B"/>
    <w:rsid w:val="00C479F9"/>
    <w:rsid w:val="00C47BD6"/>
    <w:rsid w:val="00C47DF3"/>
    <w:rsid w:val="00C50246"/>
    <w:rsid w:val="00C50A16"/>
    <w:rsid w:val="00C5128E"/>
    <w:rsid w:val="00C512E5"/>
    <w:rsid w:val="00C51820"/>
    <w:rsid w:val="00C52161"/>
    <w:rsid w:val="00C52412"/>
    <w:rsid w:val="00C52544"/>
    <w:rsid w:val="00C528C9"/>
    <w:rsid w:val="00C52A51"/>
    <w:rsid w:val="00C52AB2"/>
    <w:rsid w:val="00C52C41"/>
    <w:rsid w:val="00C531D2"/>
    <w:rsid w:val="00C53C62"/>
    <w:rsid w:val="00C54151"/>
    <w:rsid w:val="00C543BB"/>
    <w:rsid w:val="00C54E02"/>
    <w:rsid w:val="00C54FF4"/>
    <w:rsid w:val="00C55A9C"/>
    <w:rsid w:val="00C55CC9"/>
    <w:rsid w:val="00C55F3B"/>
    <w:rsid w:val="00C56361"/>
    <w:rsid w:val="00C56428"/>
    <w:rsid w:val="00C56B90"/>
    <w:rsid w:val="00C56BAD"/>
    <w:rsid w:val="00C56BD9"/>
    <w:rsid w:val="00C56E7B"/>
    <w:rsid w:val="00C570C3"/>
    <w:rsid w:val="00C57561"/>
    <w:rsid w:val="00C579F4"/>
    <w:rsid w:val="00C60093"/>
    <w:rsid w:val="00C60742"/>
    <w:rsid w:val="00C607FC"/>
    <w:rsid w:val="00C60F67"/>
    <w:rsid w:val="00C6145A"/>
    <w:rsid w:val="00C61B8D"/>
    <w:rsid w:val="00C61C8E"/>
    <w:rsid w:val="00C61CC1"/>
    <w:rsid w:val="00C62BD9"/>
    <w:rsid w:val="00C6317C"/>
    <w:rsid w:val="00C63705"/>
    <w:rsid w:val="00C6384F"/>
    <w:rsid w:val="00C63E54"/>
    <w:rsid w:val="00C63F36"/>
    <w:rsid w:val="00C64905"/>
    <w:rsid w:val="00C64B20"/>
    <w:rsid w:val="00C64BCE"/>
    <w:rsid w:val="00C64D58"/>
    <w:rsid w:val="00C655FF"/>
    <w:rsid w:val="00C65A62"/>
    <w:rsid w:val="00C65F25"/>
    <w:rsid w:val="00C662E0"/>
    <w:rsid w:val="00C666C5"/>
    <w:rsid w:val="00C6686E"/>
    <w:rsid w:val="00C67C33"/>
    <w:rsid w:val="00C67D93"/>
    <w:rsid w:val="00C67E53"/>
    <w:rsid w:val="00C701E4"/>
    <w:rsid w:val="00C7021D"/>
    <w:rsid w:val="00C7187D"/>
    <w:rsid w:val="00C719A1"/>
    <w:rsid w:val="00C71A1E"/>
    <w:rsid w:val="00C721B3"/>
    <w:rsid w:val="00C7227E"/>
    <w:rsid w:val="00C7235B"/>
    <w:rsid w:val="00C72B91"/>
    <w:rsid w:val="00C738C4"/>
    <w:rsid w:val="00C7397E"/>
    <w:rsid w:val="00C73C69"/>
    <w:rsid w:val="00C73C71"/>
    <w:rsid w:val="00C747EE"/>
    <w:rsid w:val="00C74C42"/>
    <w:rsid w:val="00C74DC7"/>
    <w:rsid w:val="00C74FFA"/>
    <w:rsid w:val="00C7508F"/>
    <w:rsid w:val="00C75194"/>
    <w:rsid w:val="00C75544"/>
    <w:rsid w:val="00C75A84"/>
    <w:rsid w:val="00C75F43"/>
    <w:rsid w:val="00C768E1"/>
    <w:rsid w:val="00C76CFC"/>
    <w:rsid w:val="00C77154"/>
    <w:rsid w:val="00C7734C"/>
    <w:rsid w:val="00C77540"/>
    <w:rsid w:val="00C802E3"/>
    <w:rsid w:val="00C805DC"/>
    <w:rsid w:val="00C80F84"/>
    <w:rsid w:val="00C814FC"/>
    <w:rsid w:val="00C81A35"/>
    <w:rsid w:val="00C820DE"/>
    <w:rsid w:val="00C82173"/>
    <w:rsid w:val="00C8239F"/>
    <w:rsid w:val="00C823CE"/>
    <w:rsid w:val="00C82899"/>
    <w:rsid w:val="00C82B60"/>
    <w:rsid w:val="00C82CA5"/>
    <w:rsid w:val="00C82E1E"/>
    <w:rsid w:val="00C82E67"/>
    <w:rsid w:val="00C831AE"/>
    <w:rsid w:val="00C836FC"/>
    <w:rsid w:val="00C83FBE"/>
    <w:rsid w:val="00C84066"/>
    <w:rsid w:val="00C8448B"/>
    <w:rsid w:val="00C84C1D"/>
    <w:rsid w:val="00C853DC"/>
    <w:rsid w:val="00C85766"/>
    <w:rsid w:val="00C85FF1"/>
    <w:rsid w:val="00C86BA9"/>
    <w:rsid w:val="00C86F1F"/>
    <w:rsid w:val="00C8761C"/>
    <w:rsid w:val="00C87A05"/>
    <w:rsid w:val="00C87AF1"/>
    <w:rsid w:val="00C87E31"/>
    <w:rsid w:val="00C900E6"/>
    <w:rsid w:val="00C90C39"/>
    <w:rsid w:val="00C90D96"/>
    <w:rsid w:val="00C90F9C"/>
    <w:rsid w:val="00C91475"/>
    <w:rsid w:val="00C9209D"/>
    <w:rsid w:val="00C93BBF"/>
    <w:rsid w:val="00C93BDB"/>
    <w:rsid w:val="00C93D55"/>
    <w:rsid w:val="00C93DC0"/>
    <w:rsid w:val="00C941DB"/>
    <w:rsid w:val="00C949A6"/>
    <w:rsid w:val="00C94D5E"/>
    <w:rsid w:val="00C95005"/>
    <w:rsid w:val="00C95052"/>
    <w:rsid w:val="00C95482"/>
    <w:rsid w:val="00C95AE2"/>
    <w:rsid w:val="00C95E0C"/>
    <w:rsid w:val="00C96298"/>
    <w:rsid w:val="00C963FB"/>
    <w:rsid w:val="00C9682C"/>
    <w:rsid w:val="00C96B12"/>
    <w:rsid w:val="00C97918"/>
    <w:rsid w:val="00C979EC"/>
    <w:rsid w:val="00C97D8B"/>
    <w:rsid w:val="00C97FF1"/>
    <w:rsid w:val="00CA067B"/>
    <w:rsid w:val="00CA0AF7"/>
    <w:rsid w:val="00CA0F6F"/>
    <w:rsid w:val="00CA1392"/>
    <w:rsid w:val="00CA1560"/>
    <w:rsid w:val="00CA1647"/>
    <w:rsid w:val="00CA1C57"/>
    <w:rsid w:val="00CA1D4C"/>
    <w:rsid w:val="00CA2084"/>
    <w:rsid w:val="00CA31E8"/>
    <w:rsid w:val="00CA37FE"/>
    <w:rsid w:val="00CA3906"/>
    <w:rsid w:val="00CA39CC"/>
    <w:rsid w:val="00CA3D63"/>
    <w:rsid w:val="00CA3E5B"/>
    <w:rsid w:val="00CA4066"/>
    <w:rsid w:val="00CA48CB"/>
    <w:rsid w:val="00CA4A94"/>
    <w:rsid w:val="00CA4E7B"/>
    <w:rsid w:val="00CA4F01"/>
    <w:rsid w:val="00CA4F77"/>
    <w:rsid w:val="00CA500D"/>
    <w:rsid w:val="00CA51A9"/>
    <w:rsid w:val="00CA5624"/>
    <w:rsid w:val="00CA5668"/>
    <w:rsid w:val="00CA6404"/>
    <w:rsid w:val="00CA69AD"/>
    <w:rsid w:val="00CA6F77"/>
    <w:rsid w:val="00CA750E"/>
    <w:rsid w:val="00CA78D9"/>
    <w:rsid w:val="00CA7B85"/>
    <w:rsid w:val="00CB00D5"/>
    <w:rsid w:val="00CB04E0"/>
    <w:rsid w:val="00CB07CF"/>
    <w:rsid w:val="00CB0C3E"/>
    <w:rsid w:val="00CB0D42"/>
    <w:rsid w:val="00CB165E"/>
    <w:rsid w:val="00CB20ED"/>
    <w:rsid w:val="00CB228E"/>
    <w:rsid w:val="00CB252F"/>
    <w:rsid w:val="00CB2977"/>
    <w:rsid w:val="00CB2983"/>
    <w:rsid w:val="00CB299E"/>
    <w:rsid w:val="00CB29D7"/>
    <w:rsid w:val="00CB46BF"/>
    <w:rsid w:val="00CB4845"/>
    <w:rsid w:val="00CB5A80"/>
    <w:rsid w:val="00CB6127"/>
    <w:rsid w:val="00CB67D5"/>
    <w:rsid w:val="00CB6A8F"/>
    <w:rsid w:val="00CB6F40"/>
    <w:rsid w:val="00CB781E"/>
    <w:rsid w:val="00CB78FB"/>
    <w:rsid w:val="00CC042D"/>
    <w:rsid w:val="00CC066B"/>
    <w:rsid w:val="00CC0DC3"/>
    <w:rsid w:val="00CC0F7C"/>
    <w:rsid w:val="00CC173F"/>
    <w:rsid w:val="00CC1A71"/>
    <w:rsid w:val="00CC1F81"/>
    <w:rsid w:val="00CC2220"/>
    <w:rsid w:val="00CC27CE"/>
    <w:rsid w:val="00CC2801"/>
    <w:rsid w:val="00CC295C"/>
    <w:rsid w:val="00CC29EC"/>
    <w:rsid w:val="00CC2EFB"/>
    <w:rsid w:val="00CC36E9"/>
    <w:rsid w:val="00CC48BA"/>
    <w:rsid w:val="00CC4C3C"/>
    <w:rsid w:val="00CC4EE0"/>
    <w:rsid w:val="00CC5C5D"/>
    <w:rsid w:val="00CC5C88"/>
    <w:rsid w:val="00CC7233"/>
    <w:rsid w:val="00CC75B2"/>
    <w:rsid w:val="00CC7866"/>
    <w:rsid w:val="00CC7D59"/>
    <w:rsid w:val="00CD0939"/>
    <w:rsid w:val="00CD0BD3"/>
    <w:rsid w:val="00CD1097"/>
    <w:rsid w:val="00CD11B4"/>
    <w:rsid w:val="00CD1990"/>
    <w:rsid w:val="00CD19BB"/>
    <w:rsid w:val="00CD1AF5"/>
    <w:rsid w:val="00CD1E36"/>
    <w:rsid w:val="00CD2B4E"/>
    <w:rsid w:val="00CD301E"/>
    <w:rsid w:val="00CD30D6"/>
    <w:rsid w:val="00CD34F2"/>
    <w:rsid w:val="00CD3767"/>
    <w:rsid w:val="00CD43A8"/>
    <w:rsid w:val="00CD492E"/>
    <w:rsid w:val="00CD4D91"/>
    <w:rsid w:val="00CD50A2"/>
    <w:rsid w:val="00CD51F8"/>
    <w:rsid w:val="00CD58BC"/>
    <w:rsid w:val="00CD5FA9"/>
    <w:rsid w:val="00CD68DA"/>
    <w:rsid w:val="00CD6E69"/>
    <w:rsid w:val="00CD7337"/>
    <w:rsid w:val="00CD735C"/>
    <w:rsid w:val="00CD7448"/>
    <w:rsid w:val="00CD7523"/>
    <w:rsid w:val="00CD788D"/>
    <w:rsid w:val="00CD7F54"/>
    <w:rsid w:val="00CE0034"/>
    <w:rsid w:val="00CE08B1"/>
    <w:rsid w:val="00CE0D5A"/>
    <w:rsid w:val="00CE121B"/>
    <w:rsid w:val="00CE13BD"/>
    <w:rsid w:val="00CE1428"/>
    <w:rsid w:val="00CE143C"/>
    <w:rsid w:val="00CE1612"/>
    <w:rsid w:val="00CE1C0E"/>
    <w:rsid w:val="00CE1D40"/>
    <w:rsid w:val="00CE1F4A"/>
    <w:rsid w:val="00CE3C45"/>
    <w:rsid w:val="00CE3F26"/>
    <w:rsid w:val="00CE4116"/>
    <w:rsid w:val="00CE44BE"/>
    <w:rsid w:val="00CE458E"/>
    <w:rsid w:val="00CE4698"/>
    <w:rsid w:val="00CE5B7A"/>
    <w:rsid w:val="00CE5C2C"/>
    <w:rsid w:val="00CE62B7"/>
    <w:rsid w:val="00CE650A"/>
    <w:rsid w:val="00CE7303"/>
    <w:rsid w:val="00CE7899"/>
    <w:rsid w:val="00CF0B46"/>
    <w:rsid w:val="00CF0FCC"/>
    <w:rsid w:val="00CF1900"/>
    <w:rsid w:val="00CF2079"/>
    <w:rsid w:val="00CF2413"/>
    <w:rsid w:val="00CF2571"/>
    <w:rsid w:val="00CF2731"/>
    <w:rsid w:val="00CF2B1C"/>
    <w:rsid w:val="00CF2C5E"/>
    <w:rsid w:val="00CF338C"/>
    <w:rsid w:val="00CF37B5"/>
    <w:rsid w:val="00CF3C5D"/>
    <w:rsid w:val="00CF4B99"/>
    <w:rsid w:val="00CF4BDC"/>
    <w:rsid w:val="00CF5548"/>
    <w:rsid w:val="00CF5E0B"/>
    <w:rsid w:val="00CF61EA"/>
    <w:rsid w:val="00CF6263"/>
    <w:rsid w:val="00CF6351"/>
    <w:rsid w:val="00CF6D47"/>
    <w:rsid w:val="00CF71B9"/>
    <w:rsid w:val="00CF7C61"/>
    <w:rsid w:val="00CF7CC3"/>
    <w:rsid w:val="00D00788"/>
    <w:rsid w:val="00D00B5E"/>
    <w:rsid w:val="00D00DBD"/>
    <w:rsid w:val="00D01011"/>
    <w:rsid w:val="00D0144F"/>
    <w:rsid w:val="00D017C0"/>
    <w:rsid w:val="00D0221B"/>
    <w:rsid w:val="00D02AA8"/>
    <w:rsid w:val="00D02D5F"/>
    <w:rsid w:val="00D0336E"/>
    <w:rsid w:val="00D035AC"/>
    <w:rsid w:val="00D0397B"/>
    <w:rsid w:val="00D03FD8"/>
    <w:rsid w:val="00D04118"/>
    <w:rsid w:val="00D042E7"/>
    <w:rsid w:val="00D0450F"/>
    <w:rsid w:val="00D0458C"/>
    <w:rsid w:val="00D04592"/>
    <w:rsid w:val="00D045AA"/>
    <w:rsid w:val="00D047B3"/>
    <w:rsid w:val="00D04AD6"/>
    <w:rsid w:val="00D05F37"/>
    <w:rsid w:val="00D06540"/>
    <w:rsid w:val="00D065FE"/>
    <w:rsid w:val="00D0724B"/>
    <w:rsid w:val="00D076A8"/>
    <w:rsid w:val="00D077C9"/>
    <w:rsid w:val="00D07A89"/>
    <w:rsid w:val="00D07B3B"/>
    <w:rsid w:val="00D07DC0"/>
    <w:rsid w:val="00D103C2"/>
    <w:rsid w:val="00D112E8"/>
    <w:rsid w:val="00D112F9"/>
    <w:rsid w:val="00D11C42"/>
    <w:rsid w:val="00D11F46"/>
    <w:rsid w:val="00D1211B"/>
    <w:rsid w:val="00D127E7"/>
    <w:rsid w:val="00D1290B"/>
    <w:rsid w:val="00D13045"/>
    <w:rsid w:val="00D1365A"/>
    <w:rsid w:val="00D13D6E"/>
    <w:rsid w:val="00D14640"/>
    <w:rsid w:val="00D14CDE"/>
    <w:rsid w:val="00D152C0"/>
    <w:rsid w:val="00D15780"/>
    <w:rsid w:val="00D15943"/>
    <w:rsid w:val="00D15EBB"/>
    <w:rsid w:val="00D15EFF"/>
    <w:rsid w:val="00D15FC7"/>
    <w:rsid w:val="00D16346"/>
    <w:rsid w:val="00D16373"/>
    <w:rsid w:val="00D16C6C"/>
    <w:rsid w:val="00D16D50"/>
    <w:rsid w:val="00D16EE1"/>
    <w:rsid w:val="00D172D7"/>
    <w:rsid w:val="00D176D2"/>
    <w:rsid w:val="00D17C5D"/>
    <w:rsid w:val="00D206E1"/>
    <w:rsid w:val="00D20AF1"/>
    <w:rsid w:val="00D2187A"/>
    <w:rsid w:val="00D21EAD"/>
    <w:rsid w:val="00D22739"/>
    <w:rsid w:val="00D22E04"/>
    <w:rsid w:val="00D23C26"/>
    <w:rsid w:val="00D23FAC"/>
    <w:rsid w:val="00D253DE"/>
    <w:rsid w:val="00D25E8E"/>
    <w:rsid w:val="00D25FCE"/>
    <w:rsid w:val="00D266C2"/>
    <w:rsid w:val="00D27BBF"/>
    <w:rsid w:val="00D27DE7"/>
    <w:rsid w:val="00D27E71"/>
    <w:rsid w:val="00D3002C"/>
    <w:rsid w:val="00D3018F"/>
    <w:rsid w:val="00D30900"/>
    <w:rsid w:val="00D309DB"/>
    <w:rsid w:val="00D31288"/>
    <w:rsid w:val="00D3180B"/>
    <w:rsid w:val="00D31958"/>
    <w:rsid w:val="00D32288"/>
    <w:rsid w:val="00D325AF"/>
    <w:rsid w:val="00D32791"/>
    <w:rsid w:val="00D329D8"/>
    <w:rsid w:val="00D33278"/>
    <w:rsid w:val="00D332FF"/>
    <w:rsid w:val="00D333C8"/>
    <w:rsid w:val="00D336DA"/>
    <w:rsid w:val="00D3372F"/>
    <w:rsid w:val="00D33821"/>
    <w:rsid w:val="00D33A71"/>
    <w:rsid w:val="00D3420D"/>
    <w:rsid w:val="00D34D09"/>
    <w:rsid w:val="00D351F5"/>
    <w:rsid w:val="00D35E3F"/>
    <w:rsid w:val="00D3601A"/>
    <w:rsid w:val="00D361B7"/>
    <w:rsid w:val="00D363DB"/>
    <w:rsid w:val="00D36529"/>
    <w:rsid w:val="00D36973"/>
    <w:rsid w:val="00D369A2"/>
    <w:rsid w:val="00D36A63"/>
    <w:rsid w:val="00D36A65"/>
    <w:rsid w:val="00D36BB6"/>
    <w:rsid w:val="00D374FF"/>
    <w:rsid w:val="00D37571"/>
    <w:rsid w:val="00D4047A"/>
    <w:rsid w:val="00D404F0"/>
    <w:rsid w:val="00D4084E"/>
    <w:rsid w:val="00D42388"/>
    <w:rsid w:val="00D4275B"/>
    <w:rsid w:val="00D42F3B"/>
    <w:rsid w:val="00D43793"/>
    <w:rsid w:val="00D43B79"/>
    <w:rsid w:val="00D444D9"/>
    <w:rsid w:val="00D44C52"/>
    <w:rsid w:val="00D459CF"/>
    <w:rsid w:val="00D461E9"/>
    <w:rsid w:val="00D4659E"/>
    <w:rsid w:val="00D46625"/>
    <w:rsid w:val="00D475FD"/>
    <w:rsid w:val="00D47AFE"/>
    <w:rsid w:val="00D47C33"/>
    <w:rsid w:val="00D47FE8"/>
    <w:rsid w:val="00D501B8"/>
    <w:rsid w:val="00D50505"/>
    <w:rsid w:val="00D51BB5"/>
    <w:rsid w:val="00D51D60"/>
    <w:rsid w:val="00D51E50"/>
    <w:rsid w:val="00D52E81"/>
    <w:rsid w:val="00D567C1"/>
    <w:rsid w:val="00D56FBA"/>
    <w:rsid w:val="00D57406"/>
    <w:rsid w:val="00D5740B"/>
    <w:rsid w:val="00D57505"/>
    <w:rsid w:val="00D5793A"/>
    <w:rsid w:val="00D579A0"/>
    <w:rsid w:val="00D57D69"/>
    <w:rsid w:val="00D603EB"/>
    <w:rsid w:val="00D60480"/>
    <w:rsid w:val="00D6051E"/>
    <w:rsid w:val="00D605CA"/>
    <w:rsid w:val="00D60A4B"/>
    <w:rsid w:val="00D61679"/>
    <w:rsid w:val="00D61A2E"/>
    <w:rsid w:val="00D61AB2"/>
    <w:rsid w:val="00D6233E"/>
    <w:rsid w:val="00D62548"/>
    <w:rsid w:val="00D62E1F"/>
    <w:rsid w:val="00D6331B"/>
    <w:rsid w:val="00D63342"/>
    <w:rsid w:val="00D63ADA"/>
    <w:rsid w:val="00D63ECB"/>
    <w:rsid w:val="00D63F3D"/>
    <w:rsid w:val="00D64043"/>
    <w:rsid w:val="00D6439C"/>
    <w:rsid w:val="00D646C8"/>
    <w:rsid w:val="00D64801"/>
    <w:rsid w:val="00D64A01"/>
    <w:rsid w:val="00D64A66"/>
    <w:rsid w:val="00D64EA3"/>
    <w:rsid w:val="00D655FA"/>
    <w:rsid w:val="00D6585E"/>
    <w:rsid w:val="00D65CE3"/>
    <w:rsid w:val="00D65FDF"/>
    <w:rsid w:val="00D66157"/>
    <w:rsid w:val="00D66A93"/>
    <w:rsid w:val="00D66A9F"/>
    <w:rsid w:val="00D66BDD"/>
    <w:rsid w:val="00D6764F"/>
    <w:rsid w:val="00D707DA"/>
    <w:rsid w:val="00D70BA6"/>
    <w:rsid w:val="00D70EA4"/>
    <w:rsid w:val="00D7120A"/>
    <w:rsid w:val="00D71395"/>
    <w:rsid w:val="00D716CC"/>
    <w:rsid w:val="00D717F2"/>
    <w:rsid w:val="00D717FC"/>
    <w:rsid w:val="00D7185A"/>
    <w:rsid w:val="00D71A6E"/>
    <w:rsid w:val="00D71EB6"/>
    <w:rsid w:val="00D72946"/>
    <w:rsid w:val="00D72BE6"/>
    <w:rsid w:val="00D7322E"/>
    <w:rsid w:val="00D73289"/>
    <w:rsid w:val="00D7348F"/>
    <w:rsid w:val="00D73623"/>
    <w:rsid w:val="00D7378F"/>
    <w:rsid w:val="00D73F08"/>
    <w:rsid w:val="00D74903"/>
    <w:rsid w:val="00D74CE1"/>
    <w:rsid w:val="00D74FCC"/>
    <w:rsid w:val="00D75A68"/>
    <w:rsid w:val="00D75E52"/>
    <w:rsid w:val="00D75F92"/>
    <w:rsid w:val="00D760AA"/>
    <w:rsid w:val="00D76368"/>
    <w:rsid w:val="00D77532"/>
    <w:rsid w:val="00D77541"/>
    <w:rsid w:val="00D776EE"/>
    <w:rsid w:val="00D7778F"/>
    <w:rsid w:val="00D808A8"/>
    <w:rsid w:val="00D809AB"/>
    <w:rsid w:val="00D81310"/>
    <w:rsid w:val="00D814AC"/>
    <w:rsid w:val="00D81A94"/>
    <w:rsid w:val="00D827EB"/>
    <w:rsid w:val="00D82930"/>
    <w:rsid w:val="00D82A0C"/>
    <w:rsid w:val="00D82B19"/>
    <w:rsid w:val="00D837D3"/>
    <w:rsid w:val="00D8395E"/>
    <w:rsid w:val="00D83DF9"/>
    <w:rsid w:val="00D83E55"/>
    <w:rsid w:val="00D84467"/>
    <w:rsid w:val="00D84474"/>
    <w:rsid w:val="00D844E8"/>
    <w:rsid w:val="00D84919"/>
    <w:rsid w:val="00D850D4"/>
    <w:rsid w:val="00D85408"/>
    <w:rsid w:val="00D8580C"/>
    <w:rsid w:val="00D85B42"/>
    <w:rsid w:val="00D86146"/>
    <w:rsid w:val="00D8639E"/>
    <w:rsid w:val="00D86785"/>
    <w:rsid w:val="00D867B8"/>
    <w:rsid w:val="00D86D8B"/>
    <w:rsid w:val="00D87498"/>
    <w:rsid w:val="00D87529"/>
    <w:rsid w:val="00D87928"/>
    <w:rsid w:val="00D87B1A"/>
    <w:rsid w:val="00D90245"/>
    <w:rsid w:val="00D902E3"/>
    <w:rsid w:val="00D90375"/>
    <w:rsid w:val="00D90475"/>
    <w:rsid w:val="00D90FF2"/>
    <w:rsid w:val="00D91C57"/>
    <w:rsid w:val="00D91F5A"/>
    <w:rsid w:val="00D92261"/>
    <w:rsid w:val="00D9254A"/>
    <w:rsid w:val="00D92AB3"/>
    <w:rsid w:val="00D93F73"/>
    <w:rsid w:val="00D9507D"/>
    <w:rsid w:val="00D95087"/>
    <w:rsid w:val="00D95192"/>
    <w:rsid w:val="00D951D4"/>
    <w:rsid w:val="00D95976"/>
    <w:rsid w:val="00D96331"/>
    <w:rsid w:val="00D9647D"/>
    <w:rsid w:val="00D96B5E"/>
    <w:rsid w:val="00D96C76"/>
    <w:rsid w:val="00D96C78"/>
    <w:rsid w:val="00D97133"/>
    <w:rsid w:val="00D97194"/>
    <w:rsid w:val="00D972C7"/>
    <w:rsid w:val="00D976B4"/>
    <w:rsid w:val="00D97AD5"/>
    <w:rsid w:val="00DA0984"/>
    <w:rsid w:val="00DA0F8B"/>
    <w:rsid w:val="00DA0FE7"/>
    <w:rsid w:val="00DA18C9"/>
    <w:rsid w:val="00DA190F"/>
    <w:rsid w:val="00DA1C13"/>
    <w:rsid w:val="00DA2F68"/>
    <w:rsid w:val="00DA30DE"/>
    <w:rsid w:val="00DA312E"/>
    <w:rsid w:val="00DA3217"/>
    <w:rsid w:val="00DA386B"/>
    <w:rsid w:val="00DA4091"/>
    <w:rsid w:val="00DA4093"/>
    <w:rsid w:val="00DA4D40"/>
    <w:rsid w:val="00DA4ED8"/>
    <w:rsid w:val="00DA4FE5"/>
    <w:rsid w:val="00DA500F"/>
    <w:rsid w:val="00DA5355"/>
    <w:rsid w:val="00DA59E2"/>
    <w:rsid w:val="00DA5CC2"/>
    <w:rsid w:val="00DA5CC5"/>
    <w:rsid w:val="00DB01A6"/>
    <w:rsid w:val="00DB0943"/>
    <w:rsid w:val="00DB09E4"/>
    <w:rsid w:val="00DB0ACC"/>
    <w:rsid w:val="00DB0E8F"/>
    <w:rsid w:val="00DB12FA"/>
    <w:rsid w:val="00DB1FED"/>
    <w:rsid w:val="00DB2274"/>
    <w:rsid w:val="00DB2E89"/>
    <w:rsid w:val="00DB304C"/>
    <w:rsid w:val="00DB31FC"/>
    <w:rsid w:val="00DB3E13"/>
    <w:rsid w:val="00DB43A8"/>
    <w:rsid w:val="00DB4641"/>
    <w:rsid w:val="00DB497C"/>
    <w:rsid w:val="00DB4AC3"/>
    <w:rsid w:val="00DB5840"/>
    <w:rsid w:val="00DB5941"/>
    <w:rsid w:val="00DB61AA"/>
    <w:rsid w:val="00DB749D"/>
    <w:rsid w:val="00DB7D93"/>
    <w:rsid w:val="00DC0757"/>
    <w:rsid w:val="00DC0C5C"/>
    <w:rsid w:val="00DC0D77"/>
    <w:rsid w:val="00DC1576"/>
    <w:rsid w:val="00DC170C"/>
    <w:rsid w:val="00DC1892"/>
    <w:rsid w:val="00DC1D58"/>
    <w:rsid w:val="00DC264D"/>
    <w:rsid w:val="00DC28FF"/>
    <w:rsid w:val="00DC2A65"/>
    <w:rsid w:val="00DC2D2B"/>
    <w:rsid w:val="00DC2D74"/>
    <w:rsid w:val="00DC2F3F"/>
    <w:rsid w:val="00DC32A2"/>
    <w:rsid w:val="00DC3786"/>
    <w:rsid w:val="00DC3A5A"/>
    <w:rsid w:val="00DC3BA3"/>
    <w:rsid w:val="00DC42D7"/>
    <w:rsid w:val="00DC4310"/>
    <w:rsid w:val="00DC44B3"/>
    <w:rsid w:val="00DC44C2"/>
    <w:rsid w:val="00DC47F9"/>
    <w:rsid w:val="00DC4C17"/>
    <w:rsid w:val="00DC55FE"/>
    <w:rsid w:val="00DC5DB0"/>
    <w:rsid w:val="00DC6613"/>
    <w:rsid w:val="00DC665A"/>
    <w:rsid w:val="00DC6710"/>
    <w:rsid w:val="00DC6AC5"/>
    <w:rsid w:val="00DC7760"/>
    <w:rsid w:val="00DC7CA8"/>
    <w:rsid w:val="00DD0728"/>
    <w:rsid w:val="00DD0D74"/>
    <w:rsid w:val="00DD0F97"/>
    <w:rsid w:val="00DD152F"/>
    <w:rsid w:val="00DD1CF3"/>
    <w:rsid w:val="00DD2464"/>
    <w:rsid w:val="00DD29C4"/>
    <w:rsid w:val="00DD3712"/>
    <w:rsid w:val="00DD3787"/>
    <w:rsid w:val="00DD3B4E"/>
    <w:rsid w:val="00DD3EAD"/>
    <w:rsid w:val="00DD4414"/>
    <w:rsid w:val="00DD49A5"/>
    <w:rsid w:val="00DD5A4C"/>
    <w:rsid w:val="00DD5F41"/>
    <w:rsid w:val="00DD63E7"/>
    <w:rsid w:val="00DD6765"/>
    <w:rsid w:val="00DD6998"/>
    <w:rsid w:val="00DD6E81"/>
    <w:rsid w:val="00DD7AA2"/>
    <w:rsid w:val="00DE03AC"/>
    <w:rsid w:val="00DE069B"/>
    <w:rsid w:val="00DE09C2"/>
    <w:rsid w:val="00DE0C8B"/>
    <w:rsid w:val="00DE1ABA"/>
    <w:rsid w:val="00DE1B48"/>
    <w:rsid w:val="00DE1EEC"/>
    <w:rsid w:val="00DE2156"/>
    <w:rsid w:val="00DE2703"/>
    <w:rsid w:val="00DE2C1D"/>
    <w:rsid w:val="00DE37E8"/>
    <w:rsid w:val="00DE3D81"/>
    <w:rsid w:val="00DE46C4"/>
    <w:rsid w:val="00DE4A47"/>
    <w:rsid w:val="00DE4DD9"/>
    <w:rsid w:val="00DE4F05"/>
    <w:rsid w:val="00DE565D"/>
    <w:rsid w:val="00DE5990"/>
    <w:rsid w:val="00DE5A2A"/>
    <w:rsid w:val="00DE5C2C"/>
    <w:rsid w:val="00DE61AC"/>
    <w:rsid w:val="00DE66E0"/>
    <w:rsid w:val="00DE687F"/>
    <w:rsid w:val="00DE6931"/>
    <w:rsid w:val="00DE69FF"/>
    <w:rsid w:val="00DE6A76"/>
    <w:rsid w:val="00DE6D1D"/>
    <w:rsid w:val="00DE7E44"/>
    <w:rsid w:val="00DF0177"/>
    <w:rsid w:val="00DF02A5"/>
    <w:rsid w:val="00DF04C7"/>
    <w:rsid w:val="00DF0936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0A6"/>
    <w:rsid w:val="00DF42ED"/>
    <w:rsid w:val="00DF4C97"/>
    <w:rsid w:val="00DF52AC"/>
    <w:rsid w:val="00DF6DFB"/>
    <w:rsid w:val="00DF7264"/>
    <w:rsid w:val="00DF7EC8"/>
    <w:rsid w:val="00E00115"/>
    <w:rsid w:val="00E00508"/>
    <w:rsid w:val="00E0056F"/>
    <w:rsid w:val="00E005FC"/>
    <w:rsid w:val="00E006B8"/>
    <w:rsid w:val="00E008DF"/>
    <w:rsid w:val="00E01222"/>
    <w:rsid w:val="00E01629"/>
    <w:rsid w:val="00E017C7"/>
    <w:rsid w:val="00E020E7"/>
    <w:rsid w:val="00E0216D"/>
    <w:rsid w:val="00E02331"/>
    <w:rsid w:val="00E029E6"/>
    <w:rsid w:val="00E03512"/>
    <w:rsid w:val="00E0353B"/>
    <w:rsid w:val="00E037EF"/>
    <w:rsid w:val="00E0394A"/>
    <w:rsid w:val="00E04940"/>
    <w:rsid w:val="00E04D18"/>
    <w:rsid w:val="00E04E1B"/>
    <w:rsid w:val="00E04FA9"/>
    <w:rsid w:val="00E05233"/>
    <w:rsid w:val="00E0529F"/>
    <w:rsid w:val="00E05AC2"/>
    <w:rsid w:val="00E060C2"/>
    <w:rsid w:val="00E06679"/>
    <w:rsid w:val="00E06784"/>
    <w:rsid w:val="00E068B5"/>
    <w:rsid w:val="00E0720B"/>
    <w:rsid w:val="00E10D2D"/>
    <w:rsid w:val="00E10E68"/>
    <w:rsid w:val="00E110A4"/>
    <w:rsid w:val="00E11165"/>
    <w:rsid w:val="00E1172A"/>
    <w:rsid w:val="00E11D8B"/>
    <w:rsid w:val="00E12F0E"/>
    <w:rsid w:val="00E131A7"/>
    <w:rsid w:val="00E131AF"/>
    <w:rsid w:val="00E13609"/>
    <w:rsid w:val="00E13894"/>
    <w:rsid w:val="00E13E15"/>
    <w:rsid w:val="00E14707"/>
    <w:rsid w:val="00E14B26"/>
    <w:rsid w:val="00E14CB6"/>
    <w:rsid w:val="00E14D38"/>
    <w:rsid w:val="00E15270"/>
    <w:rsid w:val="00E15332"/>
    <w:rsid w:val="00E15C31"/>
    <w:rsid w:val="00E160E1"/>
    <w:rsid w:val="00E16105"/>
    <w:rsid w:val="00E16DE4"/>
    <w:rsid w:val="00E1759F"/>
    <w:rsid w:val="00E17BC0"/>
    <w:rsid w:val="00E201BF"/>
    <w:rsid w:val="00E20516"/>
    <w:rsid w:val="00E2082C"/>
    <w:rsid w:val="00E21B28"/>
    <w:rsid w:val="00E222E3"/>
    <w:rsid w:val="00E22316"/>
    <w:rsid w:val="00E223CE"/>
    <w:rsid w:val="00E242D5"/>
    <w:rsid w:val="00E24978"/>
    <w:rsid w:val="00E24982"/>
    <w:rsid w:val="00E24D98"/>
    <w:rsid w:val="00E253E1"/>
    <w:rsid w:val="00E25880"/>
    <w:rsid w:val="00E25D2B"/>
    <w:rsid w:val="00E25E33"/>
    <w:rsid w:val="00E25ED0"/>
    <w:rsid w:val="00E25F5B"/>
    <w:rsid w:val="00E2689B"/>
    <w:rsid w:val="00E26BB8"/>
    <w:rsid w:val="00E26CA2"/>
    <w:rsid w:val="00E26FC7"/>
    <w:rsid w:val="00E27656"/>
    <w:rsid w:val="00E27AF4"/>
    <w:rsid w:val="00E27FD4"/>
    <w:rsid w:val="00E300A4"/>
    <w:rsid w:val="00E306BC"/>
    <w:rsid w:val="00E30991"/>
    <w:rsid w:val="00E30AD2"/>
    <w:rsid w:val="00E31849"/>
    <w:rsid w:val="00E31C99"/>
    <w:rsid w:val="00E32799"/>
    <w:rsid w:val="00E328F4"/>
    <w:rsid w:val="00E32A71"/>
    <w:rsid w:val="00E32D99"/>
    <w:rsid w:val="00E33332"/>
    <w:rsid w:val="00E3376F"/>
    <w:rsid w:val="00E338A3"/>
    <w:rsid w:val="00E34152"/>
    <w:rsid w:val="00E353CF"/>
    <w:rsid w:val="00E3541C"/>
    <w:rsid w:val="00E35D1C"/>
    <w:rsid w:val="00E36115"/>
    <w:rsid w:val="00E36E91"/>
    <w:rsid w:val="00E376F0"/>
    <w:rsid w:val="00E40086"/>
    <w:rsid w:val="00E40457"/>
    <w:rsid w:val="00E40610"/>
    <w:rsid w:val="00E40642"/>
    <w:rsid w:val="00E414B4"/>
    <w:rsid w:val="00E415DC"/>
    <w:rsid w:val="00E416CE"/>
    <w:rsid w:val="00E416E1"/>
    <w:rsid w:val="00E41896"/>
    <w:rsid w:val="00E41B5B"/>
    <w:rsid w:val="00E429C6"/>
    <w:rsid w:val="00E42BFA"/>
    <w:rsid w:val="00E42C29"/>
    <w:rsid w:val="00E4354A"/>
    <w:rsid w:val="00E4380B"/>
    <w:rsid w:val="00E43A24"/>
    <w:rsid w:val="00E43EA2"/>
    <w:rsid w:val="00E451F4"/>
    <w:rsid w:val="00E453EA"/>
    <w:rsid w:val="00E45587"/>
    <w:rsid w:val="00E4568A"/>
    <w:rsid w:val="00E4569C"/>
    <w:rsid w:val="00E46119"/>
    <w:rsid w:val="00E461A8"/>
    <w:rsid w:val="00E46464"/>
    <w:rsid w:val="00E464D7"/>
    <w:rsid w:val="00E4703B"/>
    <w:rsid w:val="00E47403"/>
    <w:rsid w:val="00E47944"/>
    <w:rsid w:val="00E47960"/>
    <w:rsid w:val="00E47B68"/>
    <w:rsid w:val="00E47E32"/>
    <w:rsid w:val="00E50696"/>
    <w:rsid w:val="00E506B3"/>
    <w:rsid w:val="00E5077B"/>
    <w:rsid w:val="00E50E03"/>
    <w:rsid w:val="00E513BC"/>
    <w:rsid w:val="00E51A94"/>
    <w:rsid w:val="00E52EF4"/>
    <w:rsid w:val="00E532C6"/>
    <w:rsid w:val="00E53590"/>
    <w:rsid w:val="00E5372E"/>
    <w:rsid w:val="00E539E6"/>
    <w:rsid w:val="00E53D5B"/>
    <w:rsid w:val="00E540D1"/>
    <w:rsid w:val="00E54906"/>
    <w:rsid w:val="00E54BCA"/>
    <w:rsid w:val="00E55895"/>
    <w:rsid w:val="00E55F5A"/>
    <w:rsid w:val="00E561B5"/>
    <w:rsid w:val="00E562E4"/>
    <w:rsid w:val="00E56628"/>
    <w:rsid w:val="00E5682A"/>
    <w:rsid w:val="00E56A19"/>
    <w:rsid w:val="00E56C5D"/>
    <w:rsid w:val="00E56F1E"/>
    <w:rsid w:val="00E5733B"/>
    <w:rsid w:val="00E57BD0"/>
    <w:rsid w:val="00E57CED"/>
    <w:rsid w:val="00E57FB6"/>
    <w:rsid w:val="00E602F0"/>
    <w:rsid w:val="00E6092E"/>
    <w:rsid w:val="00E60938"/>
    <w:rsid w:val="00E609E3"/>
    <w:rsid w:val="00E60CBB"/>
    <w:rsid w:val="00E60D23"/>
    <w:rsid w:val="00E60FF4"/>
    <w:rsid w:val="00E614BD"/>
    <w:rsid w:val="00E614F8"/>
    <w:rsid w:val="00E61F74"/>
    <w:rsid w:val="00E620B0"/>
    <w:rsid w:val="00E62503"/>
    <w:rsid w:val="00E627AA"/>
    <w:rsid w:val="00E62DA3"/>
    <w:rsid w:val="00E63555"/>
    <w:rsid w:val="00E641AE"/>
    <w:rsid w:val="00E642B2"/>
    <w:rsid w:val="00E64403"/>
    <w:rsid w:val="00E6445C"/>
    <w:rsid w:val="00E64581"/>
    <w:rsid w:val="00E6461B"/>
    <w:rsid w:val="00E64767"/>
    <w:rsid w:val="00E64F52"/>
    <w:rsid w:val="00E65024"/>
    <w:rsid w:val="00E6567A"/>
    <w:rsid w:val="00E65871"/>
    <w:rsid w:val="00E65A12"/>
    <w:rsid w:val="00E65B20"/>
    <w:rsid w:val="00E65DD5"/>
    <w:rsid w:val="00E662C9"/>
    <w:rsid w:val="00E66309"/>
    <w:rsid w:val="00E66437"/>
    <w:rsid w:val="00E66DBC"/>
    <w:rsid w:val="00E671F6"/>
    <w:rsid w:val="00E67334"/>
    <w:rsid w:val="00E674E9"/>
    <w:rsid w:val="00E6792B"/>
    <w:rsid w:val="00E70630"/>
    <w:rsid w:val="00E70E3A"/>
    <w:rsid w:val="00E71292"/>
    <w:rsid w:val="00E71368"/>
    <w:rsid w:val="00E71659"/>
    <w:rsid w:val="00E71877"/>
    <w:rsid w:val="00E7207E"/>
    <w:rsid w:val="00E72080"/>
    <w:rsid w:val="00E72D4B"/>
    <w:rsid w:val="00E734C7"/>
    <w:rsid w:val="00E73560"/>
    <w:rsid w:val="00E73898"/>
    <w:rsid w:val="00E7395C"/>
    <w:rsid w:val="00E73A1E"/>
    <w:rsid w:val="00E73B20"/>
    <w:rsid w:val="00E73DAF"/>
    <w:rsid w:val="00E74817"/>
    <w:rsid w:val="00E7499C"/>
    <w:rsid w:val="00E74E63"/>
    <w:rsid w:val="00E751F7"/>
    <w:rsid w:val="00E753CF"/>
    <w:rsid w:val="00E75E45"/>
    <w:rsid w:val="00E76131"/>
    <w:rsid w:val="00E76741"/>
    <w:rsid w:val="00E76E03"/>
    <w:rsid w:val="00E7710A"/>
    <w:rsid w:val="00E77239"/>
    <w:rsid w:val="00E77412"/>
    <w:rsid w:val="00E77EFC"/>
    <w:rsid w:val="00E80530"/>
    <w:rsid w:val="00E805C1"/>
    <w:rsid w:val="00E806B1"/>
    <w:rsid w:val="00E808F1"/>
    <w:rsid w:val="00E80A9C"/>
    <w:rsid w:val="00E80E1E"/>
    <w:rsid w:val="00E81171"/>
    <w:rsid w:val="00E8122C"/>
    <w:rsid w:val="00E828D5"/>
    <w:rsid w:val="00E82981"/>
    <w:rsid w:val="00E829E0"/>
    <w:rsid w:val="00E8305B"/>
    <w:rsid w:val="00E83433"/>
    <w:rsid w:val="00E83C9D"/>
    <w:rsid w:val="00E85258"/>
    <w:rsid w:val="00E85BD6"/>
    <w:rsid w:val="00E86215"/>
    <w:rsid w:val="00E86298"/>
    <w:rsid w:val="00E86405"/>
    <w:rsid w:val="00E864BB"/>
    <w:rsid w:val="00E869A7"/>
    <w:rsid w:val="00E86AEA"/>
    <w:rsid w:val="00E873A7"/>
    <w:rsid w:val="00E8767F"/>
    <w:rsid w:val="00E90394"/>
    <w:rsid w:val="00E9057B"/>
    <w:rsid w:val="00E909C5"/>
    <w:rsid w:val="00E909D4"/>
    <w:rsid w:val="00E9111C"/>
    <w:rsid w:val="00E91248"/>
    <w:rsid w:val="00E914ED"/>
    <w:rsid w:val="00E915E7"/>
    <w:rsid w:val="00E918A6"/>
    <w:rsid w:val="00E91AA2"/>
    <w:rsid w:val="00E91C02"/>
    <w:rsid w:val="00E92174"/>
    <w:rsid w:val="00E921A9"/>
    <w:rsid w:val="00E92543"/>
    <w:rsid w:val="00E92B89"/>
    <w:rsid w:val="00E944E4"/>
    <w:rsid w:val="00E94689"/>
    <w:rsid w:val="00E94F21"/>
    <w:rsid w:val="00E950C1"/>
    <w:rsid w:val="00E9510C"/>
    <w:rsid w:val="00E95C81"/>
    <w:rsid w:val="00E95F11"/>
    <w:rsid w:val="00E964FF"/>
    <w:rsid w:val="00E96796"/>
    <w:rsid w:val="00E96CB4"/>
    <w:rsid w:val="00E97247"/>
    <w:rsid w:val="00E9729C"/>
    <w:rsid w:val="00E97422"/>
    <w:rsid w:val="00E974C9"/>
    <w:rsid w:val="00E9759C"/>
    <w:rsid w:val="00E9779C"/>
    <w:rsid w:val="00E97A87"/>
    <w:rsid w:val="00EA0502"/>
    <w:rsid w:val="00EA0C83"/>
    <w:rsid w:val="00EA0CFA"/>
    <w:rsid w:val="00EA0E2E"/>
    <w:rsid w:val="00EA0FB2"/>
    <w:rsid w:val="00EA1041"/>
    <w:rsid w:val="00EA11E4"/>
    <w:rsid w:val="00EA1C76"/>
    <w:rsid w:val="00EA1CE6"/>
    <w:rsid w:val="00EA268B"/>
    <w:rsid w:val="00EA26F5"/>
    <w:rsid w:val="00EA2934"/>
    <w:rsid w:val="00EA320E"/>
    <w:rsid w:val="00EA366C"/>
    <w:rsid w:val="00EA38CE"/>
    <w:rsid w:val="00EA420D"/>
    <w:rsid w:val="00EA4252"/>
    <w:rsid w:val="00EA4481"/>
    <w:rsid w:val="00EA46D7"/>
    <w:rsid w:val="00EA4BC0"/>
    <w:rsid w:val="00EA4EC2"/>
    <w:rsid w:val="00EA59CD"/>
    <w:rsid w:val="00EA5BB9"/>
    <w:rsid w:val="00EA5C4D"/>
    <w:rsid w:val="00EA663C"/>
    <w:rsid w:val="00EA6763"/>
    <w:rsid w:val="00EA6FFD"/>
    <w:rsid w:val="00EA72E7"/>
    <w:rsid w:val="00EB062A"/>
    <w:rsid w:val="00EB0706"/>
    <w:rsid w:val="00EB0BEA"/>
    <w:rsid w:val="00EB0D75"/>
    <w:rsid w:val="00EB0E28"/>
    <w:rsid w:val="00EB18B9"/>
    <w:rsid w:val="00EB1D17"/>
    <w:rsid w:val="00EB1E09"/>
    <w:rsid w:val="00EB304C"/>
    <w:rsid w:val="00EB370A"/>
    <w:rsid w:val="00EB3782"/>
    <w:rsid w:val="00EB461F"/>
    <w:rsid w:val="00EB49BB"/>
    <w:rsid w:val="00EB4BE0"/>
    <w:rsid w:val="00EB4C54"/>
    <w:rsid w:val="00EB4E35"/>
    <w:rsid w:val="00EB5651"/>
    <w:rsid w:val="00EB56FA"/>
    <w:rsid w:val="00EB5FE8"/>
    <w:rsid w:val="00EB6053"/>
    <w:rsid w:val="00EB6627"/>
    <w:rsid w:val="00EB73D2"/>
    <w:rsid w:val="00EB7593"/>
    <w:rsid w:val="00EB78BC"/>
    <w:rsid w:val="00EB7D13"/>
    <w:rsid w:val="00EB7E98"/>
    <w:rsid w:val="00EC0000"/>
    <w:rsid w:val="00EC0253"/>
    <w:rsid w:val="00EC0433"/>
    <w:rsid w:val="00EC090D"/>
    <w:rsid w:val="00EC0CB5"/>
    <w:rsid w:val="00EC0F95"/>
    <w:rsid w:val="00EC26E1"/>
    <w:rsid w:val="00EC2BEC"/>
    <w:rsid w:val="00EC2DBE"/>
    <w:rsid w:val="00EC3022"/>
    <w:rsid w:val="00EC302F"/>
    <w:rsid w:val="00EC35F6"/>
    <w:rsid w:val="00EC41F1"/>
    <w:rsid w:val="00EC4D88"/>
    <w:rsid w:val="00EC4EFC"/>
    <w:rsid w:val="00EC5719"/>
    <w:rsid w:val="00EC5A5E"/>
    <w:rsid w:val="00EC671B"/>
    <w:rsid w:val="00EC6A00"/>
    <w:rsid w:val="00EC74C9"/>
    <w:rsid w:val="00ED02F2"/>
    <w:rsid w:val="00ED047A"/>
    <w:rsid w:val="00ED07B2"/>
    <w:rsid w:val="00ED121A"/>
    <w:rsid w:val="00ED16CB"/>
    <w:rsid w:val="00ED172B"/>
    <w:rsid w:val="00ED18B7"/>
    <w:rsid w:val="00ED258A"/>
    <w:rsid w:val="00ED25B2"/>
    <w:rsid w:val="00ED28D5"/>
    <w:rsid w:val="00ED2BBF"/>
    <w:rsid w:val="00ED32F1"/>
    <w:rsid w:val="00ED3541"/>
    <w:rsid w:val="00ED3750"/>
    <w:rsid w:val="00ED4B99"/>
    <w:rsid w:val="00ED56F9"/>
    <w:rsid w:val="00ED5B95"/>
    <w:rsid w:val="00ED631F"/>
    <w:rsid w:val="00ED66EF"/>
    <w:rsid w:val="00ED71A8"/>
    <w:rsid w:val="00ED7360"/>
    <w:rsid w:val="00ED781B"/>
    <w:rsid w:val="00ED78F9"/>
    <w:rsid w:val="00ED7A2B"/>
    <w:rsid w:val="00EE0027"/>
    <w:rsid w:val="00EE0DCD"/>
    <w:rsid w:val="00EE1A95"/>
    <w:rsid w:val="00EE254A"/>
    <w:rsid w:val="00EE2623"/>
    <w:rsid w:val="00EE2653"/>
    <w:rsid w:val="00EE2892"/>
    <w:rsid w:val="00EE2F16"/>
    <w:rsid w:val="00EE4365"/>
    <w:rsid w:val="00EE4B22"/>
    <w:rsid w:val="00EE4D93"/>
    <w:rsid w:val="00EE5F94"/>
    <w:rsid w:val="00EE619D"/>
    <w:rsid w:val="00EE68C7"/>
    <w:rsid w:val="00EE7652"/>
    <w:rsid w:val="00EF0136"/>
    <w:rsid w:val="00EF091D"/>
    <w:rsid w:val="00EF0BFF"/>
    <w:rsid w:val="00EF0DF5"/>
    <w:rsid w:val="00EF12CC"/>
    <w:rsid w:val="00EF177D"/>
    <w:rsid w:val="00EF1B3F"/>
    <w:rsid w:val="00EF1BD8"/>
    <w:rsid w:val="00EF215D"/>
    <w:rsid w:val="00EF228B"/>
    <w:rsid w:val="00EF2328"/>
    <w:rsid w:val="00EF24E2"/>
    <w:rsid w:val="00EF339B"/>
    <w:rsid w:val="00EF33F9"/>
    <w:rsid w:val="00EF3A6D"/>
    <w:rsid w:val="00EF44F3"/>
    <w:rsid w:val="00EF4C3F"/>
    <w:rsid w:val="00EF50D0"/>
    <w:rsid w:val="00EF54E9"/>
    <w:rsid w:val="00EF5B37"/>
    <w:rsid w:val="00EF6089"/>
    <w:rsid w:val="00EF6968"/>
    <w:rsid w:val="00EF6C57"/>
    <w:rsid w:val="00EF6ED0"/>
    <w:rsid w:val="00EF7043"/>
    <w:rsid w:val="00F004EC"/>
    <w:rsid w:val="00F008AE"/>
    <w:rsid w:val="00F0104A"/>
    <w:rsid w:val="00F012BF"/>
    <w:rsid w:val="00F015B7"/>
    <w:rsid w:val="00F01863"/>
    <w:rsid w:val="00F01A68"/>
    <w:rsid w:val="00F01CB8"/>
    <w:rsid w:val="00F01DFB"/>
    <w:rsid w:val="00F02553"/>
    <w:rsid w:val="00F029A1"/>
    <w:rsid w:val="00F02B2B"/>
    <w:rsid w:val="00F02BF6"/>
    <w:rsid w:val="00F02C04"/>
    <w:rsid w:val="00F02E1F"/>
    <w:rsid w:val="00F0346E"/>
    <w:rsid w:val="00F03586"/>
    <w:rsid w:val="00F03B25"/>
    <w:rsid w:val="00F04D80"/>
    <w:rsid w:val="00F05594"/>
    <w:rsid w:val="00F05D92"/>
    <w:rsid w:val="00F066C9"/>
    <w:rsid w:val="00F068F1"/>
    <w:rsid w:val="00F105AA"/>
    <w:rsid w:val="00F10BB8"/>
    <w:rsid w:val="00F10D2D"/>
    <w:rsid w:val="00F1128D"/>
    <w:rsid w:val="00F11423"/>
    <w:rsid w:val="00F116F9"/>
    <w:rsid w:val="00F117D9"/>
    <w:rsid w:val="00F11B2C"/>
    <w:rsid w:val="00F11E59"/>
    <w:rsid w:val="00F1226C"/>
    <w:rsid w:val="00F12404"/>
    <w:rsid w:val="00F1262E"/>
    <w:rsid w:val="00F12641"/>
    <w:rsid w:val="00F12CDC"/>
    <w:rsid w:val="00F131F8"/>
    <w:rsid w:val="00F13832"/>
    <w:rsid w:val="00F13AEF"/>
    <w:rsid w:val="00F1427C"/>
    <w:rsid w:val="00F14292"/>
    <w:rsid w:val="00F1433D"/>
    <w:rsid w:val="00F1464B"/>
    <w:rsid w:val="00F146F4"/>
    <w:rsid w:val="00F14F9B"/>
    <w:rsid w:val="00F15191"/>
    <w:rsid w:val="00F15818"/>
    <w:rsid w:val="00F15B11"/>
    <w:rsid w:val="00F15BBF"/>
    <w:rsid w:val="00F15C6B"/>
    <w:rsid w:val="00F16217"/>
    <w:rsid w:val="00F16842"/>
    <w:rsid w:val="00F16C06"/>
    <w:rsid w:val="00F16E6A"/>
    <w:rsid w:val="00F179AF"/>
    <w:rsid w:val="00F2027F"/>
    <w:rsid w:val="00F209B3"/>
    <w:rsid w:val="00F20A92"/>
    <w:rsid w:val="00F20CF4"/>
    <w:rsid w:val="00F21137"/>
    <w:rsid w:val="00F21150"/>
    <w:rsid w:val="00F21259"/>
    <w:rsid w:val="00F2153A"/>
    <w:rsid w:val="00F21833"/>
    <w:rsid w:val="00F22277"/>
    <w:rsid w:val="00F22301"/>
    <w:rsid w:val="00F223BE"/>
    <w:rsid w:val="00F22882"/>
    <w:rsid w:val="00F2320F"/>
    <w:rsid w:val="00F2350E"/>
    <w:rsid w:val="00F23A9E"/>
    <w:rsid w:val="00F23C44"/>
    <w:rsid w:val="00F24574"/>
    <w:rsid w:val="00F24D7E"/>
    <w:rsid w:val="00F25036"/>
    <w:rsid w:val="00F2507C"/>
    <w:rsid w:val="00F26482"/>
    <w:rsid w:val="00F26812"/>
    <w:rsid w:val="00F26AD5"/>
    <w:rsid w:val="00F26E24"/>
    <w:rsid w:val="00F277DF"/>
    <w:rsid w:val="00F300BA"/>
    <w:rsid w:val="00F3079F"/>
    <w:rsid w:val="00F308A5"/>
    <w:rsid w:val="00F3121D"/>
    <w:rsid w:val="00F31229"/>
    <w:rsid w:val="00F3165A"/>
    <w:rsid w:val="00F320F9"/>
    <w:rsid w:val="00F3214C"/>
    <w:rsid w:val="00F327DD"/>
    <w:rsid w:val="00F32A57"/>
    <w:rsid w:val="00F32B60"/>
    <w:rsid w:val="00F3372B"/>
    <w:rsid w:val="00F3378D"/>
    <w:rsid w:val="00F35046"/>
    <w:rsid w:val="00F35223"/>
    <w:rsid w:val="00F357F2"/>
    <w:rsid w:val="00F35BD2"/>
    <w:rsid w:val="00F35F73"/>
    <w:rsid w:val="00F361D8"/>
    <w:rsid w:val="00F36508"/>
    <w:rsid w:val="00F3662A"/>
    <w:rsid w:val="00F36CB5"/>
    <w:rsid w:val="00F370B8"/>
    <w:rsid w:val="00F37EEA"/>
    <w:rsid w:val="00F40732"/>
    <w:rsid w:val="00F414DC"/>
    <w:rsid w:val="00F41746"/>
    <w:rsid w:val="00F41E08"/>
    <w:rsid w:val="00F42002"/>
    <w:rsid w:val="00F4233E"/>
    <w:rsid w:val="00F4274F"/>
    <w:rsid w:val="00F427D9"/>
    <w:rsid w:val="00F43556"/>
    <w:rsid w:val="00F43565"/>
    <w:rsid w:val="00F43E90"/>
    <w:rsid w:val="00F441AF"/>
    <w:rsid w:val="00F4485B"/>
    <w:rsid w:val="00F45075"/>
    <w:rsid w:val="00F45671"/>
    <w:rsid w:val="00F45B8D"/>
    <w:rsid w:val="00F45CA3"/>
    <w:rsid w:val="00F45F91"/>
    <w:rsid w:val="00F460E6"/>
    <w:rsid w:val="00F46FA3"/>
    <w:rsid w:val="00F4742C"/>
    <w:rsid w:val="00F505DC"/>
    <w:rsid w:val="00F50999"/>
    <w:rsid w:val="00F50C48"/>
    <w:rsid w:val="00F50D6F"/>
    <w:rsid w:val="00F5104C"/>
    <w:rsid w:val="00F52417"/>
    <w:rsid w:val="00F52962"/>
    <w:rsid w:val="00F52D00"/>
    <w:rsid w:val="00F52D3B"/>
    <w:rsid w:val="00F532AE"/>
    <w:rsid w:val="00F533E3"/>
    <w:rsid w:val="00F53D5E"/>
    <w:rsid w:val="00F547D5"/>
    <w:rsid w:val="00F549A2"/>
    <w:rsid w:val="00F54ADB"/>
    <w:rsid w:val="00F5555D"/>
    <w:rsid w:val="00F55680"/>
    <w:rsid w:val="00F5569D"/>
    <w:rsid w:val="00F558DE"/>
    <w:rsid w:val="00F55DFA"/>
    <w:rsid w:val="00F5634E"/>
    <w:rsid w:val="00F5642C"/>
    <w:rsid w:val="00F56CE3"/>
    <w:rsid w:val="00F56ED0"/>
    <w:rsid w:val="00F5730F"/>
    <w:rsid w:val="00F5794D"/>
    <w:rsid w:val="00F57D1E"/>
    <w:rsid w:val="00F60F10"/>
    <w:rsid w:val="00F60FE9"/>
    <w:rsid w:val="00F60FFB"/>
    <w:rsid w:val="00F616E7"/>
    <w:rsid w:val="00F61E60"/>
    <w:rsid w:val="00F62584"/>
    <w:rsid w:val="00F631CA"/>
    <w:rsid w:val="00F634E3"/>
    <w:rsid w:val="00F63879"/>
    <w:rsid w:val="00F648F6"/>
    <w:rsid w:val="00F655F6"/>
    <w:rsid w:val="00F657A9"/>
    <w:rsid w:val="00F6606F"/>
    <w:rsid w:val="00F661B0"/>
    <w:rsid w:val="00F66431"/>
    <w:rsid w:val="00F665CC"/>
    <w:rsid w:val="00F6705F"/>
    <w:rsid w:val="00F67212"/>
    <w:rsid w:val="00F677A3"/>
    <w:rsid w:val="00F7043B"/>
    <w:rsid w:val="00F70507"/>
    <w:rsid w:val="00F72A05"/>
    <w:rsid w:val="00F732EF"/>
    <w:rsid w:val="00F733DD"/>
    <w:rsid w:val="00F73786"/>
    <w:rsid w:val="00F737C8"/>
    <w:rsid w:val="00F73E75"/>
    <w:rsid w:val="00F73FC4"/>
    <w:rsid w:val="00F74941"/>
    <w:rsid w:val="00F74BDD"/>
    <w:rsid w:val="00F759A0"/>
    <w:rsid w:val="00F759A3"/>
    <w:rsid w:val="00F759B5"/>
    <w:rsid w:val="00F75CFC"/>
    <w:rsid w:val="00F76144"/>
    <w:rsid w:val="00F762C5"/>
    <w:rsid w:val="00F763E1"/>
    <w:rsid w:val="00F76497"/>
    <w:rsid w:val="00F77A4B"/>
    <w:rsid w:val="00F77B49"/>
    <w:rsid w:val="00F80012"/>
    <w:rsid w:val="00F800F1"/>
    <w:rsid w:val="00F803C5"/>
    <w:rsid w:val="00F81305"/>
    <w:rsid w:val="00F8178E"/>
    <w:rsid w:val="00F818A8"/>
    <w:rsid w:val="00F81F05"/>
    <w:rsid w:val="00F83105"/>
    <w:rsid w:val="00F83138"/>
    <w:rsid w:val="00F835A1"/>
    <w:rsid w:val="00F83645"/>
    <w:rsid w:val="00F84210"/>
    <w:rsid w:val="00F84488"/>
    <w:rsid w:val="00F84505"/>
    <w:rsid w:val="00F84559"/>
    <w:rsid w:val="00F856D2"/>
    <w:rsid w:val="00F85916"/>
    <w:rsid w:val="00F85F26"/>
    <w:rsid w:val="00F8605B"/>
    <w:rsid w:val="00F86067"/>
    <w:rsid w:val="00F86213"/>
    <w:rsid w:val="00F86341"/>
    <w:rsid w:val="00F86D23"/>
    <w:rsid w:val="00F87F15"/>
    <w:rsid w:val="00F87FDB"/>
    <w:rsid w:val="00F904DD"/>
    <w:rsid w:val="00F90E86"/>
    <w:rsid w:val="00F91B47"/>
    <w:rsid w:val="00F92184"/>
    <w:rsid w:val="00F92E2C"/>
    <w:rsid w:val="00F92F9F"/>
    <w:rsid w:val="00F935F5"/>
    <w:rsid w:val="00F9360A"/>
    <w:rsid w:val="00F93687"/>
    <w:rsid w:val="00F939CD"/>
    <w:rsid w:val="00F939FE"/>
    <w:rsid w:val="00F93A29"/>
    <w:rsid w:val="00F93FBE"/>
    <w:rsid w:val="00F9431B"/>
    <w:rsid w:val="00F94458"/>
    <w:rsid w:val="00F9458A"/>
    <w:rsid w:val="00F94672"/>
    <w:rsid w:val="00F94D8F"/>
    <w:rsid w:val="00F95288"/>
    <w:rsid w:val="00F953A6"/>
    <w:rsid w:val="00F95AE2"/>
    <w:rsid w:val="00F9604B"/>
    <w:rsid w:val="00F96634"/>
    <w:rsid w:val="00F96873"/>
    <w:rsid w:val="00F969A5"/>
    <w:rsid w:val="00F970BC"/>
    <w:rsid w:val="00F970C6"/>
    <w:rsid w:val="00F972B9"/>
    <w:rsid w:val="00F97471"/>
    <w:rsid w:val="00F9787A"/>
    <w:rsid w:val="00F97E08"/>
    <w:rsid w:val="00F97F30"/>
    <w:rsid w:val="00FA03EB"/>
    <w:rsid w:val="00FA09EB"/>
    <w:rsid w:val="00FA0AA8"/>
    <w:rsid w:val="00FA0C44"/>
    <w:rsid w:val="00FA14D9"/>
    <w:rsid w:val="00FA1512"/>
    <w:rsid w:val="00FA1523"/>
    <w:rsid w:val="00FA1A92"/>
    <w:rsid w:val="00FA231E"/>
    <w:rsid w:val="00FA25C1"/>
    <w:rsid w:val="00FA269A"/>
    <w:rsid w:val="00FA2E26"/>
    <w:rsid w:val="00FA38ED"/>
    <w:rsid w:val="00FA40ED"/>
    <w:rsid w:val="00FA451F"/>
    <w:rsid w:val="00FA47DD"/>
    <w:rsid w:val="00FA48E0"/>
    <w:rsid w:val="00FA4EA5"/>
    <w:rsid w:val="00FA512E"/>
    <w:rsid w:val="00FA52F8"/>
    <w:rsid w:val="00FA5362"/>
    <w:rsid w:val="00FA56CC"/>
    <w:rsid w:val="00FA668C"/>
    <w:rsid w:val="00FA6FB8"/>
    <w:rsid w:val="00FA755E"/>
    <w:rsid w:val="00FA75A4"/>
    <w:rsid w:val="00FA7726"/>
    <w:rsid w:val="00FA7962"/>
    <w:rsid w:val="00FA7A59"/>
    <w:rsid w:val="00FB018F"/>
    <w:rsid w:val="00FB0DEA"/>
    <w:rsid w:val="00FB14A4"/>
    <w:rsid w:val="00FB1A6A"/>
    <w:rsid w:val="00FB1F3C"/>
    <w:rsid w:val="00FB2456"/>
    <w:rsid w:val="00FB2C3B"/>
    <w:rsid w:val="00FB330E"/>
    <w:rsid w:val="00FB3997"/>
    <w:rsid w:val="00FB3F53"/>
    <w:rsid w:val="00FB49D7"/>
    <w:rsid w:val="00FB4DC1"/>
    <w:rsid w:val="00FB5178"/>
    <w:rsid w:val="00FB5212"/>
    <w:rsid w:val="00FB561D"/>
    <w:rsid w:val="00FB6F01"/>
    <w:rsid w:val="00FB7210"/>
    <w:rsid w:val="00FB7A29"/>
    <w:rsid w:val="00FC0068"/>
    <w:rsid w:val="00FC130C"/>
    <w:rsid w:val="00FC1C69"/>
    <w:rsid w:val="00FC1F10"/>
    <w:rsid w:val="00FC1FFD"/>
    <w:rsid w:val="00FC2917"/>
    <w:rsid w:val="00FC2DC7"/>
    <w:rsid w:val="00FC3847"/>
    <w:rsid w:val="00FC3D41"/>
    <w:rsid w:val="00FC4588"/>
    <w:rsid w:val="00FC5273"/>
    <w:rsid w:val="00FC664C"/>
    <w:rsid w:val="00FC69F7"/>
    <w:rsid w:val="00FC6CE3"/>
    <w:rsid w:val="00FC746D"/>
    <w:rsid w:val="00FD0232"/>
    <w:rsid w:val="00FD0590"/>
    <w:rsid w:val="00FD05B9"/>
    <w:rsid w:val="00FD0827"/>
    <w:rsid w:val="00FD11AB"/>
    <w:rsid w:val="00FD15D3"/>
    <w:rsid w:val="00FD1827"/>
    <w:rsid w:val="00FD1963"/>
    <w:rsid w:val="00FD1D6A"/>
    <w:rsid w:val="00FD22F4"/>
    <w:rsid w:val="00FD2630"/>
    <w:rsid w:val="00FD2EE7"/>
    <w:rsid w:val="00FD359F"/>
    <w:rsid w:val="00FD3F6F"/>
    <w:rsid w:val="00FD41A3"/>
    <w:rsid w:val="00FD4BB8"/>
    <w:rsid w:val="00FD5420"/>
    <w:rsid w:val="00FD572A"/>
    <w:rsid w:val="00FD58A5"/>
    <w:rsid w:val="00FD5F61"/>
    <w:rsid w:val="00FD6141"/>
    <w:rsid w:val="00FD64BA"/>
    <w:rsid w:val="00FD6B48"/>
    <w:rsid w:val="00FD6E42"/>
    <w:rsid w:val="00FD7866"/>
    <w:rsid w:val="00FE0173"/>
    <w:rsid w:val="00FE0499"/>
    <w:rsid w:val="00FE0D45"/>
    <w:rsid w:val="00FE0D5D"/>
    <w:rsid w:val="00FE1123"/>
    <w:rsid w:val="00FE27E7"/>
    <w:rsid w:val="00FE31E6"/>
    <w:rsid w:val="00FE3915"/>
    <w:rsid w:val="00FE437E"/>
    <w:rsid w:val="00FE4794"/>
    <w:rsid w:val="00FE4C80"/>
    <w:rsid w:val="00FE5DD1"/>
    <w:rsid w:val="00FE6846"/>
    <w:rsid w:val="00FE6A10"/>
    <w:rsid w:val="00FE6EA8"/>
    <w:rsid w:val="00FE79CF"/>
    <w:rsid w:val="00FE7E0E"/>
    <w:rsid w:val="00FE7F18"/>
    <w:rsid w:val="00FF075F"/>
    <w:rsid w:val="00FF1792"/>
    <w:rsid w:val="00FF1A26"/>
    <w:rsid w:val="00FF1C54"/>
    <w:rsid w:val="00FF2FE5"/>
    <w:rsid w:val="00FF3456"/>
    <w:rsid w:val="00FF3519"/>
    <w:rsid w:val="00FF3DE5"/>
    <w:rsid w:val="00FF3EBB"/>
    <w:rsid w:val="00FF45CC"/>
    <w:rsid w:val="00FF45EF"/>
    <w:rsid w:val="00FF49F0"/>
    <w:rsid w:val="00FF4C73"/>
    <w:rsid w:val="00FF4CE0"/>
    <w:rsid w:val="00FF5A3F"/>
    <w:rsid w:val="00FF5A95"/>
    <w:rsid w:val="00FF7C2E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48D1EDC4-468D-45E0-ABC7-65346FB0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3B0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707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28"/>
      <w:szCs w:val="28"/>
    </w:rPr>
  </w:style>
  <w:style w:type="character" w:customStyle="1" w:styleId="AccPolicyHeadingChar">
    <w:name w:val="Acc Policy Heading Char"/>
    <w:link w:val="AccPolicyHeading"/>
    <w:rsid w:val="00870793"/>
    <w:rPr>
      <w:rFonts w:ascii="Angsana New" w:hAnsi="Angsana New"/>
      <w:b/>
      <w:bCs/>
      <w:i/>
      <w:iCs/>
      <w:sz w:val="28"/>
      <w:szCs w:val="28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T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5F4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character" w:customStyle="1" w:styleId="Heading2Char">
    <w:name w:val="Heading 2 Char"/>
    <w:basedOn w:val="DefaultParagraphFont"/>
    <w:link w:val="Heading2"/>
    <w:rsid w:val="00B47C6D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7F7C0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85F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A5DD2"/>
    <w:rPr>
      <w:rFonts w:cs="Times New Roman"/>
      <w:sz w:val="22"/>
      <w:lang w:val="en-GB" w:bidi="ar-SA"/>
    </w:rPr>
  </w:style>
  <w:style w:type="character" w:customStyle="1" w:styleId="AccPolicyalternativeChar">
    <w:name w:val="Acc Policy alternative Char"/>
    <w:basedOn w:val="AccPolicysubheadChar"/>
    <w:rsid w:val="00FA7A59"/>
    <w:rPr>
      <w:rFonts w:ascii="Angsana New" w:eastAsia="Calibri" w:hAnsi="Angsana New"/>
      <w:bCs/>
      <w:i/>
      <w:iCs/>
      <w:sz w:val="22"/>
      <w:szCs w:val="22"/>
      <w:lang w:val="en-US" w:eastAsia="en-GB" w:bidi="th-TH"/>
    </w:rPr>
  </w:style>
  <w:style w:type="paragraph" w:styleId="CommentSubject">
    <w:name w:val="annotation subject"/>
    <w:basedOn w:val="CommentText"/>
    <w:next w:val="CommentText"/>
    <w:link w:val="CommentSubjectChar"/>
    <w:rsid w:val="006C3D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C3DD3"/>
    <w:rPr>
      <w:rFonts w:ascii="Arial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r.sanook.com/clickstat.php?linkid=79874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melink.net/company/ns-og-energy-solutions-thailand-ltd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FF320F-3E2A-438E-B438-D74F86DB6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54</Pages>
  <Words>13572</Words>
  <Characters>56899</Characters>
  <Application>Microsoft Office Word</Application>
  <DocSecurity>0</DocSecurity>
  <Lines>474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PLC.</vt:lpstr>
    </vt:vector>
  </TitlesOfParts>
  <Company>Toshiba</Company>
  <LinksUpToDate>false</LinksUpToDate>
  <CharactersWithSpaces>70331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PLC.</dc:title>
  <dc:subject/>
  <dc:creator>ladawan_e76</dc:creator>
  <cp:keywords/>
  <dc:description/>
  <cp:lastModifiedBy>Somjai, Nigonyanont</cp:lastModifiedBy>
  <cp:revision>3</cp:revision>
  <cp:lastPrinted>2022-05-17T08:59:00Z</cp:lastPrinted>
  <dcterms:created xsi:type="dcterms:W3CDTF">2022-05-20T06:19:00Z</dcterms:created>
  <dcterms:modified xsi:type="dcterms:W3CDTF">2022-05-20T06:23:00Z</dcterms:modified>
</cp:coreProperties>
</file>