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E2D7" w14:textId="423DF7CA" w:rsidR="00403740" w:rsidRPr="009670C0" w:rsidRDefault="00403740" w:rsidP="008B6186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หมายเหตุ</w:t>
      </w:r>
      <w:r w:rsidR="008B6186"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สารบัญ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    </w:t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ab/>
        <w:t>หน้า</w:t>
      </w:r>
    </w:p>
    <w:sdt>
      <w:sdtPr>
        <w:rPr>
          <w:rFonts w:asciiTheme="majorBidi" w:hAnsiTheme="majorBidi" w:cs="Times New Roman"/>
          <w:sz w:val="26"/>
          <w:szCs w:val="26"/>
        </w:rPr>
        <w:id w:val="-10704263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186DC95" w14:textId="054671BD" w:rsidR="00964082" w:rsidRPr="009670C0" w:rsidRDefault="00BB4F7F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r w:rsidRPr="009670C0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fldChar w:fldCharType="begin"/>
          </w:r>
          <w:r w:rsidRPr="009670C0">
            <w:rPr>
              <w:rStyle w:val="Hyperlink"/>
              <w:rFonts w:asciiTheme="majorBidi" w:hAnsiTheme="majorBidi" w:cs="Angsana New"/>
              <w:noProof/>
              <w:sz w:val="26"/>
              <w:szCs w:val="26"/>
              <w:cs/>
              <w:lang w:val="th-TH"/>
            </w:rPr>
            <w:instrText xml:space="preserve"> TOC \o "</w:instrText>
          </w:r>
          <w:r w:rsidRPr="009670C0">
            <w:rPr>
              <w:rStyle w:val="Hyperlink"/>
              <w:rFonts w:asciiTheme="majorBidi" w:hAnsiTheme="majorBidi"/>
              <w:noProof/>
              <w:sz w:val="26"/>
              <w:szCs w:val="26"/>
              <w:cs/>
              <w:lang w:val="th-TH"/>
            </w:rPr>
            <w:instrText xml:space="preserve">1-3" </w:instrText>
          </w:r>
          <w:r w:rsidRPr="009670C0">
            <w:rPr>
              <w:rStyle w:val="Hyperlink"/>
              <w:rFonts w:asciiTheme="majorBidi" w:hAnsiTheme="majorBidi" w:cs="Angsana New"/>
              <w:noProof/>
              <w:sz w:val="26"/>
              <w:szCs w:val="26"/>
              <w:cs/>
              <w:lang w:val="th-TH"/>
            </w:rPr>
            <w:instrText xml:space="preserve">\h \z \u </w:instrText>
          </w:r>
          <w:r w:rsidRPr="009670C0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fldChar w:fldCharType="separate"/>
          </w:r>
          <w:hyperlink w:anchor="_Toc33611504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ข้อมูลทั่วไป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1435EB" w:rsidRPr="009670C0">
            <w:rPr>
              <w:rFonts w:asciiTheme="majorBidi" w:hAnsiTheme="majorBidi" w:hint="cs"/>
              <w:noProof/>
              <w:sz w:val="26"/>
              <w:szCs w:val="26"/>
            </w:rPr>
            <w:t>19</w:t>
          </w:r>
        </w:p>
        <w:p w14:paraId="3DC925E2" w14:textId="7A861142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hAnsiTheme="majorBidi"/>
              <w:noProof/>
              <w:sz w:val="26"/>
              <w:szCs w:val="26"/>
            </w:rPr>
          </w:pPr>
          <w:hyperlink w:anchor="_Toc33611505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1435EB" w:rsidRPr="009670C0">
            <w:rPr>
              <w:rFonts w:asciiTheme="majorBidi" w:hAnsiTheme="majorBidi" w:hint="cs"/>
              <w:noProof/>
              <w:sz w:val="26"/>
              <w:szCs w:val="26"/>
            </w:rPr>
            <w:t>19</w:t>
          </w:r>
        </w:p>
        <w:p w14:paraId="66D5EB92" w14:textId="560720F1" w:rsidR="00216862" w:rsidRPr="009670C0" w:rsidRDefault="001435EB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Style w:val="Hyperlink"/>
              <w:rFonts w:asciiTheme="majorBidi" w:hAnsiTheme="majorBidi"/>
              <w:noProof/>
              <w:cs/>
              <w:lang w:val="th-TH"/>
            </w:rPr>
          </w:pPr>
          <w:r w:rsidRPr="009670C0">
            <w:rPr>
              <w:rFonts w:asciiTheme="majorBidi" w:eastAsiaTheme="minorEastAsia" w:hAnsiTheme="majorBidi"/>
              <w:noProof/>
              <w:sz w:val="26"/>
              <w:szCs w:val="26"/>
            </w:rPr>
            <w:t>3</w:t>
          </w:r>
          <w:r w:rsidR="00216862" w:rsidRPr="009670C0">
            <w:rPr>
              <w:rFonts w:asciiTheme="majorBidi" w:eastAsiaTheme="minorEastAsia" w:hAnsiTheme="majorBidi"/>
              <w:noProof/>
            </w:rPr>
            <w:tab/>
          </w:r>
          <w:r w:rsidR="00216862" w:rsidRPr="009670C0">
            <w:rPr>
              <w:rFonts w:asciiTheme="majorBidi" w:eastAsiaTheme="minorEastAsia" w:hAnsiTheme="majorBidi"/>
              <w:noProof/>
              <w:sz w:val="26"/>
              <w:szCs w:val="26"/>
              <w:cs/>
            </w:rPr>
            <w:t>การเปลี่ยนแปลงนโยบายบัญชี</w:t>
          </w:r>
          <w:r w:rsidR="00216862" w:rsidRPr="009670C0">
            <w:rPr>
              <w:rFonts w:asciiTheme="majorBidi" w:eastAsiaTheme="minorEastAsia" w:hAnsiTheme="majorBidi"/>
              <w:noProof/>
              <w:cs/>
            </w:rPr>
            <w:tab/>
          </w:r>
          <w:r w:rsidRPr="009670C0">
            <w:rPr>
              <w:rFonts w:asciiTheme="majorBidi" w:hAnsiTheme="majorBidi" w:hint="cs"/>
              <w:noProof/>
              <w:sz w:val="26"/>
              <w:szCs w:val="26"/>
            </w:rPr>
            <w:t>21</w:t>
          </w:r>
        </w:p>
        <w:p w14:paraId="68BF1C33" w14:textId="2ADC6478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6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4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นโยบายการบัญชีที่สำคัญ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EE0753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>2</w:t>
            </w:r>
          </w:hyperlink>
          <w:r w:rsidR="00205F87" w:rsidRPr="009670C0">
            <w:rPr>
              <w:rFonts w:asciiTheme="majorBidi" w:hAnsiTheme="majorBidi"/>
              <w:noProof/>
              <w:sz w:val="26"/>
              <w:szCs w:val="26"/>
            </w:rPr>
            <w:t>6</w:t>
          </w:r>
        </w:p>
        <w:p w14:paraId="06A9CD36" w14:textId="048C42EA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7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5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1435EB" w:rsidRPr="009670C0">
            <w:rPr>
              <w:rFonts w:asciiTheme="majorBidi" w:hAnsiTheme="majorBidi"/>
              <w:noProof/>
              <w:sz w:val="26"/>
              <w:szCs w:val="26"/>
            </w:rPr>
            <w:t>4</w:t>
          </w:r>
          <w:r w:rsidR="00205F87" w:rsidRPr="009670C0">
            <w:rPr>
              <w:rFonts w:asciiTheme="majorBidi" w:hAnsiTheme="majorBidi"/>
              <w:noProof/>
              <w:sz w:val="26"/>
              <w:szCs w:val="26"/>
            </w:rPr>
            <w:t>6</w:t>
          </w:r>
        </w:p>
        <w:p w14:paraId="3B324DAF" w14:textId="6E06FCC1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8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6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>5</w:t>
            </w:r>
          </w:hyperlink>
          <w:r w:rsidR="00205F87" w:rsidRPr="009670C0">
            <w:rPr>
              <w:rFonts w:asciiTheme="majorBidi" w:hAnsiTheme="majorBidi"/>
              <w:noProof/>
              <w:sz w:val="26"/>
              <w:szCs w:val="26"/>
            </w:rPr>
            <w:t>0</w:t>
          </w:r>
        </w:p>
        <w:p w14:paraId="13DB0DD7" w14:textId="00DBE3DD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9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7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C84D8B" w:rsidRPr="009670C0">
            <w:rPr>
              <w:rFonts w:asciiTheme="majorBidi" w:hAnsiTheme="majorBidi"/>
              <w:noProof/>
              <w:sz w:val="26"/>
              <w:szCs w:val="26"/>
            </w:rPr>
            <w:t>51</w:t>
          </w:r>
        </w:p>
        <w:p w14:paraId="55AEADB9" w14:textId="282271BD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0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8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56</w:t>
          </w:r>
        </w:p>
        <w:p w14:paraId="4D2F3D86" w14:textId="4C722BD3" w:rsidR="00964082" w:rsidRPr="009670C0" w:rsidRDefault="00B4203C" w:rsidP="00DF50CD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1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9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ลูกหนี้สินเชื่อรายย่อย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59</w:t>
          </w:r>
        </w:p>
        <w:p w14:paraId="28581340" w14:textId="7944B54A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3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0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ลูกหนี้สินเชื่อภาคธุรกิจและดอกเบี้ยค้างรับ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61</w:t>
          </w:r>
        </w:p>
        <w:p w14:paraId="55E7425C" w14:textId="7DEB027B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4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1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สินทรัพย์รอการขาย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64</w:t>
          </w:r>
        </w:p>
        <w:p w14:paraId="23E9A189" w14:textId="7DDDA7C3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5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2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เงินลงทุนในบริษัทร่วม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65</w:t>
          </w:r>
        </w:p>
        <w:p w14:paraId="54E6BDA4" w14:textId="4AC19343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6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3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เงินลงทุนในบริษัท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ย่อย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67</w:t>
          </w:r>
        </w:p>
        <w:p w14:paraId="33061140" w14:textId="3A643EEF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7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4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ส่วนได้เสียที่ไม่มีอำนาจควบคุม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_Toc33611517 \h </w:instrTex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126BA9">
              <w:rPr>
                <w:rFonts w:asciiTheme="majorBidi" w:hAnsiTheme="majorBidi"/>
                <w:noProof/>
                <w:webHidden/>
                <w:sz w:val="26"/>
                <w:szCs w:val="26"/>
              </w:rPr>
              <w:t>69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AD08178" w14:textId="696FF19D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8" w:history="1"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5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เงินลงทุนระยะยาวอื่น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7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1</w:t>
          </w:r>
        </w:p>
        <w:p w14:paraId="7C039B6D" w14:textId="1D143DEB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9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16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21249A" w:rsidRPr="009670C0">
              <w:rPr>
                <w:rFonts w:asciiTheme="majorBidi" w:eastAsiaTheme="minorEastAsia" w:hAnsiTheme="majorBidi"/>
                <w:noProof/>
                <w:sz w:val="26"/>
                <w:szCs w:val="26"/>
                <w:cs/>
              </w:rPr>
              <w:t>ค่าเผื่อ</w:t>
            </w:r>
            <w:r w:rsidR="00DF50CD" w:rsidRPr="009670C0">
              <w:rPr>
                <w:rFonts w:asciiTheme="majorBidi" w:eastAsiaTheme="minorEastAsia" w:hAnsiTheme="majorBidi" w:hint="cs"/>
                <w:noProof/>
                <w:sz w:val="26"/>
                <w:szCs w:val="26"/>
                <w:cs/>
              </w:rPr>
              <w:t>ผลขาดทุนด้านเครดิต</w:t>
            </w:r>
            <w:r w:rsidR="00E43D2E" w:rsidRPr="009670C0">
              <w:rPr>
                <w:rFonts w:asciiTheme="majorBidi" w:eastAsiaTheme="minorEastAsia" w:hAnsiTheme="majorBidi" w:hint="cs"/>
                <w:noProof/>
                <w:sz w:val="26"/>
                <w:szCs w:val="26"/>
                <w:cs/>
              </w:rPr>
              <w:t>ที่คาดว่าจะ</w:t>
            </w:r>
            <w:r w:rsidR="00484E46" w:rsidRPr="009670C0">
              <w:rPr>
                <w:rFonts w:asciiTheme="majorBidi" w:eastAsiaTheme="minorEastAsia" w:hAnsiTheme="majorBidi" w:hint="cs"/>
                <w:noProof/>
                <w:sz w:val="26"/>
                <w:szCs w:val="26"/>
                <w:cs/>
              </w:rPr>
              <w:t>เกิดขึ้น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72</w:t>
          </w:r>
        </w:p>
        <w:p w14:paraId="316EA5B3" w14:textId="6101E038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0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17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21249A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ที่ดิน อาคารและอุปกรณ์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73</w:t>
          </w:r>
        </w:p>
        <w:p w14:paraId="37C25C35" w14:textId="2003A78D" w:rsidR="0021249A" w:rsidRPr="009670C0" w:rsidRDefault="00B4203C" w:rsidP="0021249A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hAnsiTheme="majorBidi"/>
              <w:noProof/>
              <w:sz w:val="26"/>
              <w:szCs w:val="26"/>
            </w:rPr>
          </w:pPr>
          <w:hyperlink w:anchor="_Toc33611521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1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8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21249A" w:rsidRPr="009670C0">
              <w:rPr>
                <w:rFonts w:asciiTheme="majorBidi" w:eastAsiaTheme="minorEastAsia" w:hAnsiTheme="majorBidi"/>
                <w:noProof/>
                <w:sz w:val="26"/>
                <w:szCs w:val="26"/>
                <w:cs/>
              </w:rPr>
              <w:t>สินทรัพย์ไม่มีตัวตน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78</w:t>
          </w:r>
        </w:p>
        <w:p w14:paraId="76A22163" w14:textId="6CE7271B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2" w:history="1"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19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ค่าความนิยม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8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1</w:t>
          </w:r>
        </w:p>
        <w:p w14:paraId="44E7C814" w14:textId="39D68545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3" w:history="1"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20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  <w:cs/>
              </w:rPr>
              <w:t>เงินรับฝากจากลูกค้</w:t>
            </w:r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า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8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1</w:t>
          </w:r>
        </w:p>
        <w:p w14:paraId="3A22C0B0" w14:textId="6689C7E7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5" w:history="1"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1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Style w:val="Hyperlink"/>
                <w:rFonts w:asciiTheme="majorBidi" w:hAnsiTheme="majorBidi" w:cs="Angsana New" w:hint="cs"/>
                <w:noProof/>
                <w:sz w:val="26"/>
                <w:szCs w:val="26"/>
                <w:cs/>
                <w:lang w:val="th-TH"/>
              </w:rPr>
              <w:t>เงินกู้ยืมระยะสั้นและดอกเบี้ยค้างจ่าย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8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2</w:t>
          </w:r>
        </w:p>
        <w:p w14:paraId="58BDCF65" w14:textId="3C694449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hAnsiTheme="majorBidi"/>
              <w:noProof/>
              <w:sz w:val="26"/>
              <w:szCs w:val="26"/>
            </w:rPr>
          </w:pPr>
          <w:hyperlink w:anchor="_Toc33611526" w:history="1"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2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เจ้าหนี้หนี้อื่น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8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2</w:t>
          </w:r>
        </w:p>
        <w:p w14:paraId="2F6C8E89" w14:textId="59BB41F1" w:rsidR="00385302" w:rsidRPr="009670C0" w:rsidRDefault="001435EB" w:rsidP="00385302">
          <w:pPr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</w:pPr>
          <w:r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</w:rPr>
            <w:t>23</w:t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  <w:cs/>
              <w:lang w:val="th-TH"/>
            </w:rPr>
            <w:t>หุ้นกู้แปลงสภาพ</w:t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  <w:cs/>
              <w:lang w:val="th-TH"/>
            </w:rPr>
            <w:tab/>
          </w:r>
          <w:r w:rsidR="00385302"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  <w:cs/>
              <w:lang w:val="th-TH"/>
            </w:rPr>
            <w:t xml:space="preserve">  </w:t>
          </w:r>
          <w:r w:rsidR="00E63215"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</w:rPr>
            <w:t>8</w:t>
          </w:r>
          <w:r w:rsidR="00E63215"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</w:rPr>
            <w:t>3</w:t>
          </w:r>
        </w:p>
        <w:p w14:paraId="04CA3108" w14:textId="7424FFE4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8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4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ผลประโยชน์พนักงาน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85</w:t>
          </w:r>
        </w:p>
        <w:p w14:paraId="5BC7C37D" w14:textId="32E42074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9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25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สำรอง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_Toc33611529 \h </w:instrTex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126BA9">
              <w:rPr>
                <w:rFonts w:asciiTheme="majorBidi" w:hAnsiTheme="majorBidi"/>
                <w:noProof/>
                <w:webHidden/>
                <w:sz w:val="26"/>
                <w:szCs w:val="26"/>
              </w:rPr>
              <w:t>87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9A38C79" w14:textId="2E4ED02A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0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26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ส่วนงานดำเนินงาน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_Toc33611530 \h </w:instrTex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126BA9">
              <w:rPr>
                <w:rFonts w:asciiTheme="majorBidi" w:hAnsiTheme="majorBidi"/>
                <w:noProof/>
                <w:webHidden/>
                <w:sz w:val="26"/>
                <w:szCs w:val="26"/>
              </w:rPr>
              <w:t>88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250AD50" w14:textId="45F42BA6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1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7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ค่าใช้จ่ายตามลักษณะ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89</w:t>
          </w:r>
        </w:p>
        <w:p w14:paraId="5C15A81C" w14:textId="02ACA080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2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2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8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ต้นทุนทางการเงิน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_Toc33611532 \h </w:instrTex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126BA9">
              <w:rPr>
                <w:rFonts w:asciiTheme="majorBidi" w:hAnsiTheme="majorBidi"/>
                <w:noProof/>
                <w:webHidden/>
                <w:sz w:val="26"/>
                <w:szCs w:val="26"/>
              </w:rPr>
              <w:t>90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5DF100A" w14:textId="11E82407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3" w:history="1"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29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การบัญชีป้องกันความเสี่ยงเงินลงทุนสุทธิในการดำเนินงานต่างประเทศ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>90</w:t>
            </w:r>
          </w:hyperlink>
        </w:p>
        <w:p w14:paraId="19772F9E" w14:textId="4A1F1610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4" w:history="1"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30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ภาษีเงินได้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91</w:t>
          </w:r>
        </w:p>
        <w:p w14:paraId="0C6A8E07" w14:textId="259E393C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5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3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1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กำไร (ขาดทุน) ต่อหุ้น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96</w:t>
          </w:r>
        </w:p>
        <w:p w14:paraId="6ED75CE9" w14:textId="420668F8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6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3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2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เครื่องมือทางการเงิน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96</w:t>
          </w:r>
        </w:p>
        <w:p w14:paraId="57144397" w14:textId="0AF5D873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7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3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3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ภาระผูกพันกับบุคคลหรือกิจการที่ไม่เกี่ยวข้องกัน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108</w:t>
          </w:r>
        </w:p>
        <w:p w14:paraId="3F71D5E4" w14:textId="05124122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8" w:history="1">
            <w:r w:rsidR="00E63215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3</w:t>
            </w:r>
            <w:r w:rsidR="00E63215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4</w:t>
            </w:r>
            <w:r w:rsidR="00E63215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E63215" w:rsidRPr="009670C0">
              <w:rPr>
                <w:rFonts w:asciiTheme="majorBidi" w:eastAsiaTheme="minorEastAsia" w:hAnsiTheme="majorBidi" w:hint="cs"/>
                <w:noProof/>
                <w:sz w:val="26"/>
                <w:szCs w:val="26"/>
                <w:cs/>
              </w:rPr>
              <w:t>คดีความ</w:t>
            </w:r>
            <w:r w:rsidR="00E63215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  <w:t>1</w:t>
            </w:r>
          </w:hyperlink>
          <w:r w:rsidR="00E63215" w:rsidRPr="009670C0">
            <w:rPr>
              <w:rFonts w:asciiTheme="majorBidi" w:hAnsiTheme="majorBidi"/>
              <w:noProof/>
              <w:sz w:val="26"/>
              <w:szCs w:val="26"/>
            </w:rPr>
            <w:t>08</w:t>
          </w:r>
        </w:p>
        <w:p w14:paraId="3B37C582" w14:textId="1E2F95FA" w:rsidR="00964082" w:rsidRPr="009670C0" w:rsidRDefault="00B4203C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hAnsiTheme="majorBidi"/>
              <w:noProof/>
              <w:sz w:val="26"/>
              <w:szCs w:val="26"/>
            </w:rPr>
          </w:pPr>
          <w:hyperlink w:anchor="_Toc33611540" w:history="1">
            <w:r w:rsidR="001435EB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3</w:t>
            </w:r>
            <w:r w:rsidR="001435EB" w:rsidRPr="009670C0">
              <w:rPr>
                <w:rStyle w:val="Hyperlink"/>
                <w:rFonts w:asciiTheme="majorBidi" w:hAnsiTheme="majorBidi" w:hint="cs"/>
                <w:noProof/>
                <w:sz w:val="26"/>
                <w:szCs w:val="26"/>
              </w:rPr>
              <w:t>5</w:t>
            </w:r>
            <w:r w:rsidR="00964082" w:rsidRPr="009670C0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</w:t>
            </w:r>
            <w:r w:rsidR="00964082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F127E6" w:rsidRPr="009670C0">
              <w:rPr>
                <w:rFonts w:asciiTheme="majorBidi" w:eastAsiaTheme="minorEastAsia" w:hAnsiTheme="majorBidi"/>
                <w:noProof/>
                <w:sz w:val="26"/>
                <w:szCs w:val="26"/>
                <w:cs/>
              </w:rPr>
              <w:t>ผลกระทบของโควิด</w:t>
            </w:r>
            <w:r w:rsidR="00F127E6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>-</w:t>
            </w:r>
            <w:r w:rsidR="001435EB" w:rsidRPr="009670C0">
              <w:rPr>
                <w:rFonts w:asciiTheme="majorBidi" w:eastAsiaTheme="minorEastAsia" w:hAnsiTheme="majorBidi"/>
                <w:noProof/>
                <w:sz w:val="26"/>
                <w:szCs w:val="26"/>
              </w:rPr>
              <w:t>19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_Toc33611540 \h </w:instrTex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126BA9">
              <w:rPr>
                <w:rFonts w:asciiTheme="majorBidi" w:hAnsiTheme="majorBidi"/>
                <w:noProof/>
                <w:webHidden/>
                <w:sz w:val="26"/>
                <w:szCs w:val="26"/>
              </w:rPr>
              <w:t>122</w:t>
            </w:r>
            <w:r w:rsidR="00964082" w:rsidRPr="009670C0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09E0F64" w14:textId="28AD2DBD" w:rsidR="00CC2E1D" w:rsidRPr="009670C0" w:rsidRDefault="001435EB" w:rsidP="00427259">
          <w:pPr>
            <w:tabs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8550"/>
            </w:tabs>
            <w:rPr>
              <w:rFonts w:asciiTheme="majorBidi" w:hAnsiTheme="majorBidi" w:cstheme="majorBidi"/>
              <w:b/>
              <w:bCs/>
              <w:noProof/>
              <w:sz w:val="26"/>
              <w:szCs w:val="26"/>
            </w:rPr>
          </w:pPr>
          <w:r w:rsidRPr="009670C0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</w:rPr>
            <w:t>3</w:t>
          </w:r>
          <w:r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</w:rPr>
            <w:t>6</w:t>
          </w:r>
          <w:r w:rsidR="00F127E6" w:rsidRPr="009670C0">
            <w:rPr>
              <w:rStyle w:val="Hyperlink"/>
              <w:rFonts w:asciiTheme="majorBidi" w:hAnsiTheme="majorBidi" w:cs="Angsana New"/>
              <w:noProof/>
              <w:color w:val="auto"/>
              <w:sz w:val="26"/>
              <w:szCs w:val="26"/>
              <w:u w:val="none"/>
              <w:cs/>
              <w:lang w:val="th-TH"/>
            </w:rPr>
            <w:t xml:space="preserve"> </w:t>
          </w:r>
          <w:r w:rsidR="00F127E6" w:rsidRPr="009670C0">
            <w:rPr>
              <w:rFonts w:asciiTheme="majorBidi" w:eastAsiaTheme="minorEastAsia" w:hAnsiTheme="majorBidi" w:cstheme="majorBidi"/>
              <w:noProof/>
              <w:cs/>
            </w:rPr>
            <w:tab/>
          </w:r>
          <w:r w:rsidR="00F127E6" w:rsidRPr="009670C0">
            <w:rPr>
              <w:rFonts w:asciiTheme="majorBidi" w:eastAsiaTheme="minorEastAsia" w:hAnsiTheme="majorBidi" w:cstheme="majorBidi"/>
              <w:noProof/>
              <w:cs/>
            </w:rPr>
            <w:tab/>
          </w:r>
          <w:r w:rsidR="00F127E6" w:rsidRPr="009670C0">
            <w:rPr>
              <w:rFonts w:asciiTheme="majorBidi" w:eastAsiaTheme="minorEastAsia" w:hAnsiTheme="majorBidi" w:cstheme="majorBidi"/>
              <w:noProof/>
              <w:cs/>
            </w:rPr>
            <w:tab/>
          </w:r>
          <w:r w:rsidR="00F127E6" w:rsidRPr="009670C0">
            <w:rPr>
              <w:rFonts w:asciiTheme="majorBidi" w:eastAsiaTheme="minorEastAsia" w:hAnsiTheme="majorBidi" w:cstheme="majorBidi"/>
              <w:noProof/>
              <w:cs/>
            </w:rPr>
            <w:tab/>
          </w:r>
          <w:r w:rsidR="00F127E6" w:rsidRPr="009670C0">
            <w:rPr>
              <w:rFonts w:asciiTheme="majorBidi" w:eastAsiaTheme="minorEastAsia" w:hAnsiTheme="majorBidi" w:cstheme="majorBidi"/>
              <w:noProof/>
              <w:sz w:val="26"/>
              <w:szCs w:val="26"/>
              <w:cs/>
            </w:rPr>
            <w:t>เหตุการณ์ภายหลังรอบระยะเวลารายงาน</w:t>
          </w:r>
          <w:r w:rsidR="000970E1" w:rsidRPr="009670C0">
            <w:rPr>
              <w:rFonts w:asciiTheme="majorBidi" w:eastAsiaTheme="minorEastAsia" w:hAnsiTheme="majorBidi" w:cstheme="majorBidi"/>
              <w:noProof/>
              <w:sz w:val="26"/>
              <w:szCs w:val="26"/>
              <w:cs/>
            </w:rPr>
            <w:tab/>
          </w:r>
          <w:r w:rsidR="000970E1" w:rsidRPr="009670C0">
            <w:rPr>
              <w:rFonts w:asciiTheme="majorBidi" w:eastAsiaTheme="minorEastAsia" w:hAnsiTheme="majorBidi" w:cstheme="majorBidi"/>
              <w:noProof/>
              <w:sz w:val="26"/>
              <w:szCs w:val="26"/>
              <w:cs/>
            </w:rPr>
            <w:tab/>
          </w:r>
          <w:r w:rsidR="000970E1" w:rsidRPr="009670C0">
            <w:rPr>
              <w:rFonts w:asciiTheme="majorBidi" w:eastAsiaTheme="minorEastAsia" w:hAnsiTheme="majorBidi" w:cstheme="majorBidi"/>
              <w:noProof/>
              <w:sz w:val="26"/>
              <w:szCs w:val="26"/>
              <w:cs/>
            </w:rPr>
            <w:tab/>
          </w:r>
          <w:r w:rsidRPr="009670C0">
            <w:rPr>
              <w:rFonts w:asciiTheme="majorBidi" w:eastAsiaTheme="minorEastAsia" w:hAnsiTheme="majorBidi" w:cstheme="majorBidi"/>
              <w:noProof/>
              <w:sz w:val="26"/>
              <w:szCs w:val="26"/>
            </w:rPr>
            <w:t>1</w:t>
          </w:r>
          <w:r w:rsidR="00BB4F7F" w:rsidRPr="009670C0">
            <w:rPr>
              <w:rStyle w:val="Hyperlink"/>
              <w:rFonts w:asciiTheme="majorBidi" w:hAnsiTheme="majorBidi" w:cstheme="majorBidi"/>
              <w:noProof/>
              <w:sz w:val="26"/>
              <w:szCs w:val="26"/>
              <w:lang w:val="th-TH"/>
            </w:rPr>
            <w:fldChar w:fldCharType="end"/>
          </w:r>
          <w:r w:rsidRPr="009670C0">
            <w:rPr>
              <w:rStyle w:val="Hyperlink"/>
              <w:rFonts w:asciiTheme="majorBidi" w:hAnsiTheme="majorBidi" w:cstheme="majorBidi" w:hint="cs"/>
              <w:noProof/>
              <w:color w:val="auto"/>
              <w:sz w:val="26"/>
              <w:szCs w:val="26"/>
              <w:u w:val="none"/>
            </w:rPr>
            <w:t>2</w:t>
          </w:r>
          <w:r w:rsidR="007F166B">
            <w:rPr>
              <w:rStyle w:val="Hyperlink"/>
              <w:rFonts w:asciiTheme="majorBidi" w:hAnsiTheme="majorBidi" w:cstheme="majorBidi"/>
              <w:noProof/>
              <w:color w:val="auto"/>
              <w:sz w:val="26"/>
              <w:szCs w:val="26"/>
              <w:u w:val="none"/>
            </w:rPr>
            <w:t>2</w:t>
          </w:r>
        </w:p>
      </w:sdtContent>
    </w:sdt>
    <w:p w14:paraId="6350FBAC" w14:textId="77777777" w:rsidR="00DF50CD" w:rsidRPr="009670C0" w:rsidRDefault="00DF5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</w:rPr>
        <w:br w:type="page"/>
      </w:r>
    </w:p>
    <w:p w14:paraId="7C0FE2E4" w14:textId="59245EAD" w:rsidR="00403740" w:rsidRPr="009670C0" w:rsidRDefault="00403740" w:rsidP="008B6186">
      <w:pPr>
        <w:pStyle w:val="TOC1"/>
        <w:tabs>
          <w:tab w:val="clear" w:pos="227"/>
          <w:tab w:val="clear" w:pos="454"/>
          <w:tab w:val="clear" w:pos="680"/>
          <w:tab w:val="left" w:pos="8460"/>
        </w:tabs>
        <w:ind w:firstLine="540"/>
        <w:rPr>
          <w:rFonts w:asciiTheme="majorBidi" w:hAnsiTheme="majorBidi"/>
          <w:b/>
          <w:bCs/>
          <w:noProof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804688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E9311" w14:textId="3FF8C09A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2C2CE6" w:rsidRPr="009670C0">
        <w:rPr>
          <w:rFonts w:asciiTheme="majorBidi" w:hAnsiTheme="majorBidi" w:cstheme="majorBidi"/>
          <w:sz w:val="26"/>
          <w:szCs w:val="26"/>
        </w:rPr>
        <w:t xml:space="preserve">3 </w:t>
      </w:r>
      <w:r w:rsidR="002C2CE6" w:rsidRPr="009670C0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2565</w:t>
      </w:r>
    </w:p>
    <w:p w14:paraId="7BFCCDD6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C7182B4" w14:textId="1B303F26" w:rsidR="00403740" w:rsidRPr="009670C0" w:rsidRDefault="00403740" w:rsidP="0040374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0" w:name="_Toc23425261"/>
      <w:bookmarkStart w:id="1" w:name="_Toc33611504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ข้อมูลทั่วไป</w:t>
      </w:r>
      <w:bookmarkEnd w:id="0"/>
      <w:bookmarkEnd w:id="1"/>
    </w:p>
    <w:p w14:paraId="19B005E4" w14:textId="77777777" w:rsidR="00403740" w:rsidRPr="009670C0" w:rsidRDefault="00403740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917A0DE" w14:textId="71180C90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บริษัท กรุ๊ปลีส จำกัด (มหาชน)  (“บริษัท”) เป็นนิติบุคคลที่จัดตั้งขึ้นในประเทศไทย และจดทะเบียนกับตลาดหลักทรัพย์แห่งประเทศไทยเมื่อเดือนตุลาคม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2547</w:t>
      </w:r>
      <w:r w:rsidR="00811E3D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โดยมีที่อยู่จดทะเบียนตั้งอยู่</w:t>
      </w:r>
      <w:r w:rsidR="00383076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เลขที่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63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ซอย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ถนนเทศบาลนิมิตรใต้ แขวงลาดยาว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เขตจตุจักร กรุงเทพมหานคร</w:t>
      </w:r>
    </w:p>
    <w:p w14:paraId="6A830E15" w14:textId="77777777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026A0" w14:textId="77777777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ผู้ถือหุ้นรายใหญ่ในระหว่างปีคือ </w:t>
      </w:r>
      <w:r w:rsidRPr="009670C0">
        <w:rPr>
          <w:rFonts w:asciiTheme="majorBidi" w:hAnsiTheme="majorBidi" w:cstheme="majorBidi"/>
          <w:sz w:val="26"/>
          <w:szCs w:val="26"/>
        </w:rPr>
        <w:t>Engine Holdings Asia Pte. Ltd. (</w:t>
      </w:r>
      <w:r w:rsidRPr="009670C0">
        <w:rPr>
          <w:rFonts w:asciiTheme="majorBidi" w:hAnsiTheme="majorBidi" w:cstheme="majorBidi"/>
          <w:sz w:val="26"/>
          <w:szCs w:val="26"/>
          <w:cs/>
        </w:rPr>
        <w:t>จัดตั้งในประเทศสิงคโปร์</w:t>
      </w:r>
      <w:r w:rsidRPr="009670C0">
        <w:rPr>
          <w:rFonts w:asciiTheme="majorBidi" w:hAnsiTheme="majorBidi" w:cstheme="majorBidi"/>
          <w:sz w:val="26"/>
          <w:szCs w:val="26"/>
        </w:rPr>
        <w:t>)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ซึ่งเป็นบริษัทย่อยของ </w:t>
      </w:r>
      <w:r w:rsidRPr="009670C0">
        <w:rPr>
          <w:rFonts w:asciiTheme="majorBidi" w:hAnsiTheme="majorBidi" w:cstheme="majorBidi"/>
          <w:sz w:val="26"/>
          <w:szCs w:val="26"/>
        </w:rPr>
        <w:t>Wedge Holdings Co., Ltd.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(จัดตั้งในประเทศญี่ปุ่น) และบริษัท เอ.</w:t>
      </w:r>
      <w:proofErr w:type="gramStart"/>
      <w:r w:rsidRPr="009670C0">
        <w:rPr>
          <w:rFonts w:asciiTheme="majorBidi" w:hAnsiTheme="majorBidi" w:cstheme="majorBidi"/>
          <w:sz w:val="26"/>
          <w:szCs w:val="26"/>
          <w:cs/>
        </w:rPr>
        <w:t>พี.เอฟ</w:t>
      </w:r>
      <w:proofErr w:type="gramEnd"/>
      <w:r w:rsidRPr="009670C0">
        <w:rPr>
          <w:rFonts w:asciiTheme="majorBidi" w:hAnsiTheme="majorBidi" w:cstheme="majorBidi"/>
          <w:sz w:val="26"/>
          <w:szCs w:val="26"/>
          <w:cs/>
        </w:rPr>
        <w:t>. โฮลดิ้งส์ จำกัด (จัดตั้งในประเทศไทย)</w:t>
      </w:r>
    </w:p>
    <w:p w14:paraId="310D92DB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3B90D" w14:textId="5968C2D9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บริษัทและบริษัทย่อย </w:t>
      </w:r>
      <w:r w:rsidRPr="009670C0">
        <w:rPr>
          <w:rFonts w:asciiTheme="majorBidi" w:hAnsiTheme="majorBidi" w:cstheme="majorBidi"/>
          <w:sz w:val="26"/>
          <w:szCs w:val="26"/>
        </w:rPr>
        <w:t>(“</w:t>
      </w: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9670C0">
        <w:rPr>
          <w:rFonts w:asciiTheme="majorBidi" w:hAnsiTheme="majorBidi" w:cstheme="majorBidi"/>
          <w:sz w:val="26"/>
          <w:szCs w:val="26"/>
        </w:rPr>
        <w:t xml:space="preserve">”) </w:t>
      </w:r>
      <w:r w:rsidRPr="009670C0">
        <w:rPr>
          <w:rFonts w:asciiTheme="majorBidi" w:hAnsiTheme="majorBidi" w:cstheme="majorBidi"/>
          <w:sz w:val="26"/>
          <w:szCs w:val="26"/>
          <w:cs/>
        </w:rPr>
        <w:t>ดำเนินธุรกิจหลักเกี่ยวกับ การให้บริการสินเชื่อเช่าซื้อ และให้บริการสินเชื่อ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บริษัทย่อยในต่างประเทศดำเนินธุรกิจหลักเกี่ยวกับ การเป็นที่ปรึกษาด้านธุรกิจ การให้บริการทางการเงินแก่บริษัท การจัดการเงินลงทุน </w:t>
      </w:r>
      <w:r w:rsidR="00FF14D8" w:rsidRPr="009670C0">
        <w:rPr>
          <w:rFonts w:asciiTheme="majorBidi" w:hAnsiTheme="majorBidi" w:cstheme="majorBidi"/>
          <w:sz w:val="26"/>
          <w:szCs w:val="26"/>
        </w:rPr>
        <w:br/>
      </w:r>
      <w:r w:rsidRPr="009670C0">
        <w:rPr>
          <w:rFonts w:asciiTheme="majorBidi" w:hAnsiTheme="majorBidi" w:cstheme="majorBidi"/>
          <w:spacing w:val="2"/>
          <w:sz w:val="26"/>
          <w:szCs w:val="26"/>
          <w:cs/>
        </w:rPr>
        <w:t>การให้บริการสินเชื่อเช่าซื้อ ธุรกิจสินเชื่อรายย่อย</w:t>
      </w:r>
      <w:r w:rsidRPr="009670C0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pacing w:val="2"/>
          <w:sz w:val="26"/>
          <w:szCs w:val="26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2307EACE" w14:textId="77777777" w:rsidR="001900A6" w:rsidRPr="009670C0" w:rsidRDefault="001900A6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103EBCC" w14:textId="38E5FEF6" w:rsidR="00403740" w:rsidRPr="009670C0" w:rsidRDefault="00403740" w:rsidP="001855C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2" w:name="_Toc23425262"/>
      <w:bookmarkStart w:id="3" w:name="_Toc33611505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เกณฑ์การจัดทำงบการเงิ</w:t>
      </w:r>
      <w:bookmarkEnd w:id="2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น</w:t>
      </w:r>
      <w:bookmarkEnd w:id="3"/>
    </w:p>
    <w:p w14:paraId="6FA586A0" w14:textId="77777777" w:rsidR="001855CA" w:rsidRPr="009670C0" w:rsidRDefault="001855CA" w:rsidP="001855CA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292561A" w14:textId="77777777" w:rsidR="003646A3" w:rsidRPr="009670C0" w:rsidRDefault="00403740" w:rsidP="003646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(ก)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="003646A3" w:rsidRPr="009670C0">
        <w:rPr>
          <w:rFonts w:asciiTheme="majorBidi" w:hAnsiTheme="majorBidi" w:cstheme="majorBidi"/>
          <w:i/>
          <w:iCs/>
          <w:sz w:val="26"/>
          <w:szCs w:val="26"/>
          <w:cs/>
        </w:rPr>
        <w:t>เกณฑ์การถือปฏิบัติ</w:t>
      </w:r>
    </w:p>
    <w:p w14:paraId="22FE04A1" w14:textId="77777777" w:rsidR="003646A3" w:rsidRPr="009670C0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DBC2B81" w14:textId="6131AE0F" w:rsidR="008E7AEA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49EF6491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5EBA9A8" w14:textId="16FA594C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มกราคม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มีผลให้เกิดการเปลี่ยนแปลงนโยบายการบัญชีของกลุ่มบริษัท</w:t>
      </w:r>
    </w:p>
    <w:p w14:paraId="5CD85E62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3A9B2F6" w14:textId="5A1ABCD8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ซึ่งประกอบด้วยมาตรฐานการรายงานทางการเงิน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ฉบับที่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เรื่อง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เครื่องมือทางการเงิน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(“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”)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รวมถึงมาตรฐานการรายงานทางการเงินที่เกี่ยวข้อง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และมาตรฐานการรายงานทางการเงิน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ฉบับที่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เรื่อง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สัญญาเช่า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(“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”)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0436DA5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0A44644" w14:textId="11BD9D11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นอกจากนี้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1ECC20BA" w14:textId="4058E177" w:rsidR="003646A3" w:rsidRPr="009670C0" w:rsidRDefault="00403740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rtl/>
          <w:cs/>
        </w:rPr>
        <w:lastRenderedPageBreak/>
        <w:t>(</w:t>
      </w:r>
      <w:r w:rsidRPr="009670C0">
        <w:rPr>
          <w:rFonts w:asciiTheme="majorBidi" w:hAnsiTheme="majorBidi" w:cstheme="majorBidi"/>
          <w:i/>
          <w:iCs/>
          <w:sz w:val="26"/>
          <w:szCs w:val="26"/>
          <w:rtl/>
          <w:cs/>
          <w:lang w:bidi="th-TH"/>
        </w:rPr>
        <w:t>ข</w:t>
      </w:r>
      <w:r w:rsidRPr="009670C0">
        <w:rPr>
          <w:rFonts w:asciiTheme="majorBidi" w:hAnsiTheme="majorBidi" w:cstheme="majorBidi"/>
          <w:i/>
          <w:iCs/>
          <w:sz w:val="26"/>
          <w:szCs w:val="26"/>
          <w:rtl/>
          <w:cs/>
        </w:rPr>
        <w:t>)</w:t>
      </w:r>
      <w:r w:rsidRPr="009670C0">
        <w:rPr>
          <w:rFonts w:asciiTheme="majorBidi" w:hAnsiTheme="majorBidi" w:cstheme="majorBidi"/>
          <w:sz w:val="26"/>
          <w:szCs w:val="26"/>
          <w:rtl/>
          <w:cs/>
        </w:rPr>
        <w:tab/>
      </w:r>
      <w:r w:rsidR="003646A3" w:rsidRPr="009670C0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เกณฑ์การวัดมูลค่า</w:t>
      </w:r>
    </w:p>
    <w:p w14:paraId="79287C83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2F00919" w14:textId="213D9751" w:rsidR="003646A3" w:rsidRPr="009670C0" w:rsidRDefault="003646A3" w:rsidP="001900A6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rtl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  <w:lang w:bidi="th-TH"/>
        </w:rPr>
        <w:t>งบการเงินนี้จัดทำขึ้นโดยถือหลักเกณฑ์การบันทึกตามราคาทุนเดิม</w:t>
      </w:r>
      <w:r w:rsidRPr="009670C0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  <w:lang w:bidi="th-TH"/>
        </w:rPr>
        <w:t>ยกเว้นบางรายการเปิดเผยในนโยบายบัญชี</w:t>
      </w:r>
    </w:p>
    <w:p w14:paraId="6E716E53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746A1" w14:textId="4049068C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(ค)</w:t>
      </w:r>
      <w:r w:rsidRPr="009670C0">
        <w:rPr>
          <w:rFonts w:asciiTheme="majorBidi" w:hAnsiTheme="majorBidi" w:cstheme="majorBidi"/>
          <w:sz w:val="26"/>
          <w:szCs w:val="26"/>
          <w:cs/>
        </w:rPr>
        <w:tab/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สกุลเงินที่ใช้ในการดำเนินงานและนำเสนองบการเงิน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 </w:t>
      </w:r>
    </w:p>
    <w:p w14:paraId="10A2501B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87AE7" w14:textId="77777777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14:paraId="305CADD0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A3EF8C8" w14:textId="58620242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</w:rPr>
        <w:t>(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ง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)</w:t>
      </w:r>
      <w:r w:rsidR="001900A6" w:rsidRPr="009670C0">
        <w:rPr>
          <w:rFonts w:asciiTheme="majorBidi" w:hAnsiTheme="majorBidi" w:cstheme="majorBidi"/>
          <w:sz w:val="26"/>
          <w:szCs w:val="26"/>
        </w:rPr>
        <w:tab/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การใช้วิจารณญาณและการประมาณการ</w:t>
      </w:r>
    </w:p>
    <w:p w14:paraId="6E84BF9A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44EE839" w14:textId="77777777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การประมาณการและข้อสมมติหลายประการ ซึ่งมีผลกระทบต่อการกำหนดนโยบายการบัญชีของกลุ่มบริษัท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5AE83DA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29C7135B" w14:textId="7166F268" w:rsidR="00403740" w:rsidRPr="009670C0" w:rsidRDefault="00403740" w:rsidP="001900A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การใช้วิจารณญาณ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553E4660" w14:textId="77777777" w:rsidR="00403740" w:rsidRPr="009670C0" w:rsidRDefault="00403740" w:rsidP="001900A6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1EB32E" w14:textId="77777777" w:rsidR="00403740" w:rsidRPr="009670C0" w:rsidRDefault="00403740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ประกอบด้วยหมายเหตุประกอบงบการเงินต่อไปนี้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1893315C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601637" w:rsidRPr="009670C0" w14:paraId="7EFBE3EC" w14:textId="77777777" w:rsidTr="001855CA">
        <w:tc>
          <w:tcPr>
            <w:tcW w:w="2430" w:type="dxa"/>
          </w:tcPr>
          <w:p w14:paraId="632953D8" w14:textId="14CB3EBA" w:rsidR="00601637" w:rsidRPr="009670C0" w:rsidRDefault="00601637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50" w:type="dxa"/>
          </w:tcPr>
          <w:p w14:paraId="11DEB39C" w14:textId="77777777" w:rsidR="00601637" w:rsidRPr="009670C0" w:rsidRDefault="00AA4E23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  <w:p w14:paraId="19AA344F" w14:textId="54E6CC18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การประเมินว่าข้อตกลงประกอบด้วยสัญญาเช่าหรือไม่</w:t>
            </w:r>
          </w:p>
          <w:p w14:paraId="31A578D1" w14:textId="31A99B34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ประเมินว่ากลุ่มบริษัทมีความแน่นอนอย่างสมเหตุสมผลที่จะใช้สิทธิเลือกในการขยายอายุสัญญาเช่าหรือที่จะไม่ใช้สิทธิเลือกในการยกเลิกสัญญาเช่า</w:t>
            </w:r>
          </w:p>
          <w:p w14:paraId="43827629" w14:textId="52B3DBE7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ประเมินว่า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14:paraId="61D95091" w14:textId="77777777" w:rsidR="001900A6" w:rsidRPr="009670C0" w:rsidRDefault="001900A6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179077FB" w14:textId="77777777" w:rsidR="003646A3" w:rsidRPr="009670C0" w:rsidRDefault="003646A3" w:rsidP="001900A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ข้อสมมติและความไม่แน่นอนของการประมาณการ </w:t>
      </w:r>
    </w:p>
    <w:p w14:paraId="1C579DB8" w14:textId="77777777" w:rsidR="003646A3" w:rsidRPr="009670C0" w:rsidRDefault="003646A3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684A64E6" w14:textId="61545AF1" w:rsidR="003646A3" w:rsidRPr="009670C0" w:rsidRDefault="003646A3" w:rsidP="001900A6">
      <w:pPr>
        <w:pStyle w:val="AccountingPolicy"/>
        <w:tabs>
          <w:tab w:val="clear" w:pos="1531"/>
          <w:tab w:val="clear" w:pos="1871"/>
        </w:tabs>
        <w:spacing w:line="240" w:lineRule="atLeast"/>
        <w:ind w:left="1080" w:firstLine="0"/>
        <w:jc w:val="thaiDistribute"/>
        <w:rPr>
          <w:rFonts w:asciiTheme="majorBidi" w:hAnsiTheme="majorBidi" w:cstheme="majorBidi"/>
          <w:i/>
          <w:iCs/>
          <w:color w:val="auto"/>
          <w:sz w:val="26"/>
          <w:szCs w:val="26"/>
          <w:shd w:val="clear" w:color="auto" w:fill="D9D9D9"/>
        </w:rPr>
      </w:pPr>
      <w:r w:rsidRPr="009670C0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9670C0">
        <w:rPr>
          <w:rFonts w:asciiTheme="majorBidi" w:hAnsiTheme="majorBidi" w:cstheme="majorBidi"/>
          <w:color w:val="auto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 xml:space="preserve">ณ วันที่ </w:t>
      </w:r>
      <w:r w:rsidR="001435EB" w:rsidRPr="009670C0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>31</w:t>
      </w:r>
      <w:r w:rsidRPr="009670C0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 xml:space="preserve"> </w:t>
      </w:r>
      <w:r w:rsidRPr="009670C0">
        <w:rPr>
          <w:rFonts w:asciiTheme="majorBidi" w:hAnsiTheme="majorBidi" w:cstheme="majorBidi"/>
          <w:color w:val="auto"/>
          <w:sz w:val="26"/>
          <w:szCs w:val="26"/>
          <w:cs/>
          <w:lang w:val="en-US" w:bidi="th-TH"/>
        </w:rPr>
        <w:t xml:space="preserve">ธันวาคม </w:t>
      </w:r>
      <w:r w:rsidR="001435EB" w:rsidRPr="009670C0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>2562</w:t>
      </w:r>
      <w:r w:rsidRPr="009670C0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 xml:space="preserve"> </w:t>
      </w:r>
      <w:r w:rsidRPr="009670C0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670C0">
        <w:rPr>
          <w:rFonts w:asciiTheme="majorBidi" w:hAnsiTheme="majorBidi" w:cstheme="majorBidi"/>
          <w:color w:val="auto"/>
          <w:sz w:val="26"/>
          <w:szCs w:val="26"/>
          <w:rtl/>
          <w:cs/>
        </w:rPr>
        <w:t xml:space="preserve"> </w:t>
      </w:r>
      <w:r w:rsidRPr="009670C0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 xml:space="preserve">ได้เปิดเผยในหมายเหตุประกอบงบการเงินต่อไปนี้ </w:t>
      </w:r>
    </w:p>
    <w:p w14:paraId="192CF68F" w14:textId="77777777" w:rsidR="00403740" w:rsidRPr="009670C0" w:rsidRDefault="00403740" w:rsidP="0019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CD6747" w:rsidRPr="009670C0" w14:paraId="1565A8EB" w14:textId="77777777" w:rsidTr="22289B4F">
        <w:tc>
          <w:tcPr>
            <w:tcW w:w="3060" w:type="dxa"/>
          </w:tcPr>
          <w:p w14:paraId="4E1D4CF8" w14:textId="223104F0" w:rsidR="00403740" w:rsidRPr="009670C0" w:rsidRDefault="00403740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ถึง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030" w:type="dxa"/>
          </w:tcPr>
          <w:p w14:paraId="551EB07E" w14:textId="783D1684" w:rsidR="00403740" w:rsidRPr="009670C0" w:rsidRDefault="00154B65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D6747" w:rsidRPr="009670C0" w14:paraId="5722A538" w14:textId="77777777" w:rsidTr="22289B4F">
        <w:tc>
          <w:tcPr>
            <w:tcW w:w="3060" w:type="dxa"/>
          </w:tcPr>
          <w:p w14:paraId="0BE62B77" w14:textId="1F63F768" w:rsidR="00403740" w:rsidRPr="009670C0" w:rsidRDefault="00403740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E5E3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63774" w:rsidRPr="009670C0">
              <w:rPr>
                <w:rFonts w:asciiTheme="majorBidi" w:hAnsiTheme="majorBidi" w:cstheme="majorBidi"/>
                <w:sz w:val="26"/>
                <w:szCs w:val="26"/>
              </w:rPr>
              <w:t>, 15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6030" w:type="dxa"/>
          </w:tcPr>
          <w:p w14:paraId="181E229D" w14:textId="21F16C82" w:rsidR="00403740" w:rsidRPr="009670C0" w:rsidRDefault="00403740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การทดสอบการด้อยค่า </w:t>
            </w:r>
          </w:p>
        </w:tc>
      </w:tr>
      <w:tr w:rsidR="00CD6747" w:rsidRPr="009670C0" w14:paraId="7953575F" w14:textId="77777777" w:rsidTr="22289B4F">
        <w:tc>
          <w:tcPr>
            <w:tcW w:w="3060" w:type="dxa"/>
          </w:tcPr>
          <w:p w14:paraId="67293A6C" w14:textId="0D8F7042" w:rsidR="00403740" w:rsidRPr="009670C0" w:rsidRDefault="00403740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หมายเหตุข้อ</w:t>
            </w:r>
            <w:r w:rsidR="006016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6030" w:type="dxa"/>
          </w:tcPr>
          <w:p w14:paraId="33B31C59" w14:textId="35505E8E" w:rsidR="00403740" w:rsidRPr="009670C0" w:rsidRDefault="6C9C1FA7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ภาระผูกพันของโครงการผลประโยชน์ที่กำหนดไว้</w:t>
            </w:r>
          </w:p>
        </w:tc>
      </w:tr>
      <w:tr w:rsidR="001900A6" w:rsidRPr="009670C0" w14:paraId="6D3B7851" w14:textId="77777777" w:rsidTr="22289B4F">
        <w:tc>
          <w:tcPr>
            <w:tcW w:w="3060" w:type="dxa"/>
          </w:tcPr>
          <w:p w14:paraId="10A9EE59" w14:textId="4B2B3356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6030" w:type="dxa"/>
          </w:tcPr>
          <w:p w14:paraId="622980B5" w14:textId="09A01183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</w:rPr>
              <w:t>การวัดมูลค่ายุติธรรม</w:t>
            </w:r>
          </w:p>
        </w:tc>
      </w:tr>
      <w:tr w:rsidR="001900A6" w:rsidRPr="009670C0" w14:paraId="2FA6DD51" w14:textId="77777777" w:rsidTr="22289B4F">
        <w:tc>
          <w:tcPr>
            <w:tcW w:w="3060" w:type="dxa"/>
          </w:tcPr>
          <w:p w14:paraId="41A64424" w14:textId="6A3F6576" w:rsidR="001900A6" w:rsidRPr="009670C0" w:rsidRDefault="001900A6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6030" w:type="dxa"/>
          </w:tcPr>
          <w:p w14:paraId="2290FF82" w14:textId="19B0F948" w:rsidR="001900A6" w:rsidRPr="009670C0" w:rsidRDefault="00E63774" w:rsidP="00190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คดีความ</w:t>
            </w:r>
          </w:p>
        </w:tc>
      </w:tr>
    </w:tbl>
    <w:p w14:paraId="31A70E74" w14:textId="65E3BB68" w:rsidR="00403740" w:rsidRPr="009670C0" w:rsidRDefault="00820E77" w:rsidP="00221F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bookmarkStart w:id="4" w:name="_Hlk33034415"/>
      <w:r w:rsidRPr="009670C0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lastRenderedPageBreak/>
        <w:t xml:space="preserve">(จ) 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ab/>
      </w:r>
      <w:r w:rsidR="00403740" w:rsidRPr="009670C0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 xml:space="preserve">การใช้เกณฑ์ในการดำเนินงานต่อเนื่อง </w:t>
      </w:r>
    </w:p>
    <w:p w14:paraId="70E24BD5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14:paraId="115389EC" w14:textId="3E96B513" w:rsidR="00435A42" w:rsidRPr="009670C0" w:rsidRDefault="00C75F9A" w:rsidP="00C75F9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  <w:bookmarkStart w:id="5" w:name="_Toc23425263"/>
      <w:bookmarkEnd w:id="4"/>
      <w:r w:rsidRPr="009670C0">
        <w:rPr>
          <w:rFonts w:asciiTheme="majorBidi" w:hAnsiTheme="majorBidi" w:cstheme="majorBidi" w:hint="cs"/>
          <w:sz w:val="26"/>
          <w:szCs w:val="26"/>
          <w:cs/>
        </w:rPr>
        <w:t>ตามที่ได้เปิดเผยในหมายเหตุประกอบงบการเงินข้อ</w:t>
      </w:r>
      <w:r w:rsidRPr="009670C0">
        <w:rPr>
          <w:rFonts w:asciiTheme="majorBidi" w:hAnsiTheme="majorBidi" w:cstheme="majorBidi"/>
          <w:sz w:val="26"/>
          <w:szCs w:val="26"/>
        </w:rPr>
        <w:t xml:space="preserve"> 34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ซึ่งอาจกระทบต่อความสามารถในการชำระหนี้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การเพิ่มทุน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หรือการรักษาสภาพคล่องที่เหมาะสมของกลุ่มบริษัทในอนาคต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05AC5"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ยังมีความไม่แน่นอนในผลของคดี</w:t>
      </w:r>
      <w:r w:rsidR="00505AC5" w:rsidRPr="009670C0">
        <w:rPr>
          <w:rFonts w:asciiTheme="majorBidi" w:hAnsiTheme="majorBidi" w:cstheme="majorBidi" w:hint="cs"/>
          <w:sz w:val="26"/>
          <w:szCs w:val="26"/>
          <w:cs/>
        </w:rPr>
        <w:t>ความ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ต่างๆ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ซึ่งขึ้นอยู่กับการตัดสินของศาลยุติธรรมในที่สุด</w:t>
      </w:r>
      <w:r w:rsidR="00505AC5" w:rsidRPr="009670C0">
        <w:rPr>
          <w:rFonts w:asciiTheme="majorBidi" w:hAnsiTheme="majorBidi" w:cstheme="majorBidi" w:hint="cs"/>
          <w:sz w:val="26"/>
          <w:szCs w:val="26"/>
          <w:cs/>
        </w:rPr>
        <w:t xml:space="preserve"> ผู้บริหารเชื่อว่าคดีความต่างๆ</w:t>
      </w:r>
      <w:r w:rsidR="00505AC5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05AC5" w:rsidRPr="009670C0">
        <w:rPr>
          <w:rFonts w:asciiTheme="majorBidi" w:hAnsiTheme="majorBidi" w:cstheme="majorBidi" w:hint="cs"/>
          <w:sz w:val="26"/>
          <w:szCs w:val="26"/>
          <w:cs/>
        </w:rPr>
        <w:t>ดังกล่าวจะไม่กระทบต่อการดำเนินงานต่อเนื่องของบริษัทและกลุ่มบริษัท และ</w:t>
      </w:r>
      <w:r w:rsidR="00505AC5" w:rsidRPr="009670C0">
        <w:rPr>
          <w:rFonts w:asciiTheme="majorBidi" w:hAnsiTheme="majorBidi" w:cstheme="majorBidi"/>
          <w:sz w:val="26"/>
          <w:szCs w:val="26"/>
          <w:cs/>
        </w:rPr>
        <w:t>การใช้เกณฑ์ในการดำเนินงานต่อเนื่อง</w:t>
      </w:r>
      <w:r w:rsidR="00505AC5" w:rsidRPr="009670C0">
        <w:rPr>
          <w:rFonts w:asciiTheme="majorBidi" w:hAnsiTheme="majorBidi" w:cstheme="majorBidi" w:hint="cs"/>
          <w:sz w:val="26"/>
          <w:szCs w:val="26"/>
          <w:cs/>
        </w:rPr>
        <w:t>ยังคงมีความเหมาะสม</w:t>
      </w:r>
    </w:p>
    <w:p w14:paraId="0E7D3D0C" w14:textId="77777777" w:rsidR="00C75F9A" w:rsidRPr="009670C0" w:rsidRDefault="00C75F9A" w:rsidP="00C75F9A">
      <w:pPr>
        <w:rPr>
          <w:rFonts w:asciiTheme="majorBidi" w:hAnsiTheme="majorBidi" w:cstheme="majorBidi"/>
          <w:sz w:val="26"/>
          <w:szCs w:val="26"/>
        </w:rPr>
      </w:pPr>
    </w:p>
    <w:p w14:paraId="19E3D193" w14:textId="3BE30DB3" w:rsidR="00216862" w:rsidRPr="009670C0" w:rsidRDefault="00216862" w:rsidP="00435A42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6" w:name="_Toc33611506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การเปลี่ยนแปลงนโยบายบัญชี</w:t>
      </w:r>
    </w:p>
    <w:p w14:paraId="10916A84" w14:textId="77777777" w:rsidR="00301A8F" w:rsidRPr="009670C0" w:rsidRDefault="00301A8F" w:rsidP="00017412">
      <w:pPr>
        <w:rPr>
          <w:rFonts w:asciiTheme="majorBidi" w:hAnsiTheme="majorBidi" w:cstheme="majorBidi"/>
          <w:sz w:val="26"/>
          <w:szCs w:val="26"/>
        </w:rPr>
      </w:pPr>
    </w:p>
    <w:p w14:paraId="0B8D6356" w14:textId="64E15906" w:rsidR="000835E1" w:rsidRPr="009670C0" w:rsidRDefault="000835E1" w:rsidP="000835E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เป็นครั้งแรก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ผลกระทบของส่วนของผู้ถือหุ้นจากการเปลี่ยนแปลงนโยบายการบัญชี มีดังนี้</w:t>
      </w:r>
    </w:p>
    <w:p w14:paraId="00381BFE" w14:textId="77777777" w:rsidR="00301A8F" w:rsidRPr="009670C0" w:rsidRDefault="00301A8F" w:rsidP="00301A8F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0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2"/>
        <w:gridCol w:w="754"/>
        <w:gridCol w:w="1036"/>
        <w:gridCol w:w="187"/>
        <w:gridCol w:w="1132"/>
        <w:gridCol w:w="187"/>
        <w:gridCol w:w="1033"/>
        <w:gridCol w:w="187"/>
        <w:gridCol w:w="1138"/>
      </w:tblGrid>
      <w:tr w:rsidR="00155461" w:rsidRPr="009670C0" w14:paraId="663148F0" w14:textId="77777777" w:rsidTr="00155461">
        <w:trPr>
          <w:cantSplit/>
          <w:trHeight w:val="20"/>
          <w:tblHeader/>
        </w:trPr>
        <w:tc>
          <w:tcPr>
            <w:tcW w:w="4052" w:type="dxa"/>
            <w:vAlign w:val="bottom"/>
          </w:tcPr>
          <w:p w14:paraId="0396845E" w14:textId="77777777" w:rsidR="00301A8F" w:rsidRPr="009670C0" w:rsidRDefault="00301A8F" w:rsidP="001A679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754" w:type="dxa"/>
          </w:tcPr>
          <w:p w14:paraId="4060BA41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355" w:type="dxa"/>
            <w:gridSpan w:val="3"/>
            <w:vAlign w:val="bottom"/>
            <w:hideMark/>
          </w:tcPr>
          <w:p w14:paraId="59D628FD" w14:textId="5D508B3F" w:rsidR="00301A8F" w:rsidRPr="009670C0" w:rsidRDefault="00301A8F" w:rsidP="001A679D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7" w:type="dxa"/>
          </w:tcPr>
          <w:p w14:paraId="07EF4FA6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58" w:type="dxa"/>
            <w:gridSpan w:val="3"/>
            <w:vAlign w:val="bottom"/>
            <w:hideMark/>
          </w:tcPr>
          <w:p w14:paraId="02CF4FB3" w14:textId="0812FDFF" w:rsidR="00301A8F" w:rsidRPr="009670C0" w:rsidRDefault="00301A8F" w:rsidP="001A679D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06740" w:rsidRPr="009670C0" w14:paraId="10B414B9" w14:textId="77777777" w:rsidTr="00017412">
        <w:trPr>
          <w:cantSplit/>
          <w:trHeight w:val="20"/>
          <w:tblHeader/>
        </w:trPr>
        <w:tc>
          <w:tcPr>
            <w:tcW w:w="4052" w:type="dxa"/>
            <w:vAlign w:val="bottom"/>
          </w:tcPr>
          <w:p w14:paraId="0BC800E6" w14:textId="77777777" w:rsidR="00301A8F" w:rsidRPr="009670C0" w:rsidRDefault="00301A8F" w:rsidP="001A679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754" w:type="dxa"/>
          </w:tcPr>
          <w:p w14:paraId="3B4EEDA2" w14:textId="77777777" w:rsidR="00306740" w:rsidRPr="009670C0" w:rsidRDefault="00306740" w:rsidP="003067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93" w:right="-121" w:hanging="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0661CD68" w14:textId="77777777" w:rsidR="00306740" w:rsidRPr="009670C0" w:rsidRDefault="00306740" w:rsidP="003067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93" w:right="-121" w:hanging="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9257275" w14:textId="372814A8" w:rsidR="00301A8F" w:rsidRPr="009670C0" w:rsidRDefault="00306740" w:rsidP="000174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93" w:right="-121" w:hanging="6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 xml:space="preserve">  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036" w:type="dxa"/>
            <w:vAlign w:val="bottom"/>
            <w:hideMark/>
          </w:tcPr>
          <w:p w14:paraId="2CA4F268" w14:textId="0487F11F" w:rsidR="00301A8F" w:rsidRPr="009670C0" w:rsidRDefault="005C5D8B" w:rsidP="001A679D">
            <w:pPr>
              <w:pStyle w:val="acctfourfigures"/>
              <w:tabs>
                <w:tab w:val="left" w:pos="720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กำไรสะสม</w:t>
            </w:r>
          </w:p>
        </w:tc>
        <w:tc>
          <w:tcPr>
            <w:tcW w:w="187" w:type="dxa"/>
            <w:vAlign w:val="bottom"/>
          </w:tcPr>
          <w:p w14:paraId="4EF45C04" w14:textId="77777777" w:rsidR="00301A8F" w:rsidRPr="009670C0" w:rsidRDefault="00301A8F" w:rsidP="001A67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131" w:type="dxa"/>
            <w:vAlign w:val="bottom"/>
            <w:hideMark/>
          </w:tcPr>
          <w:p w14:paraId="62451D33" w14:textId="77777777" w:rsidR="005C5D8B" w:rsidRPr="009670C0" w:rsidRDefault="005C5D8B" w:rsidP="005C5D8B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0F7AF64C" w14:textId="04621BDD" w:rsidR="00301A8F" w:rsidRPr="009670C0" w:rsidRDefault="005C5D8B" w:rsidP="00017412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ของส่วนของสำนักงานใหญ่</w:t>
            </w:r>
          </w:p>
        </w:tc>
        <w:tc>
          <w:tcPr>
            <w:tcW w:w="187" w:type="dxa"/>
          </w:tcPr>
          <w:p w14:paraId="7B478A36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33" w:type="dxa"/>
            <w:vAlign w:val="bottom"/>
            <w:hideMark/>
          </w:tcPr>
          <w:p w14:paraId="028E3A33" w14:textId="407E74A5" w:rsidR="00301A8F" w:rsidRPr="009670C0" w:rsidRDefault="005C5D8B" w:rsidP="001A679D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กำไรสะสม</w:t>
            </w:r>
          </w:p>
        </w:tc>
        <w:tc>
          <w:tcPr>
            <w:tcW w:w="187" w:type="dxa"/>
            <w:vAlign w:val="bottom"/>
          </w:tcPr>
          <w:p w14:paraId="255B5E51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37" w:type="dxa"/>
            <w:vAlign w:val="bottom"/>
            <w:hideMark/>
          </w:tcPr>
          <w:p w14:paraId="69E13F0D" w14:textId="77777777" w:rsidR="005C5D8B" w:rsidRPr="009670C0" w:rsidRDefault="005C5D8B" w:rsidP="005C5D8B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3D3E0E36" w14:textId="4E6EF85D" w:rsidR="00301A8F" w:rsidRPr="009670C0" w:rsidRDefault="005C5D8B" w:rsidP="00017412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ของส่วนของสำนักงานใหญ่</w:t>
            </w:r>
          </w:p>
        </w:tc>
      </w:tr>
      <w:tr w:rsidR="00301A8F" w:rsidRPr="009670C0" w14:paraId="68A3609A" w14:textId="77777777" w:rsidTr="00017412">
        <w:trPr>
          <w:cantSplit/>
          <w:trHeight w:val="20"/>
          <w:tblHeader/>
        </w:trPr>
        <w:tc>
          <w:tcPr>
            <w:tcW w:w="4052" w:type="dxa"/>
            <w:vAlign w:val="bottom"/>
          </w:tcPr>
          <w:p w14:paraId="678BAE48" w14:textId="77777777" w:rsidR="00301A8F" w:rsidRPr="009670C0" w:rsidRDefault="00301A8F" w:rsidP="001A679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754" w:type="dxa"/>
          </w:tcPr>
          <w:p w14:paraId="74A9FF62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4900" w:type="dxa"/>
            <w:gridSpan w:val="7"/>
            <w:vAlign w:val="bottom"/>
            <w:hideMark/>
          </w:tcPr>
          <w:p w14:paraId="38B73CC7" w14:textId="7CD406B7" w:rsidR="00301A8F" w:rsidRPr="009670C0" w:rsidRDefault="00301A8F" w:rsidP="001A679D">
            <w:pPr>
              <w:pStyle w:val="acctfourfigures"/>
              <w:tabs>
                <w:tab w:val="decimal" w:pos="463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="005C5D8B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</w:tr>
      <w:tr w:rsidR="00306740" w:rsidRPr="009670C0" w14:paraId="7FECAADA" w14:textId="77777777" w:rsidTr="00017412">
        <w:trPr>
          <w:cantSplit/>
          <w:trHeight w:val="20"/>
        </w:trPr>
        <w:tc>
          <w:tcPr>
            <w:tcW w:w="4052" w:type="dxa"/>
            <w:hideMark/>
          </w:tcPr>
          <w:p w14:paraId="5EBDEAA1" w14:textId="78A83F03" w:rsidR="005C5D8B" w:rsidRPr="009670C0" w:rsidRDefault="005C5D8B" w:rsidP="005C5D8B">
            <w:pPr>
              <w:spacing w:line="240" w:lineRule="auto"/>
              <w:ind w:left="175" w:right="10" w:hanging="1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="00306740"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ธันวาคม</w:t>
            </w:r>
            <w:r w:rsidR="00306740"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  <w:r w:rsidR="00306740"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ตามที่รายงาน</w:t>
            </w:r>
          </w:p>
        </w:tc>
        <w:tc>
          <w:tcPr>
            <w:tcW w:w="754" w:type="dxa"/>
            <w:vAlign w:val="bottom"/>
          </w:tcPr>
          <w:p w14:paraId="36DF17E7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  <w:hideMark/>
          </w:tcPr>
          <w:p w14:paraId="27A4C499" w14:textId="4F6D7835" w:rsidR="005C5D8B" w:rsidRPr="009670C0" w:rsidRDefault="001435E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191</w:t>
            </w:r>
            <w:r w:rsidR="005C5D8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938</w:t>
            </w:r>
          </w:p>
        </w:tc>
        <w:tc>
          <w:tcPr>
            <w:tcW w:w="187" w:type="dxa"/>
            <w:vAlign w:val="bottom"/>
          </w:tcPr>
          <w:p w14:paraId="7716E697" w14:textId="77777777" w:rsidR="005C5D8B" w:rsidRPr="009670C0" w:rsidRDefault="005C5D8B" w:rsidP="005C5D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  <w:hideMark/>
          </w:tcPr>
          <w:p w14:paraId="449913DC" w14:textId="5EA32094" w:rsidR="005C5D8B" w:rsidRPr="009670C0" w:rsidRDefault="005C5D8B" w:rsidP="005C5D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666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134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3F9BB311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  <w:hideMark/>
          </w:tcPr>
          <w:p w14:paraId="53316C57" w14:textId="3D798AD5" w:rsidR="005C5D8B" w:rsidRPr="009670C0" w:rsidRDefault="005C5D8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185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951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2A16254A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  <w:hideMark/>
          </w:tcPr>
          <w:p w14:paraId="2EA16000" w14:textId="13EC0C45" w:rsidR="005C5D8B" w:rsidRPr="009670C0" w:rsidRDefault="001435EB" w:rsidP="00154B6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59</w:t>
            </w:r>
            <w:r w:rsidR="005C5D8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458</w:t>
            </w:r>
          </w:p>
        </w:tc>
      </w:tr>
      <w:tr w:rsidR="00306740" w:rsidRPr="009670C0" w14:paraId="293E1ABB" w14:textId="77777777" w:rsidTr="00017412">
        <w:trPr>
          <w:cantSplit/>
          <w:trHeight w:val="20"/>
        </w:trPr>
        <w:tc>
          <w:tcPr>
            <w:tcW w:w="4052" w:type="dxa"/>
            <w:hideMark/>
          </w:tcPr>
          <w:p w14:paraId="356358A5" w14:textId="0FDE5262" w:rsidR="005C5D8B" w:rsidRPr="009670C0" w:rsidRDefault="005C5D8B" w:rsidP="005C5D8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เพิ่มขึ้น (ลดลง) เนื่องจาก</w:t>
            </w:r>
          </w:p>
        </w:tc>
        <w:tc>
          <w:tcPr>
            <w:tcW w:w="754" w:type="dxa"/>
            <w:vAlign w:val="bottom"/>
          </w:tcPr>
          <w:p w14:paraId="3F4C77B3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</w:tcPr>
          <w:p w14:paraId="7398EBFC" w14:textId="77777777" w:rsidR="005C5D8B" w:rsidRPr="009670C0" w:rsidRDefault="005C5D8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4CA21A35" w14:textId="77777777" w:rsidR="005C5D8B" w:rsidRPr="009670C0" w:rsidRDefault="005C5D8B" w:rsidP="005C5D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</w:tcPr>
          <w:p w14:paraId="01D4403E" w14:textId="77777777" w:rsidR="005C5D8B" w:rsidRPr="009670C0" w:rsidRDefault="005C5D8B" w:rsidP="005C5D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46B14DF5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</w:tcPr>
          <w:p w14:paraId="1B089C21" w14:textId="77777777" w:rsidR="005C5D8B" w:rsidRPr="009670C0" w:rsidRDefault="005C5D8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345A6C97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0C04A517" w14:textId="77777777" w:rsidR="005C5D8B" w:rsidRPr="009670C0" w:rsidRDefault="005C5D8B" w:rsidP="005C5D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306740" w:rsidRPr="009670C0" w14:paraId="01F93BCD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2E74433F" w14:textId="77777777" w:rsidR="00155461" w:rsidRPr="009670C0" w:rsidRDefault="00306740" w:rsidP="001A679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การถือปฏิบัติตามแนวปฏิบัติทางการบัญชี</w:t>
            </w:r>
          </w:p>
          <w:p w14:paraId="4E943453" w14:textId="0DFB97CB" w:rsidR="00301A8F" w:rsidRPr="009670C0" w:rsidRDefault="00306740" w:rsidP="00017412">
            <w:pPr>
              <w:tabs>
                <w:tab w:val="clear" w:pos="227"/>
                <w:tab w:val="left" w:pos="279"/>
              </w:tabs>
              <w:spacing w:line="240" w:lineRule="auto"/>
              <w:ind w:left="175" w:right="8" w:firstLine="14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เรื่อง เครื่องมือทางการเงิน</w:t>
            </w:r>
          </w:p>
        </w:tc>
        <w:tc>
          <w:tcPr>
            <w:tcW w:w="754" w:type="dxa"/>
            <w:vAlign w:val="bottom"/>
          </w:tcPr>
          <w:p w14:paraId="26A83D6E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</w:tcPr>
          <w:p w14:paraId="1F49604E" w14:textId="77777777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5D0064C7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</w:tcPr>
          <w:p w14:paraId="73271B54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3E505B14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</w:tcPr>
          <w:p w14:paraId="2BC2E7F5" w14:textId="77777777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6F4965BD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6DD0E54A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306740" w:rsidRPr="009670C0" w14:paraId="6A639375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5177DAF3" w14:textId="164CE96E" w:rsidR="00301A8F" w:rsidRPr="009670C0" w:rsidRDefault="00155461" w:rsidP="001A679D">
            <w:pPr>
              <w:spacing w:line="240" w:lineRule="auto"/>
              <w:ind w:left="370" w:right="-8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754" w:type="dxa"/>
            <w:vAlign w:val="bottom"/>
            <w:hideMark/>
          </w:tcPr>
          <w:p w14:paraId="7E176DF3" w14:textId="64187141" w:rsidR="00301A8F" w:rsidRPr="009670C0" w:rsidRDefault="00155461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ก</w:t>
            </w:r>
            <w:r w:rsidR="00301A8F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GB"/>
              </w:rPr>
              <w:t>2</w:t>
            </w:r>
            <w:r w:rsidR="00301A8F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36" w:type="dxa"/>
            <w:vAlign w:val="bottom"/>
          </w:tcPr>
          <w:p w14:paraId="63E1F3AB" w14:textId="77777777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6E4DD2A4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</w:tcPr>
          <w:p w14:paraId="3A96D085" w14:textId="77777777" w:rsidR="00301A8F" w:rsidRPr="009670C0" w:rsidRDefault="00301A8F" w:rsidP="001A679D">
            <w:pPr>
              <w:pStyle w:val="acctfourfigures"/>
              <w:tabs>
                <w:tab w:val="decimal" w:pos="641"/>
              </w:tabs>
              <w:spacing w:line="240" w:lineRule="auto"/>
              <w:ind w:left="-262" w:right="19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46CA4A5E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</w:tcPr>
          <w:p w14:paraId="5993DFFF" w14:textId="77777777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7" w:type="dxa"/>
            <w:vAlign w:val="bottom"/>
          </w:tcPr>
          <w:p w14:paraId="19053067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</w:tcPr>
          <w:p w14:paraId="771E8F12" w14:textId="77777777" w:rsidR="00301A8F" w:rsidRPr="009670C0" w:rsidRDefault="00301A8F" w:rsidP="001A679D">
            <w:pPr>
              <w:pStyle w:val="acctfourfigures"/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306740" w:rsidRPr="009670C0" w14:paraId="219BAF73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091CDB54" w14:textId="01C64E1B" w:rsidR="00301A8F" w:rsidRPr="009670C0" w:rsidRDefault="00301A8F" w:rsidP="001A679D">
            <w:pPr>
              <w:spacing w:line="240" w:lineRule="auto"/>
              <w:ind w:left="370" w:right="-8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- </w:t>
            </w:r>
            <w:r w:rsidR="00155461"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บริษัทและบริษัทย่อย</w:t>
            </w:r>
          </w:p>
        </w:tc>
        <w:tc>
          <w:tcPr>
            <w:tcW w:w="754" w:type="dxa"/>
            <w:vAlign w:val="bottom"/>
          </w:tcPr>
          <w:p w14:paraId="3316E79A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  <w:hideMark/>
          </w:tcPr>
          <w:p w14:paraId="10BFE0BB" w14:textId="3D1C1DED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896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2C1D1AFC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  <w:hideMark/>
          </w:tcPr>
          <w:p w14:paraId="73A10019" w14:textId="77777777" w:rsidR="00301A8F" w:rsidRPr="009670C0" w:rsidRDefault="00301A8F" w:rsidP="001A679D">
            <w:pPr>
              <w:pStyle w:val="acctfourfigures"/>
              <w:tabs>
                <w:tab w:val="decimal" w:pos="641"/>
              </w:tabs>
              <w:spacing w:line="240" w:lineRule="auto"/>
              <w:ind w:left="-262" w:right="19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28DB506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  <w:hideMark/>
          </w:tcPr>
          <w:p w14:paraId="11665710" w14:textId="05683450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103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1E26B6EA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  <w:hideMark/>
          </w:tcPr>
          <w:p w14:paraId="4E43FF08" w14:textId="77777777" w:rsidR="00301A8F" w:rsidRPr="009670C0" w:rsidRDefault="00301A8F" w:rsidP="00154B6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</w:tr>
      <w:tr w:rsidR="00306740" w:rsidRPr="009670C0" w14:paraId="7DFAF612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6CA68493" w14:textId="6D209728" w:rsidR="00301A8F" w:rsidRPr="009670C0" w:rsidRDefault="00301A8F" w:rsidP="001A679D">
            <w:pPr>
              <w:spacing w:line="240" w:lineRule="auto"/>
              <w:ind w:left="370" w:right="-8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- </w:t>
            </w:r>
            <w:r w:rsidR="00155461"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</w:t>
            </w:r>
            <w:r w:rsidR="000835E1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ร่วม</w:t>
            </w:r>
          </w:p>
        </w:tc>
        <w:tc>
          <w:tcPr>
            <w:tcW w:w="754" w:type="dxa"/>
            <w:vAlign w:val="bottom"/>
          </w:tcPr>
          <w:p w14:paraId="4B38E547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  <w:hideMark/>
          </w:tcPr>
          <w:p w14:paraId="60C0A198" w14:textId="2DAE6F4D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616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59042506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  <w:hideMark/>
          </w:tcPr>
          <w:p w14:paraId="0F0D4B19" w14:textId="77777777" w:rsidR="00301A8F" w:rsidRPr="009670C0" w:rsidRDefault="00301A8F" w:rsidP="001A679D">
            <w:pPr>
              <w:pStyle w:val="acctfourfigures"/>
              <w:tabs>
                <w:tab w:val="decimal" w:pos="641"/>
              </w:tabs>
              <w:spacing w:line="240" w:lineRule="auto"/>
              <w:ind w:left="-262" w:right="19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C06B17D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  <w:hideMark/>
          </w:tcPr>
          <w:p w14:paraId="77D3ACBF" w14:textId="77777777" w:rsidR="00301A8F" w:rsidRPr="009670C0" w:rsidRDefault="00301A8F" w:rsidP="00154B6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71F44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  <w:hideMark/>
          </w:tcPr>
          <w:p w14:paraId="56971B30" w14:textId="77777777" w:rsidR="00301A8F" w:rsidRPr="009670C0" w:rsidRDefault="00301A8F" w:rsidP="00154B6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</w:tr>
      <w:tr w:rsidR="00306740" w:rsidRPr="009670C0" w14:paraId="2DC516B9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1FBF177D" w14:textId="7CE9703A" w:rsidR="00301A8F" w:rsidRPr="009670C0" w:rsidRDefault="00306740" w:rsidP="001A679D">
            <w:pPr>
              <w:spacing w:line="240" w:lineRule="auto"/>
              <w:ind w:left="370" w:right="-8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ภาษีเงินได้ที่เกี่ยวข้อง</w:t>
            </w:r>
          </w:p>
        </w:tc>
        <w:tc>
          <w:tcPr>
            <w:tcW w:w="754" w:type="dxa"/>
            <w:vAlign w:val="bottom"/>
          </w:tcPr>
          <w:p w14:paraId="00F4CF23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vAlign w:val="bottom"/>
            <w:hideMark/>
          </w:tcPr>
          <w:p w14:paraId="4ABB1215" w14:textId="711545E6" w:rsidR="00301A8F" w:rsidRPr="009670C0" w:rsidRDefault="001435E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21</w:t>
            </w:r>
            <w:r w:rsidR="00301A8F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124</w:t>
            </w:r>
          </w:p>
        </w:tc>
        <w:tc>
          <w:tcPr>
            <w:tcW w:w="187" w:type="dxa"/>
            <w:vAlign w:val="bottom"/>
          </w:tcPr>
          <w:p w14:paraId="05B19B75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vAlign w:val="bottom"/>
            <w:hideMark/>
          </w:tcPr>
          <w:p w14:paraId="09A57EB2" w14:textId="77777777" w:rsidR="00301A8F" w:rsidRPr="009670C0" w:rsidRDefault="00301A8F" w:rsidP="001A679D">
            <w:pPr>
              <w:pStyle w:val="acctfourfigures"/>
              <w:tabs>
                <w:tab w:val="decimal" w:pos="728"/>
              </w:tabs>
              <w:spacing w:line="240" w:lineRule="auto"/>
              <w:ind w:left="-262" w:right="19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CFA2611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vAlign w:val="bottom"/>
            <w:hideMark/>
          </w:tcPr>
          <w:p w14:paraId="139324E2" w14:textId="3B1B3EF0" w:rsidR="00301A8F" w:rsidRPr="009670C0" w:rsidRDefault="001435EB" w:rsidP="006F1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17</w:t>
            </w:r>
            <w:r w:rsidR="00301A8F"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221</w:t>
            </w:r>
          </w:p>
        </w:tc>
        <w:tc>
          <w:tcPr>
            <w:tcW w:w="187" w:type="dxa"/>
            <w:vAlign w:val="bottom"/>
          </w:tcPr>
          <w:p w14:paraId="0EFAA941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vAlign w:val="bottom"/>
            <w:hideMark/>
          </w:tcPr>
          <w:p w14:paraId="413BCA1A" w14:textId="77777777" w:rsidR="00301A8F" w:rsidRPr="009670C0" w:rsidRDefault="00301A8F" w:rsidP="00154B65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</w:tr>
      <w:tr w:rsidR="00C16BBF" w:rsidRPr="009670C0" w14:paraId="0A6F80AD" w14:textId="77777777" w:rsidTr="00017412">
        <w:trPr>
          <w:cantSplit/>
          <w:trHeight w:val="20"/>
        </w:trPr>
        <w:tc>
          <w:tcPr>
            <w:tcW w:w="4052" w:type="dxa"/>
            <w:vAlign w:val="bottom"/>
            <w:hideMark/>
          </w:tcPr>
          <w:p w14:paraId="7D05716C" w14:textId="04552CC5" w:rsidR="00301A8F" w:rsidRPr="009670C0" w:rsidRDefault="00306740" w:rsidP="001A679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ปรับปรุงใหม่</w:t>
            </w:r>
          </w:p>
        </w:tc>
        <w:tc>
          <w:tcPr>
            <w:tcW w:w="754" w:type="dxa"/>
            <w:vAlign w:val="bottom"/>
          </w:tcPr>
          <w:p w14:paraId="54DD419B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2ABD70" w14:textId="1F739029" w:rsidR="00301A8F" w:rsidRPr="009670C0" w:rsidRDefault="001435EB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77</w:t>
            </w:r>
            <w:r w:rsidR="00301A8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550</w:t>
            </w:r>
          </w:p>
        </w:tc>
        <w:tc>
          <w:tcPr>
            <w:tcW w:w="187" w:type="dxa"/>
            <w:vAlign w:val="bottom"/>
          </w:tcPr>
          <w:p w14:paraId="4DB23B44" w14:textId="77777777" w:rsidR="00301A8F" w:rsidRPr="009670C0" w:rsidRDefault="00301A8F" w:rsidP="001A67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9887C7" w14:textId="04A5A6EC" w:rsidR="00301A8F" w:rsidRPr="009670C0" w:rsidRDefault="00301A8F" w:rsidP="001A679D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666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134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7B9DC298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3F313C" w14:textId="1679C34A" w:rsidR="00301A8F" w:rsidRPr="009670C0" w:rsidRDefault="00301A8F" w:rsidP="00154B6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254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833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0950B9EB" w14:textId="77777777" w:rsidR="00301A8F" w:rsidRPr="009670C0" w:rsidRDefault="00301A8F" w:rsidP="001A679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F92E3B" w14:textId="063DB732" w:rsidR="00301A8F" w:rsidRPr="009670C0" w:rsidRDefault="001435EB" w:rsidP="00154B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59</w:t>
            </w:r>
            <w:r w:rsidR="00301A8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458</w:t>
            </w:r>
          </w:p>
        </w:tc>
      </w:tr>
    </w:tbl>
    <w:p w14:paraId="72A82E68" w14:textId="6B868FED" w:rsidR="00301A8F" w:rsidRPr="009670C0" w:rsidRDefault="00301A8F" w:rsidP="00301A8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687340C" w14:textId="2A093587" w:rsidR="00155461" w:rsidRPr="009670C0" w:rsidRDefault="001900A6" w:rsidP="00DF0BC0">
      <w:pPr>
        <w:pStyle w:val="ListParagraph"/>
        <w:numPr>
          <w:ilvl w:val="0"/>
          <w:numId w:val="20"/>
        </w:numPr>
        <w:spacing w:line="240" w:lineRule="auto"/>
        <w:jc w:val="thaiDistribute"/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eastAsia="Batang" w:hAnsiTheme="majorBidi" w:hint="cs"/>
          <w:b/>
          <w:bCs/>
          <w:i/>
          <w:iCs/>
          <w:sz w:val="26"/>
          <w:szCs w:val="26"/>
          <w:cs/>
        </w:rPr>
        <w:t>มาตรฐานการรายงานทางการเงิน</w:t>
      </w:r>
      <w:r w:rsidR="00155461" w:rsidRPr="009670C0">
        <w:rPr>
          <w:rFonts w:asciiTheme="majorBidi" w:eastAsia="Batang" w:hAnsiTheme="majorBidi" w:cstheme="majorBidi"/>
          <w:b/>
          <w:bCs/>
          <w:i/>
          <w:iCs/>
          <w:sz w:val="26"/>
          <w:szCs w:val="26"/>
          <w:cs/>
        </w:rPr>
        <w:t xml:space="preserve"> เรื่อง เครื่องมือทางการเงิน</w:t>
      </w:r>
    </w:p>
    <w:p w14:paraId="170BDBF8" w14:textId="77777777" w:rsidR="006F1D59" w:rsidRPr="009670C0" w:rsidRDefault="006F1D59" w:rsidP="006F1D59">
      <w:pPr>
        <w:pStyle w:val="ListParagraph"/>
        <w:spacing w:line="240" w:lineRule="auto"/>
        <w:ind w:left="900"/>
        <w:jc w:val="thaiDistribute"/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</w:pPr>
    </w:p>
    <w:p w14:paraId="7AEF95AA" w14:textId="548D470C" w:rsidR="00BE02CC" w:rsidRPr="009670C0" w:rsidRDefault="000835E1" w:rsidP="00154B65">
      <w:pPr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Pr="009670C0">
        <w:rPr>
          <w:rFonts w:asciiTheme="majorBidi" w:hAnsiTheme="majorBidi" w:cs="Angsana New"/>
          <w:sz w:val="26"/>
          <w:szCs w:val="26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1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มกราคม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ดังนั้น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กลุ่มบริษัทจึงไม่ปรับปรุงข้อมูลที่นำเสนอในปี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2562</w:t>
      </w:r>
    </w:p>
    <w:p w14:paraId="74405DE4" w14:textId="77777777" w:rsidR="00BE02CC" w:rsidRPr="009670C0" w:rsidRDefault="00BE02CC" w:rsidP="00017412">
      <w:pPr>
        <w:spacing w:line="240" w:lineRule="auto"/>
        <w:ind w:left="900" w:hanging="90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16195A" w14:textId="77777777" w:rsidR="000835E1" w:rsidRPr="009670C0" w:rsidRDefault="00083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81F6C20" w14:textId="4F2F63D7" w:rsidR="00301A8F" w:rsidRPr="009670C0" w:rsidRDefault="00BE02CC" w:rsidP="00301A8F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264D2375" w14:textId="77777777" w:rsidR="00BE02CC" w:rsidRPr="009670C0" w:rsidRDefault="00BE02CC" w:rsidP="00301A8F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E0DD79" w14:textId="0041A743" w:rsidR="00BE02CC" w:rsidRPr="009670C0" w:rsidRDefault="00BE02CC" w:rsidP="0022193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F04E978" w14:textId="77777777" w:rsidR="00BE02CC" w:rsidRPr="009670C0" w:rsidRDefault="00BE02CC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CE2713" w14:textId="03B0AAA9" w:rsidR="00BE02CC" w:rsidRPr="009670C0" w:rsidRDefault="00BE02CC" w:rsidP="00154B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กำหนดการจัดประเภทสินทรัพย์ทางการเงินเป็น 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ประเภท ได้แก่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670C0">
        <w:rPr>
          <w:rFonts w:asciiTheme="majorBidi" w:hAnsiTheme="majorBidi" w:cstheme="majorBidi"/>
          <w:sz w:val="26"/>
          <w:szCs w:val="26"/>
        </w:rPr>
        <w:t>(FVOCI)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และมูลค่ายุติธรรมผ่านกำไรหรือขาดทุน</w:t>
      </w:r>
      <w:r w:rsidRPr="009670C0">
        <w:rPr>
          <w:rFonts w:asciiTheme="majorBidi" w:hAnsiTheme="majorBidi" w:cstheme="majorBidi"/>
          <w:sz w:val="26"/>
          <w:szCs w:val="26"/>
        </w:rPr>
        <w:t xml:space="preserve"> (FVTPL)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105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</w:rPr>
        <w:t xml:space="preserve">TAS </w:t>
      </w:r>
      <w:r w:rsidR="001435EB" w:rsidRPr="009670C0">
        <w:rPr>
          <w:rFonts w:asciiTheme="majorBidi" w:hAnsiTheme="majorBidi" w:cstheme="majorBidi"/>
          <w:sz w:val="26"/>
          <w:szCs w:val="26"/>
        </w:rPr>
        <w:t>105</w:t>
      </w:r>
      <w:r w:rsidRPr="009670C0">
        <w:rPr>
          <w:rFonts w:asciiTheme="majorBidi" w:hAnsiTheme="majorBidi" w:cstheme="majorBidi"/>
          <w:sz w:val="26"/>
          <w:szCs w:val="26"/>
        </w:rPr>
        <w:t>)</w:t>
      </w:r>
    </w:p>
    <w:p w14:paraId="45547D1C" w14:textId="77777777" w:rsidR="00BE02CC" w:rsidRPr="009670C0" w:rsidRDefault="00BE02CC" w:rsidP="00154B65">
      <w:pPr>
        <w:pStyle w:val="BodyText2"/>
        <w:tabs>
          <w:tab w:val="left" w:pos="540"/>
          <w:tab w:val="left" w:pos="1080"/>
        </w:tabs>
        <w:ind w:left="900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5077B5" w14:textId="47059A14" w:rsidR="00BE02CC" w:rsidRPr="009670C0" w:rsidRDefault="00BE02CC" w:rsidP="00154B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ตารางดังต่อไปนี้แสดงเปรียบเทียบการจัดประเภทและการวัดมูลค่าของเงินลงทุนตาม</w:t>
      </w:r>
      <w:r w:rsidR="009A2DE3" w:rsidRPr="009670C0">
        <w:rPr>
          <w:rFonts w:asciiTheme="majorBidi" w:hAnsiTheme="majorBidi" w:cstheme="majorBidi"/>
          <w:sz w:val="26"/>
          <w:szCs w:val="26"/>
          <w:cs/>
        </w:rPr>
        <w:t>มาตรฐาน</w:t>
      </w:r>
      <w:r w:rsidR="00417B86" w:rsidRPr="009670C0">
        <w:rPr>
          <w:rFonts w:asciiTheme="majorBidi" w:hAnsiTheme="majorBidi" w:cstheme="majorBidi"/>
          <w:sz w:val="26"/>
          <w:szCs w:val="26"/>
          <w:cs/>
        </w:rPr>
        <w:t>ฉบับ</w:t>
      </w:r>
      <w:r w:rsidR="009A2DE3" w:rsidRPr="009670C0">
        <w:rPr>
          <w:rFonts w:asciiTheme="majorBidi" w:hAnsiTheme="majorBidi" w:cstheme="majorBidi"/>
          <w:sz w:val="26"/>
          <w:szCs w:val="26"/>
          <w:cs/>
        </w:rPr>
        <w:t xml:space="preserve">ก่อนหน้าและ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9A2DE3" w:rsidRPr="009670C0">
        <w:rPr>
          <w:rFonts w:asciiTheme="majorBidi" w:hAnsiTheme="majorBidi" w:cstheme="majorBidi"/>
          <w:sz w:val="26"/>
          <w:szCs w:val="26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9A2DE3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9A2DE3" w:rsidRPr="009670C0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</w:p>
    <w:p w14:paraId="6CC5B976" w14:textId="1038CF51" w:rsidR="00301A8F" w:rsidRPr="009670C0" w:rsidRDefault="00301A8F" w:rsidP="00301A8F">
      <w:pPr>
        <w:spacing w:line="240" w:lineRule="auto"/>
        <w:rPr>
          <w:rFonts w:asciiTheme="majorBidi" w:hAnsiTheme="majorBidi" w:cstheme="majorBidi"/>
        </w:rPr>
      </w:pPr>
    </w:p>
    <w:tbl>
      <w:tblPr>
        <w:tblW w:w="9374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875"/>
        <w:gridCol w:w="1157"/>
        <w:gridCol w:w="283"/>
        <w:gridCol w:w="1134"/>
        <w:gridCol w:w="283"/>
        <w:gridCol w:w="1135"/>
        <w:gridCol w:w="236"/>
        <w:gridCol w:w="1271"/>
      </w:tblGrid>
      <w:tr w:rsidR="00301A8F" w:rsidRPr="009670C0" w14:paraId="6AFF787D" w14:textId="77777777" w:rsidTr="001A679D">
        <w:trPr>
          <w:tblHeader/>
        </w:trPr>
        <w:tc>
          <w:tcPr>
            <w:tcW w:w="9374" w:type="dxa"/>
            <w:gridSpan w:val="8"/>
            <w:vAlign w:val="bottom"/>
            <w:hideMark/>
          </w:tcPr>
          <w:p w14:paraId="7868E3FE" w14:textId="6D5D6C68" w:rsidR="00301A8F" w:rsidRPr="009670C0" w:rsidRDefault="00BE02CC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02CC" w:rsidRPr="009670C0" w14:paraId="1C5EDB3C" w14:textId="77777777" w:rsidTr="00017412">
        <w:trPr>
          <w:tblHeader/>
        </w:trPr>
        <w:tc>
          <w:tcPr>
            <w:tcW w:w="5032" w:type="dxa"/>
            <w:gridSpan w:val="2"/>
            <w:vAlign w:val="bottom"/>
            <w:hideMark/>
          </w:tcPr>
          <w:p w14:paraId="4E81237A" w14:textId="6FF4B8A7" w:rsidR="00BE02CC" w:rsidRPr="009670C0" w:rsidRDefault="00BE02CC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14B6A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มาตรฐานฉบับก่อนหน้า 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83" w:type="dxa"/>
          </w:tcPr>
          <w:p w14:paraId="4B3AD231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7798" w14:textId="17291096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BE02CC" w:rsidRPr="009670C0" w14:paraId="0783E99A" w14:textId="77777777" w:rsidTr="00017412">
        <w:trPr>
          <w:tblHeader/>
        </w:trPr>
        <w:tc>
          <w:tcPr>
            <w:tcW w:w="3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D5E8A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DADA" w14:textId="607AD929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83" w:type="dxa"/>
          </w:tcPr>
          <w:p w14:paraId="7008CDCF" w14:textId="77777777" w:rsidR="00BE02CC" w:rsidRPr="009670C0" w:rsidRDefault="00BE02CC" w:rsidP="00BE02CC">
            <w:pPr>
              <w:pStyle w:val="NoSpacing"/>
              <w:spacing w:line="240" w:lineRule="exact"/>
              <w:ind w:left="72"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1CCC7EA1" w14:textId="5479FE88" w:rsidR="00BE02CC" w:rsidRPr="009670C0" w:rsidRDefault="00BE02CC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  <w:r w:rsidR="00530D5E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83" w:type="dxa"/>
            <w:vAlign w:val="bottom"/>
          </w:tcPr>
          <w:p w14:paraId="6C22A6D9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7D04CBAF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867D429" w14:textId="272A8D8B" w:rsidR="00BE02CC" w:rsidRPr="009670C0" w:rsidRDefault="00BE02CC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242F028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2A002063" w14:textId="77777777" w:rsidR="00BE02CC" w:rsidRPr="009670C0" w:rsidRDefault="00BE02CC" w:rsidP="00BE0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D03D80B" w14:textId="796DCFA1" w:rsidR="00BE02CC" w:rsidRPr="009670C0" w:rsidRDefault="00BE02CC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301A8F" w:rsidRPr="009670C0" w14:paraId="701EBC40" w14:textId="77777777" w:rsidTr="00017412">
        <w:trPr>
          <w:tblHeader/>
        </w:trPr>
        <w:tc>
          <w:tcPr>
            <w:tcW w:w="3875" w:type="dxa"/>
          </w:tcPr>
          <w:p w14:paraId="6AA576FC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5499" w:type="dxa"/>
            <w:gridSpan w:val="7"/>
            <w:hideMark/>
          </w:tcPr>
          <w:p w14:paraId="68D28AAB" w14:textId="4BCBBD68" w:rsidR="00301A8F" w:rsidRPr="009670C0" w:rsidRDefault="00BE02CC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301A8F" w:rsidRPr="009670C0" w14:paraId="394BF1EA" w14:textId="77777777" w:rsidTr="00017412">
        <w:tc>
          <w:tcPr>
            <w:tcW w:w="3875" w:type="dxa"/>
            <w:hideMark/>
          </w:tcPr>
          <w:p w14:paraId="6628E64C" w14:textId="5CC94828" w:rsidR="00301A8F" w:rsidRPr="009670C0" w:rsidRDefault="009A2DE3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  <w:vAlign w:val="bottom"/>
            <w:hideMark/>
          </w:tcPr>
          <w:p w14:paraId="4A17E5F9" w14:textId="20501DC9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</w:t>
            </w:r>
            <w:r w:rsidR="00301A8F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092</w:t>
            </w:r>
          </w:p>
        </w:tc>
        <w:tc>
          <w:tcPr>
            <w:tcW w:w="283" w:type="dxa"/>
          </w:tcPr>
          <w:p w14:paraId="11DE5EAC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1AE29E77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02E5F4A1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4AE67D35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075E475B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46E42428" w14:textId="7D3DDC64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092</w:t>
            </w:r>
          </w:p>
        </w:tc>
      </w:tr>
      <w:tr w:rsidR="00301A8F" w:rsidRPr="009670C0" w14:paraId="2FE9E8B3" w14:textId="77777777" w:rsidTr="00017412">
        <w:tc>
          <w:tcPr>
            <w:tcW w:w="3875" w:type="dxa"/>
            <w:hideMark/>
          </w:tcPr>
          <w:p w14:paraId="318C809D" w14:textId="016632AB" w:rsidR="00301A8F" w:rsidRPr="009670C0" w:rsidRDefault="009A2DE3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เงินลงทุนระยะ</w:t>
            </w:r>
            <w:r w:rsidR="00484E46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ชั่วคราว</w:t>
            </w:r>
          </w:p>
        </w:tc>
        <w:tc>
          <w:tcPr>
            <w:tcW w:w="1157" w:type="dxa"/>
            <w:vAlign w:val="bottom"/>
            <w:hideMark/>
          </w:tcPr>
          <w:p w14:paraId="762EE25F" w14:textId="78471A9A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106</w:t>
            </w:r>
          </w:p>
        </w:tc>
        <w:tc>
          <w:tcPr>
            <w:tcW w:w="283" w:type="dxa"/>
          </w:tcPr>
          <w:p w14:paraId="7FAF4075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0148C2B7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5F62A3D8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66348C9B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0902F446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5161CC5D" w14:textId="268FCD1A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106</w:t>
            </w:r>
          </w:p>
        </w:tc>
      </w:tr>
      <w:tr w:rsidR="00301A8F" w:rsidRPr="009670C0" w14:paraId="6B0A8391" w14:textId="77777777" w:rsidTr="00017412">
        <w:tc>
          <w:tcPr>
            <w:tcW w:w="3875" w:type="dxa"/>
            <w:hideMark/>
          </w:tcPr>
          <w:p w14:paraId="3B90D77F" w14:textId="0D26D34F" w:rsidR="00301A8F" w:rsidRPr="009670C0" w:rsidRDefault="009A2DE3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</w:t>
            </w:r>
            <w:r w:rsidR="00484E46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สินเชื่อ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</w:t>
            </w:r>
            <w:r w:rsidR="00E763EF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57" w:type="dxa"/>
            <w:vAlign w:val="bottom"/>
            <w:hideMark/>
          </w:tcPr>
          <w:p w14:paraId="3EA7ED04" w14:textId="48810CF1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233</w:t>
            </w:r>
          </w:p>
        </w:tc>
        <w:tc>
          <w:tcPr>
            <w:tcW w:w="283" w:type="dxa"/>
          </w:tcPr>
          <w:p w14:paraId="4B3C900A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6D6EA473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48A7C14B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66AF3B47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6B81F53F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73AA65A6" w14:textId="4D9594CF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233</w:t>
            </w:r>
          </w:p>
        </w:tc>
      </w:tr>
      <w:tr w:rsidR="00301A8F" w:rsidRPr="009670C0" w14:paraId="627C9372" w14:textId="77777777" w:rsidTr="00017412">
        <w:tc>
          <w:tcPr>
            <w:tcW w:w="3875" w:type="dxa"/>
            <w:vAlign w:val="center"/>
            <w:hideMark/>
          </w:tcPr>
          <w:p w14:paraId="0D665208" w14:textId="0F147034" w:rsidR="00301A8F" w:rsidRPr="009670C0" w:rsidRDefault="00B61D3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ลูกหนี้สินเชื่อรายย่อยที่ถึงกำหนดชำระภายในหนึ่งปี</w:t>
            </w:r>
          </w:p>
        </w:tc>
        <w:tc>
          <w:tcPr>
            <w:tcW w:w="1157" w:type="dxa"/>
            <w:vAlign w:val="bottom"/>
            <w:hideMark/>
          </w:tcPr>
          <w:p w14:paraId="2965B63A" w14:textId="331A9323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627</w:t>
            </w:r>
          </w:p>
        </w:tc>
        <w:tc>
          <w:tcPr>
            <w:tcW w:w="283" w:type="dxa"/>
          </w:tcPr>
          <w:p w14:paraId="3E0CA730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0676A74B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10FCAD55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48925B7D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31CC9A6F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114D6DDE" w14:textId="0AF42469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627</w:t>
            </w:r>
          </w:p>
        </w:tc>
      </w:tr>
      <w:tr w:rsidR="00301A8F" w:rsidRPr="009670C0" w14:paraId="4719F40A" w14:textId="77777777" w:rsidTr="00017412">
        <w:tc>
          <w:tcPr>
            <w:tcW w:w="3875" w:type="dxa"/>
            <w:hideMark/>
          </w:tcPr>
          <w:p w14:paraId="66F72159" w14:textId="77777777" w:rsidR="00B61D3F" w:rsidRPr="009670C0" w:rsidRDefault="00B61D3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ลูกหนี้จากสินเชื่อภาคธุรกิจและดอกเบี้ยค้างรับ </w:t>
            </w:r>
          </w:p>
          <w:p w14:paraId="60316649" w14:textId="3E3DE140" w:rsidR="00301A8F" w:rsidRPr="009670C0" w:rsidRDefault="00B61D3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right="-115"/>
              <w:rPr>
                <w:rFonts w:asciiTheme="majorBidi" w:hAnsiTheme="majorBidi" w:cstheme="majorBidi"/>
                <w:color w:val="000000"/>
                <w:sz w:val="22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vAlign w:val="bottom"/>
            <w:hideMark/>
          </w:tcPr>
          <w:p w14:paraId="622DF19C" w14:textId="5AA71608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283" w:type="dxa"/>
          </w:tcPr>
          <w:p w14:paraId="179AC784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27E4BE43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0D63E9BC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4D0A7929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25D6E5A6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4034DD48" w14:textId="76BC5B9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41</w:t>
            </w:r>
          </w:p>
        </w:tc>
      </w:tr>
      <w:tr w:rsidR="00301A8F" w:rsidRPr="009670C0" w14:paraId="3109613F" w14:textId="77777777" w:rsidTr="00017412">
        <w:tc>
          <w:tcPr>
            <w:tcW w:w="3875" w:type="dxa"/>
            <w:hideMark/>
          </w:tcPr>
          <w:p w14:paraId="49B3F827" w14:textId="28DF44AE" w:rsidR="00301A8F" w:rsidRPr="009670C0" w:rsidRDefault="00B61D3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57" w:type="dxa"/>
            <w:vAlign w:val="bottom"/>
            <w:hideMark/>
          </w:tcPr>
          <w:p w14:paraId="1843C5D0" w14:textId="485F5D58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536</w:t>
            </w:r>
          </w:p>
        </w:tc>
        <w:tc>
          <w:tcPr>
            <w:tcW w:w="283" w:type="dxa"/>
          </w:tcPr>
          <w:p w14:paraId="7B0887A3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1487892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2446325C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3406CB8A" w14:textId="6F6BFC05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12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343</w:t>
            </w:r>
          </w:p>
        </w:tc>
        <w:tc>
          <w:tcPr>
            <w:tcW w:w="236" w:type="dxa"/>
          </w:tcPr>
          <w:p w14:paraId="03BB37FD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405FA9FF" w14:textId="3ED4509F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193</w:t>
            </w:r>
          </w:p>
        </w:tc>
      </w:tr>
      <w:tr w:rsidR="00DE698D" w:rsidRPr="009670C0" w14:paraId="3D6978E3" w14:textId="77777777" w:rsidTr="00017412">
        <w:tc>
          <w:tcPr>
            <w:tcW w:w="3875" w:type="dxa"/>
            <w:vAlign w:val="center"/>
            <w:hideMark/>
          </w:tcPr>
          <w:p w14:paraId="4FE47DE9" w14:textId="3FB1302A" w:rsidR="00DE698D" w:rsidRPr="009670C0" w:rsidRDefault="00DE698D" w:rsidP="00DE698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</w:t>
            </w:r>
            <w:r w:rsidR="00484E46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สินเชื่อ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ที่ถึงกำหนดชำระเกินกว่าหนึ่งปี</w:t>
            </w:r>
          </w:p>
        </w:tc>
        <w:tc>
          <w:tcPr>
            <w:tcW w:w="1157" w:type="dxa"/>
            <w:vAlign w:val="bottom"/>
            <w:hideMark/>
          </w:tcPr>
          <w:p w14:paraId="0BBF2D30" w14:textId="6DD9685F" w:rsidR="00DE698D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283" w:type="dxa"/>
          </w:tcPr>
          <w:p w14:paraId="4035403D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55EE27AB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2C74BE36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5B1F776" w14:textId="38539C93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ind w:left="-90" w:right="1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676F152C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2B8C38BD" w14:textId="53F1E5F5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64</w:t>
            </w:r>
          </w:p>
        </w:tc>
      </w:tr>
      <w:tr w:rsidR="00DE698D" w:rsidRPr="009670C0" w14:paraId="09480D46" w14:textId="77777777" w:rsidTr="00017412">
        <w:tc>
          <w:tcPr>
            <w:tcW w:w="3875" w:type="dxa"/>
            <w:vAlign w:val="center"/>
            <w:hideMark/>
          </w:tcPr>
          <w:p w14:paraId="124F6838" w14:textId="7B830238" w:rsidR="00DE698D" w:rsidRPr="009670C0" w:rsidRDefault="00DE698D" w:rsidP="00DE698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ลูกหนี้สินเชื่อรายย่อยที่ถึงกำหนดชำระเกินกว่าหนึ่งปี</w:t>
            </w:r>
          </w:p>
        </w:tc>
        <w:tc>
          <w:tcPr>
            <w:tcW w:w="1157" w:type="dxa"/>
            <w:vAlign w:val="bottom"/>
            <w:hideMark/>
          </w:tcPr>
          <w:p w14:paraId="0B5DF853" w14:textId="1537A747" w:rsidR="00DE698D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283" w:type="dxa"/>
          </w:tcPr>
          <w:p w14:paraId="2F0C42AC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04669502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6E6F1D01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7B8A0CE" w14:textId="7AAA8226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ind w:left="-90" w:right="1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40FDD8FA" w14:textId="77777777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6579B600" w14:textId="4242544B" w:rsidR="00DE698D" w:rsidRPr="009670C0" w:rsidRDefault="00DE698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22</w:t>
            </w:r>
          </w:p>
        </w:tc>
      </w:tr>
      <w:tr w:rsidR="00301A8F" w:rsidRPr="009670C0" w14:paraId="6775709F" w14:textId="77777777" w:rsidTr="00017412">
        <w:tc>
          <w:tcPr>
            <w:tcW w:w="3875" w:type="dxa"/>
            <w:hideMark/>
          </w:tcPr>
          <w:p w14:paraId="2C31DFCB" w14:textId="1893E8DD" w:rsidR="00301A8F" w:rsidRPr="009670C0" w:rsidRDefault="00DE698D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="00301A8F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632C6A" w14:textId="5FCFEC99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4</w:t>
            </w:r>
            <w:r w:rsidR="00301A8F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721</w:t>
            </w:r>
          </w:p>
        </w:tc>
        <w:tc>
          <w:tcPr>
            <w:tcW w:w="283" w:type="dxa"/>
          </w:tcPr>
          <w:p w14:paraId="47ABA4CA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DDC1C3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3C5F0A4A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1A986B" w14:textId="528A8D20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1208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343</w:t>
            </w:r>
          </w:p>
        </w:tc>
        <w:tc>
          <w:tcPr>
            <w:tcW w:w="236" w:type="dxa"/>
          </w:tcPr>
          <w:p w14:paraId="08560B0E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F2C4D1" w14:textId="73AEDC63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4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378</w:t>
            </w:r>
          </w:p>
        </w:tc>
      </w:tr>
      <w:tr w:rsidR="00301A8F" w:rsidRPr="009670C0" w14:paraId="444B7141" w14:textId="77777777" w:rsidTr="006F1D59">
        <w:trPr>
          <w:trHeight w:val="242"/>
        </w:trPr>
        <w:tc>
          <w:tcPr>
            <w:tcW w:w="3875" w:type="dxa"/>
          </w:tcPr>
          <w:p w14:paraId="1F6E76C7" w14:textId="11A40DE0" w:rsidR="00530D5E" w:rsidRPr="009670C0" w:rsidRDefault="00530D5E" w:rsidP="006F1D5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CF8329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-115"/>
              <w:jc w:val="right"/>
              <w:rPr>
                <w:rFonts w:asciiTheme="majorBidi" w:hAnsiTheme="majorBidi" w:cstheme="majorBidi"/>
                <w:color w:val="000000"/>
                <w:sz w:val="22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12E7B80E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8CA3D0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3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54753B47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6FEF08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1208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36" w:type="dxa"/>
          </w:tcPr>
          <w:p w14:paraId="5131D062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142E91" w14:textId="77777777" w:rsidR="00301A8F" w:rsidRPr="009670C0" w:rsidRDefault="00301A8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01A8F" w:rsidRPr="009670C0" w14:paraId="27874842" w14:textId="77777777" w:rsidTr="00017412">
        <w:tc>
          <w:tcPr>
            <w:tcW w:w="3875" w:type="dxa"/>
            <w:hideMark/>
          </w:tcPr>
          <w:p w14:paraId="1D4498C4" w14:textId="062FD9DE" w:rsidR="00301A8F" w:rsidRPr="009670C0" w:rsidRDefault="00417B86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เงินรับฝากจากลูกค้า</w:t>
            </w:r>
          </w:p>
        </w:tc>
        <w:tc>
          <w:tcPr>
            <w:tcW w:w="1157" w:type="dxa"/>
            <w:vAlign w:val="bottom"/>
            <w:hideMark/>
          </w:tcPr>
          <w:p w14:paraId="6BA55BFC" w14:textId="5EE2E7E6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283" w:type="dxa"/>
          </w:tcPr>
          <w:p w14:paraId="41C6C902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021A3250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4208DFB5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697B08E2" w14:textId="6F00F855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DE698D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010A6AF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09D76696" w14:textId="5F7A9B0F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57</w:t>
            </w:r>
          </w:p>
        </w:tc>
      </w:tr>
      <w:tr w:rsidR="00301A8F" w:rsidRPr="009670C0" w14:paraId="0BD9B21C" w14:textId="77777777" w:rsidTr="00017412">
        <w:tc>
          <w:tcPr>
            <w:tcW w:w="3875" w:type="dxa"/>
            <w:hideMark/>
          </w:tcPr>
          <w:p w14:paraId="0BEBD58F" w14:textId="56E19ED0" w:rsidR="00301A8F" w:rsidRPr="009670C0" w:rsidRDefault="00417B86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เงินกู้ยืมระยะสั้นและดอกเบี้ยจ่าย</w:t>
            </w:r>
          </w:p>
        </w:tc>
        <w:tc>
          <w:tcPr>
            <w:tcW w:w="1157" w:type="dxa"/>
            <w:vAlign w:val="bottom"/>
            <w:hideMark/>
          </w:tcPr>
          <w:p w14:paraId="716C90A9" w14:textId="231E663D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283" w:type="dxa"/>
          </w:tcPr>
          <w:p w14:paraId="6CF688B2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48E704AF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61AB7654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09E75CAB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0BDAD208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64B84270" w14:textId="4ED40842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18</w:t>
            </w:r>
          </w:p>
        </w:tc>
      </w:tr>
      <w:tr w:rsidR="00301A8F" w:rsidRPr="009670C0" w14:paraId="31A2FEFA" w14:textId="77777777" w:rsidTr="00017412">
        <w:tc>
          <w:tcPr>
            <w:tcW w:w="3875" w:type="dxa"/>
            <w:hideMark/>
          </w:tcPr>
          <w:p w14:paraId="39929378" w14:textId="486FAB3E" w:rsidR="00301A8F" w:rsidRPr="009670C0" w:rsidRDefault="00530D5E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157" w:type="dxa"/>
            <w:vAlign w:val="bottom"/>
            <w:hideMark/>
          </w:tcPr>
          <w:p w14:paraId="47303E61" w14:textId="7AD2A18A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="00301A8F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477</w:t>
            </w:r>
          </w:p>
        </w:tc>
        <w:tc>
          <w:tcPr>
            <w:tcW w:w="283" w:type="dxa"/>
          </w:tcPr>
          <w:p w14:paraId="20D5FCA3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  <w:hideMark/>
          </w:tcPr>
          <w:p w14:paraId="4C49B42F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  <w:tab w:val="decimal" w:pos="708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4292470A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  <w:hideMark/>
          </w:tcPr>
          <w:p w14:paraId="00BC2DEB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  <w:tab w:val="decimal" w:pos="94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4E3A3755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2A69A31B" w14:textId="7DDD1626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477</w:t>
            </w:r>
          </w:p>
        </w:tc>
      </w:tr>
      <w:tr w:rsidR="00301A8F" w:rsidRPr="009670C0" w14:paraId="000035E1" w14:textId="77777777" w:rsidTr="00017412">
        <w:tc>
          <w:tcPr>
            <w:tcW w:w="3875" w:type="dxa"/>
            <w:hideMark/>
          </w:tcPr>
          <w:p w14:paraId="551C9130" w14:textId="513829EA" w:rsidR="00301A8F" w:rsidRPr="009670C0" w:rsidRDefault="00530D5E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CC82" w14:textId="2CEA6E7D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591</w:t>
            </w:r>
          </w:p>
        </w:tc>
        <w:tc>
          <w:tcPr>
            <w:tcW w:w="283" w:type="dxa"/>
          </w:tcPr>
          <w:p w14:paraId="07846A8D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85618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  <w:tab w:val="decimal" w:pos="708"/>
              </w:tabs>
              <w:ind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3B0BE3BC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C7771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  <w:tab w:val="decimal" w:pos="940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0EEF0338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B34AB" w14:textId="0E476FAF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ind w:left="75" w:right="60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591</w:t>
            </w:r>
          </w:p>
        </w:tc>
      </w:tr>
      <w:tr w:rsidR="00301A8F" w:rsidRPr="009670C0" w14:paraId="32528D40" w14:textId="77777777" w:rsidTr="00017412">
        <w:tc>
          <w:tcPr>
            <w:tcW w:w="3875" w:type="dxa"/>
            <w:hideMark/>
          </w:tcPr>
          <w:p w14:paraId="231F9D3C" w14:textId="1AEAACAF" w:rsidR="00301A8F" w:rsidRPr="009670C0" w:rsidRDefault="0081511F" w:rsidP="001A67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90"/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DFBC85" w14:textId="418E60BE" w:rsidR="00301A8F" w:rsidRPr="009670C0" w:rsidRDefault="001435EB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="00301A8F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143</w:t>
            </w:r>
          </w:p>
        </w:tc>
        <w:tc>
          <w:tcPr>
            <w:tcW w:w="283" w:type="dxa"/>
          </w:tcPr>
          <w:p w14:paraId="384FE60A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38D3CD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627"/>
                <w:tab w:val="decimal" w:pos="708"/>
              </w:tabs>
              <w:ind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83" w:type="dxa"/>
          </w:tcPr>
          <w:p w14:paraId="5B22509D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7B7BAA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  <w:tab w:val="decimal" w:pos="940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6" w:type="dxa"/>
          </w:tcPr>
          <w:p w14:paraId="7244006C" w14:textId="77777777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D11D01" w14:textId="51F1CF5A" w:rsidR="00301A8F" w:rsidRPr="009670C0" w:rsidRDefault="00301A8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ind w:left="75" w:right="6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143</w:t>
            </w:r>
          </w:p>
        </w:tc>
      </w:tr>
    </w:tbl>
    <w:p w14:paraId="24019A95" w14:textId="77777777" w:rsidR="00301A8F" w:rsidRPr="009670C0" w:rsidRDefault="00301A8F" w:rsidP="00301A8F">
      <w:pPr>
        <w:spacing w:line="240" w:lineRule="auto"/>
        <w:rPr>
          <w:rFonts w:asciiTheme="majorBidi" w:hAnsiTheme="majorBidi" w:cstheme="majorBidi"/>
          <w:szCs w:val="22"/>
          <w:cs/>
        </w:rPr>
      </w:pPr>
    </w:p>
    <w:tbl>
      <w:tblPr>
        <w:tblW w:w="9374" w:type="dxa"/>
        <w:tblInd w:w="355" w:type="dxa"/>
        <w:tblLook w:val="04A0" w:firstRow="1" w:lastRow="0" w:firstColumn="1" w:lastColumn="0" w:noHBand="0" w:noVBand="1"/>
      </w:tblPr>
      <w:tblGrid>
        <w:gridCol w:w="3571"/>
        <w:gridCol w:w="1319"/>
        <w:gridCol w:w="268"/>
        <w:gridCol w:w="1039"/>
        <w:gridCol w:w="241"/>
        <w:gridCol w:w="1458"/>
        <w:gridCol w:w="234"/>
        <w:gridCol w:w="1244"/>
      </w:tblGrid>
      <w:tr w:rsidR="00301A8F" w:rsidRPr="009670C0" w14:paraId="04EF7492" w14:textId="77777777" w:rsidTr="001A679D">
        <w:trPr>
          <w:tblHeader/>
        </w:trPr>
        <w:tc>
          <w:tcPr>
            <w:tcW w:w="9374" w:type="dxa"/>
            <w:gridSpan w:val="8"/>
            <w:vAlign w:val="bottom"/>
            <w:hideMark/>
          </w:tcPr>
          <w:p w14:paraId="6C9400CC" w14:textId="708814DB" w:rsidR="00301A8F" w:rsidRPr="009670C0" w:rsidRDefault="00530D5E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8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332D" w:rsidRPr="009670C0" w14:paraId="4431E9BB" w14:textId="77777777" w:rsidTr="00017412">
        <w:trPr>
          <w:tblHeader/>
        </w:trPr>
        <w:tc>
          <w:tcPr>
            <w:tcW w:w="4890" w:type="dxa"/>
            <w:gridSpan w:val="2"/>
            <w:vAlign w:val="bottom"/>
            <w:hideMark/>
          </w:tcPr>
          <w:p w14:paraId="4B7706D6" w14:textId="325863F6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มาตรฐานฉบับก่อนหน้า  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8" w:type="dxa"/>
          </w:tcPr>
          <w:p w14:paraId="304E0A99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42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954AB" w14:textId="05E827B0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E7332D" w:rsidRPr="009670C0" w14:paraId="6DD82752" w14:textId="77777777" w:rsidTr="00017412">
        <w:trPr>
          <w:tblHeader/>
        </w:trPr>
        <w:tc>
          <w:tcPr>
            <w:tcW w:w="3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07AF5" w14:textId="378489A5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lang w:val="en-GB" w:eastAsia="en-GB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D9E28B" w14:textId="4B94F41B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8" w:type="dxa"/>
          </w:tcPr>
          <w:p w14:paraId="18D4CAA9" w14:textId="77777777" w:rsidR="00E7332D" w:rsidRPr="009670C0" w:rsidRDefault="00E7332D" w:rsidP="00E7332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039" w:type="dxa"/>
            <w:vAlign w:val="bottom"/>
            <w:hideMark/>
          </w:tcPr>
          <w:p w14:paraId="4E3638C9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</w:t>
            </w:r>
          </w:p>
          <w:p w14:paraId="366F78E8" w14:textId="112D63BE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241" w:type="dxa"/>
            <w:vAlign w:val="bottom"/>
          </w:tcPr>
          <w:p w14:paraId="6D7E2901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458" w:type="dxa"/>
            <w:vAlign w:val="bottom"/>
            <w:hideMark/>
          </w:tcPr>
          <w:p w14:paraId="47AEA2FE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BF80B91" w14:textId="69085EE8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4" w:type="dxa"/>
            <w:vAlign w:val="bottom"/>
          </w:tcPr>
          <w:p w14:paraId="15E08B6D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1244" w:type="dxa"/>
            <w:vAlign w:val="bottom"/>
            <w:hideMark/>
          </w:tcPr>
          <w:p w14:paraId="4C09EC13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62518E97" w14:textId="012DC88C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E7332D" w:rsidRPr="009670C0" w14:paraId="472D3C50" w14:textId="77777777" w:rsidTr="001A679D">
        <w:trPr>
          <w:tblHeader/>
        </w:trPr>
        <w:tc>
          <w:tcPr>
            <w:tcW w:w="3571" w:type="dxa"/>
          </w:tcPr>
          <w:p w14:paraId="18696748" w14:textId="5538A564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5" w:right="-115"/>
              <w:rPr>
                <w:rFonts w:asciiTheme="majorBidi" w:hAnsiTheme="majorBidi" w:cstheme="majorBidi"/>
                <w:color w:val="000000"/>
                <w:sz w:val="22"/>
                <w:lang w:val="en-GB" w:eastAsia="en-GB"/>
              </w:rPr>
            </w:pPr>
          </w:p>
        </w:tc>
        <w:tc>
          <w:tcPr>
            <w:tcW w:w="5803" w:type="dxa"/>
            <w:gridSpan w:val="7"/>
            <w:hideMark/>
          </w:tcPr>
          <w:p w14:paraId="1EABFD9D" w14:textId="745F40B4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E7332D" w:rsidRPr="009670C0" w14:paraId="709D2534" w14:textId="77777777" w:rsidTr="001A679D">
        <w:tc>
          <w:tcPr>
            <w:tcW w:w="3571" w:type="dxa"/>
            <w:hideMark/>
          </w:tcPr>
          <w:p w14:paraId="2D6F9F75" w14:textId="274AEB5A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color w:val="000000"/>
                <w:sz w:val="22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9" w:type="dxa"/>
            <w:vAlign w:val="bottom"/>
            <w:hideMark/>
          </w:tcPr>
          <w:p w14:paraId="2E450F8A" w14:textId="188E61D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366</w:t>
            </w:r>
          </w:p>
        </w:tc>
        <w:tc>
          <w:tcPr>
            <w:tcW w:w="268" w:type="dxa"/>
          </w:tcPr>
          <w:p w14:paraId="2A71F847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39" w:type="dxa"/>
            <w:vAlign w:val="bottom"/>
            <w:hideMark/>
          </w:tcPr>
          <w:p w14:paraId="714E78C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6A7C8B50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vAlign w:val="bottom"/>
            <w:hideMark/>
          </w:tcPr>
          <w:p w14:paraId="46F9633D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6860F991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vAlign w:val="bottom"/>
            <w:hideMark/>
          </w:tcPr>
          <w:p w14:paraId="6B532AC8" w14:textId="4727012F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366</w:t>
            </w:r>
          </w:p>
        </w:tc>
      </w:tr>
      <w:tr w:rsidR="00E7332D" w:rsidRPr="009670C0" w14:paraId="2EF814F7" w14:textId="77777777" w:rsidTr="001A679D">
        <w:tc>
          <w:tcPr>
            <w:tcW w:w="3571" w:type="dxa"/>
            <w:hideMark/>
          </w:tcPr>
          <w:p w14:paraId="57A9211E" w14:textId="3ECDD715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color w:val="000000"/>
                <w:sz w:val="22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="00484E46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ให้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กู้ยืมระยะสั้นและดอกเบี้ย</w:t>
            </w:r>
            <w:r w:rsidR="00484E46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ค้างรับ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จากบริษัทย่อย</w:t>
            </w:r>
          </w:p>
        </w:tc>
        <w:tc>
          <w:tcPr>
            <w:tcW w:w="1319" w:type="dxa"/>
            <w:vAlign w:val="bottom"/>
            <w:hideMark/>
          </w:tcPr>
          <w:p w14:paraId="0E686507" w14:textId="7056C5EE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144</w:t>
            </w:r>
          </w:p>
        </w:tc>
        <w:tc>
          <w:tcPr>
            <w:tcW w:w="268" w:type="dxa"/>
          </w:tcPr>
          <w:p w14:paraId="55F86AF3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9" w:type="dxa"/>
            <w:vAlign w:val="bottom"/>
            <w:hideMark/>
          </w:tcPr>
          <w:p w14:paraId="362BC8F7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48C979A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vAlign w:val="bottom"/>
            <w:hideMark/>
          </w:tcPr>
          <w:p w14:paraId="744CF845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47DD71E4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vAlign w:val="bottom"/>
            <w:hideMark/>
          </w:tcPr>
          <w:p w14:paraId="1567175D" w14:textId="57F14B9C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144</w:t>
            </w:r>
          </w:p>
        </w:tc>
      </w:tr>
      <w:tr w:rsidR="00E7332D" w:rsidRPr="009670C0" w14:paraId="57782762" w14:textId="77777777" w:rsidTr="001A679D">
        <w:tc>
          <w:tcPr>
            <w:tcW w:w="3571" w:type="dxa"/>
            <w:vAlign w:val="center"/>
            <w:hideMark/>
          </w:tcPr>
          <w:p w14:paraId="01D06BDF" w14:textId="5CB5715E" w:rsidR="00484E46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="00E63774"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ให้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กู้ยืมระยะยาว</w:t>
            </w:r>
            <w:r w:rsidR="00BB1E89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ส่วนที่ถึงกำหนดชำระเกินกว่าหนึ่ง</w:t>
            </w:r>
          </w:p>
          <w:p w14:paraId="7E491AD3" w14:textId="65DF7B04" w:rsidR="00E7332D" w:rsidRPr="009670C0" w:rsidRDefault="00484E46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BB1E89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  <w:r w:rsidR="00E7332D"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จากบริษัทย่อย</w:t>
            </w:r>
          </w:p>
        </w:tc>
        <w:tc>
          <w:tcPr>
            <w:tcW w:w="1319" w:type="dxa"/>
            <w:vAlign w:val="bottom"/>
            <w:hideMark/>
          </w:tcPr>
          <w:p w14:paraId="5596FB59" w14:textId="08ADFE7C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646</w:t>
            </w:r>
          </w:p>
        </w:tc>
        <w:tc>
          <w:tcPr>
            <w:tcW w:w="268" w:type="dxa"/>
          </w:tcPr>
          <w:p w14:paraId="1C357859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39" w:type="dxa"/>
            <w:vAlign w:val="bottom"/>
            <w:hideMark/>
          </w:tcPr>
          <w:p w14:paraId="4A56C134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7D3EBDAE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58" w:type="dxa"/>
            <w:vAlign w:val="bottom"/>
            <w:hideMark/>
          </w:tcPr>
          <w:p w14:paraId="6AFFBB96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6FCC619A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44" w:type="dxa"/>
            <w:vAlign w:val="bottom"/>
            <w:hideMark/>
          </w:tcPr>
          <w:p w14:paraId="0EC93162" w14:textId="79908123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646</w:t>
            </w:r>
          </w:p>
        </w:tc>
      </w:tr>
      <w:tr w:rsidR="00E7332D" w:rsidRPr="009670C0" w14:paraId="09214C8D" w14:textId="77777777" w:rsidTr="001A679D">
        <w:tc>
          <w:tcPr>
            <w:tcW w:w="3571" w:type="dxa"/>
            <w:hideMark/>
          </w:tcPr>
          <w:p w14:paraId="378BCFF1" w14:textId="4FA05238" w:rsidR="00E7332D" w:rsidRPr="009670C0" w:rsidRDefault="0081511F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B51543" w14:textId="03EB1866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156</w:t>
            </w:r>
          </w:p>
        </w:tc>
        <w:tc>
          <w:tcPr>
            <w:tcW w:w="268" w:type="dxa"/>
          </w:tcPr>
          <w:p w14:paraId="02FD7479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6A0439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0E30D661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9CFF4A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5BFA6843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7EBCE4" w14:textId="2894307C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156</w:t>
            </w:r>
          </w:p>
        </w:tc>
      </w:tr>
      <w:tr w:rsidR="00E7332D" w:rsidRPr="009670C0" w14:paraId="487F915D" w14:textId="77777777" w:rsidTr="001A679D">
        <w:tc>
          <w:tcPr>
            <w:tcW w:w="3571" w:type="dxa"/>
          </w:tcPr>
          <w:p w14:paraId="5D8268E8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FF6226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5"/>
              </w:tabs>
              <w:ind w:left="-110"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6652BC9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4DB216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decimal" w:pos="560"/>
              </w:tabs>
              <w:ind w:left="-100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41" w:type="dxa"/>
          </w:tcPr>
          <w:p w14:paraId="79B5B754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46FA58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34" w:type="dxa"/>
          </w:tcPr>
          <w:p w14:paraId="7CFED0DD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5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9FB8C0" w14:textId="77777777" w:rsidR="00E7332D" w:rsidRPr="009670C0" w:rsidRDefault="00E7332D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7332D" w:rsidRPr="009670C0" w14:paraId="689D0C31" w14:textId="77777777" w:rsidTr="001A679D">
        <w:tc>
          <w:tcPr>
            <w:tcW w:w="3571" w:type="dxa"/>
            <w:hideMark/>
          </w:tcPr>
          <w:p w14:paraId="60F8810A" w14:textId="36D5AFC9" w:rsidR="00E7332D" w:rsidRPr="009670C0" w:rsidRDefault="0081511F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57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319" w:type="dxa"/>
            <w:vAlign w:val="bottom"/>
            <w:hideMark/>
          </w:tcPr>
          <w:p w14:paraId="387B37D2" w14:textId="4503B756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477</w:t>
            </w:r>
          </w:p>
        </w:tc>
        <w:tc>
          <w:tcPr>
            <w:tcW w:w="268" w:type="dxa"/>
          </w:tcPr>
          <w:p w14:paraId="6A194F4C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9" w:type="dxa"/>
            <w:vAlign w:val="bottom"/>
            <w:hideMark/>
          </w:tcPr>
          <w:p w14:paraId="680418E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003C779E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vAlign w:val="bottom"/>
            <w:hideMark/>
          </w:tcPr>
          <w:p w14:paraId="2AC59B20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79DCF357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vAlign w:val="bottom"/>
            <w:hideMark/>
          </w:tcPr>
          <w:p w14:paraId="2C703B3B" w14:textId="77CDB31B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477</w:t>
            </w:r>
          </w:p>
        </w:tc>
      </w:tr>
      <w:tr w:rsidR="00E7332D" w:rsidRPr="009670C0" w14:paraId="632A0465" w14:textId="77777777" w:rsidTr="001A679D">
        <w:tc>
          <w:tcPr>
            <w:tcW w:w="3571" w:type="dxa"/>
            <w:hideMark/>
          </w:tcPr>
          <w:p w14:paraId="6BE991C2" w14:textId="16F92306" w:rsidR="00E7332D" w:rsidRPr="009670C0" w:rsidRDefault="0081511F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89B722" w14:textId="670130DE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591</w:t>
            </w:r>
          </w:p>
        </w:tc>
        <w:tc>
          <w:tcPr>
            <w:tcW w:w="268" w:type="dxa"/>
          </w:tcPr>
          <w:p w14:paraId="104396B4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F93AE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73557CA4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B9FC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3A4D8D67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688C6" w14:textId="6528D245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591</w:t>
            </w:r>
          </w:p>
        </w:tc>
      </w:tr>
      <w:tr w:rsidR="00E7332D" w:rsidRPr="009670C0" w14:paraId="335C6D17" w14:textId="77777777" w:rsidTr="001A679D">
        <w:tc>
          <w:tcPr>
            <w:tcW w:w="3571" w:type="dxa"/>
            <w:hideMark/>
          </w:tcPr>
          <w:p w14:paraId="5DF7892E" w14:textId="29E253CE" w:rsidR="00E7332D" w:rsidRPr="009670C0" w:rsidRDefault="0081511F" w:rsidP="00E7332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15" w:hanging="75"/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569887" w14:textId="36DC8BBF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068</w:t>
            </w:r>
          </w:p>
        </w:tc>
        <w:tc>
          <w:tcPr>
            <w:tcW w:w="268" w:type="dxa"/>
          </w:tcPr>
          <w:p w14:paraId="212665AF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17C11D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decimal" w:pos="56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41" w:type="dxa"/>
          </w:tcPr>
          <w:p w14:paraId="7F586DDE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7BD2E8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10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  <w:t>-</w:t>
            </w:r>
          </w:p>
        </w:tc>
        <w:tc>
          <w:tcPr>
            <w:tcW w:w="234" w:type="dxa"/>
          </w:tcPr>
          <w:p w14:paraId="6F5718D2" w14:textId="77777777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602AF2" w14:textId="3D23AC63" w:rsidR="00E7332D" w:rsidRPr="009670C0" w:rsidRDefault="00E7332D" w:rsidP="00017412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08"/>
                <w:tab w:val="decimal" w:pos="864"/>
              </w:tabs>
              <w:ind w:left="75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068</w:t>
            </w:r>
          </w:p>
        </w:tc>
      </w:tr>
    </w:tbl>
    <w:p w14:paraId="7BD1E9D6" w14:textId="19D81818" w:rsidR="00301A8F" w:rsidRPr="009670C0" w:rsidRDefault="00301A8F" w:rsidP="00301A8F">
      <w:pPr>
        <w:spacing w:line="240" w:lineRule="auto"/>
        <w:rPr>
          <w:rFonts w:asciiTheme="majorBidi" w:hAnsiTheme="majorBidi" w:cstheme="majorBidi"/>
          <w:szCs w:val="22"/>
        </w:rPr>
      </w:pPr>
    </w:p>
    <w:p w14:paraId="3F04B8D1" w14:textId="2B9D5243" w:rsidR="00301A8F" w:rsidRPr="009670C0" w:rsidRDefault="006C46D5" w:rsidP="00301A8F">
      <w:pPr>
        <w:spacing w:line="240" w:lineRule="auto"/>
        <w:ind w:left="900"/>
        <w:jc w:val="both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Pr="009670C0">
        <w:rPr>
          <w:rFonts w:asciiTheme="majorBidi" w:hAnsiTheme="majorBidi" w:cstheme="majorBidi"/>
          <w:sz w:val="26"/>
          <w:szCs w:val="26"/>
        </w:rPr>
        <w:t>,</w:t>
      </w:r>
      <w:r w:rsidR="00301A8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ลูกหนี้สินเชื่อรายย่อย</w:t>
      </w:r>
      <w:r w:rsidR="00301A8F" w:rsidRPr="009670C0">
        <w:rPr>
          <w:rFonts w:asciiTheme="majorBidi" w:hAnsiTheme="majorBidi" w:cstheme="majorBidi"/>
          <w:sz w:val="26"/>
          <w:szCs w:val="26"/>
        </w:rPr>
        <w:t xml:space="preserve">, </w:t>
      </w:r>
      <w:r w:rsidR="00C152D4" w:rsidRPr="009670C0">
        <w:rPr>
          <w:rFonts w:asciiTheme="majorBidi" w:hAnsiTheme="majorBidi" w:cstheme="majorBidi"/>
          <w:sz w:val="26"/>
          <w:szCs w:val="26"/>
          <w:cs/>
        </w:rPr>
        <w:t xml:space="preserve">สินเชื่อภาคธุรกิจ และ เงินให้กู้ยืมบริษัทย่อย โดยวัดมูลค่าด้วยราคาทุนตัดจำหน่ายตามเงื่อนไขทั้งสองข้อต่อไปนี้ </w:t>
      </w:r>
    </w:p>
    <w:p w14:paraId="3333105B" w14:textId="60B294C4" w:rsidR="00301A8F" w:rsidRPr="009670C0" w:rsidRDefault="00301A8F" w:rsidP="00301A8F">
      <w:pPr>
        <w:spacing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14:paraId="00D817F0" w14:textId="06374550" w:rsidR="000835E1" w:rsidRPr="009670C0" w:rsidRDefault="000835E1" w:rsidP="000835E1">
      <w:pPr>
        <w:pStyle w:val="ListParagraph"/>
        <w:numPr>
          <w:ilvl w:val="0"/>
          <w:numId w:val="35"/>
        </w:numPr>
        <w:tabs>
          <w:tab w:val="clear" w:pos="1871"/>
          <w:tab w:val="left" w:pos="14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</w:p>
    <w:p w14:paraId="27C6A8F9" w14:textId="44C2745F" w:rsidR="00E23C02" w:rsidRPr="009670C0" w:rsidRDefault="000835E1" w:rsidP="000835E1">
      <w:pPr>
        <w:pStyle w:val="ListParagraph"/>
        <w:numPr>
          <w:ilvl w:val="0"/>
          <w:numId w:val="35"/>
        </w:numPr>
        <w:tabs>
          <w:tab w:val="clear" w:pos="1871"/>
          <w:tab w:val="left" w:pos="14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ข้อกำหนดตามสัญญาของสินทรัพย์ทางการเงิน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2F727EA" w14:textId="77777777" w:rsidR="000835E1" w:rsidRPr="009670C0" w:rsidRDefault="000835E1" w:rsidP="000835E1">
      <w:pPr>
        <w:pStyle w:val="ListParagraph"/>
        <w:tabs>
          <w:tab w:val="clear" w:pos="1871"/>
          <w:tab w:val="left" w:pos="14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8B93B5" w14:textId="2D0FAB74" w:rsidR="00301A8F" w:rsidRPr="009670C0" w:rsidRDefault="00017412" w:rsidP="0022193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การด้อยค่า</w:t>
      </w:r>
    </w:p>
    <w:p w14:paraId="50BC8233" w14:textId="77777777" w:rsidR="00017412" w:rsidRPr="009670C0" w:rsidRDefault="00017412" w:rsidP="0001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Theme="majorBidi" w:hAnsiTheme="majorBidi" w:cstheme="majorBidi"/>
          <w:sz w:val="26"/>
          <w:szCs w:val="26"/>
        </w:rPr>
      </w:pPr>
    </w:p>
    <w:p w14:paraId="094FC057" w14:textId="1573A491" w:rsidR="00301A8F" w:rsidRPr="009670C0" w:rsidRDefault="00017412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670C0">
        <w:rPr>
          <w:rFonts w:asciiTheme="majorBidi" w:hAnsiTheme="majorBidi" w:cstheme="majorBidi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sz w:val="26"/>
          <w:szCs w:val="26"/>
        </w:rPr>
        <w:t>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4FB7F331" w14:textId="0924B02C" w:rsidR="00301A8F" w:rsidRPr="009670C0" w:rsidRDefault="006F1D59" w:rsidP="006F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9670C0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0EDBB40" w14:textId="67283BF2" w:rsidR="00301A8F" w:rsidRPr="009670C0" w:rsidRDefault="008B2651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i/>
          <w:iCs/>
          <w:sz w:val="26"/>
          <w:szCs w:val="26"/>
        </w:rPr>
      </w:pPr>
      <w:r w:rsidRPr="009670C0">
        <w:rPr>
          <w:rFonts w:asciiTheme="majorBidi" w:hAnsiTheme="majorBidi" w:hint="cs"/>
          <w:i/>
          <w:iCs/>
          <w:sz w:val="26"/>
          <w:szCs w:val="26"/>
          <w:cs/>
        </w:rPr>
        <w:lastRenderedPageBreak/>
        <w:t>ประมาณการทางบัญชีที่สำคัญและดุลยพินิจ</w:t>
      </w:r>
    </w:p>
    <w:p w14:paraId="5EF56C44" w14:textId="77777777" w:rsidR="008B2651" w:rsidRPr="009670C0" w:rsidRDefault="008B2651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269507FB" w14:textId="3B439604" w:rsidR="00301A8F" w:rsidRPr="009670C0" w:rsidRDefault="008B2651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 w:hint="cs"/>
          <w:sz w:val="26"/>
          <w:szCs w:val="26"/>
          <w:cs/>
        </w:rPr>
        <w:t>การคำนวณผลขาดทุนด้านเครดิตที่</w:t>
      </w:r>
      <w:r w:rsidR="00E43D2E" w:rsidRPr="009670C0">
        <w:rPr>
          <w:rFonts w:asciiTheme="majorBidi" w:hAnsiTheme="majorBidi" w:hint="cs"/>
          <w:sz w:val="26"/>
          <w:szCs w:val="26"/>
          <w:cs/>
        </w:rPr>
        <w:t>คาดว่าจะ</w:t>
      </w:r>
      <w:r w:rsidR="00484E46" w:rsidRPr="009670C0">
        <w:rPr>
          <w:rFonts w:asciiTheme="majorBidi" w:hAnsi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hint="cs"/>
          <w:sz w:val="26"/>
          <w:szCs w:val="26"/>
          <w:cs/>
        </w:rPr>
        <w:t>ของกลุ่มบริษัทจะขึ้นอยู่กับแบบจำลองที่ซับซ้อนพร้อมข้อสมมติฐานต่างๆ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การใช้ดุลยพินิจและการประมาณการที่สำคัญในการพิจารณาการผลขาดทุนด้านเครดิตที่</w:t>
      </w:r>
      <w:r w:rsidR="00E43D2E" w:rsidRPr="009670C0">
        <w:rPr>
          <w:rFonts w:asciiTheme="majorBidi" w:hAnsiTheme="majorBidi" w:hint="cs"/>
          <w:sz w:val="26"/>
          <w:szCs w:val="26"/>
          <w:cs/>
        </w:rPr>
        <w:t>คาดว่าจะ</w:t>
      </w:r>
      <w:r w:rsidR="00484E46" w:rsidRPr="009670C0">
        <w:rPr>
          <w:rFonts w:asciiTheme="majorBidi" w:hAnsi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hint="cs"/>
          <w:sz w:val="26"/>
          <w:szCs w:val="26"/>
          <w:cs/>
        </w:rPr>
        <w:t>รวมถึงเกณฑ์สำหรับการประเมินว่ามีความเสี่ยงด้านเครดิตเพิ่มขึ้นอย่างมีนัยสำคัญหรือไม่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และการพัฒนาแบบจำลองการผลขาดทุนด้านเครดิตที่</w:t>
      </w:r>
      <w:r w:rsidR="00E43D2E" w:rsidRPr="009670C0">
        <w:rPr>
          <w:rFonts w:asciiTheme="majorBidi" w:hAnsiTheme="majorBidi" w:hint="cs"/>
          <w:sz w:val="26"/>
          <w:szCs w:val="26"/>
          <w:cs/>
        </w:rPr>
        <w:t>คาดว่าจะ</w:t>
      </w:r>
      <w:r w:rsidR="00484E46" w:rsidRPr="009670C0">
        <w:rPr>
          <w:rFonts w:asciiTheme="majorBidi" w:hAnsi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hint="cs"/>
          <w:sz w:val="26"/>
          <w:szCs w:val="26"/>
          <w:cs/>
        </w:rPr>
        <w:t>รวมถึงการเลือกใช้ข้อมูลที่เกี่ยวข้องกับตัวแปรเศรษฐกิจมหภาค</w:t>
      </w:r>
    </w:p>
    <w:p w14:paraId="7CB9E713" w14:textId="77777777" w:rsidR="008F6B92" w:rsidRPr="009670C0" w:rsidRDefault="008F6B92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5A12E600" w14:textId="29D640AA" w:rsidR="008F6B92" w:rsidRPr="009670C0" w:rsidRDefault="008F6B92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 xml:space="preserve">กลุ่มบริษัทได้พิจารณาแล้วว่าการใช้ข้อกำหนดการด้อยค่าของมาตรฐานการรายงานทางการเงินฉบับที่ 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/>
          <w:sz w:val="26"/>
          <w:szCs w:val="26"/>
        </w:rPr>
        <w:t>9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Pr="009670C0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/>
          <w:sz w:val="26"/>
          <w:szCs w:val="26"/>
        </w:rPr>
        <w:t>1</w:t>
      </w:r>
      <w:r w:rsidRPr="009670C0">
        <w:rPr>
          <w:rFonts w:asciiTheme="majorBidi" w:hAnsiTheme="majorBidi"/>
          <w:sz w:val="26"/>
          <w:szCs w:val="26"/>
          <w:cs/>
        </w:rPr>
        <w:t xml:space="preserve"> มกราคม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/>
          <w:sz w:val="26"/>
          <w:szCs w:val="26"/>
        </w:rPr>
        <w:t>2563</w:t>
      </w:r>
      <w:r w:rsidR="00E307FB" w:rsidRPr="009670C0">
        <w:rPr>
          <w:rFonts w:asciiTheme="majorBidi" w:hAnsiTheme="majorBidi"/>
          <w:sz w:val="26"/>
          <w:szCs w:val="26"/>
        </w:rPr>
        <w:t xml:space="preserve"> </w:t>
      </w:r>
      <w:r w:rsidRPr="009670C0">
        <w:rPr>
          <w:rFonts w:asciiTheme="majorBidi" w:hAnsiTheme="majorBidi"/>
          <w:sz w:val="26"/>
          <w:szCs w:val="26"/>
          <w:cs/>
        </w:rPr>
        <w:t>จะมีผลให้ค่าเผื่อผลขาดทุนด้านเครดิตที่คาดว่าจะเกิดขึ้น มีดังนี้</w:t>
      </w:r>
    </w:p>
    <w:p w14:paraId="2EB4DAE4" w14:textId="6B3E23A2" w:rsidR="00877744" w:rsidRPr="009670C0" w:rsidRDefault="00877744" w:rsidP="008F6B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128" w:type="dxa"/>
        <w:tblInd w:w="540" w:type="dxa"/>
        <w:tblLook w:val="04A0" w:firstRow="1" w:lastRow="0" w:firstColumn="1" w:lastColumn="0" w:noHBand="0" w:noVBand="1"/>
      </w:tblPr>
      <w:tblGrid>
        <w:gridCol w:w="3510"/>
        <w:gridCol w:w="1719"/>
        <w:gridCol w:w="288"/>
        <w:gridCol w:w="1640"/>
        <w:gridCol w:w="288"/>
        <w:gridCol w:w="1683"/>
      </w:tblGrid>
      <w:tr w:rsidR="00877744" w:rsidRPr="009670C0" w14:paraId="7AC8E66F" w14:textId="77777777" w:rsidTr="00C4119C">
        <w:tc>
          <w:tcPr>
            <w:tcW w:w="3510" w:type="dxa"/>
            <w:shd w:val="clear" w:color="auto" w:fill="auto"/>
          </w:tcPr>
          <w:p w14:paraId="0F51FB04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571788AA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3CE2D52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6517E227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604BD9B8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58EC42BB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7744" w:rsidRPr="009670C0" w14:paraId="308E36E2" w14:textId="77777777" w:rsidTr="00C4119C">
        <w:tc>
          <w:tcPr>
            <w:tcW w:w="3510" w:type="dxa"/>
            <w:shd w:val="clear" w:color="auto" w:fill="auto"/>
          </w:tcPr>
          <w:p w14:paraId="083D1CC0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2B849EEF" w14:textId="787EAE8B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ค่าเผื่อหนี้สงสัญจะสูญ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                              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19D1FE9C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8215A99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29D74B4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D92DE0F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65D8F8F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5E593DEF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20A9E3A0" w14:textId="706E9FD8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           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877744" w:rsidRPr="009670C0" w14:paraId="5D36B415" w14:textId="77777777" w:rsidTr="00C4119C">
        <w:tc>
          <w:tcPr>
            <w:tcW w:w="3510" w:type="dxa"/>
            <w:shd w:val="clear" w:color="auto" w:fill="auto"/>
          </w:tcPr>
          <w:p w14:paraId="5ADC5A0F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18" w:type="dxa"/>
            <w:gridSpan w:val="5"/>
            <w:shd w:val="clear" w:color="auto" w:fill="auto"/>
          </w:tcPr>
          <w:p w14:paraId="5277E91C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877744" w:rsidRPr="009670C0" w14:paraId="620F51A6" w14:textId="77777777" w:rsidTr="00C4119C">
        <w:tc>
          <w:tcPr>
            <w:tcW w:w="3510" w:type="dxa"/>
            <w:shd w:val="clear" w:color="auto" w:fill="auto"/>
            <w:vAlign w:val="bottom"/>
          </w:tcPr>
          <w:p w14:paraId="16A76C7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19" w:type="dxa"/>
            <w:shd w:val="clear" w:color="auto" w:fill="auto"/>
          </w:tcPr>
          <w:p w14:paraId="2FF8B4BF" w14:textId="6D86F583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429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288" w:type="dxa"/>
            <w:shd w:val="clear" w:color="auto" w:fill="auto"/>
          </w:tcPr>
          <w:p w14:paraId="733AE0F8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34D58547" w14:textId="6EE1FA5B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288" w:type="dxa"/>
            <w:shd w:val="clear" w:color="auto" w:fill="auto"/>
          </w:tcPr>
          <w:p w14:paraId="7E66BFF1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46DE87DF" w14:textId="6263B9D2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540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</w:t>
            </w:r>
          </w:p>
        </w:tc>
      </w:tr>
      <w:tr w:rsidR="00877744" w:rsidRPr="009670C0" w14:paraId="77EA2577" w14:textId="77777777" w:rsidTr="00C4119C">
        <w:tc>
          <w:tcPr>
            <w:tcW w:w="3510" w:type="dxa"/>
            <w:shd w:val="clear" w:color="auto" w:fill="auto"/>
            <w:vAlign w:val="bottom"/>
          </w:tcPr>
          <w:p w14:paraId="00BC2CC4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719" w:type="dxa"/>
            <w:shd w:val="clear" w:color="auto" w:fill="auto"/>
          </w:tcPr>
          <w:p w14:paraId="4E0E1E6A" w14:textId="38D4ADBD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288" w:type="dxa"/>
            <w:shd w:val="clear" w:color="auto" w:fill="auto"/>
          </w:tcPr>
          <w:p w14:paraId="0EB19FBB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4F4971FE" w14:textId="494C6873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4FA70BCB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567C4183" w14:textId="66AB8B74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636</w:t>
            </w:r>
          </w:p>
        </w:tc>
      </w:tr>
      <w:tr w:rsidR="00877744" w:rsidRPr="009670C0" w14:paraId="4DF6806B" w14:textId="77777777" w:rsidTr="00C4119C">
        <w:tc>
          <w:tcPr>
            <w:tcW w:w="3510" w:type="dxa"/>
            <w:shd w:val="clear" w:color="auto" w:fill="auto"/>
            <w:vAlign w:val="bottom"/>
          </w:tcPr>
          <w:p w14:paraId="6CAC2F21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719" w:type="dxa"/>
            <w:shd w:val="clear" w:color="auto" w:fill="auto"/>
          </w:tcPr>
          <w:p w14:paraId="2498EA38" w14:textId="7BD2F299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288" w:type="dxa"/>
            <w:shd w:val="clear" w:color="auto" w:fill="auto"/>
          </w:tcPr>
          <w:p w14:paraId="195E291C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4C5BC494" w14:textId="3455BA5F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88" w:type="dxa"/>
            <w:shd w:val="clear" w:color="auto" w:fill="auto"/>
          </w:tcPr>
          <w:p w14:paraId="77913E73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1A15B612" w14:textId="328ABEAC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266</w:t>
            </w:r>
          </w:p>
        </w:tc>
      </w:tr>
      <w:tr w:rsidR="00877744" w:rsidRPr="009670C0" w14:paraId="64F5D16C" w14:textId="77777777" w:rsidTr="00C4119C">
        <w:tc>
          <w:tcPr>
            <w:tcW w:w="3510" w:type="dxa"/>
            <w:shd w:val="clear" w:color="auto" w:fill="auto"/>
            <w:vAlign w:val="bottom"/>
          </w:tcPr>
          <w:p w14:paraId="04A9655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1A14D43" w14:textId="5096016B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409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8" w:type="dxa"/>
            <w:shd w:val="clear" w:color="auto" w:fill="auto"/>
          </w:tcPr>
          <w:p w14:paraId="541DE5F2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1A0B5041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F129133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46592539" w14:textId="0505F4A4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409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</w:tr>
      <w:tr w:rsidR="00877744" w:rsidRPr="009670C0" w14:paraId="13EF0F54" w14:textId="77777777" w:rsidTr="00C4119C">
        <w:tc>
          <w:tcPr>
            <w:tcW w:w="3510" w:type="dxa"/>
            <w:shd w:val="clear" w:color="auto" w:fill="auto"/>
          </w:tcPr>
          <w:p w14:paraId="457014A5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4D3CE" w14:textId="64AC15F8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878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819</w:t>
            </w:r>
          </w:p>
        </w:tc>
        <w:tc>
          <w:tcPr>
            <w:tcW w:w="288" w:type="dxa"/>
            <w:shd w:val="clear" w:color="auto" w:fill="auto"/>
          </w:tcPr>
          <w:p w14:paraId="3ACE8C2F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4B4C7" w14:textId="2D98B1E6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100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88" w:type="dxa"/>
            <w:shd w:val="clear" w:color="auto" w:fill="auto"/>
          </w:tcPr>
          <w:p w14:paraId="00F7F7A2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3C450" w14:textId="38E920CA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979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715</w:t>
            </w:r>
          </w:p>
        </w:tc>
      </w:tr>
    </w:tbl>
    <w:p w14:paraId="5478AD6B" w14:textId="34A1B86A" w:rsidR="00877744" w:rsidRPr="009670C0" w:rsidRDefault="00877744" w:rsidP="008F6B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163" w:type="dxa"/>
        <w:tblInd w:w="540" w:type="dxa"/>
        <w:tblLook w:val="04A0" w:firstRow="1" w:lastRow="0" w:firstColumn="1" w:lastColumn="0" w:noHBand="0" w:noVBand="1"/>
      </w:tblPr>
      <w:tblGrid>
        <w:gridCol w:w="3510"/>
        <w:gridCol w:w="1746"/>
        <w:gridCol w:w="288"/>
        <w:gridCol w:w="1638"/>
        <w:gridCol w:w="288"/>
        <w:gridCol w:w="1693"/>
      </w:tblGrid>
      <w:tr w:rsidR="00877744" w:rsidRPr="009670C0" w14:paraId="1E21F152" w14:textId="77777777" w:rsidTr="00C4119C">
        <w:tc>
          <w:tcPr>
            <w:tcW w:w="3510" w:type="dxa"/>
            <w:shd w:val="clear" w:color="auto" w:fill="auto"/>
          </w:tcPr>
          <w:p w14:paraId="57ED1CCB" w14:textId="05B4D2D8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46" w:type="dxa"/>
            <w:shd w:val="clear" w:color="auto" w:fill="auto"/>
          </w:tcPr>
          <w:p w14:paraId="3E7676AE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shd w:val="clear" w:color="auto" w:fill="auto"/>
          </w:tcPr>
          <w:p w14:paraId="61B3D05E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3" w:type="dxa"/>
            <w:shd w:val="clear" w:color="auto" w:fill="auto"/>
          </w:tcPr>
          <w:p w14:paraId="4A4D9A3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7744" w:rsidRPr="009670C0" w14:paraId="1315D00D" w14:textId="77777777" w:rsidTr="00C4119C">
        <w:tc>
          <w:tcPr>
            <w:tcW w:w="3510" w:type="dxa"/>
            <w:shd w:val="clear" w:color="auto" w:fill="auto"/>
          </w:tcPr>
          <w:p w14:paraId="17339941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18B0A83" w14:textId="721F0CAD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ค่าเผื่อหนี้สงสัญจะสูญ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                               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3E1F0A6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47DEB77B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31CE03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FB92B3E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DBCE7C6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531499AE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585880B3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</w:t>
            </w:r>
          </w:p>
          <w:p w14:paraId="564E40B9" w14:textId="35BD962A" w:rsidR="00877744" w:rsidRPr="009670C0" w:rsidRDefault="001435EB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877744" w:rsidRPr="009670C0" w14:paraId="417332B9" w14:textId="77777777" w:rsidTr="00C4119C">
        <w:tc>
          <w:tcPr>
            <w:tcW w:w="3510" w:type="dxa"/>
            <w:shd w:val="clear" w:color="auto" w:fill="auto"/>
          </w:tcPr>
          <w:p w14:paraId="46DB4A34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3" w:type="dxa"/>
            <w:gridSpan w:val="5"/>
            <w:shd w:val="clear" w:color="auto" w:fill="auto"/>
          </w:tcPr>
          <w:p w14:paraId="65BA91AB" w14:textId="77777777" w:rsidR="00877744" w:rsidRPr="009670C0" w:rsidRDefault="00877744" w:rsidP="00C4119C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877744" w:rsidRPr="009670C0" w14:paraId="38470540" w14:textId="77777777" w:rsidTr="00C4119C">
        <w:trPr>
          <w:trHeight w:val="70"/>
        </w:trPr>
        <w:tc>
          <w:tcPr>
            <w:tcW w:w="3510" w:type="dxa"/>
            <w:shd w:val="clear" w:color="auto" w:fill="auto"/>
          </w:tcPr>
          <w:p w14:paraId="7B6DC8BB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46" w:type="dxa"/>
            <w:shd w:val="clear" w:color="auto" w:fill="auto"/>
          </w:tcPr>
          <w:p w14:paraId="3DBAB2DB" w14:textId="6718B892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288" w:type="dxa"/>
            <w:shd w:val="clear" w:color="auto" w:fill="auto"/>
          </w:tcPr>
          <w:p w14:paraId="3E6C5E64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5E6DEC35" w14:textId="1C4629C5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88" w:type="dxa"/>
            <w:shd w:val="clear" w:color="auto" w:fill="auto"/>
          </w:tcPr>
          <w:p w14:paraId="3A0B8AD7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67DA2EEC" w14:textId="59E41D10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453</w:t>
            </w:r>
            <w:r w:rsidR="00877744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</w:t>
            </w:r>
          </w:p>
        </w:tc>
      </w:tr>
      <w:tr w:rsidR="00877744" w:rsidRPr="009670C0" w14:paraId="56EB7B2A" w14:textId="77777777" w:rsidTr="00C4119C">
        <w:trPr>
          <w:trHeight w:val="60"/>
        </w:trPr>
        <w:tc>
          <w:tcPr>
            <w:tcW w:w="3510" w:type="dxa"/>
            <w:shd w:val="clear" w:color="auto" w:fill="auto"/>
          </w:tcPr>
          <w:p w14:paraId="17A14936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251BE" w14:textId="5680C349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367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068</w:t>
            </w:r>
          </w:p>
        </w:tc>
        <w:tc>
          <w:tcPr>
            <w:tcW w:w="288" w:type="dxa"/>
            <w:shd w:val="clear" w:color="auto" w:fill="auto"/>
          </w:tcPr>
          <w:p w14:paraId="1F86B78C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C4151" w14:textId="7338532D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88" w:type="dxa"/>
            <w:shd w:val="clear" w:color="auto" w:fill="auto"/>
          </w:tcPr>
          <w:p w14:paraId="38A27088" w14:textId="77777777" w:rsidR="00877744" w:rsidRPr="009670C0" w:rsidRDefault="00877744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3DC69" w14:textId="210B89E3" w:rsidR="00877744" w:rsidRPr="009670C0" w:rsidRDefault="001435EB" w:rsidP="00C411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453</w:t>
            </w:r>
            <w:r w:rsidR="00877744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171</w:t>
            </w:r>
          </w:p>
        </w:tc>
      </w:tr>
    </w:tbl>
    <w:p w14:paraId="3B2C8C7B" w14:textId="37161995" w:rsidR="00877744" w:rsidRPr="009670C0" w:rsidRDefault="00877744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19FB2BCD" w14:textId="50EF9494" w:rsidR="00877744" w:rsidRPr="009670C0" w:rsidRDefault="00877744" w:rsidP="00154B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 xml:space="preserve">ก่อนวันที่ </w:t>
      </w:r>
      <w:r w:rsidR="001435EB" w:rsidRPr="009670C0">
        <w:rPr>
          <w:rFonts w:asciiTheme="majorBidi" w:hAnsiTheme="majorBidi"/>
          <w:sz w:val="26"/>
          <w:szCs w:val="26"/>
        </w:rPr>
        <w:t>1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Pr="009670C0">
        <w:rPr>
          <w:rFonts w:asciiTheme="majorBidi" w:hAnsiTheme="majorBidi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/>
          <w:sz w:val="26"/>
          <w:szCs w:val="26"/>
        </w:rPr>
        <w:t>2563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Pr="009670C0">
        <w:rPr>
          <w:rFonts w:asciiTheme="majorBidi" w:hAnsiTheme="majorBidi"/>
          <w:sz w:val="26"/>
          <w:szCs w:val="26"/>
          <w:cs/>
        </w:rPr>
        <w:t>กลุ่มบริษัทตั้งค่าเผื่อหนี้สงสัยจะสูญสำหรับลูกหนี้เช่าซื้อ ลูกหนี้สินเชื่อ และลูกหนี้สินเชื่อรายย่อย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17B66232" w14:textId="77777777" w:rsidR="00827327" w:rsidRPr="009670C0" w:rsidRDefault="0082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</w:rPr>
        <w:br w:type="page"/>
      </w:r>
    </w:p>
    <w:p w14:paraId="68B77B4C" w14:textId="4E0E640C" w:rsidR="00877744" w:rsidRPr="009670C0" w:rsidRDefault="00877744" w:rsidP="00221930">
      <w:pPr>
        <w:pStyle w:val="ListParagraph"/>
        <w:numPr>
          <w:ilvl w:val="0"/>
          <w:numId w:val="30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lastRenderedPageBreak/>
        <w:t>ดอกเบี้ย</w:t>
      </w:r>
    </w:p>
    <w:p w14:paraId="6201EE8B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7F2945D3" w14:textId="035DAC14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>ตั้งแต่วันที่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/>
          <w:sz w:val="26"/>
          <w:szCs w:val="26"/>
        </w:rPr>
        <w:t>1</w:t>
      </w:r>
      <w:r w:rsidRPr="009670C0">
        <w:rPr>
          <w:rFonts w:asciiTheme="majorBidi" w:hAnsiTheme="majorBidi"/>
          <w:sz w:val="26"/>
          <w:szCs w:val="26"/>
        </w:rPr>
        <w:t xml:space="preserve"> </w:t>
      </w:r>
      <w:r w:rsidRPr="009670C0">
        <w:rPr>
          <w:rFonts w:asciiTheme="majorBidi" w:hAnsiTheme="majorBidi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/>
          <w:sz w:val="26"/>
          <w:szCs w:val="26"/>
        </w:rPr>
        <w:t>2563</w:t>
      </w:r>
      <w:r w:rsidRPr="009670C0">
        <w:rPr>
          <w:rFonts w:asciiTheme="majorBidi" w:hAnsiTheme="majorBidi"/>
          <w:sz w:val="26"/>
          <w:szCs w:val="26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</w:t>
      </w:r>
      <w:r w:rsidRPr="009670C0">
        <w:rPr>
          <w:rFonts w:asciiTheme="majorBidi" w:hAnsiTheme="majorBidi"/>
          <w:sz w:val="26"/>
          <w:szCs w:val="26"/>
        </w:rPr>
        <w:br/>
      </w:r>
      <w:r w:rsidRPr="009670C0">
        <w:rPr>
          <w:rFonts w:asciiTheme="majorBidi" w:hAnsiTheme="majorBidi"/>
          <w:sz w:val="26"/>
          <w:szCs w:val="26"/>
          <w:cs/>
        </w:rPr>
        <w:t>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:</w:t>
      </w:r>
    </w:p>
    <w:p w14:paraId="6D68AF1A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64127799" w14:textId="77777777" w:rsidR="00877744" w:rsidRPr="009670C0" w:rsidRDefault="00877744" w:rsidP="00C32EAC">
      <w:pPr>
        <w:pStyle w:val="ListParagraph"/>
        <w:numPr>
          <w:ilvl w:val="0"/>
          <w:numId w:val="31"/>
        </w:numPr>
        <w:tabs>
          <w:tab w:val="clear" w:pos="907"/>
          <w:tab w:val="clear" w:pos="1644"/>
          <w:tab w:val="clear" w:pos="1871"/>
          <w:tab w:val="left" w:pos="189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>มูลค่าตามบัญชีขั้นต้นของสินทรัพย์ทางการเงิน หรือ</w:t>
      </w:r>
    </w:p>
    <w:p w14:paraId="33830BDD" w14:textId="77777777" w:rsidR="00877744" w:rsidRPr="009670C0" w:rsidRDefault="00877744" w:rsidP="00C32EAC">
      <w:pPr>
        <w:pStyle w:val="ListParagraph"/>
        <w:numPr>
          <w:ilvl w:val="0"/>
          <w:numId w:val="31"/>
        </w:numPr>
        <w:tabs>
          <w:tab w:val="clear" w:pos="907"/>
          <w:tab w:val="clear" w:pos="1644"/>
          <w:tab w:val="clear" w:pos="1871"/>
          <w:tab w:val="left" w:pos="189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>ราคาทุนตัดจำหน่ายของหนี้สินทางการเงิน</w:t>
      </w:r>
    </w:p>
    <w:p w14:paraId="456AEA9C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  <w:cs/>
        </w:rPr>
      </w:pPr>
    </w:p>
    <w:p w14:paraId="31B74DE5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</w:t>
      </w:r>
      <w:r w:rsidRPr="009670C0">
        <w:rPr>
          <w:rFonts w:asciiTheme="majorBidi" w:hAnsiTheme="majorBidi"/>
          <w:sz w:val="26"/>
          <w:szCs w:val="26"/>
        </w:rPr>
        <w:br/>
      </w:r>
      <w:r w:rsidRPr="009670C0">
        <w:rPr>
          <w:rFonts w:asciiTheme="majorBidi" w:hAnsiTheme="majorBidi"/>
          <w:sz w:val="26"/>
          <w:szCs w:val="26"/>
          <w:cs/>
        </w:rPr>
        <w:t>กลุ่ม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แต่ไม่พิจารณาผลขาดทุนด้านเครดิตที่คาดว่าจะเกิดขึ้น สำหรับสินทรัพย์ทางการเงินที่มีการด้อยค่าด้านเครดิตจะคำนวณอัตราดอกเบี้ยที่แท้จริงที่ปรับด้วยความเสี่ยงด้านเครดิตโดยใช้ประมาณการกระแสเงินสดในอนาคตซึ่งรวมผลขาดทุนด้านเครดิตที่คาดว่าจะเกิดขึ้น</w:t>
      </w:r>
    </w:p>
    <w:p w14:paraId="60342142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</w:p>
    <w:p w14:paraId="4AECBD5D" w14:textId="77777777" w:rsidR="00877744" w:rsidRPr="009670C0" w:rsidRDefault="00877744" w:rsidP="00C32EAC">
      <w:pPr>
        <w:pStyle w:val="ListParagraph"/>
        <w:tabs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ซึ่เป็นส่วนห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49C4A216" w14:textId="77777777" w:rsidR="00877744" w:rsidRPr="009670C0" w:rsidRDefault="00877744" w:rsidP="008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78B024E" w14:textId="28BD2F48" w:rsidR="00877744" w:rsidRPr="009670C0" w:rsidRDefault="00877744" w:rsidP="008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  <w:r w:rsidR="000835E1"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76332F"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เนื่อง</w:t>
      </w:r>
      <w:r w:rsidR="000835E1"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การเปลี่ยนแปลงในอัตราดอกเบี้ยไม่มีผลกระทบอย่างเป็นสาระคัญต่อ</w:t>
      </w:r>
      <w:r w:rsidR="0076332F"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งบการเงิน</w:t>
      </w:r>
    </w:p>
    <w:p w14:paraId="3710E49D" w14:textId="77777777" w:rsidR="00877744" w:rsidRPr="009670C0" w:rsidRDefault="00877744" w:rsidP="008F6B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737253C" w14:textId="62ABF965" w:rsidR="00E126F1" w:rsidRPr="009670C0" w:rsidRDefault="00E126F1" w:rsidP="00DF0BC0">
      <w:pPr>
        <w:pStyle w:val="ListParagraph"/>
        <w:numPr>
          <w:ilvl w:val="0"/>
          <w:numId w:val="20"/>
        </w:numPr>
        <w:spacing w:line="240" w:lineRule="auto"/>
        <w:jc w:val="thaiDistribute"/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  <w:t xml:space="preserve">TFRS </w:t>
      </w:r>
      <w:r w:rsidR="001435EB" w:rsidRPr="009670C0"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  <w:t>16</w:t>
      </w:r>
      <w:r w:rsidRPr="009670C0">
        <w:rPr>
          <w:rFonts w:asciiTheme="majorBidi" w:eastAsia="Batang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670C0">
        <w:rPr>
          <w:rFonts w:asciiTheme="majorBidi" w:eastAsia="Batang" w:hAnsiTheme="majorBidi" w:cstheme="majorBidi"/>
          <w:b/>
          <w:bCs/>
          <w:i/>
          <w:iCs/>
          <w:sz w:val="26"/>
          <w:szCs w:val="26"/>
          <w:cs/>
        </w:rPr>
        <w:t>สัญญาเช่า</w:t>
      </w:r>
    </w:p>
    <w:p w14:paraId="499C6EC6" w14:textId="77777777" w:rsidR="00E126F1" w:rsidRPr="009670C0" w:rsidRDefault="00E126F1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B05E2DE" w14:textId="6BEB19A7" w:rsidR="00301A8F" w:rsidRPr="009670C0" w:rsidRDefault="00E126F1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ตั้งแต่วันที่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2563</w:t>
      </w:r>
      <w:r w:rsidR="00E7260D"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กลุ่มบริษัทถือปฏิบัติตาม 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TFRS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16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17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เรื่อง สัญญาเช่า 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(TAS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17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) </w:t>
      </w:r>
      <w:r w:rsidR="000E1DF6" w:rsidRPr="009670C0">
        <w:rPr>
          <w:rFonts w:asciiTheme="majorBidi" w:hAnsiTheme="majorBidi" w:cs="Angsana New" w:hint="cs"/>
          <w:color w:val="000000"/>
          <w:sz w:val="26"/>
          <w:szCs w:val="26"/>
          <w:cs/>
        </w:rPr>
        <w:t>ด้วยวิธีปรับปรุงย้อนหลังโดยรับรู้ผลกระทบสะสม</w:t>
      </w:r>
      <w:r w:rsidR="000E1DF6" w:rsidRPr="009670C0">
        <w:rPr>
          <w:rFonts w:asciiTheme="majorBidi" w:hAnsiTheme="majorBidi" w:cs="Angsana New"/>
          <w:color w:val="000000"/>
          <w:sz w:val="26"/>
          <w:szCs w:val="26"/>
          <w:cs/>
        </w:rPr>
        <w:t xml:space="preserve"> (</w:t>
      </w:r>
      <w:r w:rsidR="000E1DF6" w:rsidRPr="009670C0">
        <w:rPr>
          <w:rFonts w:asciiTheme="majorBidi" w:hAnsiTheme="majorBidi" w:cstheme="majorBidi"/>
          <w:color w:val="000000"/>
          <w:sz w:val="26"/>
          <w:szCs w:val="26"/>
        </w:rPr>
        <w:t>Modified retrospective approach)</w:t>
      </w:r>
    </w:p>
    <w:p w14:paraId="4BDD11C0" w14:textId="6722C8EC" w:rsidR="00301A8F" w:rsidRPr="009670C0" w:rsidRDefault="00301A8F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B49568C" w14:textId="22F21572" w:rsidR="00301A8F" w:rsidRPr="009670C0" w:rsidRDefault="00E7260D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TFRS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16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ณ วันที่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2563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78A0536" w14:textId="77777777" w:rsidR="00301A8F" w:rsidRPr="009670C0" w:rsidRDefault="00301A8F" w:rsidP="0015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8ABA9A6" w14:textId="77777777" w:rsidR="00C32EAC" w:rsidRPr="009670C0" w:rsidRDefault="00C32EAC">
      <w:r w:rsidRPr="009670C0">
        <w:br w:type="page"/>
      </w:r>
    </w:p>
    <w:tbl>
      <w:tblPr>
        <w:tblW w:w="918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260"/>
        <w:gridCol w:w="180"/>
        <w:gridCol w:w="1260"/>
      </w:tblGrid>
      <w:tr w:rsidR="00301A8F" w:rsidRPr="009670C0" w14:paraId="5EADAD8F" w14:textId="77777777" w:rsidTr="001A679D">
        <w:trPr>
          <w:cantSplit/>
          <w:trHeight w:val="20"/>
          <w:tblHeader/>
        </w:trPr>
        <w:tc>
          <w:tcPr>
            <w:tcW w:w="6480" w:type="dxa"/>
            <w:vAlign w:val="bottom"/>
            <w:hideMark/>
          </w:tcPr>
          <w:p w14:paraId="34F6C5FB" w14:textId="3785E782" w:rsidR="00301A8F" w:rsidRPr="009670C0" w:rsidRDefault="00E7260D" w:rsidP="001A679D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Cs w:val="22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TFRS </w:t>
            </w:r>
            <w:r w:rsidR="001435EB" w:rsidRPr="009670C0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260" w:type="dxa"/>
            <w:vAlign w:val="bottom"/>
            <w:hideMark/>
          </w:tcPr>
          <w:p w14:paraId="7A15EE18" w14:textId="5AA30E06" w:rsidR="00301A8F" w:rsidRPr="009670C0" w:rsidRDefault="00E7260D" w:rsidP="001A679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Cs w:val="22"/>
                <w:rtl/>
                <w:cs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65C0C99" w14:textId="77777777" w:rsidR="00301A8F" w:rsidRPr="009670C0" w:rsidRDefault="00301A8F" w:rsidP="001A679D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2ABE9D79" w14:textId="77777777" w:rsidR="00E7260D" w:rsidRPr="009670C0" w:rsidRDefault="00E7260D" w:rsidP="00E726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045C296B" w14:textId="6DABE373" w:rsidR="00301A8F" w:rsidRPr="009670C0" w:rsidRDefault="00E7260D" w:rsidP="00E7260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  <w:r w:rsidR="00301A8F" w:rsidRPr="009670C0">
              <w:rPr>
                <w:rFonts w:asciiTheme="majorBidi" w:hAnsiTheme="majorBidi" w:cstheme="majorBidi"/>
                <w:szCs w:val="22"/>
                <w:lang w:eastAsia="en-GB"/>
              </w:rPr>
              <w:t xml:space="preserve"> </w:t>
            </w:r>
          </w:p>
        </w:tc>
      </w:tr>
      <w:tr w:rsidR="00301A8F" w:rsidRPr="009670C0" w14:paraId="1790FB64" w14:textId="77777777" w:rsidTr="001A679D">
        <w:trPr>
          <w:cantSplit/>
          <w:trHeight w:val="20"/>
          <w:tblHeader/>
        </w:trPr>
        <w:tc>
          <w:tcPr>
            <w:tcW w:w="6480" w:type="dxa"/>
          </w:tcPr>
          <w:p w14:paraId="47E82FEC" w14:textId="77777777" w:rsidR="00301A8F" w:rsidRPr="009670C0" w:rsidRDefault="00301A8F" w:rsidP="001A679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eastAsia="en-GB"/>
              </w:rPr>
            </w:pPr>
          </w:p>
        </w:tc>
        <w:tc>
          <w:tcPr>
            <w:tcW w:w="2700" w:type="dxa"/>
            <w:gridSpan w:val="3"/>
            <w:vAlign w:val="center"/>
            <w:hideMark/>
          </w:tcPr>
          <w:p w14:paraId="31835CEF" w14:textId="209D4B22" w:rsidR="00301A8F" w:rsidRPr="009670C0" w:rsidRDefault="00E7260D" w:rsidP="001A67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01A8F" w:rsidRPr="009670C0" w14:paraId="1B53731E" w14:textId="77777777" w:rsidTr="001A679D">
        <w:trPr>
          <w:cantSplit/>
          <w:trHeight w:val="20"/>
          <w:tblHeader/>
        </w:trPr>
        <w:tc>
          <w:tcPr>
            <w:tcW w:w="6480" w:type="dxa"/>
            <w:hideMark/>
          </w:tcPr>
          <w:p w14:paraId="3008F881" w14:textId="0BA165D0" w:rsidR="00301A8F" w:rsidRPr="009670C0" w:rsidRDefault="00E7260D" w:rsidP="001A679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0" w:type="dxa"/>
            <w:gridSpan w:val="3"/>
          </w:tcPr>
          <w:p w14:paraId="63324A26" w14:textId="77777777" w:rsidR="00301A8F" w:rsidRPr="009670C0" w:rsidRDefault="00301A8F" w:rsidP="001A67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</w:tr>
      <w:tr w:rsidR="00485EAC" w:rsidRPr="009670C0" w14:paraId="5AF98AB5" w14:textId="77777777" w:rsidTr="001A679D">
        <w:trPr>
          <w:cantSplit/>
          <w:trHeight w:val="20"/>
        </w:trPr>
        <w:tc>
          <w:tcPr>
            <w:tcW w:w="6480" w:type="dxa"/>
            <w:hideMark/>
          </w:tcPr>
          <w:p w14:paraId="6B73FB2C" w14:textId="4EE642B3" w:rsidR="00485EAC" w:rsidRPr="009670C0" w:rsidRDefault="00485EAC" w:rsidP="00485EA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การเพิ่มขึ้นของสิทธิการใช้ทรัพย์สิน</w:t>
            </w:r>
          </w:p>
        </w:tc>
        <w:tc>
          <w:tcPr>
            <w:tcW w:w="1260" w:type="dxa"/>
            <w:vAlign w:val="bottom"/>
            <w:hideMark/>
          </w:tcPr>
          <w:p w14:paraId="5B77A671" w14:textId="0C097F20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32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098</w:t>
            </w:r>
          </w:p>
        </w:tc>
        <w:tc>
          <w:tcPr>
            <w:tcW w:w="180" w:type="dxa"/>
            <w:vAlign w:val="bottom"/>
          </w:tcPr>
          <w:p w14:paraId="183926C7" w14:textId="77777777" w:rsidR="00485EAC" w:rsidRPr="009670C0" w:rsidRDefault="00485EAC" w:rsidP="00485EA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3915F15" w14:textId="3F30201F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489</w:t>
            </w:r>
          </w:p>
        </w:tc>
      </w:tr>
      <w:tr w:rsidR="00485EAC" w:rsidRPr="009670C0" w14:paraId="13AA9DCF" w14:textId="77777777" w:rsidTr="001A679D">
        <w:trPr>
          <w:cantSplit/>
          <w:trHeight w:val="20"/>
        </w:trPr>
        <w:tc>
          <w:tcPr>
            <w:tcW w:w="6480" w:type="dxa"/>
            <w:hideMark/>
          </w:tcPr>
          <w:p w14:paraId="324B390A" w14:textId="282BE64E" w:rsidR="00485EAC" w:rsidRPr="009670C0" w:rsidRDefault="00485EAC" w:rsidP="00485EA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การเพิ่มขึ้นของหนี้สินตามสัญญาเช่า –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  <w:hideMark/>
          </w:tcPr>
          <w:p w14:paraId="0AD81512" w14:textId="0C8D1521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20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617</w:t>
            </w:r>
          </w:p>
        </w:tc>
        <w:tc>
          <w:tcPr>
            <w:tcW w:w="180" w:type="dxa"/>
          </w:tcPr>
          <w:p w14:paraId="1EACFE40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DA2A541" w14:textId="289EA762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342</w:t>
            </w:r>
          </w:p>
        </w:tc>
      </w:tr>
      <w:tr w:rsidR="00485EAC" w:rsidRPr="009670C0" w14:paraId="1B21F4BC" w14:textId="77777777" w:rsidTr="001A679D">
        <w:trPr>
          <w:cantSplit/>
          <w:trHeight w:val="20"/>
        </w:trPr>
        <w:tc>
          <w:tcPr>
            <w:tcW w:w="6480" w:type="dxa"/>
            <w:hideMark/>
          </w:tcPr>
          <w:p w14:paraId="1374D6F5" w14:textId="0FD5B0D2" w:rsidR="00485EAC" w:rsidRPr="009670C0" w:rsidRDefault="00485EAC" w:rsidP="00485EA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การเพิ่มขึ้นของหนี้สินตามสัญญาเช่า – ส่วนที่ถึงกำหนดชำระเกินกว่าหนึ่งปี</w:t>
            </w:r>
          </w:p>
        </w:tc>
        <w:tc>
          <w:tcPr>
            <w:tcW w:w="1260" w:type="dxa"/>
            <w:vAlign w:val="bottom"/>
            <w:hideMark/>
          </w:tcPr>
          <w:p w14:paraId="046736CB" w14:textId="55CD5066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11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481</w:t>
            </w:r>
          </w:p>
        </w:tc>
        <w:tc>
          <w:tcPr>
            <w:tcW w:w="180" w:type="dxa"/>
          </w:tcPr>
          <w:p w14:paraId="06ADCFA8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55042590" w14:textId="3B43CC50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147</w:t>
            </w:r>
          </w:p>
        </w:tc>
      </w:tr>
    </w:tbl>
    <w:p w14:paraId="00B68799" w14:textId="77777777" w:rsidR="00301A8F" w:rsidRPr="009670C0" w:rsidRDefault="00301A8F" w:rsidP="00301A8F">
      <w:pPr>
        <w:pStyle w:val="BodyText"/>
        <w:spacing w:after="0" w:line="240" w:lineRule="auto"/>
        <w:ind w:left="90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95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95"/>
        <w:gridCol w:w="1260"/>
        <w:gridCol w:w="180"/>
        <w:gridCol w:w="1254"/>
        <w:gridCol w:w="6"/>
      </w:tblGrid>
      <w:tr w:rsidR="00485EAC" w:rsidRPr="009670C0" w14:paraId="286862B4" w14:textId="77777777" w:rsidTr="00485EAC">
        <w:trPr>
          <w:cantSplit/>
          <w:tblHeader/>
        </w:trPr>
        <w:tc>
          <w:tcPr>
            <w:tcW w:w="6495" w:type="dxa"/>
            <w:vAlign w:val="bottom"/>
            <w:hideMark/>
          </w:tcPr>
          <w:p w14:paraId="757CAE01" w14:textId="36F6D6A5" w:rsidR="00485EAC" w:rsidRPr="009670C0" w:rsidRDefault="00A92B49" w:rsidP="00485EA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 w:hint="cs"/>
                <w:bCs/>
                <w:i/>
                <w:iCs/>
                <w:sz w:val="24"/>
                <w:szCs w:val="24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260" w:type="dxa"/>
            <w:vAlign w:val="bottom"/>
            <w:hideMark/>
          </w:tcPr>
          <w:p w14:paraId="4B2C49C2" w14:textId="5E034984" w:rsidR="00485EAC" w:rsidRPr="009670C0" w:rsidRDefault="00485EAC" w:rsidP="00485E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D168458" w14:textId="77777777" w:rsidR="00485EAC" w:rsidRPr="009670C0" w:rsidRDefault="00485EAC" w:rsidP="00485E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492A9709" w14:textId="77777777" w:rsidR="00485EAC" w:rsidRPr="009670C0" w:rsidRDefault="00485EAC" w:rsidP="00485EA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63E0213F" w14:textId="01CDA474" w:rsidR="00485EAC" w:rsidRPr="009670C0" w:rsidRDefault="00485EAC" w:rsidP="00485EA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85EAC" w:rsidRPr="009670C0" w14:paraId="11DEBB3B" w14:textId="77777777" w:rsidTr="00485EAC">
        <w:trPr>
          <w:cantSplit/>
        </w:trPr>
        <w:tc>
          <w:tcPr>
            <w:tcW w:w="6495" w:type="dxa"/>
          </w:tcPr>
          <w:p w14:paraId="479F4DAF" w14:textId="77777777" w:rsidR="00485EAC" w:rsidRPr="009670C0" w:rsidRDefault="00485EAC" w:rsidP="00485E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2700" w:type="dxa"/>
            <w:gridSpan w:val="4"/>
            <w:hideMark/>
          </w:tcPr>
          <w:p w14:paraId="4574188D" w14:textId="5D813A23" w:rsidR="00485EAC" w:rsidRPr="009670C0" w:rsidRDefault="00485EAC" w:rsidP="00485E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85EAC" w:rsidRPr="009670C0" w14:paraId="0C71F79F" w14:textId="77777777" w:rsidTr="00485EAC">
        <w:trPr>
          <w:gridAfter w:val="1"/>
          <w:wAfter w:w="6" w:type="dxa"/>
          <w:cantSplit/>
          <w:trHeight w:val="191"/>
        </w:trPr>
        <w:tc>
          <w:tcPr>
            <w:tcW w:w="6495" w:type="dxa"/>
            <w:hideMark/>
          </w:tcPr>
          <w:p w14:paraId="28C19064" w14:textId="32A5FEA7" w:rsidR="00485EAC" w:rsidRPr="009670C0" w:rsidRDefault="00485EAC" w:rsidP="00485EA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60" w:type="dxa"/>
            <w:hideMark/>
          </w:tcPr>
          <w:p w14:paraId="24CD0A85" w14:textId="4574D8D1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38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511</w:t>
            </w:r>
          </w:p>
        </w:tc>
        <w:tc>
          <w:tcPr>
            <w:tcW w:w="180" w:type="dxa"/>
          </w:tcPr>
          <w:p w14:paraId="69196103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hideMark/>
          </w:tcPr>
          <w:p w14:paraId="0DABA1FC" w14:textId="6A89F48F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326</w:t>
            </w:r>
          </w:p>
        </w:tc>
      </w:tr>
      <w:tr w:rsidR="00485EAC" w:rsidRPr="009670C0" w14:paraId="074FD213" w14:textId="77777777" w:rsidTr="00485EAC">
        <w:trPr>
          <w:gridAfter w:val="1"/>
          <w:wAfter w:w="6" w:type="dxa"/>
          <w:cantSplit/>
          <w:trHeight w:val="191"/>
        </w:trPr>
        <w:tc>
          <w:tcPr>
            <w:tcW w:w="6495" w:type="dxa"/>
            <w:hideMark/>
          </w:tcPr>
          <w:p w14:paraId="0B3555A6" w14:textId="60C0F6C8" w:rsidR="00485EAC" w:rsidRPr="009670C0" w:rsidRDefault="00485EAC" w:rsidP="00485EA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236E57" w14:textId="6FB20DDC" w:rsidR="00485EAC" w:rsidRPr="009670C0" w:rsidRDefault="00485EAC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334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80" w:type="dxa"/>
          </w:tcPr>
          <w:p w14:paraId="224CB974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3534E" w14:textId="698BDF39" w:rsidR="00485EAC" w:rsidRPr="009670C0" w:rsidRDefault="00485EAC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756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485EAC" w:rsidRPr="009670C0" w14:paraId="36747255" w14:textId="77777777" w:rsidTr="00485EAC">
        <w:trPr>
          <w:gridAfter w:val="1"/>
          <w:wAfter w:w="6" w:type="dxa"/>
          <w:cantSplit/>
          <w:trHeight w:val="191"/>
        </w:trPr>
        <w:tc>
          <w:tcPr>
            <w:tcW w:w="6495" w:type="dxa"/>
            <w:hideMark/>
          </w:tcPr>
          <w:p w14:paraId="1C3AC466" w14:textId="0CD0E1C6" w:rsidR="00485EAC" w:rsidRPr="009670C0" w:rsidRDefault="00485EAC" w:rsidP="00485EA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หนี้สินตามสัญญาเช่าการเงินที่รับรู้ ณ วันที่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60" w:type="dxa"/>
            <w:hideMark/>
          </w:tcPr>
          <w:p w14:paraId="158D37F4" w14:textId="784F6B15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34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177</w:t>
            </w:r>
          </w:p>
        </w:tc>
        <w:tc>
          <w:tcPr>
            <w:tcW w:w="180" w:type="dxa"/>
          </w:tcPr>
          <w:p w14:paraId="65A83646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hideMark/>
          </w:tcPr>
          <w:p w14:paraId="013702D6" w14:textId="42BFB2AE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570</w:t>
            </w:r>
          </w:p>
        </w:tc>
      </w:tr>
      <w:tr w:rsidR="00485EAC" w:rsidRPr="009670C0" w14:paraId="5899D6F6" w14:textId="77777777" w:rsidTr="00485EAC">
        <w:trPr>
          <w:gridAfter w:val="1"/>
          <w:wAfter w:w="6" w:type="dxa"/>
          <w:cantSplit/>
        </w:trPr>
        <w:tc>
          <w:tcPr>
            <w:tcW w:w="6495" w:type="dxa"/>
            <w:hideMark/>
          </w:tcPr>
          <w:p w14:paraId="2C52EF43" w14:textId="6C088D4D" w:rsidR="00485EAC" w:rsidRPr="009670C0" w:rsidRDefault="00485EAC" w:rsidP="00485EAC">
            <w:pPr>
              <w:spacing w:line="240" w:lineRule="auto"/>
              <w:ind w:left="175" w:right="-80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คิดลดโดยใช้อัตราดอกเบี้ยเงินกู้ส่วนเพิ่ม ณ วันที่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4B1AE1E" w14:textId="0A845E97" w:rsidR="00485EAC" w:rsidRPr="009670C0" w:rsidRDefault="00485EAC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079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F716108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  <w:hideMark/>
          </w:tcPr>
          <w:p w14:paraId="2BA44939" w14:textId="7EBEB180" w:rsidR="00485EAC" w:rsidRPr="009670C0" w:rsidRDefault="00485EAC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81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485EAC" w:rsidRPr="009670C0" w14:paraId="11732AD2" w14:textId="77777777" w:rsidTr="001A679D">
        <w:trPr>
          <w:gridAfter w:val="1"/>
          <w:wAfter w:w="6" w:type="dxa"/>
          <w:cantSplit/>
        </w:trPr>
        <w:tc>
          <w:tcPr>
            <w:tcW w:w="6495" w:type="dxa"/>
            <w:hideMark/>
          </w:tcPr>
          <w:p w14:paraId="20D8919B" w14:textId="69417572" w:rsidR="00485EAC" w:rsidRPr="009670C0" w:rsidRDefault="00485EAC" w:rsidP="00485EA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หนี้สินตามสัญญาเช่ารับรู้ 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56B2EA" w14:textId="5458CDED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32</w:t>
            </w:r>
            <w:r w:rsidR="00485EAC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098</w:t>
            </w:r>
          </w:p>
        </w:tc>
        <w:tc>
          <w:tcPr>
            <w:tcW w:w="180" w:type="dxa"/>
          </w:tcPr>
          <w:p w14:paraId="2C1A790D" w14:textId="77777777" w:rsidR="00485EAC" w:rsidRPr="009670C0" w:rsidRDefault="00485EAC" w:rsidP="00485E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A2AA7D" w14:textId="689F2475" w:rsidR="00485EAC" w:rsidRPr="009670C0" w:rsidRDefault="001435EB" w:rsidP="00485E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</w:t>
            </w:r>
            <w:r w:rsidR="00485EAC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489</w:t>
            </w:r>
          </w:p>
        </w:tc>
      </w:tr>
      <w:tr w:rsidR="00485EAC" w:rsidRPr="009670C0" w14:paraId="11D5BFBD" w14:textId="77777777" w:rsidTr="001A679D">
        <w:trPr>
          <w:gridAfter w:val="1"/>
          <w:wAfter w:w="6" w:type="dxa"/>
          <w:cantSplit/>
        </w:trPr>
        <w:tc>
          <w:tcPr>
            <w:tcW w:w="6495" w:type="dxa"/>
            <w:hideMark/>
          </w:tcPr>
          <w:p w14:paraId="0A3E709E" w14:textId="5312B542" w:rsidR="00485EAC" w:rsidRPr="009670C0" w:rsidRDefault="00485EAC" w:rsidP="00485EA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อัตราดอกเบี้ยเงินกู้ยืมส่วนเพิ่มถัวเฉลี่ยถ่วงน้ำหนัก (ร้อยละต่อปี)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7304F7" w14:textId="75BCB661" w:rsidR="00485EAC" w:rsidRPr="009670C0" w:rsidRDefault="001435EB" w:rsidP="00485EAC">
            <w:pPr>
              <w:pStyle w:val="acctfourfigures"/>
              <w:tabs>
                <w:tab w:val="decimal" w:pos="726"/>
              </w:tabs>
              <w:spacing w:line="240" w:lineRule="auto"/>
              <w:ind w:right="-51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99</w:t>
            </w:r>
          </w:p>
        </w:tc>
        <w:tc>
          <w:tcPr>
            <w:tcW w:w="180" w:type="dxa"/>
          </w:tcPr>
          <w:p w14:paraId="0F92279D" w14:textId="77777777" w:rsidR="00485EAC" w:rsidRPr="009670C0" w:rsidRDefault="00485EAC" w:rsidP="00485EAC">
            <w:pPr>
              <w:pStyle w:val="acctfourfigures"/>
              <w:spacing w:line="240" w:lineRule="auto"/>
              <w:ind w:right="-5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066821" w14:textId="508625C7" w:rsidR="00485EAC" w:rsidRPr="009670C0" w:rsidRDefault="001435EB" w:rsidP="00485EAC">
            <w:pPr>
              <w:pStyle w:val="acctfourfigures"/>
              <w:tabs>
                <w:tab w:val="clear" w:pos="765"/>
              </w:tabs>
              <w:spacing w:line="240" w:lineRule="auto"/>
              <w:ind w:right="-61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</w:t>
            </w:r>
            <w:r w:rsidR="00485EAC" w:rsidRPr="009670C0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00</w:t>
            </w:r>
          </w:p>
        </w:tc>
      </w:tr>
    </w:tbl>
    <w:p w14:paraId="44BBEACF" w14:textId="7BA3FD51" w:rsidR="00216862" w:rsidRPr="009670C0" w:rsidRDefault="00216862" w:rsidP="00154B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2E59430" w14:textId="4DFA643A" w:rsidR="009E39E8" w:rsidRPr="009670C0" w:rsidRDefault="009E39E8" w:rsidP="00435A42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นโยบายการบัญชีที่สำคัญ</w:t>
      </w:r>
      <w:bookmarkEnd w:id="6"/>
      <w:r w:rsidRPr="009670C0">
        <w:rPr>
          <w:rFonts w:asciiTheme="majorBidi" w:hAnsiTheme="majorBidi" w:cs="Angsana New"/>
          <w:sz w:val="26"/>
          <w:szCs w:val="26"/>
          <w:u w:val="none"/>
          <w:cs/>
          <w:lang w:val="th-TH"/>
        </w:rPr>
        <w:t xml:space="preserve">    </w:t>
      </w:r>
    </w:p>
    <w:p w14:paraId="452188B1" w14:textId="77777777" w:rsidR="000436EB" w:rsidRPr="009670C0" w:rsidRDefault="000436EB" w:rsidP="00C32EAC">
      <w:pPr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2D01B33" w14:textId="01C7181C" w:rsidR="009E39E8" w:rsidRPr="009670C0" w:rsidRDefault="009E39E8" w:rsidP="00C32EAC">
      <w:pPr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67420D" w:rsidRPr="009670C0">
        <w:rPr>
          <w:rFonts w:asciiTheme="majorBidi" w:hAnsiTheme="majorBidi" w:cstheme="majorBidi" w:hint="cs"/>
          <w:sz w:val="26"/>
          <w:szCs w:val="26"/>
          <w:cs/>
        </w:rPr>
        <w:t xml:space="preserve">ยกเว้นตามที่อธิบายไว้ในหมายเหตุข้อ </w:t>
      </w:r>
      <w:r w:rsidR="0067420D" w:rsidRPr="009670C0">
        <w:rPr>
          <w:rFonts w:asciiTheme="majorBidi" w:hAnsiTheme="majorBidi" w:cstheme="majorBidi"/>
          <w:sz w:val="26"/>
          <w:szCs w:val="26"/>
        </w:rPr>
        <w:t xml:space="preserve">3 </w:t>
      </w:r>
      <w:r w:rsidR="0067420D" w:rsidRPr="009670C0">
        <w:rPr>
          <w:rFonts w:asciiTheme="majorBidi" w:hAnsiTheme="majorBidi" w:cstheme="majorBidi" w:hint="cs"/>
          <w:sz w:val="26"/>
          <w:szCs w:val="26"/>
          <w:cs/>
        </w:rPr>
        <w:t>ซึ่งอธิบายถึงการเปลี่ยนนโยบายบัญชี</w:t>
      </w:r>
    </w:p>
    <w:p w14:paraId="54B02F9E" w14:textId="77777777" w:rsidR="009E39E8" w:rsidRPr="009670C0" w:rsidRDefault="009E39E8" w:rsidP="00C32EAC">
      <w:pPr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61FB42B" w14:textId="77777777" w:rsidR="009E39E8" w:rsidRPr="009670C0" w:rsidRDefault="009E39E8" w:rsidP="00C32EAC">
      <w:pPr>
        <w:pStyle w:val="Heading8"/>
        <w:numPr>
          <w:ilvl w:val="1"/>
          <w:numId w:val="17"/>
        </w:numPr>
        <w:ind w:left="540" w:right="63" w:hanging="540"/>
        <w:jc w:val="both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เกณฑ์ในการจัดทำงบการเงินรวม</w:t>
      </w:r>
    </w:p>
    <w:p w14:paraId="6F25B243" w14:textId="77777777" w:rsidR="000436EB" w:rsidRPr="009670C0" w:rsidRDefault="000436EB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1CDF0" w14:textId="1C3D1A46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16B64CF4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AB2DB2B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การรวมธุรกิจ </w:t>
      </w:r>
    </w:p>
    <w:p w14:paraId="6A8EF91A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9F75DA6" w14:textId="7A4FDC82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</w:t>
      </w:r>
      <w:r w:rsidR="004114F4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 ยกเว้นในกรณีที่เป็นการรวมธุรกิจภายใต้การควบคุมเดียวกัน</w:t>
      </w:r>
    </w:p>
    <w:p w14:paraId="71D05ECD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1D1D2D6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49923907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E2A8DB5" w14:textId="418B4CE5" w:rsidR="00C32EAC" w:rsidRPr="009670C0" w:rsidRDefault="009E39E8" w:rsidP="00C32EAC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  <w:r w:rsidR="00C32EAC"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D6A18D7" w14:textId="669A8BBA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lastRenderedPageBreak/>
        <w:t xml:space="preserve"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2A47B351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BB701A5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2E2C386" w14:textId="77777777" w:rsidR="00C32EAC" w:rsidRPr="009670C0" w:rsidRDefault="00C32EAC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5C8A018" w14:textId="7A726D94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CB279D5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5F8B44D" w14:textId="42140AEB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129B23C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7A76D7B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บริษัทย่อย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  </w:t>
      </w:r>
    </w:p>
    <w:p w14:paraId="5D1FDEAD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AAE6844" w14:textId="66C0475A" w:rsidR="009E39E8" w:rsidRPr="009670C0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</w:t>
      </w:r>
      <w:r w:rsidR="00E7067B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FE2D53C" w14:textId="77777777" w:rsidR="009E39E8" w:rsidRPr="009670C0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B6B83" w14:textId="77777777" w:rsidR="009E39E8" w:rsidRPr="009670C0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0AC86A3" w14:textId="77777777" w:rsidR="000436EB" w:rsidRPr="009670C0" w:rsidRDefault="000436EB" w:rsidP="009E39E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D69F75C" w14:textId="3285C392" w:rsidR="009E39E8" w:rsidRPr="009670C0" w:rsidRDefault="009E39E8" w:rsidP="009E39E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35433C3F" w14:textId="77777777" w:rsidR="009E39E8" w:rsidRPr="009670C0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F6B13BA" w14:textId="77777777" w:rsidR="009E39E8" w:rsidRPr="009670C0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79E0B469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6"/>
          <w:szCs w:val="26"/>
        </w:rPr>
      </w:pPr>
    </w:p>
    <w:p w14:paraId="3C762B70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การสูญเสียการควบคุม</w:t>
      </w:r>
    </w:p>
    <w:p w14:paraId="1C6D34F1" w14:textId="77777777" w:rsidR="009E39E8" w:rsidRPr="009670C0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494BF72" w14:textId="11BFD2CB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E7067B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ณ วันที่สูญเสียการควบคุม</w:t>
      </w:r>
    </w:p>
    <w:p w14:paraId="3F578580" w14:textId="77777777" w:rsidR="00435A42" w:rsidRPr="009670C0" w:rsidRDefault="00435A42" w:rsidP="009E39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A327F0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br w:type="page"/>
      </w:r>
    </w:p>
    <w:p w14:paraId="6BB1592B" w14:textId="05B609D0" w:rsidR="009E39E8" w:rsidRPr="009670C0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lastRenderedPageBreak/>
        <w:t>การตัดรายการในงบการเงินรวม</w:t>
      </w:r>
    </w:p>
    <w:p w14:paraId="0DB6C8ED" w14:textId="77777777" w:rsidR="009E39E8" w:rsidRPr="009670C0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4CA0583A" w14:textId="4770AB4B" w:rsidR="000436EB" w:rsidRPr="009670C0" w:rsidRDefault="009E39E8" w:rsidP="002E08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</w:t>
      </w:r>
      <w:r w:rsidR="00E7067B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="00F02E40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670C0">
        <w:rPr>
          <w:rFonts w:asciiTheme="majorBidi" w:eastAsia="EucrosiaUPCBold" w:hAnsiTheme="majorBidi" w:cstheme="majorBidi"/>
          <w:sz w:val="26"/>
          <w:szCs w:val="26"/>
          <w:cs/>
        </w:rPr>
        <w:t>เมื่อไม่มีหลักฐานการด้อยค่าเกิดขึ้น</w:t>
      </w:r>
    </w:p>
    <w:p w14:paraId="48683FAD" w14:textId="77777777" w:rsidR="000436EB" w:rsidRPr="009670C0" w:rsidRDefault="000436EB" w:rsidP="002E08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sz w:val="26"/>
          <w:szCs w:val="26"/>
        </w:rPr>
      </w:pPr>
    </w:p>
    <w:p w14:paraId="749C2549" w14:textId="3314EADB" w:rsidR="009E39E8" w:rsidRPr="009670C0" w:rsidRDefault="009E39E8" w:rsidP="00DF0BC0">
      <w:pPr>
        <w:pStyle w:val="Heading8"/>
        <w:numPr>
          <w:ilvl w:val="1"/>
          <w:numId w:val="1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 xml:space="preserve">เงินตราต่างประเทศ </w:t>
      </w:r>
    </w:p>
    <w:p w14:paraId="254F647F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1CF2317" w14:textId="77777777" w:rsidR="009E39E8" w:rsidRPr="009670C0" w:rsidRDefault="009E39E8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32822A15" w14:textId="77777777" w:rsidR="009E39E8" w:rsidRPr="009670C0" w:rsidRDefault="009E39E8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</w:p>
    <w:p w14:paraId="469543DE" w14:textId="1BA94A35" w:rsidR="009E39E8" w:rsidRPr="009670C0" w:rsidRDefault="009E39E8" w:rsidP="009E39E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7596620" w14:textId="77777777" w:rsidR="009E39E8" w:rsidRPr="009670C0" w:rsidRDefault="009E39E8" w:rsidP="009E39E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AFC897" w14:textId="77777777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51AF496F" w14:textId="77777777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A0F579" w14:textId="77777777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5F60E1A" w14:textId="77777777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87F1E8" w14:textId="0CC8C76E" w:rsidR="009E39E8" w:rsidRPr="009670C0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670C0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</w:t>
      </w:r>
      <w:r w:rsidR="00E7067B" w:rsidRPr="009670C0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95831CB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</w:p>
    <w:p w14:paraId="177AEA6D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หน่วยงานในต่างประเทศ  </w:t>
      </w:r>
    </w:p>
    <w:p w14:paraId="61801B7B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AAB2D41" w14:textId="76ED95B8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สินทรัพย์และหนี้สินของหน่วยงานในต่างประ</w:t>
      </w:r>
      <w:r w:rsidR="00435A42" w:rsidRPr="009670C0">
        <w:rPr>
          <w:rFonts w:asciiTheme="majorBidi" w:hAnsiTheme="majorBidi" w:cstheme="majorBidi"/>
          <w:sz w:val="26"/>
          <w:szCs w:val="26"/>
          <w:cs/>
        </w:rPr>
        <w:t>เทศ</w:t>
      </w:r>
      <w:r w:rsidRPr="009670C0">
        <w:rPr>
          <w:rFonts w:asciiTheme="majorBidi" w:hAnsiTheme="majorBidi" w:cstheme="majorBidi"/>
          <w:sz w:val="26"/>
          <w:szCs w:val="26"/>
          <w:cs/>
        </w:rPr>
        <w:t>รวมถึงค่าความนิยมและรายการปรับปรุงมูลค่ายุติธรรมที่เกิดขึ้นจากการซื้</w:t>
      </w:r>
      <w:r w:rsidR="00E7067B" w:rsidRPr="009670C0">
        <w:rPr>
          <w:rFonts w:asciiTheme="majorBidi" w:hAnsiTheme="majorBidi" w:cstheme="majorBidi"/>
          <w:sz w:val="26"/>
          <w:szCs w:val="26"/>
          <w:cs/>
        </w:rPr>
        <w:t>อ</w:t>
      </w:r>
      <w:r w:rsidRPr="009670C0">
        <w:rPr>
          <w:rFonts w:asciiTheme="majorBidi" w:hAnsiTheme="majorBidi" w:cstheme="majorBidi"/>
          <w:sz w:val="26"/>
          <w:szCs w:val="26"/>
          <w:cs/>
        </w:rPr>
        <w:t>หน่วยงานในต่างประเทศ แปลงค่าเป็นเงินบาทโดยใช้อัตราแลกเปลี่ยน ณ วันที่รายงาน</w:t>
      </w:r>
    </w:p>
    <w:p w14:paraId="63F3DBD8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D45E761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DCA3C06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26D661A" w14:textId="7847AE99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ผลต่างจากอัตราแลกเปลี่ยนที่เกิดจากการแปลงค่าบันทึกในกำไรขาดทุนเบ็ดเสร็จอื่นและแสดงเป็นรายการผลต่างจากอัตร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1021F83" w14:textId="77777777" w:rsidR="009C7AB8" w:rsidRPr="009670C0" w:rsidRDefault="009C7AB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B343428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br w:type="page"/>
      </w:r>
    </w:p>
    <w:p w14:paraId="6458F3EC" w14:textId="625FAB1C" w:rsidR="009E39E8" w:rsidRPr="009670C0" w:rsidRDefault="009E39E8" w:rsidP="00C4119C">
      <w:pPr>
        <w:pStyle w:val="Heading8"/>
        <w:numPr>
          <w:ilvl w:val="1"/>
          <w:numId w:val="17"/>
        </w:numPr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เงินสดและรายการเทียบเท่าเงินสด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38B098DF" w14:textId="77777777" w:rsidR="009C7AB8" w:rsidRPr="009670C0" w:rsidRDefault="009C7AB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3928C36" w14:textId="617B0C95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 ซึ่งถึงกำหนดจ่ายคืนภายในระยะเวลาไม่เกิน 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="00811E3D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เดือน นับจากวันที่ได้มาและไม่มีข้อจำกัดในการเบิกใช้</w:t>
      </w:r>
    </w:p>
    <w:p w14:paraId="6819C789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008BD65" w14:textId="5FF65E15" w:rsidR="009E39E8" w:rsidRPr="009670C0" w:rsidRDefault="009E39E8" w:rsidP="00DF0BC0">
      <w:pPr>
        <w:pStyle w:val="ListParagraph"/>
        <w:numPr>
          <w:ilvl w:val="1"/>
          <w:numId w:val="17"/>
        </w:numPr>
        <w:tabs>
          <w:tab w:val="clear" w:pos="454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ลูกหนี้ตามสัญญาเช่าซื้อ  </w:t>
      </w:r>
    </w:p>
    <w:p w14:paraId="2A569160" w14:textId="77777777" w:rsidR="009E39E8" w:rsidRPr="009670C0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08B9A79" w14:textId="0920DE42" w:rsidR="009C7AB8" w:rsidRPr="009670C0" w:rsidRDefault="009C7AB8" w:rsidP="009C7AB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นโย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บายการบัญชีที่ถือปฏิบัติตั้งแต่วันที่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มกราคม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20D4D7F6" w14:textId="7F95B5B8" w:rsidR="009C7AB8" w:rsidRPr="009670C0" w:rsidRDefault="009C7AB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54477C" w14:textId="3970BB42" w:rsidR="009C7AB8" w:rsidRPr="009670C0" w:rsidRDefault="009C7AB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แสดง</w:t>
      </w:r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t>ด้วยยอดคงค้างตามสัญญาสุทธิจากดอกเบี้ยเช่าซื้อที่ยังไม่ถือเป็นรายได้ และ</w:t>
      </w:r>
      <w:r w:rsidRPr="009670C0">
        <w:rPr>
          <w:rFonts w:asciiTheme="majorBidi" w:hAnsiTheme="majorBidi" w:cs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="000E1DF6" w:rsidRPr="009670C0">
        <w:rPr>
          <w:rFonts w:asciiTheme="majorBidi" w:hAnsiTheme="majorBidi" w:cs="Angsana New" w:hint="cs"/>
          <w:sz w:val="26"/>
          <w:szCs w:val="26"/>
          <w:cs/>
          <w:lang w:val="th-TH"/>
        </w:rPr>
        <w:t xml:space="preserve"> นโยบายเรื่องค่าเผื่อผลขาดทุนด้านเครดิตที่คาดว่าจะเกิดขึ้นถูกเปิดเผยไว้ในหมายเหตุประกอบงบเงินข้อ </w:t>
      </w:r>
      <w:r w:rsidR="001435EB" w:rsidRPr="009670C0">
        <w:rPr>
          <w:rFonts w:asciiTheme="majorBidi" w:hAnsiTheme="majorBidi" w:cs="Angsana New"/>
          <w:sz w:val="26"/>
          <w:szCs w:val="26"/>
        </w:rPr>
        <w:t>4</w:t>
      </w:r>
      <w:r w:rsidR="000E1DF6" w:rsidRPr="009670C0">
        <w:rPr>
          <w:rFonts w:asciiTheme="majorBidi" w:hAnsiTheme="majorBidi" w:cs="Angsana New"/>
          <w:sz w:val="26"/>
          <w:szCs w:val="26"/>
        </w:rPr>
        <w:t xml:space="preserve"> </w:t>
      </w:r>
      <w:r w:rsidR="000E1DF6" w:rsidRPr="009670C0">
        <w:rPr>
          <w:rFonts w:asciiTheme="majorBidi" w:hAnsiTheme="majorBidi" w:cs="Angsana New"/>
          <w:i/>
          <w:iCs/>
          <w:sz w:val="26"/>
          <w:szCs w:val="26"/>
        </w:rPr>
        <w:t>(</w:t>
      </w:r>
      <w:r w:rsidR="000E1DF6" w:rsidRPr="009670C0">
        <w:rPr>
          <w:rFonts w:asciiTheme="majorBidi" w:hAnsiTheme="majorBidi" w:cs="Angsana New" w:hint="cs"/>
          <w:i/>
          <w:iCs/>
          <w:sz w:val="26"/>
          <w:szCs w:val="26"/>
          <w:cs/>
        </w:rPr>
        <w:t>ซ</w:t>
      </w:r>
      <w:r w:rsidR="001435EB" w:rsidRPr="009670C0">
        <w:rPr>
          <w:rFonts w:asciiTheme="majorBidi" w:hAnsiTheme="majorBidi" w:cs="Angsana New"/>
          <w:i/>
          <w:iCs/>
          <w:sz w:val="26"/>
          <w:szCs w:val="26"/>
        </w:rPr>
        <w:t>3</w:t>
      </w:r>
      <w:r w:rsidR="000E1DF6" w:rsidRPr="009670C0">
        <w:rPr>
          <w:rFonts w:asciiTheme="majorBidi" w:hAnsiTheme="majorBidi" w:cs="Angsana New"/>
          <w:i/>
          <w:iCs/>
          <w:sz w:val="26"/>
          <w:szCs w:val="26"/>
        </w:rPr>
        <w:t>)</w:t>
      </w:r>
    </w:p>
    <w:p w14:paraId="2A88CD97" w14:textId="77777777" w:rsidR="009C7AB8" w:rsidRPr="009670C0" w:rsidRDefault="009C7AB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B1CED9" w14:textId="5B7493B4" w:rsidR="009C7AB8" w:rsidRPr="009670C0" w:rsidRDefault="009C7AB8" w:rsidP="009C7AB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นโยบายการบัญชีที่ถือปฏิบัติ</w:t>
      </w:r>
      <w:r w:rsidRPr="009670C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ก่อน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วันที่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มกราคม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112E1941" w14:textId="77777777" w:rsidR="009C7AB8" w:rsidRPr="009670C0" w:rsidRDefault="009C7AB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613E6DE" w14:textId="5D43E827" w:rsidR="009E39E8" w:rsidRPr="009670C0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แสดง</w:t>
      </w:r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t>ด้วยยอดคงค้างตามสัญญาสุทธิจากดอกเบี้ยเช่าซื้อที่ยังไม่ถือเป็นรายได้ และค่าเผื่อหนี้สงสัยจะสูญ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48CA811" w14:textId="77777777" w:rsidR="009E39E8" w:rsidRPr="009670C0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81EC615" w14:textId="2A4B5DD1" w:rsidR="009E39E8" w:rsidRPr="009670C0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กลุ่มบริษัทตั้งค่าเผื่อหนี้สงสัยจะสูญสำหรับลูกหนี้เช่าซื้อ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31A62FD7" w14:textId="77777777" w:rsidR="009C7AB8" w:rsidRPr="009670C0" w:rsidRDefault="009C7AB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2A826BA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สินค้าคงเหลือ</w:t>
      </w:r>
    </w:p>
    <w:p w14:paraId="67E29771" w14:textId="77777777" w:rsidR="009E39E8" w:rsidRPr="009670C0" w:rsidRDefault="009E39E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D8BD23" w14:textId="77777777" w:rsidR="009E39E8" w:rsidRPr="009670C0" w:rsidRDefault="009E39E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สินค้าคงเหลือวัดมูลค่าด้วยราคาทุน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(ตามวิธีราคาเจาะจง</w:t>
      </w:r>
      <w:r w:rsidRPr="009670C0">
        <w:rPr>
          <w:rFonts w:asciiTheme="majorBidi" w:hAnsiTheme="majorBidi" w:cstheme="majorBidi"/>
          <w:sz w:val="26"/>
          <w:szCs w:val="26"/>
        </w:rPr>
        <w:t xml:space="preserve">) </w:t>
      </w:r>
      <w:r w:rsidRPr="009670C0">
        <w:rPr>
          <w:rFonts w:asciiTheme="majorBidi" w:hAnsiTheme="majorBidi" w:cstheme="majorBidi"/>
          <w:sz w:val="26"/>
          <w:szCs w:val="26"/>
          <w:cs/>
        </w:rPr>
        <w:t>หรือมูลค่าสุทธิที่จะได้รับแล้วแต่ราคาใดจะต่ำกว่า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67DCE7EA" w14:textId="77777777" w:rsidR="009E39E8" w:rsidRPr="009670C0" w:rsidRDefault="009E39E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B9F41F" w14:textId="285AEBB3" w:rsidR="009E39E8" w:rsidRPr="009670C0" w:rsidRDefault="009E39E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8D70342" w14:textId="0FE7325A" w:rsidR="005C7A19" w:rsidRPr="009670C0" w:rsidRDefault="005C7A19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A4C516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bookmarkStart w:id="7" w:name="_Hlk29552512"/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สินทรัพย์รอการขาย</w:t>
      </w:r>
    </w:p>
    <w:bookmarkEnd w:id="7"/>
    <w:p w14:paraId="4B2982C1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28A14EF" w14:textId="5D865048" w:rsidR="009E39E8" w:rsidRPr="009670C0" w:rsidRDefault="009E39E8" w:rsidP="009E39E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สินทรัพย์รอการขายเป็นสินทรัพย์ซึ่งได้ยึดมาจากลูกหนี้เช่าซื้อ และได้แสดงไว้ในราคาทุน </w:t>
      </w:r>
      <w:r w:rsidRPr="009670C0">
        <w:rPr>
          <w:rFonts w:asciiTheme="majorBidi" w:hAnsiTheme="majorBidi" w:cstheme="majorBidi"/>
          <w:sz w:val="26"/>
          <w:szCs w:val="26"/>
        </w:rPr>
        <w:t>(</w:t>
      </w:r>
      <w:r w:rsidRPr="009670C0">
        <w:rPr>
          <w:rFonts w:asciiTheme="majorBidi" w:hAnsiTheme="majorBidi" w:cstheme="majorBidi"/>
          <w:sz w:val="26"/>
          <w:szCs w:val="26"/>
          <w:cs/>
        </w:rPr>
        <w:t>ซึ่งส่วนใหญ่ประกอบด้วยค่างวด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ที่ค้างชำระสุทธิ</w:t>
      </w:r>
      <w:r w:rsidRPr="009670C0">
        <w:rPr>
          <w:rFonts w:asciiTheme="majorBidi" w:hAnsiTheme="majorBidi" w:cstheme="majorBidi"/>
          <w:sz w:val="26"/>
          <w:szCs w:val="26"/>
        </w:rPr>
        <w:t>)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หรือมูลค่าสุทธิที่คาดว่าจะขายได้แล้วแต่ราคาใดจะต่ำกว่า </w:t>
      </w:r>
    </w:p>
    <w:p w14:paraId="5651E11A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E3578D7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72E11C1" w14:textId="77777777" w:rsidR="009C7AB8" w:rsidRPr="009670C0" w:rsidRDefault="009C7AB8" w:rsidP="009C7AB8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9A3A378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i/>
          <w:iCs/>
          <w:sz w:val="26"/>
          <w:szCs w:val="26"/>
          <w:cs/>
        </w:rPr>
      </w:pPr>
      <w:r w:rsidRPr="009670C0">
        <w:rPr>
          <w:rFonts w:asciiTheme="majorBidi" w:hAnsiTheme="majorBidi" w:cs="Angsana New"/>
          <w:i/>
          <w:iCs/>
          <w:sz w:val="26"/>
          <w:szCs w:val="26"/>
          <w:cs/>
        </w:rPr>
        <w:br w:type="page"/>
      </w:r>
    </w:p>
    <w:p w14:paraId="6D6C0C20" w14:textId="5956FFE4" w:rsidR="009C7AB8" w:rsidRPr="009670C0" w:rsidRDefault="009C7AB8" w:rsidP="009C7AB8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="Angsana New" w:hint="cs"/>
          <w:i/>
          <w:iCs/>
          <w:sz w:val="26"/>
          <w:szCs w:val="26"/>
          <w:cs/>
        </w:rPr>
        <w:lastRenderedPageBreak/>
        <w:t>เงินลงทุนในบริษัทร่วมและบริษัทย่อย</w:t>
      </w:r>
    </w:p>
    <w:p w14:paraId="651A20DB" w14:textId="77777777" w:rsidR="009C7AB8" w:rsidRPr="009670C0" w:rsidRDefault="009C7AB8" w:rsidP="009C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5BFA184" w14:textId="3A67F5C1" w:rsidR="009C7AB8" w:rsidRPr="009670C0" w:rsidRDefault="009C7AB8" w:rsidP="000E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เงินลงทุนในบริษัทย่อยในงบการเงินเฉพาะกิจการของบริษัทบันทึกบัญชีโดยใช้วิธีราคาทุน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43A40B3C" w14:textId="77777777" w:rsidR="009C7AB8" w:rsidRPr="009670C0" w:rsidRDefault="009C7AB8" w:rsidP="000E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503B34E" w14:textId="74A6529D" w:rsidR="009C7AB8" w:rsidRPr="009670C0" w:rsidRDefault="000E1DF6" w:rsidP="000E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9C7AB8" w:rsidRPr="009670C0">
        <w:rPr>
          <w:rFonts w:asciiTheme="majorBidi" w:hAnsiTheme="majorBidi" w:cstheme="majorBidi"/>
          <w:sz w:val="26"/>
          <w:szCs w:val="26"/>
          <w:cs/>
        </w:rPr>
        <w:t>ในบริษัทร่วมรับรู้รายการเมื่อเริ่มแรกด้วยราคาทุนซึ่งรวมถึงต้นทุนการทำรายการ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9C7AB8" w:rsidRPr="009670C0">
        <w:rPr>
          <w:rFonts w:asciiTheme="majorBidi" w:hAnsiTheme="majorBidi" w:cstheme="majorBidi"/>
          <w:sz w:val="26"/>
          <w:szCs w:val="26"/>
          <w:cs/>
        </w:rPr>
        <w:t>บริษัท จะถูกบันทึกในงบการเงิน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="009C7AB8" w:rsidRPr="009670C0">
        <w:rPr>
          <w:rFonts w:asciiTheme="majorBidi" w:hAnsiTheme="majorBidi" w:cstheme="majorBidi"/>
          <w:sz w:val="26"/>
          <w:szCs w:val="26"/>
          <w:cs/>
        </w:rPr>
        <w:t>จนถึงวันที่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9C7AB8" w:rsidRPr="009670C0">
        <w:rPr>
          <w:rFonts w:asciiTheme="majorBidi" w:hAnsiTheme="majorBidi" w:cstheme="majorBidi"/>
          <w:sz w:val="26"/>
          <w:szCs w:val="26"/>
          <w:cs/>
        </w:rPr>
        <w:t>บริษัทสูญเสียความมีอิทธิพลอย่างมีนัยสำคัญ</w:t>
      </w:r>
    </w:p>
    <w:p w14:paraId="0EA24E54" w14:textId="77777777" w:rsidR="000436EB" w:rsidRPr="009670C0" w:rsidRDefault="000436EB" w:rsidP="009C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AD3E2E5" w14:textId="025DD2CA" w:rsidR="00442BC7" w:rsidRPr="009670C0" w:rsidRDefault="00442BC7" w:rsidP="009C7AB8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</w:rPr>
      </w:pPr>
      <w:r w:rsidRPr="009670C0">
        <w:rPr>
          <w:rFonts w:asciiTheme="majorBidi" w:hAnsiTheme="majorBidi" w:cs="Angsana New"/>
          <w:i/>
          <w:iCs/>
          <w:sz w:val="26"/>
          <w:szCs w:val="26"/>
          <w:cs/>
        </w:rPr>
        <w:t>เครื่องมือทางการเงิน</w:t>
      </w:r>
    </w:p>
    <w:p w14:paraId="399205F5" w14:textId="77777777" w:rsidR="000436EB" w:rsidRPr="009670C0" w:rsidRDefault="000436EB" w:rsidP="00043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6"/>
          <w:szCs w:val="26"/>
        </w:rPr>
      </w:pPr>
    </w:p>
    <w:p w14:paraId="4BBA4622" w14:textId="6DF09AF9" w:rsidR="005510EA" w:rsidRPr="009670C0" w:rsidRDefault="00464448" w:rsidP="009C7AB8">
      <w:pPr>
        <w:pStyle w:val="ListParagraph"/>
        <w:tabs>
          <w:tab w:val="clear" w:pos="454"/>
          <w:tab w:val="left" w:pos="990"/>
        </w:tabs>
        <w:ind w:left="540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 xml:space="preserve">นโยบายการบัญชีที่ถือปฏิบัติตั้งแต่วันที่ </w:t>
      </w:r>
      <w:r w:rsidR="001435EB" w:rsidRPr="009670C0">
        <w:rPr>
          <w:rFonts w:ascii="Angsana New" w:hAnsi="Angsana New"/>
          <w:b/>
          <w:bCs/>
          <w:i/>
          <w:iCs/>
          <w:sz w:val="26"/>
          <w:szCs w:val="26"/>
        </w:rPr>
        <w:t>1</w:t>
      </w:r>
      <w:r w:rsidRPr="009670C0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 xml:space="preserve"> มกราคม </w:t>
      </w:r>
      <w:r w:rsidR="001435EB" w:rsidRPr="009670C0">
        <w:rPr>
          <w:rFonts w:ascii="Angsana New" w:hAnsi="Angsana New" w:hint="cs"/>
          <w:b/>
          <w:bCs/>
          <w:i/>
          <w:iCs/>
          <w:sz w:val="26"/>
          <w:szCs w:val="26"/>
        </w:rPr>
        <w:t>2563</w:t>
      </w:r>
    </w:p>
    <w:p w14:paraId="5FB24C9E" w14:textId="77777777" w:rsidR="000436EB" w:rsidRPr="009670C0" w:rsidRDefault="000436EB" w:rsidP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91331EC" w14:textId="0C5E751F" w:rsidR="00464448" w:rsidRPr="009670C0" w:rsidRDefault="00464448" w:rsidP="009C7AB8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1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>การจัดประเภทรายการและการวัดมูลค่า</w:t>
      </w:r>
    </w:p>
    <w:p w14:paraId="3F6725E3" w14:textId="77777777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/>
          <w:sz w:val="26"/>
          <w:szCs w:val="26"/>
        </w:rPr>
      </w:pPr>
    </w:p>
    <w:p w14:paraId="1D2526EE" w14:textId="213868C2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hint="cs"/>
          <w:sz w:val="26"/>
          <w:szCs w:val="26"/>
          <w:cs/>
        </w:rPr>
        <w:t>กลุ่มบริษัททรับรู้รายการเมื่อเริ่มแรกของสินทรัพย์ทางการเงินหรือหนี้สินทางการเงินในงบแสดงฐานะทางการเงิน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ณ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วันที่เกิดรายการเหล่านั้น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ซึ่งเป็นวันที่กลุ่มบริษัทเป็นคู่สัญญาตามข้อกำหนดของเครื่องมือทางการเงินนั้น</w:t>
      </w:r>
    </w:p>
    <w:p w14:paraId="35533155" w14:textId="77777777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A6D76F" w14:textId="588BAA00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hint="cs"/>
          <w:sz w:val="26"/>
          <w:szCs w:val="26"/>
          <w:cs/>
        </w:rPr>
        <w:t>สินทรัพย์ทางการเงินหรือหนี้สินทางการเงินจะวัดมูลค่าเริ่มแรกด้วยมูลค่ายุติธรรมบวกต้นทุนการทำรายการ</w:t>
      </w:r>
      <w:r w:rsidRPr="009670C0">
        <w:rPr>
          <w:rFonts w:asciiTheme="majorBidi" w:hAnsi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hint="cs"/>
          <w:sz w:val="26"/>
          <w:szCs w:val="26"/>
          <w:cs/>
        </w:rPr>
        <w:t>ซึ่งเกี่ยวข้องโดยตรงกับการได้มาหรือการออกสินทรัพย์ทางการเงินหรือหนี้สินทางการเงินนั้น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241186A1" w14:textId="77777777" w:rsidR="007443C1" w:rsidRPr="009670C0" w:rsidRDefault="007443C1" w:rsidP="002D2DDC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/>
          <w:sz w:val="26"/>
          <w:szCs w:val="26"/>
        </w:rPr>
      </w:pPr>
    </w:p>
    <w:p w14:paraId="58F74B11" w14:textId="77777777" w:rsidR="005510EA" w:rsidRPr="009670C0" w:rsidRDefault="005510EA" w:rsidP="007443C1">
      <w:pPr>
        <w:pStyle w:val="ListParagraph"/>
        <w:tabs>
          <w:tab w:val="clear" w:pos="454"/>
        </w:tabs>
        <w:ind w:left="990" w:firstLine="22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>ในการรับรู้เริ่มแรก สินทรัพย์ทางการเงินถูกจัดประเภทตามราคาทุนตัดจำหน่าย มูลค่ายุติธรรมผ่านกำไรขาดทุนเบ็ดเสร็จอื่น (</w:t>
      </w:r>
      <w:r w:rsidRPr="009670C0">
        <w:rPr>
          <w:rFonts w:asciiTheme="majorBidi" w:hAnsiTheme="majorBidi"/>
          <w:sz w:val="26"/>
          <w:szCs w:val="26"/>
        </w:rPr>
        <w:t xml:space="preserve">FVOCI) </w:t>
      </w:r>
      <w:r w:rsidRPr="009670C0">
        <w:rPr>
          <w:rFonts w:asciiTheme="majorBidi" w:hAnsiTheme="majorBidi"/>
          <w:sz w:val="26"/>
          <w:szCs w:val="26"/>
          <w:cs/>
        </w:rPr>
        <w:t>หรือมูลค่ายุติธรรมผ่านกำไรหรือขาดทุน (</w:t>
      </w:r>
      <w:r w:rsidRPr="009670C0">
        <w:rPr>
          <w:rFonts w:asciiTheme="majorBidi" w:hAnsiTheme="majorBidi"/>
          <w:sz w:val="26"/>
          <w:szCs w:val="26"/>
        </w:rPr>
        <w:t xml:space="preserve">FVTPL) </w:t>
      </w:r>
      <w:r w:rsidRPr="009670C0">
        <w:rPr>
          <w:rFonts w:asciiTheme="majorBidi" w:hAnsiTheme="majorBidi"/>
          <w:sz w:val="26"/>
          <w:szCs w:val="26"/>
          <w:cs/>
        </w:rPr>
        <w:t>สินทรัพย์ทางการเงินจะไม่จัดประเภทใหม่ภายหลังการรับรู้ครั้งแรก เว้นแต่กลุ่มบริษัทจะเปลี่ยนรูปแบบธุรกิจเพื่อจัดการสินทรัพย์ทางการเงิน ซึ่งในกรณีนี้ สินทรัพย์ทางการเงินที่ได้รับผลกระทบทั้งหมดจะถูกจัดประเภทใหม่ในอนาคตจากวันที่จัดประเภทใหม่</w:t>
      </w:r>
    </w:p>
    <w:p w14:paraId="2207B161" w14:textId="77777777" w:rsidR="005510EA" w:rsidRPr="009670C0" w:rsidRDefault="005510EA" w:rsidP="007443C1">
      <w:pPr>
        <w:pStyle w:val="ListParagraph"/>
        <w:tabs>
          <w:tab w:val="clear" w:pos="454"/>
        </w:tabs>
        <w:ind w:left="990" w:firstLine="22"/>
        <w:jc w:val="thaiDistribute"/>
        <w:rPr>
          <w:rFonts w:asciiTheme="majorBidi" w:hAnsiTheme="majorBidi"/>
          <w:sz w:val="26"/>
          <w:szCs w:val="26"/>
        </w:rPr>
      </w:pPr>
    </w:p>
    <w:p w14:paraId="16F24253" w14:textId="06504F2C" w:rsidR="00360E8F" w:rsidRPr="009670C0" w:rsidRDefault="005510EA" w:rsidP="007443C1">
      <w:pPr>
        <w:pStyle w:val="ListParagraph"/>
        <w:tabs>
          <w:tab w:val="clear" w:pos="454"/>
        </w:tabs>
        <w:ind w:left="990" w:firstLine="22"/>
        <w:jc w:val="thaiDistribute"/>
        <w:rPr>
          <w:rFonts w:asciiTheme="majorBidi" w:hAnsiTheme="majorBidi"/>
          <w:sz w:val="26"/>
          <w:szCs w:val="26"/>
        </w:rPr>
      </w:pPr>
      <w:r w:rsidRPr="009670C0">
        <w:rPr>
          <w:rFonts w:asciiTheme="majorBidi" w:hAnsiTheme="majorBidi"/>
          <w:sz w:val="26"/>
          <w:szCs w:val="26"/>
          <w:cs/>
        </w:rPr>
        <w:t xml:space="preserve">ในการรับรู้เริ่มแรก หนี้สินทางการเงินจัดประเภทตามราคาทุนตัดจำหน่ายโดยใช้วิธีอัตราดอกเบี้ยที่แท้จริงหรือ </w:t>
      </w:r>
      <w:r w:rsidRPr="009670C0">
        <w:rPr>
          <w:rFonts w:asciiTheme="majorBidi" w:hAnsiTheme="majorBidi"/>
          <w:sz w:val="26"/>
          <w:szCs w:val="26"/>
        </w:rPr>
        <w:t xml:space="preserve">FVTPL </w:t>
      </w:r>
      <w:r w:rsidRPr="009670C0">
        <w:rPr>
          <w:rFonts w:asciiTheme="majorBidi" w:hAnsiTheme="majorBidi"/>
          <w:sz w:val="26"/>
          <w:szCs w:val="26"/>
          <w:cs/>
        </w:rPr>
        <w:t>ดอกเบี้ยจ่ายและกำไรขาดทุนจากอัตราแลกเปลี่ยนรับรู้ในกำไรหรือขาดทุน กำไรหรือขาดทุนจากการตัดบัญชีจะรับรู้ในกำไรหรือขาดทุนด้วย</w:t>
      </w:r>
    </w:p>
    <w:p w14:paraId="5E0BCFCD" w14:textId="77777777" w:rsidR="00464448" w:rsidRPr="009670C0" w:rsidRDefault="00464448" w:rsidP="00464448">
      <w:pPr>
        <w:pStyle w:val="ListParagraph"/>
        <w:tabs>
          <w:tab w:val="clear" w:pos="454"/>
        </w:tabs>
        <w:ind w:left="518" w:firstLine="472"/>
        <w:rPr>
          <w:rFonts w:asciiTheme="majorBidi" w:hAnsiTheme="majorBidi"/>
          <w:b/>
          <w:bCs/>
          <w:i/>
          <w:iCs/>
          <w:sz w:val="26"/>
          <w:szCs w:val="26"/>
          <w:cs/>
          <w:lang w:val="th-TH"/>
        </w:rPr>
      </w:pPr>
    </w:p>
    <w:p w14:paraId="4081DBCC" w14:textId="77777777" w:rsidR="000436EB" w:rsidRPr="009670C0" w:rsidRDefault="000436EB">
      <w:r w:rsidRPr="009670C0">
        <w:br w:type="page"/>
      </w: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360E8F" w:rsidRPr="009670C0" w14:paraId="16B876B2" w14:textId="77777777" w:rsidTr="001A679D">
        <w:tc>
          <w:tcPr>
            <w:tcW w:w="1980" w:type="dxa"/>
          </w:tcPr>
          <w:p w14:paraId="5F13396F" w14:textId="16CC8E75" w:rsidR="00360E8F" w:rsidRPr="009670C0" w:rsidRDefault="00360E8F" w:rsidP="001A6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F8F44F1" w14:textId="77777777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4" w:type="dxa"/>
          </w:tcPr>
          <w:p w14:paraId="3654C7CA" w14:textId="18760C3F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6D815C22" w14:textId="77777777" w:rsidR="00360E8F" w:rsidRPr="009670C0" w:rsidRDefault="00360E8F" w:rsidP="001A679D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E8F" w:rsidRPr="009670C0" w14:paraId="49664983" w14:textId="77777777" w:rsidTr="001A679D">
        <w:tc>
          <w:tcPr>
            <w:tcW w:w="1980" w:type="dxa"/>
          </w:tcPr>
          <w:p w14:paraId="3DAE4555" w14:textId="77777777" w:rsidR="00360E8F" w:rsidRPr="009670C0" w:rsidRDefault="00360E8F" w:rsidP="001A6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1A6B055" w14:textId="77777777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4" w:type="dxa"/>
          </w:tcPr>
          <w:p w14:paraId="52C7A0A4" w14:textId="2BBC403B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กำไรและขาดทุนสุทธิอื่นรับรู้ในกำไรขาดทุนเบ็ดเสร็จอื่น</w:t>
            </w:r>
            <w:r w:rsidR="000E1DF6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F6AA5C5" w14:textId="77777777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E8F" w:rsidRPr="009670C0" w14:paraId="566B4587" w14:textId="77777777" w:rsidTr="001A679D">
        <w:tc>
          <w:tcPr>
            <w:tcW w:w="1980" w:type="dxa"/>
          </w:tcPr>
          <w:p w14:paraId="741F0359" w14:textId="77777777" w:rsidR="00360E8F" w:rsidRPr="009670C0" w:rsidRDefault="00360E8F" w:rsidP="001A6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4D06896" w14:textId="77777777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4" w:type="dxa"/>
          </w:tcPr>
          <w:p w14:paraId="2A493B0E" w14:textId="1C7291AB" w:rsidR="00360E8F" w:rsidRPr="009670C0" w:rsidRDefault="00360E8F" w:rsidP="001A679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A21CDFF" w14:textId="77777777" w:rsidR="000436EB" w:rsidRPr="009670C0" w:rsidRDefault="000436EB" w:rsidP="000436EB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8E2D6AB" w14:textId="34B538DB" w:rsidR="007443C1" w:rsidRPr="009670C0" w:rsidRDefault="007443C1" w:rsidP="007443C1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2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การตัดรายการออกจากบัญชี</w:t>
      </w:r>
    </w:p>
    <w:p w14:paraId="470B55AE" w14:textId="77777777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DBDF022" w14:textId="73519298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203A8F7" w14:textId="55B8892C" w:rsidR="00360E8F" w:rsidRPr="009670C0" w:rsidRDefault="00360E8F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3734510" w14:textId="39BD7997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0056A8E" w14:textId="77777777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AD5B27D" w14:textId="49B728C6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ผลต่างระหว่างมูลค่าตามบัญชีที่ตัดรายการและสิ่งตอบแทนที่ต้องจ่ายหรือที่รับมา</w:t>
      </w:r>
      <w:r w:rsidR="000436EB" w:rsidRPr="009670C0">
        <w:rPr>
          <w:rFonts w:asciiTheme="majorBidi" w:hAnsiTheme="majorBidi" w:cstheme="majorBidi" w:hint="cs"/>
          <w:sz w:val="26"/>
          <w:szCs w:val="26"/>
          <w:cs/>
        </w:rPr>
        <w:t>จะ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รับรู้ในกำไรหรือขาดทุน </w:t>
      </w:r>
    </w:p>
    <w:p w14:paraId="4CAE5907" w14:textId="2DDC10CB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471C213" w14:textId="76AA9F85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35D4B292" w14:textId="7082D965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E73AEE2" w14:textId="41FAB082" w:rsidR="00694E1F" w:rsidRPr="009670C0" w:rsidRDefault="00694E1F" w:rsidP="00694E1F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lastRenderedPageBreak/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3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AF03F1D" w14:textId="5E9C6C60" w:rsidR="00694E1F" w:rsidRPr="009670C0" w:rsidRDefault="00694E1F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BB01A9E" w14:textId="7AD917ED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และลูกหนี้ตามสัญญาเช่า</w:t>
      </w:r>
    </w:p>
    <w:p w14:paraId="7DF9DAAA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EFC85A4" w14:textId="34EA466B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เดือนข้างหน้า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ด้านเครดิต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438720E" w14:textId="447C604C" w:rsidR="00694E1F" w:rsidRPr="009670C0" w:rsidRDefault="00694E1F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AB2289" w14:textId="46A4D2DD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</w:t>
      </w:r>
      <w:r w:rsidR="00484E46" w:rsidRPr="009670C0">
        <w:rPr>
          <w:rFonts w:asciiTheme="majorBidi" w:hAnsi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คือมูลค่าปัจจุบันของกระแสเงินสดที่คาดว่าจะสูญเสียตลอดอายุคงเหลือของสินทรัพย์ทางการเงิน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ารสูญเสียเป็นผลต่างระหว่างกระแสเงินสดที่ครบกำหนดตามเงื่อนไขในสัญญาของตราสารและกระแสเงินสดที่คาดว่าจะได้รับตลอดอายุสัญญาของตราสาร</w:t>
      </w:r>
    </w:p>
    <w:p w14:paraId="05589EFD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3D812BF" w14:textId="24B97843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</w:t>
      </w:r>
      <w:r w:rsidR="00484E46" w:rsidRPr="009670C0">
        <w:rPr>
          <w:rFonts w:asciiTheme="majorBidi" w:hAnsi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จะคำนวณเป็นจำนวนเงินที่ถ่วงน้ำหนักความน่าจะเป็น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ซึ่งกำหนดโดยการประเมินช่วงของผลลัพธ์ที่เป็นไปได้อย่างสมเหตุสมผล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มูลค่าเงินตามเวลา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และการพิจารณาข้อมูลที่สมเหตุสมผลและสนับสนุนทั้งหมด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ซึ่งรวมถึงข้อมูลที่เป็นการคาดการณ์ล่วงหน้า</w:t>
      </w:r>
    </w:p>
    <w:p w14:paraId="03540421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92F1831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ค่าประมาณของกระแสเงินสดที่คาดว่าจะสูญเสียจะพิจารณาจากการความน่าจะเป็นของการผิดนัดชำระหนี้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</w:rPr>
        <w:t xml:space="preserve">PD)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กับการสูญเสียที่เกิดขึ้นจากการผิดนัดชำระหนี้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</w:rPr>
        <w:t xml:space="preserve">LGD)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กับความเสี่ยงที่คาดว่าจะได้รับ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เวลาที่ผิดนัดชำระหนี้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</w:rPr>
        <w:t>EAD)</w:t>
      </w:r>
    </w:p>
    <w:p w14:paraId="2EBFDE1B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1B8752C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สมมติฐานด้านเศรษฐกิจมหภาคที่เป็นการคาดการณ์ล่วงหน้ารวมอยู่ใน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PD, LGD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EAD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ในกรณีที่มีความเกี่ยวข้อง</w:t>
      </w:r>
    </w:p>
    <w:p w14:paraId="6C73D7C6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29A903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กระแสเงินสดที่คาดว่าจะสูญเสียจะลดลงโดยใช้อัตราดอกเบี้ยที่แท้จริงในเครื่องมือทางการเงิน</w:t>
      </w:r>
    </w:p>
    <w:p w14:paraId="6045A916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749864" w14:textId="40703B70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t>การรับรู้ผลขาดทุนด้านเครดิตที่คาดว่าจะ</w:t>
      </w:r>
      <w:r w:rsidR="00484E46" w:rsidRPr="009670C0">
        <w:rPr>
          <w:rFonts w:asciiTheme="majorBidi" w:hAnsiTheme="majorBidi" w:hint="cs"/>
          <w:i/>
          <w:iCs/>
          <w:sz w:val="26"/>
          <w:szCs w:val="26"/>
          <w:cs/>
        </w:rPr>
        <w:t>เกิดขึ้น</w:t>
      </w:r>
    </w:p>
    <w:p w14:paraId="730727A4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88AD65" w14:textId="4C8E1F63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ชั้นที่ </w:t>
      </w:r>
      <w:r w:rsidR="001435EB" w:rsidRPr="009670C0">
        <w:rPr>
          <w:rFonts w:asciiTheme="majorBidi" w:hAnsiTheme="majorBidi" w:cstheme="majorBidi" w:hint="cs"/>
          <w:i/>
          <w:iCs/>
          <w:sz w:val="26"/>
          <w:szCs w:val="26"/>
        </w:rPr>
        <w:t>1</w:t>
      </w:r>
    </w:p>
    <w:p w14:paraId="3A70EE68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976E938" w14:textId="311F317B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ผลขาดทุนด้านเครดิตที่คาดว่าจะเกิดขึ้นรับรู้เริ่มแรกเมื่อรับรู้เครื่องมือทางการเงิน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เดือนนับจากวันที่ในงบการเงิน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หากตราสารไม่มีการเพิ่มขึ้นอย่างมีนัยสำคัญของความเสี่ยงด้านเครดิตแล้ว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ผลขาดทุนด้านเครดิตที่คาดว่าจะเกิดขึ้นจะถูกกลับมาพิจารณาบนหลักเกณฑ์ระยะเวลา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เดือน</w:t>
      </w:r>
    </w:p>
    <w:p w14:paraId="62B0C5C4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0D3FF972" w14:textId="3F4644F8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lastRenderedPageBreak/>
        <w:t xml:space="preserve">ชั้นที่ </w:t>
      </w:r>
      <w:r w:rsidR="001435EB" w:rsidRPr="009670C0">
        <w:rPr>
          <w:rFonts w:asciiTheme="majorBidi" w:hAnsiTheme="majorBidi" w:cstheme="majorBidi" w:hint="cs"/>
          <w:i/>
          <w:iCs/>
          <w:sz w:val="26"/>
          <w:szCs w:val="26"/>
        </w:rPr>
        <w:t>2</w:t>
      </w:r>
    </w:p>
    <w:p w14:paraId="6A513738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8C05102" w14:textId="742D8EF9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9670C0">
        <w:rPr>
          <w:rFonts w:asciiTheme="majorBidi" w:hAnsiTheme="majorBidi" w:cstheme="majorBidi"/>
          <w:sz w:val="26"/>
          <w:szCs w:val="26"/>
        </w:rPr>
        <w:t>SICR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– Significant increase in </w:t>
      </w:r>
      <w:r w:rsidRPr="009670C0">
        <w:rPr>
          <w:rFonts w:asciiTheme="majorBidi" w:hAnsiTheme="majorBidi" w:cstheme="majorBidi"/>
          <w:sz w:val="26"/>
          <w:szCs w:val="26"/>
        </w:rPr>
        <w:br/>
        <w:t xml:space="preserve">creadit risk)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เหตุการณ์การผิดนัดชำระหนี้ที่อาจเกิดขึ้นตลอดอายุ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สินทรัพย์ทางการเงินที่ค้างชำระ </w:t>
      </w:r>
      <w:r w:rsidR="001435EB" w:rsidRPr="009670C0">
        <w:rPr>
          <w:rFonts w:asciiTheme="majorBidi" w:hAnsiTheme="majorBidi" w:cstheme="majorBidi"/>
          <w:sz w:val="26"/>
          <w:szCs w:val="26"/>
        </w:rPr>
        <w:t>30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14F0A8A0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F81AF01" w14:textId="40748CBB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ชั้นที่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3</w:t>
      </w:r>
    </w:p>
    <w:p w14:paraId="5D23B1FF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706E8F" w14:textId="1445F688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ที่มีการด้อยค่าด้านเครดิตหมายถึงสินทรัพย์ทางการเงินที่ค้างชำระเงินต้นหรือดอกเบี้ยเกินกว่า </w:t>
      </w:r>
      <w:r w:rsidR="001435EB" w:rsidRPr="009670C0">
        <w:rPr>
          <w:rFonts w:asciiTheme="majorBidi" w:hAnsiTheme="majorBidi" w:cstheme="majorBidi"/>
          <w:sz w:val="26"/>
          <w:szCs w:val="26"/>
        </w:rPr>
        <w:t>91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วัน </w:t>
      </w:r>
    </w:p>
    <w:p w14:paraId="1D4E4582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D52BC" w14:textId="77777777" w:rsidR="00694E1F" w:rsidRPr="009670C0" w:rsidRDefault="00694E1F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72871BF2" w14:textId="44481909" w:rsidR="00694E1F" w:rsidRPr="009670C0" w:rsidRDefault="00694E1F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E73602" w14:textId="28C439FB" w:rsidR="007443C1" w:rsidRPr="009670C0" w:rsidRDefault="007443C1" w:rsidP="007443C1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4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การป้องกันความเสี่ยง</w:t>
      </w:r>
    </w:p>
    <w:p w14:paraId="63EF303A" w14:textId="6A19FE94" w:rsidR="007443C1" w:rsidRPr="009670C0" w:rsidRDefault="007443C1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4730F9D" w14:textId="6E69590F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 </w:t>
      </w:r>
    </w:p>
    <w:p w14:paraId="7BEC0973" w14:textId="77777777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3BA1BD3A" w14:textId="6FD4FDF5" w:rsidR="005510EA" w:rsidRPr="009670C0" w:rsidRDefault="000E1DF6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/>
          <w:i/>
          <w:iCs/>
          <w:sz w:val="26"/>
          <w:szCs w:val="26"/>
        </w:rPr>
      </w:pPr>
      <w:r w:rsidRPr="009670C0">
        <w:rPr>
          <w:rFonts w:asciiTheme="majorBidi" w:hAnsiTheme="majorBidi" w:hint="cs"/>
          <w:i/>
          <w:iCs/>
          <w:sz w:val="26"/>
          <w:szCs w:val="26"/>
          <w:cs/>
        </w:rPr>
        <w:t>การป้องกันความเสี่ยงของเงินลงทุนสุทธิ</w:t>
      </w:r>
    </w:p>
    <w:p w14:paraId="591FA5C0" w14:textId="77777777" w:rsidR="000E1DF6" w:rsidRPr="009670C0" w:rsidRDefault="000E1DF6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7CFA02" w14:textId="1DC60698" w:rsidR="005510EA" w:rsidRPr="009670C0" w:rsidRDefault="005510EA" w:rsidP="007443C1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ในการป้องกันความเสี่ยงของเงินลงทุ</w:t>
      </w:r>
      <w:r w:rsidR="000E1DF6" w:rsidRPr="009670C0">
        <w:rPr>
          <w:rFonts w:asciiTheme="majorBidi" w:hAnsiTheme="majorBidi" w:cstheme="majorBidi" w:hint="cs"/>
          <w:sz w:val="26"/>
          <w:szCs w:val="26"/>
          <w:cs/>
        </w:rPr>
        <w:t>น</w:t>
      </w:r>
      <w:r w:rsidRPr="009670C0">
        <w:rPr>
          <w:rFonts w:asciiTheme="majorBidi" w:hAnsiTheme="majorBidi" w:cstheme="majorBidi"/>
          <w:sz w:val="26"/>
          <w:szCs w:val="26"/>
          <w:cs/>
        </w:rPr>
        <w:t>ในหน่วยงานต่างประเทศ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จากการแปลงค่างบการเงิน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</w:t>
      </w:r>
      <w:r w:rsidR="000E1DF6" w:rsidRPr="009670C0">
        <w:rPr>
          <w:rFonts w:asciiTheme="majorBidi" w:hAnsiTheme="majorBidi" w:hint="cs"/>
          <w:sz w:val="26"/>
          <w:szCs w:val="26"/>
          <w:cs/>
        </w:rPr>
        <w:t>ต่างประเทศนั้น</w:t>
      </w:r>
    </w:p>
    <w:p w14:paraId="162AAB94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5C45419B" w14:textId="4D38C71B" w:rsidR="005510EA" w:rsidRPr="009670C0" w:rsidRDefault="005510EA" w:rsidP="000436EB">
      <w:pPr>
        <w:pStyle w:val="BodyText2"/>
        <w:tabs>
          <w:tab w:val="left" w:pos="90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 xml:space="preserve">นโยบายการบัญชีที่ถือปฏิบัติก่อนวันที่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23B97253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59F083F8" w14:textId="367C2DFC" w:rsidR="00694E1F" w:rsidRPr="009670C0" w:rsidRDefault="00694E1F" w:rsidP="00694E1F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1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เงินลงทุนในตราสารทุน</w:t>
      </w:r>
    </w:p>
    <w:p w14:paraId="3135B6ED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B776B0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D5140EA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13417F6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การจำหน่ายเงินลงทุน</w:t>
      </w:r>
    </w:p>
    <w:p w14:paraId="76883917" w14:textId="7777777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30329F4" w14:textId="31CA62D7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F3F9444" w14:textId="77777777" w:rsidR="000436EB" w:rsidRPr="009670C0" w:rsidRDefault="000436EB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F044B85" w14:textId="34FDFF80" w:rsidR="009E39E8" w:rsidRPr="009670C0" w:rsidRDefault="009E39E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ปรับใช้กับมูลค่าตามบัญชีของเงินลงทุนที่เหลืออยู่ทั้งหมด</w:t>
      </w:r>
    </w:p>
    <w:p w14:paraId="1BF97A0A" w14:textId="77777777" w:rsidR="00C92629" w:rsidRPr="009670C0" w:rsidRDefault="00C92629" w:rsidP="00C92629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CBA387" w14:textId="190A707D" w:rsidR="00C92629" w:rsidRPr="009670C0" w:rsidRDefault="00C92629" w:rsidP="00C92629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2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ลูกหนี้สินเชื่อ</w:t>
      </w:r>
    </w:p>
    <w:p w14:paraId="3B4D6057" w14:textId="77777777" w:rsidR="00C92629" w:rsidRPr="009670C0" w:rsidRDefault="00C92629" w:rsidP="00C92629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75AB78" w14:textId="77777777" w:rsidR="00C92629" w:rsidRPr="009670C0" w:rsidRDefault="00C92629" w:rsidP="00C92629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ลูกหนี้สินเชื่อ แสดงด้วยยอดคงค้างตามสัญญาสุทธิจากดอกเบี้ยที่ยังไม่ถือเป็นรายได้ และค่าเผื่อหนี้สงสัยจะสูญ </w:t>
      </w:r>
    </w:p>
    <w:p w14:paraId="173FE779" w14:textId="77777777" w:rsidR="00C92629" w:rsidRPr="009670C0" w:rsidRDefault="00C92629" w:rsidP="00C92629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9FCE60" w14:textId="77777777" w:rsidR="00C92629" w:rsidRPr="009670C0" w:rsidRDefault="00C92629" w:rsidP="00C92629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กลุ่มบริษัทตั้งค่าเผื่อหนี้สงสัยจะสูญสำหรับและลูกหนี้สินเชื่อ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5EB3CF92" w14:textId="5B7F365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A1D13D" w14:textId="377069E1" w:rsidR="00694E1F" w:rsidRPr="009670C0" w:rsidRDefault="00694E1F" w:rsidP="00694E1F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3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ลูกหนี้สินเชื่อรายย่อย</w:t>
      </w:r>
    </w:p>
    <w:p w14:paraId="3DFE02EE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54C34378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รายย่อยแสดงด้วยจำนวนหนี้คงเหลือตามสัญญาหักด้วยดอกเบี้ยรับที่ยังไม่ถือเป็นรายได้และค่าเผื่อหนี้สงสัยจะสูญ</w:t>
      </w:r>
    </w:p>
    <w:p w14:paraId="620038B8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8CDAC9" w14:textId="10CBD1DD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ย่อยตั้งค่าเผื่อหนี้สงสัยจะสูญสำหรับลูกหนี้สินเชื่อรายย่อยตามผลขาดทุน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5FB23918" w14:textId="186A98C9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C82E8DC" w14:textId="77777777" w:rsidR="000436EB" w:rsidRPr="009670C0" w:rsidRDefault="0004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br w:type="page"/>
      </w:r>
    </w:p>
    <w:p w14:paraId="1B813347" w14:textId="60A2FA51" w:rsidR="00694E1F" w:rsidRPr="009670C0" w:rsidRDefault="00694E1F" w:rsidP="00694E1F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lastRenderedPageBreak/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4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ลูกหนี้สินเชื่อเพื่อผู้บริโภครายย่อยภายใต้การจัดการสินเชื่อร่วมทางการเงิน</w:t>
      </w:r>
    </w:p>
    <w:p w14:paraId="20C336D6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C1B786B" w14:textId="7DD915B0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สำหรับการจัดการสินเชื่อร่วมทางการเงินระหว่างบริษัทย่อยและผู้ให้วงเงินสินเชื่อร่วมทางการเงิน สัดส่วนการให้สินเชื่อของผู้ให้วงเงินสินเชื่อร่วมสูงสุดไม่เกินร้อยละ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95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จากยอดรวมของเงินให้สินเชื่อแก่ผู้บริโภครายย่อย และสัดส่วนการให้สินเชื่อของบริษัทย่อยประมาณร้อยละ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หรือจำนวนสินเชื่อคงเหลือ บริษัทย่อยปฏิบัติตามข้อกำหนดและภาระผูกพันตามรายละเอียดในสัญญาการให้สินเชื่อแก่ผู้บริโภครายย่อย บริษัทย่อยมีสิทธิคิดอัตราดอกเบี้ยให้แก่ผู้บริโภครายย่อยในอัตราที่สูงกว่าอัตราดอกเบี้ยที่ระบุในข้อตกลงในสินเชื่อร่วมทางการเงินที่บริษัทย่อยทำกับผู้ให้วงเงินสินเชื่อดังกล่าว สำหรับการเข้าทำสัญญาสินเชื่อร่วมทางการเงิน บริษัทย่อยจะแสดงจำนวนลูกหนี้สินเชื่อผู้บริโภครายย่อยในส่วนที่บริษัทย่อยได้ให้สินเชื่อเงินกู้เท่านั้นในงบแสดงฐานะการเงิน (แสดงวิธีสุทธิจากสินเชื่อร่วมทางการเงิน)</w:t>
      </w:r>
    </w:p>
    <w:p w14:paraId="44E7A86B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34DAFB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เพื่อผู้บริโภครายย่อยแสดงด้วยจำนวนหนี้คงเหลือตามสัญญาหักด้วยดอกเบี้ยที่ยังไม่ถือเป็นรายได้และค่าเผื่อหนี้สงสัยจะสูญ</w:t>
      </w:r>
    </w:p>
    <w:p w14:paraId="34C174F3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7CB056BB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บริษัทย่อยตั้งค่าเผื่อหนี้สงสัยจะสูญสำหรับลูกหนี้สินเชื่อเพื่อผู้บริโภครายย่อยตามผลขาดทุน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13FC3694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C67BF2" w14:textId="12648EB1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ลูกหนี้สินเชื่อเพื่อผู้บริโภครายย่อยที่ค้างชำระค่างวดเกินกว่า </w:t>
      </w:r>
      <w:r w:rsidR="001435EB" w:rsidRPr="009670C0">
        <w:rPr>
          <w:rFonts w:asciiTheme="majorBidi" w:hAnsiTheme="majorBidi" w:cstheme="majorBidi"/>
          <w:sz w:val="26"/>
          <w:szCs w:val="26"/>
        </w:rPr>
        <w:t>720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วันนับจากวันครบกำหนดชำระค่างวดจะถูกพิจารณาตัดจำหน่ายโดยการอนุมัติของคณะกรรมการของบริษัทย่อย รายได้จากลูกหนี้ตัดจำหน่ายที่ได้รับคืนถือเป็นรายได้อื่นเมื่อได้รับชำระเงิน</w:t>
      </w:r>
    </w:p>
    <w:p w14:paraId="528DC4E3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4D40AB5" w14:textId="655A7C29" w:rsidR="00C92629" w:rsidRPr="009670C0" w:rsidRDefault="00C92629" w:rsidP="00C92629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5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ลูกหนี้สินเชื่อภาคธุรกิจและดอกเบี้ยค้างรับ</w:t>
      </w:r>
    </w:p>
    <w:p w14:paraId="25725EE4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AF1E15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ลูกหนี้สินเชื่อภาคธุรกิจแสดงด้วยมูลค่าเงินต้นบวกดอกเบี้ยค้างรับหักค่าเผื่อหนี้สงสัยจะสูญ (ถ้ามี)</w:t>
      </w:r>
    </w:p>
    <w:p w14:paraId="6C21C984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73CCE81" w14:textId="196CE611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กลุ่มบริษัทตั้งค่าเผื่อหนี้สงสัยจะสูญสำหรับลูกหนี้เงินให้กู้ยืม พิจารณาจากมูลค่าของหนี้ ที่คาดว่าจะได้รับคืนในอนาคตโดยเทียบกับมูลค่าหลักทรัพย์ค้ำประกัน ประกอบกับประมาณจากจำนวนที่อาจเกิดขึ้นจากการเก็บเงินจากลูกหนี้ไม่ได้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26317D56" w14:textId="277F7E9C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593C8683" w14:textId="7409E981" w:rsidR="006777A8" w:rsidRPr="009670C0" w:rsidRDefault="006777A8" w:rsidP="006777A8">
      <w:pPr>
        <w:pStyle w:val="ListParagraph"/>
        <w:tabs>
          <w:tab w:val="clear" w:pos="454"/>
          <w:tab w:val="clear" w:pos="680"/>
          <w:tab w:val="clear" w:pos="907"/>
          <w:tab w:val="left" w:pos="990"/>
          <w:tab w:val="left" w:pos="1350"/>
        </w:tabs>
        <w:ind w:left="990" w:hanging="450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(</w:t>
      </w:r>
      <w:r w:rsidR="007574A6"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6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>)</w:t>
      </w:r>
      <w:r w:rsidRPr="009670C0">
        <w:rPr>
          <w:rFonts w:asciiTheme="majorBidi" w:eastAsia="EucrosiaUPCBold" w:hAnsiTheme="majorBidi" w:cstheme="majorBidi"/>
          <w:i/>
          <w:iCs/>
          <w:sz w:val="26"/>
          <w:szCs w:val="26"/>
        </w:rPr>
        <w:tab/>
      </w:r>
      <w:r w:rsidRPr="009670C0">
        <w:rPr>
          <w:rFonts w:asciiTheme="majorBidi" w:eastAsia="EucrosiaUPCBold" w:hAnsiTheme="majorBidi" w:hint="cs"/>
          <w:i/>
          <w:iCs/>
          <w:sz w:val="26"/>
          <w:szCs w:val="26"/>
          <w:cs/>
        </w:rPr>
        <w:t>หนี้สินที่มีภาระดอกเบี้ย</w:t>
      </w:r>
    </w:p>
    <w:p w14:paraId="0201466E" w14:textId="77777777" w:rsidR="006777A8" w:rsidRPr="009670C0" w:rsidRDefault="006777A8" w:rsidP="006777A8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1E3DF290" w14:textId="694149F7" w:rsidR="006777A8" w:rsidRPr="009670C0" w:rsidRDefault="006777A8" w:rsidP="006777A8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hint="cs"/>
          <w:sz w:val="26"/>
          <w:szCs w:val="26"/>
          <w:cs/>
        </w:rPr>
        <w:t>หนี้สินที่มีภาระดอกเบี้ยแสดงในราคาทุน</w:t>
      </w:r>
    </w:p>
    <w:p w14:paraId="2AF57C13" w14:textId="77777777" w:rsidR="009C7AB8" w:rsidRPr="009670C0" w:rsidRDefault="009C7AB8" w:rsidP="00694E1F">
      <w:pPr>
        <w:pStyle w:val="ListParagraph"/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79319F9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br w:type="page"/>
      </w:r>
    </w:p>
    <w:p w14:paraId="33995F88" w14:textId="2CF5AA4D" w:rsidR="009E39E8" w:rsidRPr="009670C0" w:rsidRDefault="009E39E8" w:rsidP="00DF0BC0">
      <w:pPr>
        <w:pStyle w:val="Heading8"/>
        <w:numPr>
          <w:ilvl w:val="1"/>
          <w:numId w:val="17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ที่ดิน อาคารและอุปกรณ์</w:t>
      </w:r>
    </w:p>
    <w:p w14:paraId="1DF2ACA4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1D5C6F4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การรับรู้และการวัดมูลค่า</w:t>
      </w:r>
    </w:p>
    <w:p w14:paraId="013E3B09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B6B8B2F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สินทรัพย์ที่เป็นกรรมสิทธิ์ของกิจการ</w:t>
      </w:r>
    </w:p>
    <w:p w14:paraId="77C75C69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6312D25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79DA7CE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63B48A1" w14:textId="16318FAD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สำหรับเครื่องมือที่ควบคุมโดยลิขสิทธิ์ซอฟต์แวร์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B5E0434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0D4362D" w14:textId="456D891A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 และอุปกรณ์ โดยรับรู้ในกำไรหรือขาดทุน </w:t>
      </w:r>
    </w:p>
    <w:p w14:paraId="482F3CC8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73B95BA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ค่าเสื่อมราคา</w:t>
      </w:r>
    </w:p>
    <w:p w14:paraId="23EBEEF1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D3A5C62" w14:textId="77777777" w:rsidR="009E39E8" w:rsidRPr="009670C0" w:rsidRDefault="009E39E8" w:rsidP="009E39E8">
      <w:pPr>
        <w:pStyle w:val="Defaul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หักด้วยมูลค่าคงเหลือของสินทรัพย์ </w:t>
      </w:r>
    </w:p>
    <w:p w14:paraId="763106AF" w14:textId="115842AC" w:rsidR="00861568" w:rsidRPr="009670C0" w:rsidRDefault="008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4A35F35" w14:textId="5D39319C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ค่าเสื่อมราคาของอาคาร และอุปกรณ์บันทึกเป็นค่าใช้จ่ายในกำไรหรือขาดทุน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4A886086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E39E8" w:rsidRPr="009670C0" w14:paraId="3E998CF0" w14:textId="77777777" w:rsidTr="00CC2E1D">
        <w:tc>
          <w:tcPr>
            <w:tcW w:w="5390" w:type="dxa"/>
            <w:vAlign w:val="bottom"/>
          </w:tcPr>
          <w:p w14:paraId="6CEBE093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195" w:type="dxa"/>
          </w:tcPr>
          <w:p w14:paraId="301356D2" w14:textId="3CA06C64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675" w:type="dxa"/>
          </w:tcPr>
          <w:p w14:paraId="70F69406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9E39E8" w:rsidRPr="009670C0" w14:paraId="1643D719" w14:textId="77777777" w:rsidTr="00CC2E1D">
        <w:tc>
          <w:tcPr>
            <w:tcW w:w="5390" w:type="dxa"/>
            <w:vAlign w:val="bottom"/>
          </w:tcPr>
          <w:p w14:paraId="23C09640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ส่วนปรับปรุงอาคารและสถานที่เช่า</w:t>
            </w:r>
          </w:p>
        </w:tc>
        <w:tc>
          <w:tcPr>
            <w:tcW w:w="1195" w:type="dxa"/>
          </w:tcPr>
          <w:p w14:paraId="2E50DE88" w14:textId="2B265FC5" w:rsidR="009E39E8" w:rsidRPr="009670C0" w:rsidRDefault="009E39E8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3061D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6F75D39B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9E39E8" w:rsidRPr="009670C0" w14:paraId="3E062F5B" w14:textId="77777777" w:rsidTr="00CC2E1D">
        <w:tc>
          <w:tcPr>
            <w:tcW w:w="5390" w:type="dxa"/>
            <w:vAlign w:val="bottom"/>
          </w:tcPr>
          <w:p w14:paraId="439FA23D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E1FD4ED" w14:textId="558053C3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06386EFA" w14:textId="77777777" w:rsidR="009E39E8" w:rsidRPr="009670C0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0E539B4A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8792892" w14:textId="02DBE8A1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ค่าเสื่อมราคาของคอมพิวเตอร์ และยานพาหนะบันทึกเป็นค่าใช้จ่ายในกำไรหรือขาดทุน คำนวณโดยวิธีผลรวมจำนวนปีตามระยะเวลา โดยประมาณของส่วนประกอบของสินทรัพย์แต่ละรายการ  ประมาณการอายุการให้ประโยชน์ของสินทรัพย์คือ 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ถึง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ปี</w:t>
      </w:r>
    </w:p>
    <w:p w14:paraId="1B1635D8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E1C59EA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ไม่มีการคิดค่าเสื่อมราคาสำหรับที่ดิน</w:t>
      </w:r>
    </w:p>
    <w:p w14:paraId="60B2338F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70CEB7" w14:textId="41959D02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3B526CD" w14:textId="77777777" w:rsidR="00861568" w:rsidRPr="009670C0" w:rsidRDefault="0086156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2EDF8A0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br w:type="page"/>
      </w:r>
    </w:p>
    <w:p w14:paraId="7A2E156C" w14:textId="02027277" w:rsidR="0084524F" w:rsidRPr="009670C0" w:rsidRDefault="0084524F" w:rsidP="00DF0BC0">
      <w:pPr>
        <w:pStyle w:val="ListParagraph"/>
        <w:numPr>
          <w:ilvl w:val="1"/>
          <w:numId w:val="17"/>
        </w:numPr>
        <w:rPr>
          <w:rFonts w:asciiTheme="majorBidi" w:hAnsiTheme="majorBidi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lastRenderedPageBreak/>
        <w:t>สัญญาเช่า</w:t>
      </w:r>
    </w:p>
    <w:p w14:paraId="54ECB1A7" w14:textId="77777777" w:rsidR="0084524F" w:rsidRPr="009670C0" w:rsidRDefault="0084524F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72287E6" w14:textId="10508F79" w:rsidR="0084524F" w:rsidRPr="009670C0" w:rsidRDefault="006C3B07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วันเริ่มต้นของสัญญา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และบริษัทจะประเมินว่าสัญญาเป็นสัญญาเช่าหรือประกอบด้วยสัญญาเช่าหรือไม่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C46084" w14:textId="7D9CC7FB" w:rsidR="0084524F" w:rsidRPr="009670C0" w:rsidRDefault="0084524F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5943A5F" w14:textId="4793A51C" w:rsidR="0084524F" w:rsidRPr="009670C0" w:rsidRDefault="0084524F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ณ วันที่สัญญาเช่าเริ่มมีผลหรือวันที่มีการเปลี่ยนแปลงสัญญาเช่า</w:t>
      </w:r>
      <w:r w:rsidR="006C3B07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228FF10E" w14:textId="77777777" w:rsidR="0084524F" w:rsidRPr="009670C0" w:rsidRDefault="0084524F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71F75D0" w14:textId="0F0E7745" w:rsidR="0084524F" w:rsidRPr="009670C0" w:rsidRDefault="006C3B07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วันที่สัญญาเช่าเริ่มมีผล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84524F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64D642A4" w14:textId="11044BE2" w:rsidR="0084524F" w:rsidRPr="009670C0" w:rsidRDefault="0084524F" w:rsidP="007A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CDFDE96" w14:textId="19AE08A0" w:rsidR="0084524F" w:rsidRPr="009670C0" w:rsidRDefault="0084524F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04FDE5AC" w14:textId="2ADEAE1D" w:rsidR="0084524F" w:rsidRPr="009670C0" w:rsidRDefault="0084524F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BCA514C" w14:textId="448D9C0B" w:rsidR="0084524F" w:rsidRPr="009670C0" w:rsidRDefault="0084524F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</w:t>
      </w:r>
    </w:p>
    <w:p w14:paraId="0F358D84" w14:textId="6E67F135" w:rsidR="00861568" w:rsidRPr="009670C0" w:rsidRDefault="008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</w:p>
    <w:p w14:paraId="18502FB6" w14:textId="779E4E7A" w:rsidR="0084524F" w:rsidRPr="009670C0" w:rsidRDefault="006C3B07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เมื่อมีการวัดมูลค่าหนี้สินตามสัญญาเช่าใหม่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จะปรับปรุงกับมูลค่าตามบัญชีของสินทรัพย์สิทธิการใช้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หรือรับรู้ในกำไรหรือขาดทุน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D61414D" w14:textId="51A87E79" w:rsidR="00971818" w:rsidRPr="009670C0" w:rsidRDefault="00971818" w:rsidP="006C3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A20C558" w14:textId="042045A5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สินทรัพย์ไม่มีตัวตน </w:t>
      </w:r>
    </w:p>
    <w:p w14:paraId="64D3AB2B" w14:textId="77777777" w:rsidR="00861568" w:rsidRPr="009670C0" w:rsidRDefault="0086156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</w:p>
    <w:p w14:paraId="2F8D7B1B" w14:textId="6103AB68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ค่าความนิยม</w:t>
      </w:r>
    </w:p>
    <w:p w14:paraId="09D8E631" w14:textId="77777777" w:rsidR="00861568" w:rsidRPr="009670C0" w:rsidRDefault="00861568" w:rsidP="002E08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F1CD0F" w14:textId="63521D94" w:rsidR="009E39E8" w:rsidRPr="009670C0" w:rsidRDefault="009E39E8" w:rsidP="002E08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1435EB" w:rsidRPr="009670C0">
        <w:rPr>
          <w:rFonts w:asciiTheme="majorBidi" w:hAnsiTheme="majorBidi" w:cstheme="majorBidi"/>
          <w:sz w:val="26"/>
          <w:szCs w:val="26"/>
        </w:rPr>
        <w:t>4</w:t>
      </w:r>
      <w:r w:rsidRPr="009670C0">
        <w:rPr>
          <w:rFonts w:asciiTheme="majorBidi" w:hAnsiTheme="majorBidi" w:cstheme="majorBidi"/>
          <w:sz w:val="26"/>
          <w:szCs w:val="26"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ๆ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34545BAB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99E9987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234D70D6" w14:textId="249D825B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สินทรัพย์ไม่มีตัวตนอื่น ๆ</w:t>
      </w:r>
    </w:p>
    <w:p w14:paraId="6CEE97AF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83DFB87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 ค่าตัดจำหน่ายสะสมและผลขาดทุนจากการด้อยค่าสะสม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61F9034E" w14:textId="77777777" w:rsidR="00844099" w:rsidRPr="009670C0" w:rsidRDefault="00844099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C47827" w14:textId="52A7830E" w:rsidR="009E39E8" w:rsidRPr="009670C0" w:rsidRDefault="009E39E8" w:rsidP="008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ค่าตัดจำหน่าย 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7F5B99F5" w14:textId="77777777" w:rsidR="00861568" w:rsidRPr="009670C0" w:rsidRDefault="00861568" w:rsidP="008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26CEC" w14:textId="201A8D63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ค่าตัดจำหน่ายคำนวณจาก</w:t>
      </w:r>
      <w:r w:rsidRPr="009670C0">
        <w:rPr>
          <w:rFonts w:asciiTheme="majorBidi" w:eastAsia="Calibri" w:hAnsiTheme="majorBidi" w:cstheme="majorBidi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5AEC25E" w14:textId="77777777" w:rsidR="005C7A19" w:rsidRPr="009670C0" w:rsidRDefault="005C7A19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7B31C36F" w14:textId="5AA13AB4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โดยเริ่ม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ตัดจำหน่ายสินทรัพย์ไม่มีตัวตนเมื่อสินทรัพย์นั้นพร้อมที่จะให้ประโยชน์</w:t>
      </w:r>
    </w:p>
    <w:p w14:paraId="3F2385F7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0D72C52" w14:textId="43549765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9CC2C97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5329"/>
        <w:gridCol w:w="1185"/>
        <w:gridCol w:w="506"/>
        <w:gridCol w:w="388"/>
        <w:gridCol w:w="1592"/>
      </w:tblGrid>
      <w:tr w:rsidR="009E39E8" w:rsidRPr="009670C0" w14:paraId="421FC9C4" w14:textId="77777777" w:rsidTr="00844099">
        <w:tc>
          <w:tcPr>
            <w:tcW w:w="5329" w:type="dxa"/>
            <w:vAlign w:val="bottom"/>
          </w:tcPr>
          <w:p w14:paraId="58D77EC9" w14:textId="77777777" w:rsidR="009E39E8" w:rsidRPr="009670C0" w:rsidRDefault="009E39E8" w:rsidP="00CC2E1D">
            <w:pPr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สัญญาสิทธิพิเศษ</w:t>
            </w:r>
          </w:p>
        </w:tc>
        <w:tc>
          <w:tcPr>
            <w:tcW w:w="1185" w:type="dxa"/>
          </w:tcPr>
          <w:p w14:paraId="5E27CE5E" w14:textId="212E94E3" w:rsidR="009E39E8" w:rsidRPr="009670C0" w:rsidRDefault="001435EB" w:rsidP="00CC2E1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9E39E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06" w:type="dxa"/>
            <w:vAlign w:val="bottom"/>
          </w:tcPr>
          <w:p w14:paraId="3824D4D3" w14:textId="77777777" w:rsidR="009E39E8" w:rsidRPr="009670C0" w:rsidRDefault="009E39E8" w:rsidP="00CC2E1D">
            <w:pPr>
              <w:ind w:left="-20"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388" w:type="dxa"/>
          </w:tcPr>
          <w:p w14:paraId="780572F9" w14:textId="2ADCF1A1" w:rsidR="009E39E8" w:rsidRPr="009670C0" w:rsidRDefault="001435EB" w:rsidP="00CC2E1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92" w:type="dxa"/>
          </w:tcPr>
          <w:p w14:paraId="0418AFE0" w14:textId="77777777" w:rsidR="009E39E8" w:rsidRPr="009670C0" w:rsidRDefault="009E39E8" w:rsidP="00CC2E1D">
            <w:pPr>
              <w:ind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</w:tr>
      <w:tr w:rsidR="009E39E8" w:rsidRPr="009670C0" w14:paraId="79551F7E" w14:textId="77777777" w:rsidTr="00844099">
        <w:tc>
          <w:tcPr>
            <w:tcW w:w="5329" w:type="dxa"/>
            <w:vAlign w:val="bottom"/>
          </w:tcPr>
          <w:p w14:paraId="588C302E" w14:textId="77777777" w:rsidR="009E39E8" w:rsidRPr="009670C0" w:rsidRDefault="009E39E8" w:rsidP="00CC2E1D">
            <w:pPr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185" w:type="dxa"/>
          </w:tcPr>
          <w:p w14:paraId="15213599" w14:textId="7E25505C" w:rsidR="009E39E8" w:rsidRPr="009670C0" w:rsidRDefault="001435EB" w:rsidP="00CC2E1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06" w:type="dxa"/>
          </w:tcPr>
          <w:p w14:paraId="3611DCBD" w14:textId="78758710" w:rsidR="009E39E8" w:rsidRPr="009670C0" w:rsidRDefault="005434F3" w:rsidP="00CC2E1D">
            <w:pPr>
              <w:ind w:left="-20"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</w:t>
            </w:r>
          </w:p>
        </w:tc>
        <w:tc>
          <w:tcPr>
            <w:tcW w:w="388" w:type="dxa"/>
          </w:tcPr>
          <w:p w14:paraId="664E144D" w14:textId="05729C93" w:rsidR="009E39E8" w:rsidRPr="009670C0" w:rsidRDefault="001435EB" w:rsidP="00221FD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92" w:type="dxa"/>
          </w:tcPr>
          <w:p w14:paraId="5C6DBF6A" w14:textId="158B4053" w:rsidR="009E39E8" w:rsidRPr="009670C0" w:rsidRDefault="005434F3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0" w:right="-86" w:firstLine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4673042F" w14:textId="77777777" w:rsidR="006B4460" w:rsidRPr="009670C0" w:rsidRDefault="006B4460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37558F" w14:textId="6D59BC9B" w:rsidR="00861568" w:rsidRPr="009670C0" w:rsidRDefault="009E39E8" w:rsidP="00616A73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</w:t>
      </w:r>
      <w:r w:rsidR="005C7A19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ตามความเหมาะสม</w:t>
      </w:r>
    </w:p>
    <w:p w14:paraId="26A58829" w14:textId="77777777" w:rsidR="00616A73" w:rsidRPr="009670C0" w:rsidRDefault="00616A73" w:rsidP="00616A7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</w:p>
    <w:p w14:paraId="3E4800BF" w14:textId="782E3F1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การด้อยค่า</w:t>
      </w:r>
      <w:r w:rsidR="006C3B07" w:rsidRPr="009670C0">
        <w:rPr>
          <w:rFonts w:asciiTheme="majorBidi" w:hAnsiTheme="majorBidi" w:cs="Angsana New" w:hint="cs"/>
          <w:i/>
          <w:iCs/>
          <w:sz w:val="26"/>
          <w:szCs w:val="26"/>
          <w:cs/>
          <w:lang w:val="th-TH"/>
        </w:rPr>
        <w:t>ของสินทรัพย์ที่ไม่ใช่สินทรัพย์ทางการเงิน</w:t>
      </w:r>
    </w:p>
    <w:p w14:paraId="6B51643E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C7F9BF4" w14:textId="09B41E53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3061D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83061D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368EBC2E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D5F0B4" w14:textId="4793BC9E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="005017E0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มีการด้อยค่าในเวลาต่อมา ในกรณีนี้จะรับรู้ในส่วนของผู้ถือหุ้น</w:t>
      </w:r>
    </w:p>
    <w:p w14:paraId="567FE183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E6DA32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iCs/>
          <w:sz w:val="26"/>
          <w:szCs w:val="26"/>
          <w:cs/>
        </w:rPr>
        <w:br w:type="page"/>
      </w:r>
    </w:p>
    <w:p w14:paraId="02FB3A4E" w14:textId="37655E7E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9670C0">
        <w:rPr>
          <w:rFonts w:asciiTheme="majorBidi" w:hAnsiTheme="majorBidi" w:cstheme="majorBidi"/>
          <w:iCs/>
          <w:sz w:val="26"/>
          <w:szCs w:val="26"/>
          <w:cs/>
        </w:rPr>
        <w:lastRenderedPageBreak/>
        <w:t>การคำนวณมูลค่าที่คาดว่าจะได้รับคืน</w:t>
      </w:r>
    </w:p>
    <w:p w14:paraId="7AF88265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AF6883" w14:textId="09B7C17C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</w:t>
      </w:r>
      <w:r w:rsidR="005017E0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="005017E0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</w:t>
      </w:r>
      <w:r w:rsidR="005017E0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64931E6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10C02E5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9670C0">
        <w:rPr>
          <w:rFonts w:asciiTheme="majorBidi" w:hAnsiTheme="majorBidi" w:cstheme="majorBidi"/>
          <w:iCs/>
          <w:sz w:val="26"/>
          <w:szCs w:val="26"/>
          <w:cs/>
        </w:rPr>
        <w:t>การกลับรายการด้อยค่า</w:t>
      </w:r>
    </w:p>
    <w:p w14:paraId="24D7E9D4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322D4E" w14:textId="627068AE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</w:t>
      </w:r>
      <w:r w:rsidRPr="009670C0">
        <w:rPr>
          <w:rFonts w:asciiTheme="majorBidi" w:hAnsiTheme="majorBidi" w:cstheme="majorBidi"/>
          <w:spacing w:val="-4"/>
          <w:sz w:val="26"/>
          <w:szCs w:val="26"/>
          <w:cs/>
        </w:rPr>
        <w:t>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</w:t>
      </w:r>
      <w:r w:rsidRPr="009670C0">
        <w:rPr>
          <w:rFonts w:asciiTheme="majorBidi" w:hAnsiTheme="majorBidi" w:cstheme="majorBidi"/>
          <w:sz w:val="26"/>
          <w:szCs w:val="26"/>
          <w:cs/>
        </w:rPr>
        <w:t>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B62510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ไม่เคยมีการบันทึกขาดทุนจากการด้อยค่ามาก่อน</w:t>
      </w:r>
    </w:p>
    <w:p w14:paraId="4A21881D" w14:textId="77777777" w:rsidR="006B4460" w:rsidRPr="009670C0" w:rsidRDefault="006B4460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56EFE9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เจ้าหนี้การค้าและเจ้าหนี้อื่น</w:t>
      </w:r>
    </w:p>
    <w:p w14:paraId="0F3EAA25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2120184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เจ้าหนี้การค้าและเจ้าหนี้อื่นแสดงในราคาทุน</w:t>
      </w:r>
    </w:p>
    <w:p w14:paraId="73F9B7F0" w14:textId="0BE4FBE3" w:rsidR="009E39E8" w:rsidRPr="009670C0" w:rsidRDefault="009E39E8" w:rsidP="0067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692D13A9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ผลประโยชน์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ของ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พนักงาน </w:t>
      </w:r>
    </w:p>
    <w:p w14:paraId="24EF4123" w14:textId="77777777" w:rsidR="006777A8" w:rsidRPr="009670C0" w:rsidRDefault="006777A8" w:rsidP="00677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</w:rPr>
      </w:pPr>
    </w:p>
    <w:p w14:paraId="2BD92A4A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6"/>
          <w:szCs w:val="26"/>
        </w:rPr>
      </w:pPr>
      <w:r w:rsidRPr="009670C0">
        <w:rPr>
          <w:rFonts w:asciiTheme="majorBidi" w:hAnsiTheme="majorBidi" w:cstheme="majorBidi"/>
          <w:iCs/>
          <w:sz w:val="26"/>
          <w:szCs w:val="26"/>
          <w:cs/>
        </w:rPr>
        <w:t>โครงการสมทบเงิน</w:t>
      </w:r>
    </w:p>
    <w:p w14:paraId="37379FB7" w14:textId="77777777" w:rsidR="006777A8" w:rsidRPr="009670C0" w:rsidRDefault="006777A8" w:rsidP="00677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</w:rPr>
      </w:pPr>
    </w:p>
    <w:p w14:paraId="1452CAAC" w14:textId="0C8D680D" w:rsidR="009E39E8" w:rsidRPr="009670C0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</w:t>
      </w:r>
      <w:r w:rsidR="00E374D6" w:rsidRPr="009670C0">
        <w:rPr>
          <w:rFonts w:asciiTheme="majorBidi" w:hAnsiTheme="majorBidi" w:cstheme="majorBidi"/>
          <w:i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>ได้ทำงานให้กับกิจการ</w:t>
      </w:r>
    </w:p>
    <w:p w14:paraId="5E3D0948" w14:textId="214D8283" w:rsidR="00861568" w:rsidRPr="009670C0" w:rsidRDefault="008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6"/>
          <w:szCs w:val="26"/>
          <w:cs/>
        </w:rPr>
      </w:pPr>
    </w:p>
    <w:p w14:paraId="7B213D0F" w14:textId="65252D05" w:rsidR="009E39E8" w:rsidRPr="009670C0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6"/>
          <w:szCs w:val="26"/>
        </w:rPr>
      </w:pPr>
      <w:r w:rsidRPr="009670C0">
        <w:rPr>
          <w:rFonts w:asciiTheme="majorBidi" w:hAnsiTheme="majorBidi" w:cstheme="majorBidi"/>
          <w:iCs/>
          <w:sz w:val="26"/>
          <w:szCs w:val="26"/>
          <w:cs/>
        </w:rPr>
        <w:t>โครงการผลประโยชน์ที่กำหนดไว้</w:t>
      </w:r>
    </w:p>
    <w:p w14:paraId="45305924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D89B1C" w14:textId="0D6CC3BD" w:rsidR="009E39E8" w:rsidRPr="009670C0" w:rsidRDefault="009E39E8" w:rsidP="009E39E8">
      <w:pPr>
        <w:ind w:left="540"/>
        <w:jc w:val="thaiDistribute"/>
        <w:rPr>
          <w:rFonts w:asciiTheme="majorBidi" w:hAnsiTheme="majorBidi" w:cstheme="majorBidi"/>
          <w:i/>
          <w:sz w:val="26"/>
          <w:szCs w:val="26"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12C363A1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2D64798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6"/>
          <w:szCs w:val="26"/>
          <w:cs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br w:type="page"/>
      </w:r>
    </w:p>
    <w:p w14:paraId="16584C05" w14:textId="3594A6F8" w:rsidR="006777A8" w:rsidRPr="009670C0" w:rsidRDefault="009E39E8" w:rsidP="006777A8">
      <w:pPr>
        <w:ind w:left="540"/>
        <w:jc w:val="thaiDistribute"/>
        <w:rPr>
          <w:rFonts w:asciiTheme="majorBidi" w:hAnsiTheme="majorBidi" w:cstheme="majorBidi"/>
          <w:i/>
          <w:spacing w:val="-2"/>
          <w:sz w:val="26"/>
          <w:szCs w:val="26"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ผลจากการคำนวณอาจทำให้กลุ่มบริษัทมีสินทรัพย์เกิดขึ้น</w:t>
      </w:r>
      <w:r w:rsidRPr="009670C0">
        <w:rPr>
          <w:rFonts w:asciiTheme="majorBidi" w:hAnsiTheme="majorBidi" w:cstheme="majorBidi"/>
          <w:iCs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</w:t>
      </w:r>
      <w:r w:rsidRPr="009670C0">
        <w:rPr>
          <w:rFonts w:asciiTheme="majorBidi" w:hAnsiTheme="majorBidi" w:cstheme="majorBidi"/>
          <w:i/>
          <w:spacing w:val="-2"/>
          <w:sz w:val="26"/>
          <w:szCs w:val="26"/>
          <w:cs/>
        </w:rPr>
        <w:t>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14:paraId="0F6FD61F" w14:textId="77777777" w:rsidR="00861568" w:rsidRPr="009670C0" w:rsidRDefault="00861568" w:rsidP="006777A8">
      <w:pPr>
        <w:ind w:left="540"/>
        <w:jc w:val="thaiDistribute"/>
        <w:rPr>
          <w:rFonts w:asciiTheme="majorBidi" w:hAnsiTheme="majorBidi" w:cstheme="majorBidi"/>
          <w:i/>
          <w:spacing w:val="-2"/>
          <w:sz w:val="26"/>
          <w:szCs w:val="26"/>
          <w:cs/>
        </w:rPr>
      </w:pPr>
    </w:p>
    <w:p w14:paraId="362EF0BB" w14:textId="5CCEE848" w:rsidR="009E39E8" w:rsidRPr="009670C0" w:rsidRDefault="009E39E8" w:rsidP="009E39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9670C0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70C0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>กำหนดดอกเบี้ยจ่ายของ</w:t>
      </w:r>
      <w:r w:rsidRPr="009670C0">
        <w:rPr>
          <w:rFonts w:asciiTheme="majorBidi" w:hAnsiTheme="majorBidi" w:cstheme="majorBidi"/>
          <w:i/>
          <w:spacing w:val="-4"/>
          <w:sz w:val="26"/>
          <w:szCs w:val="26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41D5FB8B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91FD385" w14:textId="45925DAF" w:rsidR="009E39E8" w:rsidRPr="009670C0" w:rsidRDefault="009E39E8" w:rsidP="009E39E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9670C0">
        <w:rPr>
          <w:rFonts w:asciiTheme="majorBidi" w:hAnsiTheme="majorBidi" w:cstheme="majorBidi"/>
          <w:i/>
          <w:sz w:val="26"/>
          <w:szCs w:val="26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</w:t>
      </w:r>
      <w:r w:rsidR="00E374D6" w:rsidRPr="009670C0">
        <w:rPr>
          <w:rFonts w:asciiTheme="majorBidi" w:hAnsiTheme="majorBidi" w:cstheme="majorBidi"/>
          <w:i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i/>
          <w:sz w:val="26"/>
          <w:szCs w:val="26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5026EDB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F97294E" w14:textId="08B1E94D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ผลประโยชน์ระยะสั้นของพนักงาน</w:t>
      </w:r>
    </w:p>
    <w:p w14:paraId="15187639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67C16F0" w14:textId="46313DA2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pacing w:val="-2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</w:t>
      </w:r>
      <w:r w:rsidR="006F3612" w:rsidRPr="009670C0">
        <w:rPr>
          <w:rFonts w:asciiTheme="majorBidi" w:hAnsiTheme="majorBidi" w:cstheme="majorBidi"/>
          <w:spacing w:val="-2"/>
          <w:sz w:val="26"/>
          <w:szCs w:val="26"/>
          <w:cs/>
        </w:rPr>
        <w:t>ม</w:t>
      </w:r>
      <w:r w:rsidRPr="009670C0">
        <w:rPr>
          <w:rFonts w:asciiTheme="majorBidi" w:hAnsiTheme="majorBidi" w:cstheme="majorBidi"/>
          <w:spacing w:val="-2"/>
          <w:sz w:val="26"/>
          <w:szCs w:val="26"/>
          <w:cs/>
        </w:rPr>
        <w:t>บริษัท</w:t>
      </w:r>
      <w:r w:rsidRPr="009670C0">
        <w:rPr>
          <w:rFonts w:asciiTheme="majorBidi" w:hAnsiTheme="majorBidi" w:cstheme="majorBidi"/>
          <w:spacing w:val="-4"/>
          <w:sz w:val="26"/>
          <w:szCs w:val="26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นี้สามารถประมาณได้อย่างสมเหตุสมผล </w:t>
      </w:r>
    </w:p>
    <w:p w14:paraId="5333A2CD" w14:textId="77777777" w:rsidR="0083061D" w:rsidRPr="009670C0" w:rsidRDefault="0083061D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8E56C6E" w14:textId="0BD91538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ประมาณการหนี้สิน</w:t>
      </w:r>
    </w:p>
    <w:p w14:paraId="547D9253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63563D" w14:textId="632C0765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ประมาณการหนี้สินจะรับรู้ก็ต่อเมื่อกลุ่มบริษัทภาระผูกพันตามกฎหมายหรือภาระผูกพันจากการอนุมานที่เกิดขึ้นในปัจจุบัน</w:t>
      </w:r>
      <w:r w:rsidR="00E374D6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</w:t>
      </w:r>
    </w:p>
    <w:p w14:paraId="676D8CD1" w14:textId="70C02BF4" w:rsidR="009662E4" w:rsidRPr="009670C0" w:rsidRDefault="009662E4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</w:p>
    <w:p w14:paraId="506C2307" w14:textId="380A08CC" w:rsidR="009662E4" w:rsidRPr="009670C0" w:rsidRDefault="009662E4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การวัดมูลค่ายุติธรรม </w:t>
      </w:r>
    </w:p>
    <w:p w14:paraId="5F88B43C" w14:textId="77777777" w:rsidR="009662E4" w:rsidRPr="009670C0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1A7742D5" w14:textId="77777777" w:rsidR="009662E4" w:rsidRPr="009670C0" w:rsidRDefault="009662E4" w:rsidP="009662E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6C4BA178" w14:textId="77777777" w:rsidR="009662E4" w:rsidRPr="009670C0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2C7E6C5C" w14:textId="0EADEC1E" w:rsidR="009662E4" w:rsidRPr="009670C0" w:rsidRDefault="009662E4" w:rsidP="00DF0BC0">
      <w:pPr>
        <w:pStyle w:val="BodyText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ข้อมูลระดับ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</w:rPr>
        <w:t xml:space="preserve"> 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เป็นราคาเสนอซื้อขาย </w:t>
      </w:r>
      <w:r w:rsidRPr="009670C0">
        <w:rPr>
          <w:rFonts w:asciiTheme="majorBidi" w:hAnsiTheme="majorBidi" w:cstheme="majorBidi"/>
          <w:sz w:val="26"/>
          <w:szCs w:val="26"/>
        </w:rPr>
        <w:t>(</w:t>
      </w:r>
      <w:r w:rsidRPr="009670C0">
        <w:rPr>
          <w:rFonts w:asciiTheme="majorBidi" w:hAnsiTheme="majorBidi" w:cstheme="majorBidi"/>
          <w:sz w:val="26"/>
          <w:szCs w:val="26"/>
          <w:cs/>
        </w:rPr>
        <w:t>ไม่ต้องปรับปรุง</w:t>
      </w:r>
      <w:r w:rsidRPr="009670C0">
        <w:rPr>
          <w:rFonts w:asciiTheme="majorBidi" w:hAnsiTheme="majorBidi" w:cstheme="majorBidi"/>
          <w:sz w:val="26"/>
          <w:szCs w:val="26"/>
        </w:rPr>
        <w:t xml:space="preserve">) </w:t>
      </w:r>
      <w:r w:rsidRPr="009670C0">
        <w:rPr>
          <w:rFonts w:asciiTheme="majorBidi" w:hAnsiTheme="majorBidi" w:cstheme="majorBidi"/>
          <w:sz w:val="26"/>
          <w:szCs w:val="26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90FD154" w14:textId="4D83A8FC" w:rsidR="009662E4" w:rsidRPr="009670C0" w:rsidRDefault="009662E4" w:rsidP="00DF0BC0">
      <w:pPr>
        <w:pStyle w:val="BodyText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ข้อมูลระดับ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</w:t>
      </w:r>
      <w:r w:rsidRPr="009670C0">
        <w:rPr>
          <w:rFonts w:asciiTheme="majorBidi" w:hAnsiTheme="majorBidi" w:cstheme="majorBidi"/>
          <w:sz w:val="26"/>
          <w:szCs w:val="26"/>
        </w:rPr>
        <w:t xml:space="preserve"> 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เป็นข้อมูลอื่นที่สังเกตได้โดยตรง </w:t>
      </w:r>
      <w:r w:rsidRPr="009670C0">
        <w:rPr>
          <w:rFonts w:asciiTheme="majorBidi" w:hAnsiTheme="majorBidi" w:cstheme="majorBidi"/>
          <w:sz w:val="26"/>
          <w:szCs w:val="26"/>
        </w:rPr>
        <w:t>(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</w:p>
    <w:p w14:paraId="3EDE3711" w14:textId="31E1459A" w:rsidR="009662E4" w:rsidRPr="009670C0" w:rsidRDefault="009662E4" w:rsidP="00DF0BC0">
      <w:pPr>
        <w:pStyle w:val="BodyText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ข้อมูลระดับ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</w:rPr>
        <w:t xml:space="preserve">  </w:t>
      </w:r>
      <w:r w:rsidRPr="009670C0">
        <w:rPr>
          <w:rFonts w:asciiTheme="majorBidi" w:hAnsiTheme="majorBidi" w:cstheme="majorBidi"/>
          <w:sz w:val="26"/>
          <w:szCs w:val="26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6DF35FD0" w14:textId="77777777" w:rsidR="009662E4" w:rsidRPr="009670C0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75966E05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ทุนเรือนหุ้น</w:t>
      </w:r>
    </w:p>
    <w:p w14:paraId="2707B5A5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DD05048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หุ้นสามัญ</w:t>
      </w:r>
    </w:p>
    <w:p w14:paraId="6BA4D616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8761728" w14:textId="4B5B07AC" w:rsidR="00E557D8" w:rsidRPr="009670C0" w:rsidRDefault="009E39E8" w:rsidP="006777A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รับรู้เป็นรายการหักจากส่วนของทุน </w:t>
      </w:r>
    </w:p>
    <w:p w14:paraId="5E13A42B" w14:textId="614EA345" w:rsidR="00A64D65" w:rsidRPr="009670C0" w:rsidRDefault="00A6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</w:p>
    <w:p w14:paraId="3BF2AE40" w14:textId="77777777" w:rsidR="00C349F2" w:rsidRPr="009670C0" w:rsidRDefault="00C349F2" w:rsidP="00C349F2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  <w:lang w:val="th-TH"/>
        </w:rPr>
        <w:t>รายได้</w:t>
      </w:r>
    </w:p>
    <w:p w14:paraId="6813B253" w14:textId="77777777" w:rsidR="00C349F2" w:rsidRPr="009670C0" w:rsidRDefault="00C349F2" w:rsidP="00C34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56AD1BA1" w14:textId="77777777" w:rsidR="00C349F2" w:rsidRPr="009670C0" w:rsidRDefault="00C349F2" w:rsidP="00C34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การขายสินค้าและบริการ</w:t>
      </w:r>
    </w:p>
    <w:p w14:paraId="4A09C488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C57576" w14:textId="77777777" w:rsidR="00C349F2" w:rsidRPr="009670C0" w:rsidRDefault="00C349F2" w:rsidP="00C34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</w:t>
      </w:r>
      <w:r w:rsidRPr="009670C0">
        <w:rPr>
          <w:rFonts w:asciiTheme="majorBidi" w:hAnsiTheme="majorBidi" w:cstheme="majorBidi"/>
          <w:spacing w:val="-2"/>
          <w:sz w:val="26"/>
          <w:szCs w:val="26"/>
          <w:cs/>
        </w:rPr>
        <w:t>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9382AD2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CFBD56" w14:textId="77777777" w:rsidR="00C349F2" w:rsidRPr="009670C0" w:rsidRDefault="00C349F2" w:rsidP="00C34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รายได้จากการให้บริการรับรู้เมื่อได้ให้บริการ</w:t>
      </w:r>
    </w:p>
    <w:p w14:paraId="0E9F809C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8159799" w14:textId="77777777" w:rsidR="00C349F2" w:rsidRPr="009670C0" w:rsidRDefault="00C349F2" w:rsidP="00C349F2">
      <w:pPr>
        <w:pStyle w:val="04NormalTH"/>
        <w:spacing w:before="0" w:after="0"/>
        <w:ind w:left="900" w:hanging="361"/>
        <w:jc w:val="both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เงินปันผลรับ</w:t>
      </w:r>
    </w:p>
    <w:p w14:paraId="0F658188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426F3AE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51343EB2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63377E" w14:textId="4B7B8E6C" w:rsidR="009E39E8" w:rsidRPr="009670C0" w:rsidRDefault="00A64D65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  <w:lang w:val="th-TH"/>
        </w:rPr>
        <w:t>ดอกเบี้ย</w:t>
      </w:r>
    </w:p>
    <w:p w14:paraId="6A54AE12" w14:textId="2C19A9C7" w:rsidR="009E39E8" w:rsidRPr="009670C0" w:rsidRDefault="009E39E8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7C1FD10" w14:textId="428D84E8" w:rsidR="00A64D65" w:rsidRPr="009670C0" w:rsidRDefault="00A64D65" w:rsidP="00A64D65">
      <w:pPr>
        <w:pStyle w:val="BodyText2"/>
        <w:tabs>
          <w:tab w:val="left" w:pos="90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นโยบายการบัญชีที่ถือปฏิบัติ</w:t>
      </w:r>
      <w:r w:rsidRPr="009670C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ตั้งแต่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วันที่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322B7205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4B0CF4B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t>อัตราดอกเบี้ยที่แท้จริง</w:t>
      </w:r>
    </w:p>
    <w:p w14:paraId="6E0D522D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01671B3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รายได้ดอกเบี้ยและค่าใช้จ่ายดอกเบี้ยรับรู้ในกำไรหรือขาดทุนโดยใช้วิธีอัตราดอกเบี้ยที่แท้จริง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อัตราดอกเบี้ยที่แท้จริงคือ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หรือราคาทุนตัดจำหน่ายของหนี้สินทางการเงิน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4814A27D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AAA73AB" w14:textId="475F0B9B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แต่ไม่พิจารณาค่าเผื่อผลขาดทุนด้านเครดิตที่คาดว่าจะเกิดขึ้น</w:t>
      </w:r>
    </w:p>
    <w:p w14:paraId="5824544A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56C9BA6" w14:textId="77777777" w:rsidR="00E16A42" w:rsidRPr="009670C0" w:rsidRDefault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4C28DAD" w14:textId="40DBA598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lastRenderedPageBreak/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36C1E3D0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74D84B8" w14:textId="477F0D61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ราคาทุนตัดจำหน่ายของสินทรัพย์ทางการเงินหรือหนี้สินทางการเงินคือ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บวกหรือหักค่าตัดจำหน่ายสะสมที่คำนวณโดยใช้วิธีอัตราดอกเบี้ยที่แท้จริง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ซึ่งเกิดจากผลต่างระหว่างมูลค่าที่รับรู้รายการเมื่อเริ่มแรกและมูลค่า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349F2" w:rsidRPr="009670C0">
        <w:rPr>
          <w:rFonts w:asciiTheme="majorBidi" w:hAnsiTheme="majorBidi" w:cstheme="majorBidi" w:hint="cs"/>
          <w:sz w:val="26"/>
          <w:szCs w:val="26"/>
          <w:cs/>
        </w:rPr>
        <w:t>มูลค่าตามบัญชีขั้นต้นของสินทรัพย์ทางการเงินคือ</w:t>
      </w:r>
      <w:r w:rsidR="00C349F2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349F2" w:rsidRPr="009670C0">
        <w:rPr>
          <w:rFonts w:asciiTheme="majorBidi" w:hAnsiTheme="majorBidi" w:cstheme="majorBidi" w:hint="cs"/>
          <w:sz w:val="26"/>
          <w:szCs w:val="26"/>
          <w:cs/>
        </w:rPr>
        <w:t>ราคาทุนตัดจำหน่ายของสินทรัพย์ทางการเงินก่อนที่จะมีการปรับปรุงค่าเผื่อผลขาดทุนด้านเครดิตที่คาดว่าจะเกิดขึ้น</w:t>
      </w:r>
    </w:p>
    <w:p w14:paraId="6BC5E70F" w14:textId="20DA6FA0" w:rsidR="00C349F2" w:rsidRPr="009670C0" w:rsidRDefault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60CCC6F9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</w:p>
    <w:p w14:paraId="2AFA2F73" w14:textId="7777777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CD12B7D" w14:textId="4880CFE7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ในการคำนวณรายได้ดอกเบี้ยและค่าใช้จ่ายดอกเบี้ยใช้อัตราดอกเบี้ยที่แท้จริงกับมูลค่าตามบัญชีขั้นต้นของสินทรัพย์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เมื่อสินทรัพย์ไม่มีการด้อยค่าด้านเครดิต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หรือราคาทุนตัดจำหน่ายของหนี้สิน</w:t>
      </w:r>
      <w:r w:rsidR="00C349F2"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อย่างไรก็ตาม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โดยใช้อัตราดอกเบี้ยที่แท้จริงกับราคาทุนตัดจำหน่ายของสินทรัพย์ทางการเงิน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หากสินทรัพย์ทางการเงินดังกล่าวไม่ด้อยค่าด้านเครดิตอีกต่อไป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B4A12B" w14:textId="7C97B6B3" w:rsidR="00C349F2" w:rsidRPr="009670C0" w:rsidRDefault="00C349F2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B7826F5" w14:textId="76F913A1" w:rsidR="00A64D65" w:rsidRPr="009670C0" w:rsidRDefault="00A64D65" w:rsidP="00A64D65">
      <w:pPr>
        <w:pStyle w:val="BodyText2"/>
        <w:tabs>
          <w:tab w:val="left" w:pos="90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นโยบายการบัญชีที่ถือปฏิบัติก่อนวันที่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มกราคม </w:t>
      </w:r>
      <w:r w:rsidR="001435EB"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2563</w:t>
      </w:r>
    </w:p>
    <w:p w14:paraId="07D6DBB7" w14:textId="58B7BACB" w:rsidR="00A64D65" w:rsidRPr="009670C0" w:rsidRDefault="00A64D65" w:rsidP="00A64D65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DA6C573" w14:textId="77777777" w:rsidR="009E39E8" w:rsidRPr="009670C0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eastAsia="Times New Roman" w:hAnsiTheme="majorBidi" w:cstheme="majorBidi"/>
          <w:b w:val="0"/>
          <w:bCs w:val="0"/>
          <w:i/>
          <w:iCs/>
          <w:color w:val="auto"/>
          <w:sz w:val="26"/>
          <w:szCs w:val="26"/>
        </w:rPr>
      </w:pPr>
      <w:r w:rsidRPr="009670C0">
        <w:rPr>
          <w:rFonts w:asciiTheme="majorBidi" w:eastAsia="Times New Roman" w:hAnsiTheme="majorBidi" w:cstheme="majorBidi"/>
          <w:b w:val="0"/>
          <w:bCs w:val="0"/>
          <w:i/>
          <w:iCs/>
          <w:color w:val="auto"/>
          <w:sz w:val="26"/>
          <w:szCs w:val="26"/>
          <w:cs/>
        </w:rPr>
        <w:t>รายได้ดอกเบี้ยเช่าซื้อ</w:t>
      </w:r>
    </w:p>
    <w:p w14:paraId="11F1AF9C" w14:textId="77777777" w:rsidR="009E39E8" w:rsidRPr="009670C0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</w:p>
    <w:p w14:paraId="7FEABD8C" w14:textId="64569329" w:rsidR="009E39E8" w:rsidRPr="009670C0" w:rsidRDefault="009E39E8" w:rsidP="001026D3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A64D65" w:rsidRPr="009670C0">
        <w:rPr>
          <w:rFonts w:asciiTheme="majorBidi" w:hAnsiTheme="majorBidi" w:cstheme="majorBidi" w:hint="cs"/>
          <w:sz w:val="26"/>
          <w:szCs w:val="26"/>
          <w:cs/>
        </w:rPr>
        <w:t>รับ</w:t>
      </w:r>
      <w:r w:rsidR="001026D3" w:rsidRPr="009670C0">
        <w:rPr>
          <w:rFonts w:asciiTheme="majorBidi" w:hAnsiTheme="majorBidi" w:cstheme="majorBidi" w:hint="cs"/>
          <w:sz w:val="26"/>
          <w:szCs w:val="26"/>
          <w:cs/>
        </w:rPr>
        <w:t>และดอกเบี้ยจ่าย</w:t>
      </w:r>
      <w:r w:rsidRPr="009670C0">
        <w:rPr>
          <w:rFonts w:asciiTheme="majorBidi" w:hAnsiTheme="majorBidi" w:cstheme="majorBidi"/>
          <w:sz w:val="26"/>
          <w:szCs w:val="26"/>
          <w:cs/>
        </w:rPr>
        <w:t>เช่า</w:t>
      </w:r>
      <w:r w:rsidR="00A64D65" w:rsidRPr="009670C0">
        <w:rPr>
          <w:rFonts w:asciiTheme="majorBidi" w:hAnsiTheme="majorBidi" w:cstheme="majorBidi" w:hint="cs"/>
          <w:sz w:val="26"/>
          <w:szCs w:val="26"/>
          <w:cs/>
        </w:rPr>
        <w:t>จะถูก</w:t>
      </w:r>
      <w:r w:rsidR="00A64D65" w:rsidRPr="009670C0">
        <w:rPr>
          <w:rFonts w:asciiTheme="majorBidi" w:hAnsiTheme="majorBidi" w:cs="Angsana New" w:hint="cs"/>
          <w:sz w:val="26"/>
          <w:szCs w:val="26"/>
          <w:cs/>
        </w:rPr>
        <w:t>รับรู้ในกำไรหรือขาดทุน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ตามวิธีอัตราดอกเบี้ยที่แท้จริง </w:t>
      </w:r>
      <w:r w:rsidR="001026D3" w:rsidRPr="009670C0">
        <w:rPr>
          <w:rFonts w:asciiTheme="majorBidi" w:hAnsiTheme="majorBidi" w:cs="Angsana New" w:hint="cs"/>
          <w:sz w:val="26"/>
          <w:szCs w:val="26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</w:t>
      </w:r>
      <w:r w:rsidR="001026D3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026D3"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</w:t>
      </w:r>
      <w:r w:rsidR="001026D3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026D3" w:rsidRPr="009670C0">
        <w:rPr>
          <w:rFonts w:asciiTheme="majorBidi" w:hAnsiTheme="majorBidi" w:cs="Angsana New" w:hint="cs"/>
          <w:sz w:val="26"/>
          <w:szCs w:val="26"/>
          <w:cs/>
        </w:rPr>
        <w:t>แต่ไม่พิจารณาผลขาดทุนด้านเครดิตที่คาดว่าจะเกิดขึ้น</w:t>
      </w:r>
      <w:r w:rsidR="001026D3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026D3" w:rsidRPr="009670C0">
        <w:rPr>
          <w:rFonts w:asciiTheme="majorBidi" w:hAnsiTheme="majorBidi" w:cs="Angsana New" w:hint="cs"/>
          <w:sz w:val="26"/>
          <w:szCs w:val="26"/>
          <w:cs/>
        </w:rPr>
        <w:t>สำหรับสินทรัพย์ทางการเงินที่มีการด้อยค่าด้านเครดิตจะคำนวณอัตราดอกเบี้ยที่แท้จริงที่ปรับด้วยความเสี่ยงด้านเครดิตโดยใช้ประมาณการกระแสเงินสดในอนาคตซึ่งรวมผลขาดทุนด้านเครดิตที่คาดว่าจะเกิดขึ้น</w:t>
      </w:r>
    </w:p>
    <w:p w14:paraId="2E62C858" w14:textId="0B79AD1A" w:rsidR="00E16A42" w:rsidRPr="009670C0" w:rsidRDefault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6"/>
          <w:szCs w:val="26"/>
          <w:cs/>
        </w:rPr>
      </w:pPr>
    </w:p>
    <w:p w14:paraId="42108518" w14:textId="207B1F0C" w:rsidR="009E39E8" w:rsidRPr="009670C0" w:rsidRDefault="009E39E8" w:rsidP="009E39E8">
      <w:pPr>
        <w:pStyle w:val="02Heading"/>
        <w:spacing w:before="0" w:after="0" w:line="240" w:lineRule="auto"/>
        <w:ind w:left="900" w:hanging="338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  <w:cs/>
        </w:rPr>
        <w:t>รายได้ดอกเบี้ยจากสินเชื่อ</w:t>
      </w:r>
    </w:p>
    <w:p w14:paraId="0ECEBBEB" w14:textId="4A35904A" w:rsidR="009E39E8" w:rsidRPr="009670C0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</w:p>
    <w:p w14:paraId="2C0BE3D0" w14:textId="69110D3C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บริษัทและบริษัทย่อยรับรู้รายได้ดอกเบี้ยจากสินเชื่อ โดยการปันส่วนดอกเบี้ยจากสินเชื่อแก่ผู้บริโภคตลอดระยะเวลาของสัญญา</w:t>
      </w:r>
      <w:r w:rsidR="00E557D8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pacing w:val="-6"/>
          <w:sz w:val="26"/>
          <w:szCs w:val="26"/>
          <w:cs/>
        </w:rPr>
        <w:t>ตามวิธีอัตราดอกเบี้ย ที่แท้จริง โดยจะรับรู้ในวันที่ถึงกำหนดชำระค่างวด ไม่ว่าจะเก็บเงินได้หรือไม่ อย่างไรก็ตาม บริษัทและบริษัทย่อย</w:t>
      </w:r>
      <w:r w:rsidR="00E557D8" w:rsidRPr="009670C0">
        <w:rPr>
          <w:rFonts w:asciiTheme="majorBidi" w:hAnsiTheme="majorBidi" w:cstheme="majorBidi"/>
          <w:spacing w:val="-6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จะหยุดรับรู้รายได้เมื่อลูกหนี้ค้างชำระค่างวดเกินกว่า </w:t>
      </w:r>
      <w:r w:rsidR="001435EB" w:rsidRPr="009670C0">
        <w:rPr>
          <w:rFonts w:asciiTheme="majorBidi" w:hAnsiTheme="majorBidi" w:cstheme="majorBidi"/>
          <w:sz w:val="26"/>
          <w:szCs w:val="26"/>
        </w:rPr>
        <w:t>4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งวด</w:t>
      </w:r>
    </w:p>
    <w:p w14:paraId="5F2F7A4D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02EC63C" w14:textId="77777777" w:rsidR="00E16A42" w:rsidRPr="009670C0" w:rsidRDefault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3B73D0B6" w14:textId="55F26C3A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รายได้ดอกเบี้ยจากลูกหนี้สินเชื่อรายย่อย</w:t>
      </w:r>
    </w:p>
    <w:p w14:paraId="651AAFCE" w14:textId="77777777" w:rsidR="009E39E8" w:rsidRPr="009670C0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tLeast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</w:p>
    <w:p w14:paraId="182A6BD8" w14:textId="6AB2F2E9" w:rsidR="00C349F2" w:rsidRPr="009670C0" w:rsidRDefault="009E39E8" w:rsidP="00C349F2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ย่อยรับรู้รายได้ดอกเบี้ยจากสินเชื่อรายย่อยโดยการปันส่วนดอกเบี้ยจากสินเชื่อรายย่อยตลอดระยะเวลาของสัญญาตามวิธีอัตราดอกเบี้ยที่แท้จริง โดยจะรับรู้ในวันที่ถึงกำหนดชำระค่างวดไม่ว่าจะเก็บเงินได้หรือไม่</w:t>
      </w:r>
    </w:p>
    <w:p w14:paraId="6E1DC4A9" w14:textId="77777777" w:rsidR="00616A73" w:rsidRPr="009670C0" w:rsidRDefault="00616A73" w:rsidP="00C349F2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258072FB" w14:textId="4173F27D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รายได้ดอกเบี้ยจากสินเชื่อเพื่อผู้บริโภครายย่อยภายใต้การจัดการสินเชื่อร่วมทางการเงิน</w:t>
      </w:r>
    </w:p>
    <w:p w14:paraId="4BC7D9FB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D024102" w14:textId="77777777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pacing w:val="-6"/>
          <w:sz w:val="26"/>
          <w:szCs w:val="26"/>
          <w:cs/>
        </w:rPr>
        <w:t>รายได้ดอกเบี้ยจากลูกหนี้สินเชื่อเพื่อผู้บริโภครายย่อยภายใต้การจัดการสินเชื่อร่วมทางการเงิน รับรู้เป็นรายได้ตามระยะเวลาการชำระเงิน</w:t>
      </w:r>
      <w:r w:rsidRPr="009670C0">
        <w:rPr>
          <w:rFonts w:asciiTheme="majorBidi" w:hAnsiTheme="majorBidi" w:cstheme="majorBidi"/>
          <w:sz w:val="26"/>
          <w:szCs w:val="26"/>
          <w:cs/>
        </w:rPr>
        <w:t>ของสัญญาตามวิธีอัตราดอกเบี้ยที่แท้จริงโดยจะรับรู้ในวันที่ถึงกำหนดชำระค่างวดไม่ว่าจะเก็บเงินได้หรือไม่ รายได้ดอกเบี้ยจากสินเชื่อเพื่อผู้บริโภครายย่อยแสดงในงบกำไรขาดทุนสุทธิหลังจากหักส่วนทางการเงินที่เป็นของผู้ให้วงเงินสินเชื่อร่วมทางการเงิน ดอกเบี้ยที่ยังไม่ถือเป็นรายได้ของลูกหนี้สินเชื่อเพื่อผู้บริโภครายย่อยแสดงเป็นส่วนต่างของจำนวนค่างวดทั้งหมดที่จะได้รับจากผู้บริโภครายย่อยและยอดเงินต้นของสินเชื่อ โดยรับรู้รายได้ดอกเบี้ยจากสินเชื่อเพื่อผู้บริโภครายย่อยโดยการปันส่วนดอกเบี้ยจากสินเชื่อรายย่อยตลอดระยะเวลาของสัญญาตามวิธีอัตราดอกเบี้ยที่แท้จริง</w:t>
      </w:r>
    </w:p>
    <w:p w14:paraId="656897D3" w14:textId="77777777" w:rsidR="006B4460" w:rsidRPr="009670C0" w:rsidRDefault="006B4460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DDDA9" w14:textId="33C9F27E" w:rsidR="009E39E8" w:rsidRPr="009670C0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รายได้ดอกเบี้ยจากสินเชื่อภาคธุรกิจ</w:t>
      </w:r>
    </w:p>
    <w:p w14:paraId="2EBD59E9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12F1E5C" w14:textId="77777777" w:rsidR="009E39E8" w:rsidRPr="009670C0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รายได้ดอกเบี้ยจากสินเชื่อภาคธุรกิจถือเป็นรายได้ตามเกณฑ์คงค้างตามอัตราดอกเบี้ยตามสัญญา</w:t>
      </w:r>
    </w:p>
    <w:p w14:paraId="50E28805" w14:textId="5E871094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2C77766D" w14:textId="070E7671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รายได้ดอกเบี้ยอื่น</w:t>
      </w:r>
    </w:p>
    <w:p w14:paraId="7E06F4B5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BE6BE09" w14:textId="0805A9F8" w:rsidR="009E39E8" w:rsidRPr="009670C0" w:rsidRDefault="009E39E8" w:rsidP="009E39E8">
      <w:pPr>
        <w:pStyle w:val="04NormalTH"/>
        <w:spacing w:before="0" w:after="0"/>
        <w:ind w:left="900" w:hanging="361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ดอกเบี้ยรับถือเป็นรายได้</w:t>
      </w:r>
      <w:r w:rsidR="001728FB" w:rsidRPr="009670C0">
        <w:rPr>
          <w:rFonts w:asciiTheme="majorBidi" w:hAnsiTheme="majorBidi" w:cstheme="majorBidi"/>
          <w:sz w:val="26"/>
          <w:szCs w:val="26"/>
          <w:cs/>
        </w:rPr>
        <w:t>ตามเกณฑ์คงค้างตามอัตราดอกเบี้ยตามสัญญา</w:t>
      </w:r>
    </w:p>
    <w:p w14:paraId="5C56366E" w14:textId="727301A9" w:rsidR="00C349F2" w:rsidRPr="009670C0" w:rsidRDefault="00C349F2" w:rsidP="009E39E8">
      <w:pPr>
        <w:pStyle w:val="04NormalTH"/>
        <w:spacing w:before="0" w:after="0"/>
        <w:ind w:left="900" w:hanging="361"/>
        <w:rPr>
          <w:rFonts w:asciiTheme="majorBidi" w:hAnsiTheme="majorBidi" w:cstheme="majorBidi"/>
          <w:sz w:val="26"/>
          <w:szCs w:val="26"/>
        </w:rPr>
      </w:pPr>
    </w:p>
    <w:p w14:paraId="27E9D7AE" w14:textId="77777777" w:rsidR="00C349F2" w:rsidRPr="009670C0" w:rsidRDefault="00C349F2" w:rsidP="00C349F2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ดอกเบี้ยจ่าย</w:t>
      </w:r>
    </w:p>
    <w:p w14:paraId="5103FBFC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E6E138" w14:textId="77777777" w:rsidR="00C349F2" w:rsidRPr="009670C0" w:rsidRDefault="00C349F2" w:rsidP="00C3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ดอกเบี้ยจ่ายถือเป็นค่าใช้จ่ายตามเกณฑ์คงค้าง </w:t>
      </w:r>
    </w:p>
    <w:p w14:paraId="15CA6244" w14:textId="0245CFD1" w:rsidR="006B4460" w:rsidRPr="009670C0" w:rsidRDefault="006B4460" w:rsidP="002E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CE77DF" w14:textId="3F6093CB" w:rsidR="00E16A42" w:rsidRPr="009670C0" w:rsidRDefault="00E16A42" w:rsidP="00E16A42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="Angsana New" w:hint="cs"/>
          <w:i/>
          <w:iCs/>
          <w:sz w:val="26"/>
          <w:szCs w:val="26"/>
          <w:cs/>
          <w:lang w:val="th-TH"/>
        </w:rPr>
        <w:t>ค่านายหน้าและค่าใช้จ่ายทางตรงจากการให้เช่าซื้อ</w:t>
      </w:r>
    </w:p>
    <w:p w14:paraId="4B422691" w14:textId="77777777" w:rsidR="00E16A42" w:rsidRPr="009670C0" w:rsidRDefault="00E16A42" w:rsidP="002E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2D95454" w14:textId="77777777" w:rsidR="00E16A42" w:rsidRPr="009670C0" w:rsidRDefault="00E16A42" w:rsidP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บันทึกบัญชีการรับรู้ค่านายหน้าและค่าใช้จ่ายทางตรงเมื่อเริ่มแรกที่เกิดขึ้นจากการให้เช่าซื้อสำหรับสัญญาเช่าซื้อ โดยการปันส่วนทยอยรับรู้ตามวิธีอัตราดอกเบี้ยที่แท้จริงและแสดงหักจากรายได้ดอกเบี้ยตลอดอายุของสัญญาเช่าซื้อ</w:t>
      </w:r>
    </w:p>
    <w:p w14:paraId="5684DF99" w14:textId="77777777" w:rsidR="00E16A42" w:rsidRPr="009670C0" w:rsidRDefault="00E16A42" w:rsidP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82DC8E" w14:textId="77777777" w:rsidR="00E16A42" w:rsidRPr="009670C0" w:rsidRDefault="00E16A42" w:rsidP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ดอกเบี้ยจากการให้เช่าซื้อรอตัดบัญชีแสดงสุทธิจากค่านายหน้าและค่าใช้จ่ายทางตรงที่เกิดขึ้นเมื่อเริ่มแรกจากการให้เช่าซื้อ</w:t>
      </w:r>
    </w:p>
    <w:p w14:paraId="086CEADD" w14:textId="77777777" w:rsidR="00E16A42" w:rsidRPr="009670C0" w:rsidRDefault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br w:type="page"/>
      </w:r>
    </w:p>
    <w:p w14:paraId="6816019E" w14:textId="7E93D55A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ภาษีเงินได้</w:t>
      </w:r>
    </w:p>
    <w:p w14:paraId="2F48EEE1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00F778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C22863D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84D597" w14:textId="77777777" w:rsidR="009E39E8" w:rsidRPr="009670C0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670C0"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  <w:t xml:space="preserve"> </w:t>
      </w:r>
    </w:p>
    <w:p w14:paraId="1A02A60C" w14:textId="41C89951" w:rsidR="00C30424" w:rsidRPr="009670C0" w:rsidRDefault="00C3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2A8E9EE" w14:textId="2C3E9D2E" w:rsidR="009E39E8" w:rsidRPr="009670C0" w:rsidRDefault="009E39E8" w:rsidP="009E39E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="00E06EDC" w:rsidRPr="009670C0">
        <w:rPr>
          <w:rFonts w:asciiTheme="majorBidi" w:hAnsiTheme="majorBidi" w:cstheme="majorBidi"/>
          <w:sz w:val="26"/>
          <w:szCs w:val="26"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</w:t>
      </w:r>
      <w:r w:rsidR="00E06EDC" w:rsidRPr="009670C0">
        <w:rPr>
          <w:rFonts w:asciiTheme="majorBidi" w:hAnsiTheme="majorBidi" w:cstheme="majorBidi"/>
          <w:sz w:val="26"/>
          <w:szCs w:val="26"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11F6A741" w14:textId="6A0B78A2" w:rsidR="002D18D9" w:rsidRPr="009670C0" w:rsidRDefault="002D1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62444F9" w14:textId="627DDF91" w:rsidR="009E39E8" w:rsidRPr="009670C0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9670C0">
        <w:rPr>
          <w:rFonts w:asciiTheme="majorBidi" w:hAnsiTheme="majorBidi" w:cstheme="majorBidi"/>
          <w:b/>
          <w:sz w:val="26"/>
          <w:szCs w:val="26"/>
        </w:rPr>
        <w:t xml:space="preserve"> </w:t>
      </w:r>
    </w:p>
    <w:p w14:paraId="7876CCAF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09759AD" w14:textId="77777777" w:rsidR="009E39E8" w:rsidRPr="009670C0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957FE51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FC4334E" w14:textId="1669DC58" w:rsidR="009E39E8" w:rsidRPr="009670C0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อาจจะทำให้กลุ่มบริษัทปลี่ยนการตัดสินใจโดยขึ้นอยู่กับความเพียงพอของภาษีเงินได้</w:t>
      </w:r>
      <w:r w:rsidR="00D23EFE" w:rsidRPr="009670C0">
        <w:rPr>
          <w:rFonts w:asciiTheme="majorBidi" w:hAnsiTheme="majorBidi" w:cstheme="majorBidi"/>
          <w:sz w:val="26"/>
          <w:szCs w:val="26"/>
        </w:rPr>
        <w:br/>
      </w:r>
      <w:r w:rsidRPr="009670C0">
        <w:rPr>
          <w:rFonts w:asciiTheme="majorBidi" w:hAnsiTheme="majorBidi" w:cstheme="majorBidi"/>
          <w:sz w:val="26"/>
          <w:szCs w:val="26"/>
          <w:cs/>
        </w:rPr>
        <w:t>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4F12063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7442C5" w14:textId="7636DC1B" w:rsidR="009E39E8" w:rsidRPr="009670C0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9670C0">
        <w:rPr>
          <w:rFonts w:asciiTheme="majorBidi" w:hAnsiTheme="majorBidi" w:cstheme="majorBidi"/>
          <w:b/>
          <w:bCs/>
          <w:color w:val="0000FF"/>
          <w:sz w:val="26"/>
          <w:szCs w:val="26"/>
        </w:rPr>
        <w:t xml:space="preserve"> </w:t>
      </w:r>
    </w:p>
    <w:p w14:paraId="04323A04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551238B" w14:textId="77777777" w:rsidR="00E16A42" w:rsidRPr="009670C0" w:rsidRDefault="00E1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5E852A5" w14:textId="557ADBDA" w:rsidR="009E39E8" w:rsidRPr="009670C0" w:rsidRDefault="009E39E8" w:rsidP="009E39E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 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7BEDC2D9" w14:textId="77777777" w:rsidR="006B4460" w:rsidRPr="009670C0" w:rsidRDefault="006B446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27A4FF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="Angsana New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กำไรต่อหุ้น </w:t>
      </w:r>
    </w:p>
    <w:p w14:paraId="66F1987C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009428" w14:textId="551FBDC9" w:rsidR="00BD700B" w:rsidRPr="009670C0" w:rsidRDefault="009E39E8" w:rsidP="00CB563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DC0A72E" w14:textId="77777777" w:rsidR="00616A73" w:rsidRPr="009670C0" w:rsidRDefault="00616A73" w:rsidP="00CB563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A40A18A" w14:textId="77777777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บุคคลหรือกิจการที่เกี่ยวข้องกัน</w:t>
      </w:r>
    </w:p>
    <w:p w14:paraId="7C821142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791F99" w14:textId="254A7BB9" w:rsidR="009E39E8" w:rsidRPr="009670C0" w:rsidRDefault="009E39E8" w:rsidP="006B446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9670C0">
        <w:rPr>
          <w:rFonts w:asciiTheme="majorBidi" w:hAnsiTheme="majorBidi" w:cstheme="majorBidi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</w:t>
      </w:r>
      <w:r w:rsidR="006B4460" w:rsidRPr="009670C0">
        <w:rPr>
          <w:rFonts w:asciiTheme="majorBidi" w:hAnsiTheme="majorBidi" w:cstheme="majorBidi"/>
          <w:b/>
          <w:sz w:val="26"/>
          <w:szCs w:val="26"/>
          <w:cs/>
        </w:rPr>
        <w:t>ี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>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</w:t>
      </w:r>
      <w:r w:rsidR="00BD700B" w:rsidRPr="009670C0">
        <w:rPr>
          <w:rFonts w:asciiTheme="majorBidi" w:hAnsiTheme="majorBidi" w:cstheme="majorBidi"/>
          <w:b/>
          <w:sz w:val="26"/>
          <w:szCs w:val="26"/>
        </w:rPr>
        <w:br/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>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</w:t>
      </w:r>
      <w:r w:rsidR="006B4460" w:rsidRPr="009670C0">
        <w:rPr>
          <w:rFonts w:asciiTheme="majorBidi" w:hAnsiTheme="majorBidi" w:cstheme="majorBidi"/>
          <w:b/>
          <w:sz w:val="26"/>
          <w:szCs w:val="26"/>
          <w:cs/>
        </w:rPr>
        <w:t>ง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>ทางตรง</w:t>
      </w:r>
      <w:r w:rsidR="00BD700B" w:rsidRPr="009670C0">
        <w:rPr>
          <w:rFonts w:asciiTheme="majorBidi" w:hAnsiTheme="majorBidi" w:cstheme="majorBidi"/>
          <w:b/>
          <w:sz w:val="26"/>
          <w:szCs w:val="26"/>
        </w:rPr>
        <w:br/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40CC8F5" w14:textId="22DA5D6A" w:rsidR="002D18D9" w:rsidRPr="009670C0" w:rsidRDefault="002D1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</w:p>
    <w:p w14:paraId="3ABDFD76" w14:textId="1CC31BC3" w:rsidR="009E39E8" w:rsidRPr="009670C0" w:rsidRDefault="009E39E8" w:rsidP="00DF0BC0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25B15948" w14:textId="77777777" w:rsidR="009E39E8" w:rsidRPr="009670C0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870F1A2" w14:textId="50F7C026" w:rsidR="00403740" w:rsidRPr="009670C0" w:rsidRDefault="009E39E8" w:rsidP="002D18D9">
      <w:pPr>
        <w:spacing w:line="240" w:lineRule="auto"/>
        <w:ind w:left="540" w:right="-108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ผลการดำเนินงานของส่วนงานที่รายงานต่อประธานเจ้าหน้าที่บริหารของกลุ่มบริษัท จะแสดงถึงรายการที่เกิดขึ้นจากส่วนงา</w:t>
      </w:r>
      <w:r w:rsidR="006B4460" w:rsidRPr="009670C0">
        <w:rPr>
          <w:rFonts w:asciiTheme="majorBidi" w:hAnsiTheme="majorBidi" w:cstheme="majorBidi"/>
          <w:sz w:val="26"/>
          <w:szCs w:val="26"/>
          <w:cs/>
        </w:rPr>
        <w:t>น</w:t>
      </w:r>
      <w:r w:rsidRPr="009670C0">
        <w:rPr>
          <w:rFonts w:asciiTheme="majorBidi" w:hAnsiTheme="majorBidi" w:cstheme="majorBidi"/>
          <w:sz w:val="26"/>
          <w:szCs w:val="26"/>
          <w:cs/>
        </w:rPr>
        <w:t>ดำเนินงานนั้นโดยตรงรวมถึงรายการที่ได้รับการปันส่วนอย่างสมเหตุสมผล</w:t>
      </w:r>
    </w:p>
    <w:p w14:paraId="64C83129" w14:textId="77777777" w:rsidR="002D18D9" w:rsidRPr="009670C0" w:rsidRDefault="002D18D9" w:rsidP="002D18D9">
      <w:pPr>
        <w:spacing w:line="240" w:lineRule="auto"/>
        <w:ind w:left="540" w:right="-108"/>
        <w:jc w:val="thaiDistribute"/>
        <w:rPr>
          <w:rFonts w:asciiTheme="majorBidi" w:hAnsiTheme="majorBidi" w:cstheme="majorBidi"/>
          <w:sz w:val="26"/>
          <w:szCs w:val="26"/>
        </w:rPr>
      </w:pPr>
    </w:p>
    <w:p w14:paraId="2BE2834C" w14:textId="77777777" w:rsidR="00616A73" w:rsidRPr="009670C0" w:rsidRDefault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8" w:name="_Toc33611507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5FF2A406" w14:textId="2E3E6CD9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6"/>
          <w:szCs w:val="26"/>
          <w:u w:val="none"/>
        </w:rPr>
      </w:pPr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บุคคลหรือกิจการที่เกี่ยวข้องกัน</w:t>
      </w:r>
      <w:bookmarkEnd w:id="5"/>
      <w:bookmarkEnd w:id="8"/>
    </w:p>
    <w:p w14:paraId="7A8B61A7" w14:textId="77777777" w:rsidR="00403740" w:rsidRPr="009670C0" w:rsidRDefault="0040374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2E3DF3" w14:textId="6669946E" w:rsidR="00403740" w:rsidRPr="009670C0" w:rsidRDefault="00403740" w:rsidP="00403740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  <w:bookmarkStart w:id="9" w:name="_Hlk21521866"/>
      <w:r w:rsidRPr="009670C0">
        <w:rPr>
          <w:rFonts w:asciiTheme="majorBidi" w:hAnsiTheme="majorBidi" w:cstheme="majorBidi"/>
          <w:sz w:val="26"/>
          <w:szCs w:val="26"/>
          <w:cs/>
        </w:rPr>
        <w:t>ความสัมพันธ์ที่มีกับบริษัทร่วม และบริษัทย่อย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ได้เปิดเผยในหมายเหตุประกอบงบการเงินข้อ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13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A073C" w:rsidRPr="009670C0">
        <w:rPr>
          <w:rFonts w:asciiTheme="majorBidi" w:hAnsiTheme="majorBidi" w:cstheme="majorBidi"/>
          <w:sz w:val="26"/>
          <w:szCs w:val="26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7B320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0A073C" w:rsidRPr="009670C0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bookmarkEnd w:id="9"/>
    <w:p w14:paraId="598304A5" w14:textId="77777777" w:rsidR="005739B7" w:rsidRPr="009670C0" w:rsidRDefault="005739B7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620"/>
        <w:gridCol w:w="3915"/>
      </w:tblGrid>
      <w:tr w:rsidR="005739B7" w:rsidRPr="009670C0" w14:paraId="26CD0CCA" w14:textId="77777777" w:rsidTr="006327C8">
        <w:trPr>
          <w:tblHeader/>
        </w:trPr>
        <w:tc>
          <w:tcPr>
            <w:tcW w:w="3672" w:type="dxa"/>
            <w:vAlign w:val="center"/>
          </w:tcPr>
          <w:p w14:paraId="12560A2E" w14:textId="77777777" w:rsidR="005739B7" w:rsidRPr="009670C0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20" w:type="dxa"/>
            <w:vAlign w:val="center"/>
          </w:tcPr>
          <w:p w14:paraId="09D15131" w14:textId="77777777" w:rsidR="005739B7" w:rsidRPr="009670C0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3E248D68" w14:textId="77777777" w:rsidR="005739B7" w:rsidRPr="009670C0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สัญชาติ</w:t>
            </w:r>
          </w:p>
        </w:tc>
        <w:tc>
          <w:tcPr>
            <w:tcW w:w="3915" w:type="dxa"/>
            <w:vAlign w:val="center"/>
          </w:tcPr>
          <w:p w14:paraId="1B51A8FF" w14:textId="77777777" w:rsidR="005739B7" w:rsidRPr="009670C0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018B" w:rsidRPr="009670C0" w14:paraId="517C10B0" w14:textId="77777777" w:rsidTr="00EE7706">
        <w:trPr>
          <w:trHeight w:val="452"/>
        </w:trPr>
        <w:tc>
          <w:tcPr>
            <w:tcW w:w="3672" w:type="dxa"/>
          </w:tcPr>
          <w:p w14:paraId="65D0708B" w14:textId="487A02CE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Asia Partnership Fund Pte. Ltd.</w:t>
            </w:r>
          </w:p>
        </w:tc>
        <w:tc>
          <w:tcPr>
            <w:tcW w:w="1620" w:type="dxa"/>
          </w:tcPr>
          <w:p w14:paraId="087A7411" w14:textId="71675F77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14:paraId="5CC37568" w14:textId="6B6C775E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กรรมการของบริษัท</w:t>
            </w:r>
            <w:r w:rsidR="008F4A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ย่อย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เป็นผู้ถือหุ้นรายใหญ่</w:t>
            </w:r>
          </w:p>
        </w:tc>
      </w:tr>
      <w:tr w:rsidR="0058018B" w:rsidRPr="009670C0" w14:paraId="47D85829" w14:textId="77777777" w:rsidTr="00221FDF">
        <w:tc>
          <w:tcPr>
            <w:tcW w:w="3672" w:type="dxa"/>
          </w:tcPr>
          <w:p w14:paraId="1F991E16" w14:textId="2933A0B6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A.P.F. Group Co., Ltd.</w:t>
            </w:r>
            <w:r w:rsidR="00DD1CC3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620" w:type="dxa"/>
          </w:tcPr>
          <w:p w14:paraId="5023E5EB" w14:textId="63591895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915" w:type="dxa"/>
          </w:tcPr>
          <w:p w14:paraId="649BCB6F" w14:textId="37D77A78" w:rsidR="0058018B" w:rsidRPr="009670C0" w:rsidRDefault="008F4A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A23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กรรมการของบริษัทย่อยเป็นผู้ถือหุ้นรายใหญ่</w:t>
            </w:r>
          </w:p>
        </w:tc>
      </w:tr>
      <w:tr w:rsidR="006B4460" w:rsidRPr="009670C0" w14:paraId="5260FC6E" w14:textId="77777777" w:rsidTr="00221FDF">
        <w:tc>
          <w:tcPr>
            <w:tcW w:w="3672" w:type="dxa"/>
          </w:tcPr>
          <w:p w14:paraId="54ED9ADD" w14:textId="4271C1F0" w:rsidR="006B4460" w:rsidRPr="009670C0" w:rsidRDefault="006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APF Trading Plc.</w:t>
            </w:r>
            <w:r w:rsidR="00E6377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(“APFT”)</w:t>
            </w:r>
          </w:p>
        </w:tc>
        <w:tc>
          <w:tcPr>
            <w:tcW w:w="1620" w:type="dxa"/>
          </w:tcPr>
          <w:p w14:paraId="3A5B0121" w14:textId="68D151F7" w:rsidR="006B4460" w:rsidRPr="009670C0" w:rsidRDefault="006B4460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กัมพูชา</w:t>
            </w:r>
          </w:p>
        </w:tc>
        <w:tc>
          <w:tcPr>
            <w:tcW w:w="3915" w:type="dxa"/>
          </w:tcPr>
          <w:p w14:paraId="50471798" w14:textId="41425F7A" w:rsidR="006B4460" w:rsidRPr="009670C0" w:rsidRDefault="006B4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กรรมการร่วมกันกับบริษัทย่อย</w:t>
            </w:r>
          </w:p>
        </w:tc>
      </w:tr>
      <w:tr w:rsidR="0058018B" w:rsidRPr="009670C0" w14:paraId="7F20B7AD" w14:textId="77777777" w:rsidTr="00126BA9">
        <w:trPr>
          <w:trHeight w:val="389"/>
        </w:trPr>
        <w:tc>
          <w:tcPr>
            <w:tcW w:w="3672" w:type="dxa"/>
            <w:vAlign w:val="center"/>
          </w:tcPr>
          <w:p w14:paraId="51BAF9E1" w14:textId="676A920F" w:rsidR="0058018B" w:rsidRPr="009670C0" w:rsidRDefault="0058018B" w:rsidP="0012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Engine Holdings Asia Pte. Ltd.</w:t>
            </w:r>
          </w:p>
        </w:tc>
        <w:tc>
          <w:tcPr>
            <w:tcW w:w="1620" w:type="dxa"/>
            <w:vAlign w:val="center"/>
          </w:tcPr>
          <w:p w14:paraId="0D11168A" w14:textId="7CF431B7" w:rsidR="0058018B" w:rsidRPr="00126BA9" w:rsidRDefault="0058018B" w:rsidP="0012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</w:rPr>
            </w:pPr>
            <w:r w:rsidRPr="00126B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  <w:vAlign w:val="center"/>
          </w:tcPr>
          <w:p w14:paraId="371015CA" w14:textId="0B19A1DF" w:rsidR="0058018B" w:rsidRPr="009670C0" w:rsidRDefault="00126BA9" w:rsidP="0012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26BA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ผู้ถือหุ้นรายใหญ่ของบริษัทและมีกรรมการร่วมกัน</w:t>
            </w:r>
          </w:p>
        </w:tc>
      </w:tr>
      <w:tr w:rsidR="0058018B" w:rsidRPr="009670C0" w14:paraId="1F68442B" w14:textId="77777777" w:rsidTr="00221FDF">
        <w:tc>
          <w:tcPr>
            <w:tcW w:w="3672" w:type="dxa"/>
          </w:tcPr>
          <w:p w14:paraId="25336B20" w14:textId="5B21C313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Cambodian People Micro Insurance Plc.</w:t>
            </w:r>
          </w:p>
        </w:tc>
        <w:tc>
          <w:tcPr>
            <w:tcW w:w="1620" w:type="dxa"/>
          </w:tcPr>
          <w:p w14:paraId="40A16718" w14:textId="3FC44187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กัมพูชา</w:t>
            </w:r>
          </w:p>
        </w:tc>
        <w:tc>
          <w:tcPr>
            <w:tcW w:w="3915" w:type="dxa"/>
          </w:tcPr>
          <w:p w14:paraId="0AFCCD9A" w14:textId="26B46320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 และบริษัทย่อย</w:t>
            </w:r>
          </w:p>
        </w:tc>
      </w:tr>
      <w:tr w:rsidR="006B4460" w:rsidRPr="009670C0" w14:paraId="2015469B" w14:textId="77777777" w:rsidTr="00221FDF">
        <w:tc>
          <w:tcPr>
            <w:tcW w:w="3672" w:type="dxa"/>
          </w:tcPr>
          <w:p w14:paraId="215A5B99" w14:textId="4294FF3A" w:rsidR="006B4460" w:rsidRPr="009670C0" w:rsidRDefault="006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Co.,Ltd.</w:t>
            </w:r>
            <w:r w:rsidR="00DD1CC3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620" w:type="dxa"/>
          </w:tcPr>
          <w:p w14:paraId="2278CEEE" w14:textId="2F7FAA2C" w:rsidR="006B4460" w:rsidRPr="009670C0" w:rsidRDefault="006B4460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0FA74BD8" w14:textId="29348145" w:rsidR="006B4460" w:rsidRPr="009670C0" w:rsidRDefault="006B4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บริษัทใหญ่ของผู้ถือหุ้น</w:t>
            </w:r>
            <w:r w:rsidR="00982231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ของ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8018B" w:rsidRPr="009670C0" w14:paraId="65494B30" w14:textId="77777777" w:rsidTr="00221FDF">
        <w:trPr>
          <w:trHeight w:val="353"/>
        </w:trPr>
        <w:tc>
          <w:tcPr>
            <w:tcW w:w="3672" w:type="dxa"/>
          </w:tcPr>
          <w:p w14:paraId="7E0BFA70" w14:textId="2DFD26F6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</w:t>
            </w:r>
            <w:r w:rsidR="00DD1CC3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(“JTA”)</w:t>
            </w:r>
          </w:p>
        </w:tc>
        <w:tc>
          <w:tcPr>
            <w:tcW w:w="1620" w:type="dxa"/>
          </w:tcPr>
          <w:p w14:paraId="2C938C35" w14:textId="7C024D00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14:paraId="337687ED" w14:textId="601ED584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ผู้ถือหุ้นของบริษัทย่อย</w:t>
            </w:r>
          </w:p>
        </w:tc>
      </w:tr>
      <w:tr w:rsidR="0058018B" w:rsidRPr="009670C0" w14:paraId="551FE59F" w14:textId="77777777" w:rsidTr="00221FDF">
        <w:trPr>
          <w:trHeight w:val="335"/>
        </w:trPr>
        <w:tc>
          <w:tcPr>
            <w:tcW w:w="3672" w:type="dxa"/>
          </w:tcPr>
          <w:p w14:paraId="07EC9957" w14:textId="5672A719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Bank JTrust Indonesia Tbk.</w:t>
            </w:r>
          </w:p>
        </w:tc>
        <w:tc>
          <w:tcPr>
            <w:tcW w:w="1620" w:type="dxa"/>
          </w:tcPr>
          <w:p w14:paraId="1AC34A5E" w14:textId="7A764DD8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915" w:type="dxa"/>
          </w:tcPr>
          <w:p w14:paraId="5108AE9F" w14:textId="533EB64E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</w:t>
            </w:r>
            <w:r w:rsidR="006B4460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ขอ</w:t>
            </w:r>
            <w:r w:rsidR="00FB385E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งบริษัท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ย่อย</w:t>
            </w:r>
          </w:p>
        </w:tc>
      </w:tr>
      <w:tr w:rsidR="0058018B" w:rsidRPr="009670C0" w14:paraId="0145BFED" w14:textId="77777777" w:rsidTr="00221FDF">
        <w:trPr>
          <w:trHeight w:val="80"/>
        </w:trPr>
        <w:tc>
          <w:tcPr>
            <w:tcW w:w="3672" w:type="dxa"/>
          </w:tcPr>
          <w:p w14:paraId="3B2077B5" w14:textId="510AED29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Wedge Holdings Co., Ltd.</w:t>
            </w:r>
          </w:p>
        </w:tc>
        <w:tc>
          <w:tcPr>
            <w:tcW w:w="1620" w:type="dxa"/>
          </w:tcPr>
          <w:p w14:paraId="679D362A" w14:textId="4699CEB9" w:rsidR="0058018B" w:rsidRPr="009670C0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1533DA2D" w14:textId="1944513E" w:rsidR="0058018B" w:rsidRPr="009670C0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ผู้ถือหุ้นรายใหญ่</w:t>
            </w:r>
            <w:r w:rsidR="008F4A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ของบริษัท</w:t>
            </w:r>
            <w:r w:rsidR="008B6186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</w:t>
            </w:r>
            <w:r w:rsidR="008F4A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มี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8F4A23" w:rsidRPr="009670C0" w14:paraId="124F1A6B" w14:textId="77777777" w:rsidTr="00221FDF">
        <w:tc>
          <w:tcPr>
            <w:tcW w:w="3672" w:type="dxa"/>
          </w:tcPr>
          <w:p w14:paraId="6BE096D3" w14:textId="290E01F1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Showa Holdings Co., Ltd.</w:t>
            </w:r>
          </w:p>
        </w:tc>
        <w:tc>
          <w:tcPr>
            <w:tcW w:w="1620" w:type="dxa"/>
          </w:tcPr>
          <w:p w14:paraId="2207118B" w14:textId="10E1224C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0438CE4D" w14:textId="6B34274B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ผู้ถือหุ้นรายใหญ่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ของบริษัท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มี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8F4A23" w:rsidRPr="009670C0" w14:paraId="3C0A71A5" w14:textId="77777777" w:rsidTr="00221FDF">
        <w:trPr>
          <w:trHeight w:val="63"/>
        </w:trPr>
        <w:tc>
          <w:tcPr>
            <w:tcW w:w="3672" w:type="dxa"/>
          </w:tcPr>
          <w:p w14:paraId="7FB5486B" w14:textId="4F2F975F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Century Finance Co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., Ltd</w:t>
            </w:r>
          </w:p>
        </w:tc>
        <w:tc>
          <w:tcPr>
            <w:tcW w:w="1620" w:type="dxa"/>
          </w:tcPr>
          <w:p w14:paraId="68A830FF" w14:textId="713BD94C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พม่า</w:t>
            </w:r>
          </w:p>
        </w:tc>
        <w:tc>
          <w:tcPr>
            <w:tcW w:w="3915" w:type="dxa"/>
          </w:tcPr>
          <w:p w14:paraId="176C97DB" w14:textId="0BBF056C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กรรมการร่วมกันกับบริษัทย่อย</w:t>
            </w:r>
          </w:p>
        </w:tc>
      </w:tr>
      <w:tr w:rsidR="008F4A23" w:rsidRPr="009670C0" w14:paraId="1CABB19B" w14:textId="77777777" w:rsidTr="00221FDF">
        <w:trPr>
          <w:trHeight w:val="63"/>
        </w:trPr>
        <w:tc>
          <w:tcPr>
            <w:tcW w:w="3672" w:type="dxa"/>
          </w:tcPr>
          <w:p w14:paraId="406BAB04" w14:textId="67686E41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Showa Rubber Indonesia</w:t>
            </w:r>
          </w:p>
        </w:tc>
        <w:tc>
          <w:tcPr>
            <w:tcW w:w="1620" w:type="dxa"/>
          </w:tcPr>
          <w:p w14:paraId="7D8C9CC7" w14:textId="07EDFBE1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915" w:type="dxa"/>
            <w:vAlign w:val="center"/>
          </w:tcPr>
          <w:p w14:paraId="166786D1" w14:textId="236280DC" w:rsidR="008F4A23" w:rsidRPr="009670C0" w:rsidRDefault="008F4A23" w:rsidP="008F4A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</w:t>
            </w:r>
          </w:p>
        </w:tc>
      </w:tr>
    </w:tbl>
    <w:p w14:paraId="2C3A5E63" w14:textId="77777777" w:rsidR="0083061D" w:rsidRPr="009670C0" w:rsidRDefault="0083061D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"/>
          <w:szCs w:val="2"/>
        </w:rPr>
      </w:pPr>
    </w:p>
    <w:p w14:paraId="1F938D80" w14:textId="77777777" w:rsidR="00DD141B" w:rsidRPr="009670C0" w:rsidRDefault="00DD1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2AB81CB" w14:textId="22DDC56B" w:rsidR="00403740" w:rsidRPr="009670C0" w:rsidRDefault="000A073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316059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20358" w:rsidRPr="009670C0">
        <w:rPr>
          <w:rFonts w:asciiTheme="majorBidi" w:hAnsiTheme="majorBidi" w:cstheme="majorBidi"/>
          <w:sz w:val="26"/>
          <w:szCs w:val="26"/>
          <w:cs/>
        </w:rPr>
        <w:t>และ</w:t>
      </w:r>
      <w:r w:rsidR="00420358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31605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สรุปได้ดังนี้  </w:t>
      </w:r>
    </w:p>
    <w:p w14:paraId="189F1CD2" w14:textId="77777777" w:rsidR="00403740" w:rsidRPr="009670C0" w:rsidRDefault="00403740" w:rsidP="008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403740" w:rsidRPr="009670C0" w14:paraId="79C96037" w14:textId="77777777" w:rsidTr="00F82227">
        <w:trPr>
          <w:cantSplit/>
          <w:trHeight w:val="515"/>
          <w:tblHeader/>
        </w:trPr>
        <w:tc>
          <w:tcPr>
            <w:tcW w:w="3161" w:type="dxa"/>
          </w:tcPr>
          <w:p w14:paraId="2B215020" w14:textId="18C50F9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948" w:type="dxa"/>
          </w:tcPr>
          <w:p w14:paraId="380B991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นโยบาย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br/>
              <w:t>การกำหนดราคา</w:t>
            </w:r>
          </w:p>
        </w:tc>
        <w:tc>
          <w:tcPr>
            <w:tcW w:w="1993" w:type="dxa"/>
            <w:gridSpan w:val="3"/>
          </w:tcPr>
          <w:p w14:paraId="2FFBF8E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70891DB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5747021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5A277D1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7F62A8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6059" w:rsidRPr="009670C0" w14:paraId="7058EB42" w14:textId="77777777" w:rsidTr="00F82227">
        <w:trPr>
          <w:cantSplit/>
          <w:trHeight w:val="257"/>
          <w:tblHeader/>
        </w:trPr>
        <w:tc>
          <w:tcPr>
            <w:tcW w:w="3161" w:type="dxa"/>
          </w:tcPr>
          <w:p w14:paraId="3D7D1784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02FBEE6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15F5E240" w14:textId="51F4139C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</w:tcPr>
          <w:p w14:paraId="14F57C4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28ACB3A3" w14:textId="11303D83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04744EE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7D02DF55" w14:textId="63B3A88F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723EB8A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B3F241A" w14:textId="521A2BB8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16059" w:rsidRPr="009670C0" w14:paraId="361B1C78" w14:textId="77777777" w:rsidTr="00F82227">
        <w:trPr>
          <w:cantSplit/>
          <w:trHeight w:val="241"/>
          <w:tblHeader/>
        </w:trPr>
        <w:tc>
          <w:tcPr>
            <w:tcW w:w="3161" w:type="dxa"/>
          </w:tcPr>
          <w:p w14:paraId="1E463FE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948" w:type="dxa"/>
          </w:tcPr>
          <w:p w14:paraId="080D9327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0BD2EEAD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16059" w:rsidRPr="009670C0" w14:paraId="68AABE62" w14:textId="77777777" w:rsidTr="00F82227">
        <w:trPr>
          <w:cantSplit/>
          <w:trHeight w:val="257"/>
        </w:trPr>
        <w:tc>
          <w:tcPr>
            <w:tcW w:w="3161" w:type="dxa"/>
          </w:tcPr>
          <w:p w14:paraId="491FF538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6A0F4613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670033D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0DD1E9B8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4900022C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20603305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259202E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D86720B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59D20230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A92B49" w:rsidRPr="009670C0" w14:paraId="69FAB434" w14:textId="77777777" w:rsidTr="007F6F46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956925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รายได้ดอกเบี้ยอื่น</w:t>
            </w:r>
          </w:p>
        </w:tc>
        <w:tc>
          <w:tcPr>
            <w:tcW w:w="1948" w:type="dxa"/>
          </w:tcPr>
          <w:p w14:paraId="0939CEAF" w14:textId="18DDC90E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950" w:type="dxa"/>
            <w:shd w:val="clear" w:color="auto" w:fill="auto"/>
          </w:tcPr>
          <w:p w14:paraId="09BABB69" w14:textId="40D29162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BB46896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331D1A3C" w14:textId="23A33189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E843E2B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1F7AD" w14:textId="0FAC729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0D976BA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0509F4A3" w14:textId="212016A4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361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773</w:t>
            </w:r>
          </w:p>
        </w:tc>
      </w:tr>
      <w:tr w:rsidR="00A92B49" w:rsidRPr="009670C0" w14:paraId="7D297D14" w14:textId="77777777" w:rsidTr="007F6F46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51E0286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รายได้การจัดการ</w:t>
            </w:r>
          </w:p>
        </w:tc>
        <w:tc>
          <w:tcPr>
            <w:tcW w:w="1948" w:type="dxa"/>
          </w:tcPr>
          <w:p w14:paraId="1F7BA8E7" w14:textId="46914C53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660B6E72" w14:textId="14651842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5F990505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0C628974" w14:textId="69DB4A5C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B3FEB8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C53D8" w14:textId="22F2F320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B69543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62D0BE82" w14:textId="2215AC8E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102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</w:p>
        </w:tc>
      </w:tr>
      <w:tr w:rsidR="00A92B49" w:rsidRPr="009670C0" w14:paraId="285C20E8" w14:textId="77777777" w:rsidTr="007F6F46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3BB0722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7B176494" w14:textId="2FE80C26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4B7A86FD" w14:textId="5E613DF2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6997040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37742702" w14:textId="37712B92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E0956CF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4304B" w14:textId="4702F288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3CD991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017609A1" w14:textId="0A2DE494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520</w:t>
            </w:r>
          </w:p>
        </w:tc>
      </w:tr>
      <w:tr w:rsidR="00A92B49" w:rsidRPr="009670C0" w14:paraId="2F988F30" w14:textId="77777777" w:rsidTr="007F6F46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1673FB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210365B9" w14:textId="1EF7403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950" w:type="dxa"/>
            <w:shd w:val="clear" w:color="auto" w:fill="auto"/>
          </w:tcPr>
          <w:p w14:paraId="1A62222E" w14:textId="2DF068F1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41C60C7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65D9DFB7" w14:textId="47CE7E73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268542E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26DB6" w14:textId="7C3EDDBD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242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BE7A27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51077A" w14:textId="44371879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A92B49" w:rsidRPr="009670C0" w14:paraId="2DBD2933" w14:textId="77777777" w:rsidTr="007F6F46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0ABA034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1D1D52CD" w14:textId="3343F505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08FE544C" w14:textId="64F149D4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1FF4A893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07F3D564" w14:textId="3470154A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04E0378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7D787" w14:textId="6071B8BB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216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8443414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8EBB87" w14:textId="25259CD8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628</w:t>
            </w:r>
          </w:p>
        </w:tc>
      </w:tr>
      <w:tr w:rsidR="00A92B49" w:rsidRPr="009670C0" w14:paraId="5CB4B358" w14:textId="77777777" w:rsidTr="008D0AD7">
        <w:trPr>
          <w:cantSplit/>
          <w:trHeight w:val="182"/>
        </w:trPr>
        <w:tc>
          <w:tcPr>
            <w:tcW w:w="3161" w:type="dxa"/>
            <w:shd w:val="clear" w:color="auto" w:fill="auto"/>
          </w:tcPr>
          <w:p w14:paraId="5896DA1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8" w:type="dxa"/>
          </w:tcPr>
          <w:p w14:paraId="2E39CE7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50" w:type="dxa"/>
          </w:tcPr>
          <w:p w14:paraId="7AB1AB53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00" w:lineRule="exact"/>
              <w:ind w:right="1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0D068D0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4F5D4BB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00" w:lineRule="exact"/>
              <w:ind w:right="-9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492F77B6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shd w:val="clear" w:color="auto" w:fill="auto"/>
          </w:tcPr>
          <w:p w14:paraId="3D106A18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ind w:right="11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C2E08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042D6628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ind w:right="11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A92B49" w:rsidRPr="009670C0" w14:paraId="56E52901" w14:textId="77777777" w:rsidTr="00017412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60341205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48A42D7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50" w:type="dxa"/>
          </w:tcPr>
          <w:p w14:paraId="5D7144C3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5D67C375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70C2387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FC383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1804946F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BF17A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7FA42E4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A92B49" w:rsidRPr="009670C0" w14:paraId="003A5A3E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062E5CE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รายได้ดอกเบี้ยอื่น</w:t>
            </w:r>
          </w:p>
        </w:tc>
        <w:tc>
          <w:tcPr>
            <w:tcW w:w="1948" w:type="dxa"/>
          </w:tcPr>
          <w:p w14:paraId="5D16CC87" w14:textId="64634012" w:rsidR="00A92B49" w:rsidRPr="009670C0" w:rsidRDefault="00A92B49" w:rsidP="00A92B49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4EB135D4" w14:textId="23DE77E0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78" w:type="dxa"/>
            <w:shd w:val="clear" w:color="auto" w:fill="auto"/>
          </w:tcPr>
          <w:p w14:paraId="7F6AD73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40D0151A" w14:textId="57BEB430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C66D7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1C628B6F" w14:textId="12605A8A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B8BD7F3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EE848B7" w14:textId="449CC438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A92B49" w:rsidRPr="009670C0" w14:paraId="4C02E435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9A4B41E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1E9EDA90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4F338B3F" w14:textId="68BD3026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251</w:t>
            </w:r>
          </w:p>
        </w:tc>
        <w:tc>
          <w:tcPr>
            <w:tcW w:w="178" w:type="dxa"/>
            <w:shd w:val="clear" w:color="auto" w:fill="auto"/>
          </w:tcPr>
          <w:p w14:paraId="0771CDE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33F5AF00" w14:textId="6F0DC61B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476BC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15FF0797" w14:textId="157E139D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3D2F236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EA2F0F5" w14:textId="6231B50B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A92B49" w:rsidRPr="009670C0" w14:paraId="74AE12F5" w14:textId="77777777" w:rsidTr="00017412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25F9B32D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775B8ABA" w14:textId="0B6D4039" w:rsidR="00A92B49" w:rsidRPr="009670C0" w:rsidRDefault="00A92B49" w:rsidP="00A92B4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0DE6096B" w14:textId="31A8D60A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224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771</w:t>
            </w:r>
          </w:p>
        </w:tc>
        <w:tc>
          <w:tcPr>
            <w:tcW w:w="178" w:type="dxa"/>
            <w:shd w:val="clear" w:color="auto" w:fill="auto"/>
          </w:tcPr>
          <w:p w14:paraId="4D040D7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2F86300E" w14:textId="7E707715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280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EE530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56F48B2F" w14:textId="78887DC5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224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771</w:t>
            </w:r>
          </w:p>
        </w:tc>
        <w:tc>
          <w:tcPr>
            <w:tcW w:w="180" w:type="dxa"/>
            <w:vAlign w:val="bottom"/>
          </w:tcPr>
          <w:p w14:paraId="7E8C812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F42E73D" w14:textId="6B4C2D29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280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210</w:t>
            </w:r>
          </w:p>
        </w:tc>
      </w:tr>
      <w:tr w:rsidR="00A92B49" w:rsidRPr="009670C0" w14:paraId="28272CD0" w14:textId="77777777" w:rsidTr="007F6F46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EAE27E8" w14:textId="1513497A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"/>
                <w:szCs w:val="2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ค่าใช้จ่ายในการให้บริการและบริหาร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1573BA" w:rsidRPr="009670C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948" w:type="dxa"/>
          </w:tcPr>
          <w:p w14:paraId="5A3DE657" w14:textId="2D1F329C" w:rsidR="00A92B49" w:rsidRPr="009670C0" w:rsidRDefault="00A92B49" w:rsidP="00A92B4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13BA8980" w14:textId="02CAB01E" w:rsidR="00A92B49" w:rsidRPr="009670C0" w:rsidRDefault="00E63774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500,302</w:t>
            </w:r>
          </w:p>
        </w:tc>
        <w:tc>
          <w:tcPr>
            <w:tcW w:w="178" w:type="dxa"/>
          </w:tcPr>
          <w:p w14:paraId="7639AA9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1D519049" w14:textId="0A51864F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483</w:t>
            </w:r>
          </w:p>
        </w:tc>
        <w:tc>
          <w:tcPr>
            <w:tcW w:w="178" w:type="dxa"/>
            <w:vAlign w:val="bottom"/>
          </w:tcPr>
          <w:p w14:paraId="5D191410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262397F6" w14:textId="351DB27B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E896C4B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90C4E5E" w14:textId="7DEC4353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A92B49" w:rsidRPr="009670C0" w14:paraId="5E9C80F2" w14:textId="77777777" w:rsidTr="008D0AD7">
        <w:trPr>
          <w:cantSplit/>
          <w:trHeight w:val="92"/>
        </w:trPr>
        <w:tc>
          <w:tcPr>
            <w:tcW w:w="3161" w:type="dxa"/>
            <w:shd w:val="clear" w:color="auto" w:fill="auto"/>
          </w:tcPr>
          <w:p w14:paraId="7BD2C5F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8" w:type="dxa"/>
          </w:tcPr>
          <w:p w14:paraId="6002617C" w14:textId="77777777" w:rsidR="00A92B49" w:rsidRPr="009670C0" w:rsidRDefault="00A92B49" w:rsidP="00A92B49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50" w:type="dxa"/>
          </w:tcPr>
          <w:p w14:paraId="5662C583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264008E9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65" w:type="dxa"/>
          </w:tcPr>
          <w:p w14:paraId="01A28FB7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00" w:lineRule="exact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470146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31" w:type="dxa"/>
          </w:tcPr>
          <w:p w14:paraId="6ACAB038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00" w:lineRule="exact"/>
              <w:ind w:right="1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D7379F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8" w:type="dxa"/>
          </w:tcPr>
          <w:p w14:paraId="677DC286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00" w:lineRule="exact"/>
              <w:ind w:right="1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A92B49" w:rsidRPr="009670C0" w14:paraId="32849B55" w14:textId="77777777" w:rsidTr="00017412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01EEF80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47AE4E4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04FCFD6B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7892A844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2D4E33F6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C2C3691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3736161E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B54A4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4EAE5F4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A92B49" w:rsidRPr="009670C0" w14:paraId="5A679F95" w14:textId="77777777" w:rsidTr="00F82227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2447CF9E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71F49BA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004BC99" w14:textId="07BDCD7F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</w:rPr>
              <w:t>56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670C0">
              <w:rPr>
                <w:rFonts w:asciiTheme="majorBidi" w:hAnsiTheme="majorBidi" w:cs="Angsana New"/>
                <w:sz w:val="26"/>
                <w:szCs w:val="26"/>
              </w:rPr>
              <w:t>349</w:t>
            </w:r>
          </w:p>
        </w:tc>
        <w:tc>
          <w:tcPr>
            <w:tcW w:w="178" w:type="dxa"/>
            <w:shd w:val="clear" w:color="auto" w:fill="auto"/>
          </w:tcPr>
          <w:p w14:paraId="60C40C87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C2173CE" w14:textId="50A175AB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647AB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BC52A0E" w14:textId="79AC7388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355</w:t>
            </w:r>
          </w:p>
        </w:tc>
        <w:tc>
          <w:tcPr>
            <w:tcW w:w="180" w:type="dxa"/>
            <w:vAlign w:val="bottom"/>
          </w:tcPr>
          <w:p w14:paraId="65EB37E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BCD349A" w14:textId="600166E8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719</w:t>
            </w:r>
          </w:p>
        </w:tc>
      </w:tr>
      <w:tr w:rsidR="00A92B49" w:rsidRPr="009670C0" w14:paraId="5676FD5E" w14:textId="77777777" w:rsidTr="00F82227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12FED8F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55D6FDC8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2D160" w14:textId="117DC453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56</w:t>
            </w:r>
            <w:r w:rsidR="00A92B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349</w:t>
            </w:r>
          </w:p>
        </w:tc>
        <w:tc>
          <w:tcPr>
            <w:tcW w:w="178" w:type="dxa"/>
            <w:shd w:val="clear" w:color="auto" w:fill="auto"/>
          </w:tcPr>
          <w:p w14:paraId="39B7230C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4EAA" w14:textId="7F0E371D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62</w:t>
            </w:r>
            <w:r w:rsidR="00A92B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E984A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52220" w14:textId="4EC89A22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19</w:t>
            </w:r>
            <w:r w:rsidR="00A92B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355</w:t>
            </w:r>
          </w:p>
        </w:tc>
        <w:tc>
          <w:tcPr>
            <w:tcW w:w="180" w:type="dxa"/>
            <w:vAlign w:val="bottom"/>
          </w:tcPr>
          <w:p w14:paraId="5D1B1E42" w14:textId="77777777" w:rsidR="00A92B49" w:rsidRPr="009670C0" w:rsidRDefault="00A92B49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64B4BF" w14:textId="1C401513" w:rsidR="00A92B49" w:rsidRPr="009670C0" w:rsidRDefault="001435EB" w:rsidP="00A9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19</w:t>
            </w:r>
            <w:r w:rsidR="00A92B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719</w:t>
            </w:r>
          </w:p>
        </w:tc>
      </w:tr>
    </w:tbl>
    <w:p w14:paraId="50E9800A" w14:textId="2140FBC4" w:rsidR="007B320F" w:rsidRPr="009670C0" w:rsidRDefault="007B320F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bookmarkStart w:id="10" w:name="_Hlk21521900"/>
    </w:p>
    <w:p w14:paraId="316F61FE" w14:textId="4987E1FC" w:rsidR="004E24BC" w:rsidRPr="009670C0" w:rsidRDefault="004E24BC" w:rsidP="004E24BC">
      <w:pPr>
        <w:tabs>
          <w:tab w:val="clear" w:pos="227"/>
          <w:tab w:val="clear" w:pos="454"/>
          <w:tab w:val="clear" w:pos="680"/>
          <w:tab w:val="left" w:pos="720"/>
        </w:tabs>
        <w:ind w:left="547" w:right="-43" w:hanging="7"/>
        <w:jc w:val="thaiDistribute"/>
        <w:rPr>
          <w:rFonts w:asciiTheme="majorBidi" w:hAnsiTheme="majorBidi" w:cs="Angsana New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นอกจากรายการข้างต้นในระหว่างเดือนกันยายนและตุลา</w:t>
      </w:r>
      <w:r w:rsidR="00E63774" w:rsidRPr="009670C0">
        <w:rPr>
          <w:rFonts w:asciiTheme="majorBidi" w:hAnsiTheme="majorBidi" w:cs="Angsana New" w:hint="cs"/>
          <w:sz w:val="26"/>
          <w:szCs w:val="26"/>
          <w:cs/>
        </w:rPr>
        <w:t>ค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C0747E" w:rsidRPr="009670C0">
        <w:rPr>
          <w:rFonts w:asciiTheme="majorBidi" w:hAnsiTheme="majorBidi" w:cs="Angsana New"/>
          <w:sz w:val="26"/>
          <w:szCs w:val="26"/>
        </w:rPr>
        <w:t>Group Lease Finance Plc. (“</w:t>
      </w:r>
      <w:r w:rsidRPr="009670C0">
        <w:rPr>
          <w:rFonts w:asciiTheme="majorBidi" w:hAnsiTheme="majorBidi" w:cstheme="majorBidi"/>
          <w:sz w:val="26"/>
          <w:szCs w:val="26"/>
        </w:rPr>
        <w:t>GLF</w:t>
      </w:r>
      <w:r w:rsidR="00C0747E" w:rsidRPr="009670C0">
        <w:rPr>
          <w:rFonts w:asciiTheme="majorBidi" w:hAnsiTheme="majorBidi" w:cstheme="majorBidi"/>
          <w:sz w:val="26"/>
          <w:szCs w:val="26"/>
        </w:rPr>
        <w:t>”)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ได้ทำรายการจ่ายเงิน</w:t>
      </w:r>
      <w:r w:rsidR="00AD31A2" w:rsidRPr="009670C0">
        <w:rPr>
          <w:rFonts w:asciiTheme="majorBidi" w:hAnsiTheme="majorBidi" w:cs="Angsana New" w:hint="cs"/>
          <w:sz w:val="26"/>
          <w:szCs w:val="26"/>
          <w:cs/>
        </w:rPr>
        <w:t>หลายรายการ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ให้แก่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APFT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ซึ่งรวมถึงรายการจ่ายเงินจำนวน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1</w:t>
      </w:r>
      <w:r w:rsidRPr="009670C0">
        <w:rPr>
          <w:rFonts w:asciiTheme="majorBidi" w:hAnsiTheme="majorBidi" w:cs="Angsana New"/>
          <w:sz w:val="26"/>
          <w:szCs w:val="26"/>
          <w:cs/>
        </w:rPr>
        <w:t>.</w:t>
      </w:r>
      <w:r w:rsidRPr="009670C0">
        <w:rPr>
          <w:rFonts w:asciiTheme="majorBidi" w:hAnsiTheme="majorBidi" w:cs="Angsana New"/>
          <w:sz w:val="26"/>
          <w:szCs w:val="26"/>
        </w:rPr>
        <w:t>4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ล้านเหรียญสหรัฐ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ในวันที่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9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ตุลาคม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ผู้บริหารได้ยืนยันว่ารายการดังกล่าวมีข้อผิดพลาดและได้รับเงินคืนแล้วในวันที่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19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พฤศจิกายน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2563</w:t>
      </w:r>
    </w:p>
    <w:p w14:paraId="641ACE98" w14:textId="77777777" w:rsidR="004E24BC" w:rsidRPr="009670C0" w:rsidRDefault="004E24B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A950A" w14:textId="4F36918F" w:rsidR="00C04733" w:rsidRPr="009670C0" w:rsidRDefault="00C04733" w:rsidP="00C04733">
      <w:pPr>
        <w:tabs>
          <w:tab w:val="clear" w:pos="227"/>
          <w:tab w:val="clear" w:pos="454"/>
          <w:tab w:val="clear" w:pos="680"/>
          <w:tab w:val="left" w:pos="720"/>
        </w:tabs>
        <w:ind w:left="547" w:right="-43" w:hanging="9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vertAlign w:val="superscript"/>
        </w:rPr>
        <w:t>(</w:t>
      </w:r>
      <w:r w:rsidR="001435EB" w:rsidRPr="009670C0">
        <w:rPr>
          <w:rFonts w:asciiTheme="majorBidi" w:hAnsiTheme="majorBidi" w:cstheme="majorBidi"/>
          <w:sz w:val="26"/>
          <w:szCs w:val="26"/>
          <w:vertAlign w:val="superscript"/>
        </w:rPr>
        <w:t>1</w:t>
      </w:r>
      <w:r w:rsidRPr="009670C0">
        <w:rPr>
          <w:rFonts w:asciiTheme="majorBidi" w:hAnsiTheme="majorBidi" w:cstheme="majorBidi"/>
          <w:sz w:val="26"/>
          <w:szCs w:val="26"/>
          <w:vertAlign w:val="superscript"/>
        </w:rPr>
        <w:t>)</w:t>
      </w:r>
      <w:r w:rsidR="00A245A9" w:rsidRPr="009670C0">
        <w:rPr>
          <w:rFonts w:asciiTheme="majorBidi" w:hAnsiTheme="majorBidi" w:cs="Angsana New" w:hint="cs"/>
          <w:sz w:val="26"/>
          <w:szCs w:val="26"/>
          <w:cs/>
        </w:rPr>
        <w:t xml:space="preserve">ณ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6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ตุลาคม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ศาลอุทธรณ์แห่งสาธารณรัฐสิงคโปร์ได้กลับคำพิพากษาของศาลสูงแห่งสาธารณรัฐสิงคโปร์ลงวันที่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โดยตัดสินให้อดีตผู้บริหารท่านหนึ่ง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D1CC3" w:rsidRPr="009670C0">
        <w:rPr>
          <w:rFonts w:asciiTheme="majorBidi" w:hAnsiTheme="majorBidi" w:cstheme="majorBidi"/>
          <w:sz w:val="26"/>
          <w:szCs w:val="26"/>
        </w:rPr>
        <w:t>Group Lease Holding Pte. Ltd. (“</w:t>
      </w:r>
      <w:r w:rsidR="008D0AD7" w:rsidRPr="009670C0">
        <w:rPr>
          <w:rFonts w:asciiTheme="majorBidi" w:hAnsiTheme="majorBidi" w:cstheme="majorBidi"/>
          <w:sz w:val="26"/>
          <w:szCs w:val="26"/>
        </w:rPr>
        <w:t>GLH</w:t>
      </w:r>
      <w:r w:rsidR="00DD1CC3" w:rsidRPr="009670C0">
        <w:rPr>
          <w:rFonts w:asciiTheme="majorBidi" w:hAnsiTheme="majorBidi" w:cstheme="majorBidi"/>
          <w:sz w:val="26"/>
          <w:szCs w:val="26"/>
        </w:rPr>
        <w:t>”)</w:t>
      </w:r>
      <w:r w:rsidR="008D0AD7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มีความผิดฐานหลอกลวง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และตัดสินให้จำเลยดังกล่าวร่วมกับจำเลยอื่นๆ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มีความผิดฐานสมรู้ร่วมคิดที่ผิดกฎหมายและต้องร่วมกันชดใช้ค่าเสียหายจำนวน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70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ค่าเสียหายดังกล่าวรวมถึงผลขาดทุนที่เกิดขี้นแก่ผู้ถือหุ้นกู้แปลงสภาพรายหลักจากการลงทุนในหุ้นกู้แปลงสภาพ</w:t>
      </w:r>
      <w:r w:rsidR="00C0747E" w:rsidRPr="009670C0">
        <w:rPr>
          <w:rFonts w:asciiTheme="majorBidi" w:hAnsiTheme="majorBidi" w:cstheme="majorBidi"/>
          <w:sz w:val="26"/>
          <w:szCs w:val="26"/>
        </w:rPr>
        <w:t xml:space="preserve"> 1/2560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ใบสำคัญแสดงสิทธิ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หุ้นของบริษัท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และต้นทุนและค่าใช้จ่ายที่เกี่ยวข้องรวมถึงดอกเบี้ย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กลุ่มบริษัทมีหุ้นกู้แปลงสภาพครั้งที่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8D0AD7" w:rsidRPr="009670C0">
        <w:rPr>
          <w:rFonts w:asciiTheme="majorBidi" w:hAnsiTheme="majorBidi" w:cstheme="majorBidi"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sz w:val="26"/>
          <w:szCs w:val="26"/>
        </w:rPr>
        <w:t>2560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คงเหลือเป็นจำนวน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8D0AD7" w:rsidRPr="009670C0">
        <w:rPr>
          <w:rFonts w:asciiTheme="majorBidi" w:hAnsiTheme="majorBidi" w:cstheme="majorBidi"/>
          <w:sz w:val="26"/>
          <w:szCs w:val="26"/>
        </w:rPr>
        <w:t>,</w:t>
      </w:r>
      <w:r w:rsidR="001435EB" w:rsidRPr="009670C0">
        <w:rPr>
          <w:rFonts w:asciiTheme="majorBidi" w:hAnsiTheme="majorBidi" w:cstheme="majorBidi"/>
          <w:sz w:val="26"/>
          <w:szCs w:val="26"/>
        </w:rPr>
        <w:t>507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="001435EB" w:rsidRPr="009670C0">
        <w:rPr>
          <w:rFonts w:asciiTheme="majorBidi" w:hAnsiTheme="majorBidi" w:cstheme="majorBidi"/>
          <w:sz w:val="26"/>
          <w:szCs w:val="26"/>
        </w:rPr>
        <w:t>50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และดอกเบี้ยค้างจ่ายเป็นจำนวนเงิน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190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="001435EB" w:rsidRPr="009670C0">
        <w:rPr>
          <w:rFonts w:asciiTheme="majorBidi" w:hAnsiTheme="majorBidi" w:cstheme="majorBidi"/>
          <w:sz w:val="26"/>
          <w:szCs w:val="26"/>
        </w:rPr>
        <w:t>6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ดังนั้นบริษัทได้บันทึกหนี้สินเพิ่มเติมโดยบันทึกเป็นเจ้าหนี้อื่นเป็นจำนวน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475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ในงบการเงินรวม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และบันทึกค่าใช้จ่ายที่เกี่ยวข้องเป็นค่าใช้จ่ายในการให้บริการและบริหารในงบกำไรขาดทุนเบ็ดเสร็จรว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ค่าเสียหายทั้งหมดถูกจ่ายชำระโดยบริษัทผ่านทาง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0AD7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8D0AD7" w:rsidRPr="009670C0">
        <w:rPr>
          <w:rFonts w:asciiTheme="majorBidi" w:hAnsiTheme="majorBidi" w:cstheme="majorBidi" w:hint="cs"/>
          <w:sz w:val="26"/>
          <w:szCs w:val="26"/>
          <w:cs/>
        </w:rPr>
        <w:t>ให้แก่โจทก์แล้วในเดือนกรกฎาคม</w:t>
      </w:r>
      <w:r w:rsidR="008D0AD7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2564</w:t>
      </w:r>
    </w:p>
    <w:p w14:paraId="4C975BCE" w14:textId="77777777" w:rsidR="004E24BC" w:rsidRPr="009670C0" w:rsidRDefault="004E24BC" w:rsidP="004E24BC">
      <w:pPr>
        <w:tabs>
          <w:tab w:val="clear" w:pos="227"/>
          <w:tab w:val="clear" w:pos="454"/>
          <w:tab w:val="clear" w:pos="680"/>
          <w:tab w:val="left" w:pos="720"/>
        </w:tabs>
        <w:ind w:left="547" w:right="-43" w:hanging="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E249AFD" w14:textId="06223A2B" w:rsidR="00C04733" w:rsidRPr="009670C0" w:rsidRDefault="00A245A9" w:rsidP="00C04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C04733" w:rsidRPr="009670C0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C04733" w:rsidRPr="009670C0">
        <w:rPr>
          <w:rFonts w:asciiTheme="majorBidi" w:hAnsiTheme="majorBidi" w:cstheme="majorBidi"/>
          <w:sz w:val="26"/>
          <w:szCs w:val="26"/>
          <w:cs/>
        </w:rPr>
        <w:t xml:space="preserve"> กรกฎาคม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C04733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ได้เข้าทำสัญญาชำระเงินกู้กับบริษัทฯ และบริษัทย่อยของ 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เพื่อชำระคืนเงินกู้ยืมจากบริษัทฯ ด้วยการโอนสิทธิในการรับชำระเงินกู้จากบริษัทย่อยของ 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ให้แก่บริษัทฯ จำนวนรวม </w:t>
      </w:r>
      <w:r w:rsidR="001435EB" w:rsidRPr="009670C0">
        <w:rPr>
          <w:rFonts w:asciiTheme="majorBidi" w:hAnsiTheme="majorBidi" w:cstheme="majorBidi"/>
          <w:sz w:val="26"/>
          <w:szCs w:val="26"/>
        </w:rPr>
        <w:t>212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38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21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94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 ล้านเหรียญสหรัฐ </w:t>
      </w:r>
    </w:p>
    <w:p w14:paraId="1C8EFB83" w14:textId="77777777" w:rsidR="00E8625F" w:rsidRPr="009670C0" w:rsidRDefault="00A245A9" w:rsidP="00C04733">
      <w:pPr>
        <w:tabs>
          <w:tab w:val="clear" w:pos="227"/>
          <w:tab w:val="clear" w:pos="454"/>
          <w:tab w:val="clear" w:pos="680"/>
          <w:tab w:val="left" w:pos="720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ณ </w:t>
      </w:r>
      <w:r w:rsidR="00C04733" w:rsidRPr="009670C0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20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ได้เข้าร่วมบันทึกข้อตกลงกับบริษัทฯ เพื่อชำระคืนเงินกู้ยืมจากบริษัทฯ ด้วยการโอนสิทธิในลิขสิทธิ์ซอฟแวร์ของ </w:t>
      </w:r>
      <w:r w:rsidR="00C04733"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ให้แก่บริษัทฯ มูลค่ารวม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53</w:t>
      </w:r>
      <w:r w:rsidR="00C04733" w:rsidRPr="009670C0">
        <w:rPr>
          <w:rFonts w:asciiTheme="majorBidi" w:hAnsiTheme="majorBidi" w:cstheme="majorBidi" w:hint="cs"/>
          <w:sz w:val="26"/>
          <w:szCs w:val="26"/>
          <w:cs/>
        </w:rPr>
        <w:t xml:space="preserve"> ล้านเหรียญสหรัฐ</w:t>
      </w:r>
    </w:p>
    <w:p w14:paraId="742169F5" w14:textId="3F407AED" w:rsidR="001573BA" w:rsidRPr="009670C0" w:rsidRDefault="001573BA" w:rsidP="00E8625F">
      <w:pPr>
        <w:tabs>
          <w:tab w:val="clear" w:pos="227"/>
          <w:tab w:val="clear" w:pos="454"/>
          <w:tab w:val="clear" w:pos="680"/>
          <w:tab w:val="left" w:pos="720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7B8AB25" w14:textId="09FA2C52" w:rsidR="00282005" w:rsidRPr="009670C0" w:rsidRDefault="00282005" w:rsidP="00E8625F">
      <w:pPr>
        <w:tabs>
          <w:tab w:val="clear" w:pos="227"/>
          <w:tab w:val="clear" w:pos="454"/>
          <w:tab w:val="clear" w:pos="680"/>
          <w:tab w:val="left" w:pos="720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Pr="009670C0">
        <w:rPr>
          <w:rFonts w:asciiTheme="majorBidi" w:hAnsiTheme="majorBidi" w:cs="Angsana New"/>
          <w:sz w:val="26"/>
          <w:szCs w:val="26"/>
        </w:rPr>
        <w:t xml:space="preserve"> 1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="Angsana New"/>
          <w:sz w:val="26"/>
          <w:szCs w:val="26"/>
        </w:rPr>
        <w:t xml:space="preserve"> 2563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E63774" w:rsidRPr="009670C0">
        <w:rPr>
          <w:rFonts w:asciiTheme="majorBidi" w:hAnsiTheme="majorBidi" w:cs="Angsana New"/>
          <w:sz w:val="26"/>
          <w:szCs w:val="26"/>
        </w:rPr>
        <w:t xml:space="preserve">GLF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ได้ทำสัญญาที่ปรึกษากับ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APFT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โดยบริษัทย่อยดังกล่าวตกลงที่จะจ่ายเงินให้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APFT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เป็นจำนวน</w:t>
      </w:r>
      <w:r w:rsidRPr="009670C0">
        <w:rPr>
          <w:rFonts w:asciiTheme="majorBidi" w:hAnsiTheme="majorBidi" w:cs="Angsana New"/>
          <w:sz w:val="26"/>
          <w:szCs w:val="26"/>
        </w:rPr>
        <w:t xml:space="preserve"> 150,000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เหรียญสหรัฐต่อเดือน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(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ไม่รวมภาษีมูลค่าเพิ่ม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)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สัญญาดังกล่าวได้ถูกยกเลิกในวันที่</w:t>
      </w:r>
      <w:r w:rsidRPr="009670C0">
        <w:rPr>
          <w:rFonts w:asciiTheme="majorBidi" w:hAnsiTheme="majorBidi" w:cs="Angsana New"/>
          <w:sz w:val="26"/>
          <w:szCs w:val="26"/>
        </w:rPr>
        <w:t xml:space="preserve"> 31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="Angsana New"/>
          <w:sz w:val="26"/>
          <w:szCs w:val="26"/>
        </w:rPr>
        <w:t xml:space="preserve"> 2563</w:t>
      </w:r>
    </w:p>
    <w:p w14:paraId="4230674F" w14:textId="77777777" w:rsidR="00282005" w:rsidRPr="009670C0" w:rsidRDefault="00282005" w:rsidP="00E8625F">
      <w:pPr>
        <w:tabs>
          <w:tab w:val="clear" w:pos="227"/>
          <w:tab w:val="clear" w:pos="454"/>
          <w:tab w:val="clear" w:pos="680"/>
          <w:tab w:val="left" w:pos="720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6C18481" w14:textId="5354E1E4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ยอดคงเหลือกับบุคคลหรือกิจการที่เกี่ยวข้องกัน ณ วันที่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316059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20358" w:rsidRPr="009670C0">
        <w:rPr>
          <w:rFonts w:asciiTheme="majorBidi" w:hAnsiTheme="majorBidi" w:cstheme="majorBidi"/>
          <w:sz w:val="26"/>
          <w:szCs w:val="26"/>
          <w:cs/>
        </w:rPr>
        <w:t>และ</w:t>
      </w:r>
      <w:r w:rsidR="00420358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31605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bookmarkEnd w:id="10"/>
    <w:p w14:paraId="790544B7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7"/>
        <w:gridCol w:w="767"/>
        <w:gridCol w:w="310"/>
        <w:gridCol w:w="817"/>
        <w:gridCol w:w="272"/>
        <w:gridCol w:w="990"/>
        <w:gridCol w:w="272"/>
        <w:gridCol w:w="963"/>
        <w:gridCol w:w="23"/>
        <w:gridCol w:w="221"/>
        <w:gridCol w:w="23"/>
        <w:gridCol w:w="963"/>
        <w:gridCol w:w="244"/>
        <w:gridCol w:w="958"/>
      </w:tblGrid>
      <w:tr w:rsidR="003716F5" w:rsidRPr="009670C0" w14:paraId="66305932" w14:textId="77777777" w:rsidTr="7761284E">
        <w:trPr>
          <w:trHeight w:val="423"/>
          <w:tblHeader/>
        </w:trPr>
        <w:tc>
          <w:tcPr>
            <w:tcW w:w="1416" w:type="pct"/>
            <w:vMerge w:val="restart"/>
          </w:tcPr>
          <w:p w14:paraId="5A2A2A6C" w14:textId="77777777" w:rsidR="003716F5" w:rsidRPr="009670C0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EAA5A83" w14:textId="77777777" w:rsidR="003716F5" w:rsidRPr="009670C0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เงินให้กู้ยืมแก่บุคคลหรือ</w:t>
            </w:r>
          </w:p>
          <w:p w14:paraId="085F0EF0" w14:textId="77777777" w:rsidR="003716F5" w:rsidRPr="009670C0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5" w:type="pct"/>
            <w:gridSpan w:val="3"/>
          </w:tcPr>
          <w:p w14:paraId="41CCBB45" w14:textId="5FECB082" w:rsidR="003716F5" w:rsidRPr="009670C0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663914BD" w14:textId="77777777" w:rsidR="003716F5" w:rsidRPr="009670C0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pct"/>
            <w:gridSpan w:val="4"/>
          </w:tcPr>
          <w:p w14:paraId="36DD8C39" w14:textId="43CCFF61" w:rsidR="003716F5" w:rsidRPr="009670C0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  <w:gridSpan w:val="2"/>
          </w:tcPr>
          <w:p w14:paraId="6C594052" w14:textId="77777777" w:rsidR="003716F5" w:rsidRPr="009670C0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7" w:type="pct"/>
            <w:gridSpan w:val="3"/>
          </w:tcPr>
          <w:p w14:paraId="37056CEC" w14:textId="27FB9697" w:rsidR="003716F5" w:rsidRPr="009670C0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44099" w:rsidRPr="009670C0" w14:paraId="2ACF56F4" w14:textId="77777777" w:rsidTr="7761284E">
        <w:trPr>
          <w:trHeight w:val="407"/>
          <w:tblHeader/>
        </w:trPr>
        <w:tc>
          <w:tcPr>
            <w:tcW w:w="1416" w:type="pct"/>
            <w:vMerge/>
          </w:tcPr>
          <w:p w14:paraId="67DACD98" w14:textId="77777777" w:rsidR="00844099" w:rsidRPr="009670C0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5" w:type="pct"/>
            <w:gridSpan w:val="3"/>
          </w:tcPr>
          <w:p w14:paraId="500E38C7" w14:textId="163C66B6" w:rsidR="00844099" w:rsidRPr="009670C0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4CA50E19" w14:textId="77777777" w:rsidR="00844099" w:rsidRPr="009670C0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pct"/>
            <w:gridSpan w:val="4"/>
          </w:tcPr>
          <w:p w14:paraId="774C8B61" w14:textId="2A6E0C5F" w:rsidR="00844099" w:rsidRPr="009670C0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4E8C0046" w14:textId="77777777" w:rsidR="00844099" w:rsidRPr="009670C0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pct"/>
            <w:gridSpan w:val="3"/>
          </w:tcPr>
          <w:p w14:paraId="7BB35BA2" w14:textId="79CCDE04" w:rsidR="00844099" w:rsidRPr="009670C0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6059" w:rsidRPr="009670C0" w14:paraId="6F18F9CA" w14:textId="77777777" w:rsidTr="7761284E">
        <w:trPr>
          <w:trHeight w:val="68"/>
          <w:tblHeader/>
        </w:trPr>
        <w:tc>
          <w:tcPr>
            <w:tcW w:w="1416" w:type="pct"/>
            <w:vMerge/>
          </w:tcPr>
          <w:p w14:paraId="6F47A747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3" w:type="pct"/>
          </w:tcPr>
          <w:p w14:paraId="2AE94A6D" w14:textId="7068C2B1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3" w:type="pct"/>
          </w:tcPr>
          <w:p w14:paraId="52D90659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" w:type="pct"/>
          </w:tcPr>
          <w:p w14:paraId="6AD55A7F" w14:textId="2A2B5108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3" w:type="pct"/>
          </w:tcPr>
          <w:p w14:paraId="15FDB5FF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</w:tcPr>
          <w:p w14:paraId="413BB4DA" w14:textId="07718D61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" w:type="pct"/>
          </w:tcPr>
          <w:p w14:paraId="2A95F865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</w:tcPr>
          <w:p w14:paraId="5667156E" w14:textId="5D2A96B0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8" w:type="pct"/>
            <w:gridSpan w:val="2"/>
          </w:tcPr>
          <w:p w14:paraId="4BADF587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</w:tcPr>
          <w:p w14:paraId="6BB10A57" w14:textId="4F277B45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8" w:type="pct"/>
          </w:tcPr>
          <w:p w14:paraId="01E6A4B2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0848E229" w14:textId="767EC273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16059" w:rsidRPr="009670C0" w14:paraId="0BFA2863" w14:textId="77777777" w:rsidTr="7761284E">
        <w:trPr>
          <w:trHeight w:val="68"/>
          <w:tblHeader/>
        </w:trPr>
        <w:tc>
          <w:tcPr>
            <w:tcW w:w="1416" w:type="pct"/>
          </w:tcPr>
          <w:p w14:paraId="2C33A260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5" w:type="pct"/>
            <w:gridSpan w:val="3"/>
          </w:tcPr>
          <w:p w14:paraId="53E90C13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2E810E85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6" w:type="pct"/>
            <w:gridSpan w:val="9"/>
          </w:tcPr>
          <w:p w14:paraId="2816C116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6059" w:rsidRPr="009670C0" w14:paraId="69E6DE17" w14:textId="77777777" w:rsidTr="7761284E">
        <w:trPr>
          <w:trHeight w:val="68"/>
        </w:trPr>
        <w:tc>
          <w:tcPr>
            <w:tcW w:w="1416" w:type="pct"/>
          </w:tcPr>
          <w:p w14:paraId="16EC04B5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5" w:type="pct"/>
            <w:gridSpan w:val="3"/>
          </w:tcPr>
          <w:p w14:paraId="777D43B4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1B9B5A30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6" w:type="pct"/>
            <w:gridSpan w:val="9"/>
          </w:tcPr>
          <w:p w14:paraId="31DF986A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4600D" w:rsidRPr="009670C0" w14:paraId="0ABDD0C5" w14:textId="77777777" w:rsidTr="7761284E">
        <w:trPr>
          <w:trHeight w:val="68"/>
        </w:trPr>
        <w:tc>
          <w:tcPr>
            <w:tcW w:w="1416" w:type="pct"/>
          </w:tcPr>
          <w:p w14:paraId="58E3126A" w14:textId="77777777" w:rsidR="0024600D" w:rsidRPr="009670C0" w:rsidRDefault="0024600D" w:rsidP="0024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1A46423A" w14:textId="488DA877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3" w:type="pct"/>
          </w:tcPr>
          <w:p w14:paraId="14677D1F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" w:type="pct"/>
          </w:tcPr>
          <w:p w14:paraId="6137BDC4" w14:textId="68FF8D3C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3" w:type="pct"/>
          </w:tcPr>
          <w:p w14:paraId="3277E830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</w:tcPr>
          <w:p w14:paraId="3D134710" w14:textId="646E2F21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279A118C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</w:tcPr>
          <w:p w14:paraId="5C9FEE71" w14:textId="488CC014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7E8B42EF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3F93BB84" w14:textId="26AA0F6F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556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8" w:type="pct"/>
          </w:tcPr>
          <w:p w14:paraId="218D97F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500C8101" w14:textId="334542FA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600D" w:rsidRPr="009670C0" w14:paraId="539F6D5C" w14:textId="7954CB84" w:rsidTr="7761284E">
        <w:trPr>
          <w:trHeight w:val="423"/>
        </w:trPr>
        <w:tc>
          <w:tcPr>
            <w:tcW w:w="2411" w:type="pct"/>
            <w:gridSpan w:val="4"/>
          </w:tcPr>
          <w:p w14:paraId="2EFEBB08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ดอกเบี้ยค้างรับจากบุคคลหรือ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  <w:tc>
          <w:tcPr>
            <w:tcW w:w="143" w:type="pct"/>
          </w:tcPr>
          <w:p w14:paraId="7D59F4D9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</w:tcPr>
          <w:p w14:paraId="7F132BF4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1D8A2B0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</w:tcPr>
          <w:p w14:paraId="58A24B7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" w:type="pct"/>
            <w:gridSpan w:val="2"/>
          </w:tcPr>
          <w:p w14:paraId="6536FC5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097B47BC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597BBEA1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7B4CFD54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6BBF" w:rsidRPr="009670C0" w14:paraId="69DA5888" w14:textId="77777777" w:rsidTr="7761284E">
        <w:trPr>
          <w:trHeight w:val="68"/>
        </w:trPr>
        <w:tc>
          <w:tcPr>
            <w:tcW w:w="1416" w:type="pct"/>
          </w:tcPr>
          <w:p w14:paraId="2633475A" w14:textId="77777777" w:rsidR="0024600D" w:rsidRPr="009670C0" w:rsidRDefault="0024600D" w:rsidP="0024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184514E0" w14:textId="7F134B01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3" w:type="pct"/>
          </w:tcPr>
          <w:p w14:paraId="2D3E8C4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" w:type="pct"/>
          </w:tcPr>
          <w:p w14:paraId="53991EEB" w14:textId="5AB94CF1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3" w:type="pct"/>
          </w:tcPr>
          <w:p w14:paraId="3443F902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EB4A130" w14:textId="3D628F51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29871A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0D4CC486" w14:textId="66F2D9DD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551C0CA4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DBFC1" w14:textId="588F8962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128" w:type="pct"/>
          </w:tcPr>
          <w:p w14:paraId="0052103B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14:paraId="674554FD" w14:textId="3BECF2D7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24600D" w:rsidRPr="009670C0" w14:paraId="63ADB501" w14:textId="33B9E684" w:rsidTr="7761284E">
        <w:trPr>
          <w:trHeight w:val="58"/>
        </w:trPr>
        <w:tc>
          <w:tcPr>
            <w:tcW w:w="2554" w:type="pct"/>
            <w:gridSpan w:val="5"/>
          </w:tcPr>
          <w:p w14:paraId="788353D6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6134314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40821A83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543ADB" w14:textId="2A98BC72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C629BE7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10A95300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56AAE9" w14:textId="4AE1D54E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08E773E8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45BF6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25634CB" w14:textId="07448FD0" w:rsidR="0024600D" w:rsidRPr="009670C0" w:rsidRDefault="001435EB" w:rsidP="77612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7761284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787</w:t>
            </w:r>
            <w:r w:rsidR="7761284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099</w:t>
            </w:r>
          </w:p>
        </w:tc>
        <w:tc>
          <w:tcPr>
            <w:tcW w:w="128" w:type="pct"/>
          </w:tcPr>
          <w:p w14:paraId="30341B5A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14:paraId="3B535409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E245A6C" w14:textId="08F86F3F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</w:tr>
      <w:tr w:rsidR="0024600D" w:rsidRPr="009670C0" w14:paraId="7A01FEB1" w14:textId="1B25E5E8" w:rsidTr="7761284E">
        <w:trPr>
          <w:trHeight w:val="58"/>
        </w:trPr>
        <w:tc>
          <w:tcPr>
            <w:tcW w:w="2554" w:type="pct"/>
            <w:gridSpan w:val="5"/>
          </w:tcPr>
          <w:p w14:paraId="1A05C40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6A3EF4A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0C3C5A8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026A8953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  <w:gridSpan w:val="2"/>
          </w:tcPr>
          <w:p w14:paraId="4C22EE2C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7F097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pct"/>
          </w:tcPr>
          <w:p w14:paraId="7875C331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</w:tcPr>
          <w:p w14:paraId="58CE3632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600D" w:rsidRPr="009670C0" w14:paraId="3380E512" w14:textId="77777777" w:rsidTr="7761284E">
        <w:trPr>
          <w:trHeight w:val="68"/>
        </w:trPr>
        <w:tc>
          <w:tcPr>
            <w:tcW w:w="1416" w:type="pct"/>
          </w:tcPr>
          <w:p w14:paraId="3994C709" w14:textId="77777777" w:rsidR="0024600D" w:rsidRPr="009670C0" w:rsidRDefault="0024600D" w:rsidP="0024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403" w:type="pct"/>
          </w:tcPr>
          <w:p w14:paraId="1BA46C21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" w:type="pct"/>
          </w:tcPr>
          <w:p w14:paraId="0DD4E8E3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" w:type="pct"/>
          </w:tcPr>
          <w:p w14:paraId="3BF6F71A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0C72617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</w:tcPr>
          <w:p w14:paraId="1B129F00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pct"/>
          </w:tcPr>
          <w:p w14:paraId="346A8B62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</w:tcPr>
          <w:p w14:paraId="7671F3E8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" w:type="pct"/>
            <w:gridSpan w:val="2"/>
          </w:tcPr>
          <w:p w14:paraId="0CA70C29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7F8A448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7674D63F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7B4C26F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6BBF" w:rsidRPr="009670C0" w14:paraId="697207DB" w14:textId="77777777" w:rsidTr="008E061B">
        <w:trPr>
          <w:trHeight w:val="407"/>
        </w:trPr>
        <w:tc>
          <w:tcPr>
            <w:tcW w:w="1416" w:type="pct"/>
          </w:tcPr>
          <w:p w14:paraId="72E0B4AF" w14:textId="77777777" w:rsidR="0024600D" w:rsidRPr="009670C0" w:rsidRDefault="0024600D" w:rsidP="0024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318092EA" w14:textId="00B6C584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7344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3" w:type="pct"/>
          </w:tcPr>
          <w:p w14:paraId="2C90DFD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" w:type="pct"/>
          </w:tcPr>
          <w:p w14:paraId="4CE91EB7" w14:textId="3F494A39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3" w:type="pct"/>
          </w:tcPr>
          <w:p w14:paraId="264C2ED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3AED310" w14:textId="2525A14F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4E3F389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6802D018" w14:textId="3A92BF84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4EF61657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3D77A" w14:textId="0BECFB20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12E5549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14:paraId="498AB5EC" w14:textId="22FD22BD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="0024600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075</w:t>
            </w:r>
          </w:p>
        </w:tc>
      </w:tr>
      <w:tr w:rsidR="0024600D" w:rsidRPr="009670C0" w14:paraId="4538B8E2" w14:textId="77777777" w:rsidTr="008E061B">
        <w:trPr>
          <w:trHeight w:val="407"/>
        </w:trPr>
        <w:tc>
          <w:tcPr>
            <w:tcW w:w="2554" w:type="pct"/>
            <w:gridSpan w:val="5"/>
          </w:tcPr>
          <w:p w14:paraId="56A456B1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รวมเงินให้กู้ยืมระยะยาวแก่บุคคล</w:t>
            </w:r>
          </w:p>
          <w:p w14:paraId="799EA0FC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3C893130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92D7D6" w14:textId="60306B1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D6F02FB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3083EBC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D3DE42" w14:textId="4FF8A58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51027A8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79BA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723138F" w14:textId="527BFE3C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7B24D9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14:paraId="0B616FA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3086C8A" w14:textId="4A046162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</w:tr>
      <w:tr w:rsidR="00315321" w:rsidRPr="009670C0" w14:paraId="4CF446BF" w14:textId="77777777" w:rsidTr="008E061B">
        <w:trPr>
          <w:trHeight w:val="407"/>
        </w:trPr>
        <w:tc>
          <w:tcPr>
            <w:tcW w:w="2554" w:type="pct"/>
            <w:gridSpan w:val="5"/>
          </w:tcPr>
          <w:p w14:paraId="19695D4C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0" w:type="pct"/>
          </w:tcPr>
          <w:p w14:paraId="7A2CDCA3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2619439D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</w:tcPr>
          <w:p w14:paraId="3243B52E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  <w:gridSpan w:val="2"/>
          </w:tcPr>
          <w:p w14:paraId="6A8A62B3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59F967AF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500B8BAD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</w:tcPr>
          <w:p w14:paraId="65FA4349" w14:textId="77777777" w:rsidR="00315321" w:rsidRPr="009670C0" w:rsidRDefault="00315321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600D" w:rsidRPr="009670C0" w14:paraId="772F23F1" w14:textId="77777777" w:rsidTr="00BB3AD7">
        <w:trPr>
          <w:trHeight w:val="423"/>
        </w:trPr>
        <w:tc>
          <w:tcPr>
            <w:tcW w:w="2554" w:type="pct"/>
            <w:gridSpan w:val="5"/>
          </w:tcPr>
          <w:p w14:paraId="2C198C4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  <w:p w14:paraId="6B27088F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14:paraId="4CBA7862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803974" w14:textId="7630E47D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928F95E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14:paraId="10C3ABD6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1F664DB" w14:textId="3DA3F6BA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  <w:gridSpan w:val="2"/>
          </w:tcPr>
          <w:p w14:paraId="0487DEF5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B9C313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8115B9" w14:textId="6BB58E9B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787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099</w:t>
            </w:r>
          </w:p>
        </w:tc>
        <w:tc>
          <w:tcPr>
            <w:tcW w:w="128" w:type="pct"/>
          </w:tcPr>
          <w:p w14:paraId="522B474D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</w:tcPr>
          <w:p w14:paraId="55D59C88" w14:textId="77777777" w:rsidR="0024600D" w:rsidRPr="009670C0" w:rsidRDefault="0024600D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4D19433" w14:textId="6453AE67" w:rsidR="0024600D" w:rsidRPr="009670C0" w:rsidRDefault="001435EB" w:rsidP="00246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790</w:t>
            </w:r>
            <w:r w:rsidR="0024600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</w:p>
        </w:tc>
      </w:tr>
    </w:tbl>
    <w:p w14:paraId="3A70D03C" w14:textId="77777777" w:rsidR="00073020" w:rsidRPr="009670C0" w:rsidRDefault="00073020" w:rsidP="0007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11" w:name="_Hlk21522437"/>
    </w:p>
    <w:p w14:paraId="4E5FD079" w14:textId="77777777" w:rsidR="00477E09" w:rsidRPr="009670C0" w:rsidRDefault="00477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4651F12" w14:textId="3D06F132" w:rsidR="00403740" w:rsidRPr="009670C0" w:rsidRDefault="00403740" w:rsidP="004B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การเคลื่อนไหวของเงินให้กู้ยืมและดอกเบี้ยค้างรับแก่บุคคลหรือกิจการที่เกี่ยวข้องกันสำหรับปีสิ้นสุด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31605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316059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20358" w:rsidRPr="009670C0">
        <w:rPr>
          <w:rFonts w:asciiTheme="majorBidi" w:hAnsiTheme="majorBidi" w:cstheme="majorBidi"/>
          <w:sz w:val="26"/>
          <w:szCs w:val="26"/>
          <w:cs/>
        </w:rPr>
        <w:t>และ</w:t>
      </w:r>
      <w:r w:rsidR="00420358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31605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5A5B817E" w14:textId="77777777" w:rsidR="004B2D00" w:rsidRPr="009670C0" w:rsidRDefault="004B2D00" w:rsidP="004B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bookmarkEnd w:id="11"/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5"/>
        <w:gridCol w:w="1175"/>
        <w:gridCol w:w="252"/>
        <w:gridCol w:w="1147"/>
        <w:gridCol w:w="274"/>
        <w:gridCol w:w="1079"/>
        <w:gridCol w:w="45"/>
        <w:gridCol w:w="243"/>
        <w:gridCol w:w="1196"/>
      </w:tblGrid>
      <w:tr w:rsidR="00403740" w:rsidRPr="009670C0" w14:paraId="56B5CC3A" w14:textId="77777777" w:rsidTr="00477E09">
        <w:trPr>
          <w:cantSplit/>
        </w:trPr>
        <w:tc>
          <w:tcPr>
            <w:tcW w:w="3775" w:type="dxa"/>
          </w:tcPr>
          <w:p w14:paraId="7665C51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0" w:type="dxa"/>
            <w:gridSpan w:val="3"/>
          </w:tcPr>
          <w:p w14:paraId="3947BFA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4" w:type="dxa"/>
          </w:tcPr>
          <w:p w14:paraId="108F521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3" w:type="dxa"/>
            <w:gridSpan w:val="4"/>
          </w:tcPr>
          <w:p w14:paraId="654D049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6059" w:rsidRPr="009670C0" w14:paraId="04E026E8" w14:textId="77777777" w:rsidTr="00477E09">
        <w:trPr>
          <w:cantSplit/>
        </w:trPr>
        <w:tc>
          <w:tcPr>
            <w:tcW w:w="3775" w:type="dxa"/>
          </w:tcPr>
          <w:p w14:paraId="1768AFD4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</w:tcPr>
          <w:p w14:paraId="262E1AEE" w14:textId="383671A5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51CBD7CE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</w:tcPr>
          <w:p w14:paraId="1422CE48" w14:textId="2EFCE843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4" w:type="dxa"/>
          </w:tcPr>
          <w:p w14:paraId="16506ED5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26B8B094" w14:textId="07E3A2C1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8" w:type="dxa"/>
            <w:gridSpan w:val="2"/>
          </w:tcPr>
          <w:p w14:paraId="165AF76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</w:tcPr>
          <w:p w14:paraId="3AD1275E" w14:textId="4621DCAA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16059" w:rsidRPr="009670C0" w14:paraId="2A903AC8" w14:textId="77777777" w:rsidTr="00477E09">
        <w:trPr>
          <w:cantSplit/>
        </w:trPr>
        <w:tc>
          <w:tcPr>
            <w:tcW w:w="3775" w:type="dxa"/>
          </w:tcPr>
          <w:p w14:paraId="26413905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07" w:type="dxa"/>
            <w:gridSpan w:val="8"/>
          </w:tcPr>
          <w:p w14:paraId="2F354B23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6059" w:rsidRPr="009670C0" w14:paraId="5DB22610" w14:textId="77777777" w:rsidTr="00477E09">
        <w:trPr>
          <w:cantSplit/>
        </w:trPr>
        <w:tc>
          <w:tcPr>
            <w:tcW w:w="3775" w:type="dxa"/>
          </w:tcPr>
          <w:p w14:paraId="7A2BE5EA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5" w:type="dxa"/>
          </w:tcPr>
          <w:p w14:paraId="01204B5B" w14:textId="7461D3A2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dxa"/>
          </w:tcPr>
          <w:p w14:paraId="4EF79396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</w:tcPr>
          <w:p w14:paraId="0AE5BDCF" w14:textId="6800F2B3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14:paraId="2AAF64C0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</w:tcPr>
          <w:p w14:paraId="25B8D638" w14:textId="35561B1B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3" w:type="dxa"/>
          </w:tcPr>
          <w:p w14:paraId="3EFEEC3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</w:tcPr>
          <w:p w14:paraId="54B9244B" w14:textId="6203580F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20FB8" w:rsidRPr="009670C0" w14:paraId="659DEA90" w14:textId="77777777" w:rsidTr="00477E09">
        <w:trPr>
          <w:cantSplit/>
        </w:trPr>
        <w:tc>
          <w:tcPr>
            <w:tcW w:w="3775" w:type="dxa"/>
          </w:tcPr>
          <w:p w14:paraId="166B2555" w14:textId="490E7E23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5" w:type="dxa"/>
          </w:tcPr>
          <w:p w14:paraId="2783E87A" w14:textId="715AB414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A7A4573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</w:tcPr>
          <w:p w14:paraId="0FC6F7F0" w14:textId="45D250F5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5F227DA4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93AD30C" w14:textId="0922D8B5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4</w:t>
            </w:r>
            <w:r w:rsidR="00D20FB8"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790</w:t>
            </w:r>
            <w:r w:rsidR="00D20FB8"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202</w:t>
            </w:r>
          </w:p>
        </w:tc>
        <w:tc>
          <w:tcPr>
            <w:tcW w:w="243" w:type="dxa"/>
          </w:tcPr>
          <w:p w14:paraId="70BF3E5C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</w:tcPr>
          <w:p w14:paraId="73C848CE" w14:textId="399C9BD1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5</w:t>
            </w:r>
            <w:r w:rsidR="00D20FB8"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517</w:t>
            </w:r>
            <w:r w:rsidR="00D20FB8"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775</w:t>
            </w:r>
          </w:p>
        </w:tc>
      </w:tr>
      <w:tr w:rsidR="00D20FB8" w:rsidRPr="009670C0" w14:paraId="43A69602" w14:textId="77777777" w:rsidTr="00477E09">
        <w:trPr>
          <w:cantSplit/>
        </w:trPr>
        <w:tc>
          <w:tcPr>
            <w:tcW w:w="3775" w:type="dxa"/>
          </w:tcPr>
          <w:p w14:paraId="763C8D85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5" w:type="dxa"/>
          </w:tcPr>
          <w:p w14:paraId="0C0E2726" w14:textId="3FBB6245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6008BCA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</w:tcPr>
          <w:p w14:paraId="2DFF7397" w14:textId="0208741A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3C022BF7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A5D80D7" w14:textId="10BDCEBF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</w:rPr>
              <w:t>1</w:t>
            </w:r>
            <w:r w:rsidR="000E1DF6" w:rsidRPr="009670C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</w:rPr>
              <w:t>361</w:t>
            </w:r>
            <w:r w:rsidR="000E1DF6" w:rsidRPr="009670C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243" w:type="dxa"/>
          </w:tcPr>
          <w:p w14:paraId="30249757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</w:tcPr>
          <w:p w14:paraId="06CEB947" w14:textId="725389D7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759</w:t>
            </w:r>
            <w:r w:rsidR="00D20FB8"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313</w:t>
            </w:r>
          </w:p>
        </w:tc>
      </w:tr>
      <w:tr w:rsidR="00D20FB8" w:rsidRPr="009670C0" w14:paraId="5557E9EE" w14:textId="77777777" w:rsidTr="00477E09">
        <w:trPr>
          <w:cantSplit/>
        </w:trPr>
        <w:tc>
          <w:tcPr>
            <w:tcW w:w="3775" w:type="dxa"/>
            <w:shd w:val="clear" w:color="auto" w:fill="auto"/>
          </w:tcPr>
          <w:p w14:paraId="68D5B3EC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75" w:type="dxa"/>
            <w:shd w:val="clear" w:color="auto" w:fill="auto"/>
          </w:tcPr>
          <w:p w14:paraId="696465D5" w14:textId="12B5C66A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A39B4F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14:paraId="5E89F3FF" w14:textId="670A0BBB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6276B8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5715F0F" w14:textId="1B3301B5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333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403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958CA26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shd w:val="clear" w:color="auto" w:fill="auto"/>
          </w:tcPr>
          <w:p w14:paraId="7E4FC57B" w14:textId="41DCB4F3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102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205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D20FB8" w:rsidRPr="009670C0" w14:paraId="7C9AD576" w14:textId="77777777" w:rsidTr="00477E09">
        <w:trPr>
          <w:cantSplit/>
          <w:trHeight w:val="74"/>
        </w:trPr>
        <w:tc>
          <w:tcPr>
            <w:tcW w:w="3775" w:type="dxa"/>
          </w:tcPr>
          <w:p w14:paraId="28B63F2E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2A29AE1" w14:textId="62897FB6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31C9B67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B82AD63" w14:textId="6A2B9A92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3F42892E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577DC" w14:textId="152E644D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31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378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3" w:type="dxa"/>
          </w:tcPr>
          <w:p w14:paraId="5F241E11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A268CB" w14:textId="274ECF62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384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eastAsia="Arial Unicode MS" w:hAnsiTheme="majorBidi" w:cstheme="majorBidi"/>
                <w:sz w:val="26"/>
                <w:szCs w:val="26"/>
                <w:lang w:bidi="ar-SA"/>
              </w:rPr>
              <w:t>681</w:t>
            </w:r>
            <w:r w:rsidRPr="009670C0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D20FB8" w:rsidRPr="009670C0" w14:paraId="29724B21" w14:textId="77777777" w:rsidTr="00477E09">
        <w:trPr>
          <w:cantSplit/>
          <w:trHeight w:val="112"/>
        </w:trPr>
        <w:tc>
          <w:tcPr>
            <w:tcW w:w="3775" w:type="dxa"/>
          </w:tcPr>
          <w:p w14:paraId="5AFC0607" w14:textId="49A98A7D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180259E" w14:textId="4FF5539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C2FE786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4D20AAC" w14:textId="0C262A94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18F0403A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CBF72" w14:textId="50837FD0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4</w:t>
            </w:r>
            <w:r w:rsidR="00D20FB8"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787</w:t>
            </w:r>
            <w:r w:rsidR="00D20FB8"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099</w:t>
            </w:r>
          </w:p>
        </w:tc>
        <w:tc>
          <w:tcPr>
            <w:tcW w:w="243" w:type="dxa"/>
          </w:tcPr>
          <w:p w14:paraId="56A9521A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8BF998B" w14:textId="4F02759F" w:rsidR="00D20FB8" w:rsidRPr="009670C0" w:rsidRDefault="001435EB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4</w:t>
            </w:r>
            <w:r w:rsidR="00D20FB8"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790</w:t>
            </w:r>
            <w:r w:rsidR="00D20FB8"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bidi="ar-SA"/>
              </w:rPr>
              <w:t>202</w:t>
            </w:r>
          </w:p>
        </w:tc>
      </w:tr>
    </w:tbl>
    <w:p w14:paraId="12DCD51F" w14:textId="3CE8CC8C" w:rsidR="00477E09" w:rsidRPr="009670C0" w:rsidRDefault="00477E09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35"/>
        <w:gridCol w:w="260"/>
        <w:gridCol w:w="12"/>
        <w:gridCol w:w="1205"/>
        <w:gridCol w:w="274"/>
        <w:gridCol w:w="1100"/>
        <w:gridCol w:w="261"/>
        <w:gridCol w:w="1197"/>
      </w:tblGrid>
      <w:tr w:rsidR="00477E09" w:rsidRPr="009670C0" w14:paraId="71E95B9D" w14:textId="77777777" w:rsidTr="00477E09">
        <w:trPr>
          <w:trHeight w:val="427"/>
        </w:trPr>
        <w:tc>
          <w:tcPr>
            <w:tcW w:w="3778" w:type="dxa"/>
          </w:tcPr>
          <w:p w14:paraId="4AE2269E" w14:textId="77777777" w:rsidR="00477E09" w:rsidRPr="009670C0" w:rsidRDefault="00477E09" w:rsidP="002F6D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b w:val="0"/>
                <w:bCs w:val="0"/>
              </w:rPr>
              <w:br w:type="page"/>
            </w:r>
          </w:p>
        </w:tc>
        <w:tc>
          <w:tcPr>
            <w:tcW w:w="2612" w:type="dxa"/>
            <w:gridSpan w:val="4"/>
          </w:tcPr>
          <w:p w14:paraId="60F04E7E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E002278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8" w:type="dxa"/>
            <w:gridSpan w:val="3"/>
          </w:tcPr>
          <w:p w14:paraId="6637489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E09" w:rsidRPr="009670C0" w14:paraId="6FEBE391" w14:textId="77777777" w:rsidTr="00477E09">
        <w:trPr>
          <w:trHeight w:val="442"/>
        </w:trPr>
        <w:tc>
          <w:tcPr>
            <w:tcW w:w="3778" w:type="dxa"/>
          </w:tcPr>
          <w:p w14:paraId="206C992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013C8EF1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0" w:type="dxa"/>
          </w:tcPr>
          <w:p w14:paraId="0B446D4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14:paraId="5B1FDE7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4" w:type="dxa"/>
          </w:tcPr>
          <w:p w14:paraId="70A6FCC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13CF3AD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" w:type="dxa"/>
          </w:tcPr>
          <w:p w14:paraId="2A5D1E7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166CDA4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77E09" w:rsidRPr="009670C0" w14:paraId="42A96BFC" w14:textId="77777777" w:rsidTr="00477E09">
        <w:trPr>
          <w:trHeight w:val="397"/>
        </w:trPr>
        <w:tc>
          <w:tcPr>
            <w:tcW w:w="3778" w:type="dxa"/>
          </w:tcPr>
          <w:p w14:paraId="47862D7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4" w:type="dxa"/>
            <w:gridSpan w:val="8"/>
          </w:tcPr>
          <w:p w14:paraId="018ABE0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7E09" w:rsidRPr="009670C0" w14:paraId="7B4DBF1C" w14:textId="77777777" w:rsidTr="00477E09">
        <w:trPr>
          <w:trHeight w:val="397"/>
        </w:trPr>
        <w:tc>
          <w:tcPr>
            <w:tcW w:w="3778" w:type="dxa"/>
          </w:tcPr>
          <w:p w14:paraId="78A08108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5444" w:type="dxa"/>
            <w:gridSpan w:val="8"/>
          </w:tcPr>
          <w:p w14:paraId="4082F71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477E09" w:rsidRPr="009670C0" w14:paraId="4C8E371A" w14:textId="77777777" w:rsidTr="00477E09">
        <w:trPr>
          <w:trHeight w:val="68"/>
        </w:trPr>
        <w:tc>
          <w:tcPr>
            <w:tcW w:w="3778" w:type="dxa"/>
          </w:tcPr>
          <w:p w14:paraId="70A9973F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351C3251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15C30C98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14:paraId="76C6DB6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45DC543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09697D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13,466</w:t>
            </w:r>
          </w:p>
        </w:tc>
        <w:tc>
          <w:tcPr>
            <w:tcW w:w="261" w:type="dxa"/>
          </w:tcPr>
          <w:p w14:paraId="1C4B19B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8269E2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477E09" w:rsidRPr="009670C0" w14:paraId="0AA7B71A" w14:textId="77777777" w:rsidTr="00477E09">
        <w:tblPrEx>
          <w:tblCellMar>
            <w:left w:w="79" w:type="dxa"/>
            <w:right w:w="79" w:type="dxa"/>
          </w:tblCellMar>
        </w:tblPrEx>
        <w:trPr>
          <w:cantSplit/>
          <w:trHeight w:val="425"/>
        </w:trPr>
        <w:tc>
          <w:tcPr>
            <w:tcW w:w="3778" w:type="dxa"/>
            <w:shd w:val="clear" w:color="auto" w:fill="FFFFFF"/>
          </w:tcPr>
          <w:p w14:paraId="06E4C0BB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135" w:type="dxa"/>
            <w:shd w:val="clear" w:color="auto" w:fill="FFFFFF"/>
          </w:tcPr>
          <w:p w14:paraId="10C2891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60" w:type="dxa"/>
            <w:shd w:val="clear" w:color="auto" w:fill="FFFFFF"/>
          </w:tcPr>
          <w:p w14:paraId="121147C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shd w:val="clear" w:color="auto" w:fill="FFFFFF"/>
          </w:tcPr>
          <w:p w14:paraId="3BFBD87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4" w:type="dxa"/>
            <w:shd w:val="clear" w:color="auto" w:fill="FFFFFF"/>
          </w:tcPr>
          <w:p w14:paraId="47AC1D0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FFFFF"/>
          </w:tcPr>
          <w:p w14:paraId="30E2808B" w14:textId="4FE8FFA8" w:rsidR="00477E09" w:rsidRPr="009670C0" w:rsidRDefault="00477E09" w:rsidP="00711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shd w:val="clear" w:color="auto" w:fill="FFFFFF"/>
          </w:tcPr>
          <w:p w14:paraId="7C6A16A8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FFFFFF"/>
          </w:tcPr>
          <w:p w14:paraId="0CF413C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7E09" w:rsidRPr="009670C0" w14:paraId="4FE6EEB9" w14:textId="77777777" w:rsidTr="00477E09">
        <w:trPr>
          <w:trHeight w:val="68"/>
        </w:trPr>
        <w:tc>
          <w:tcPr>
            <w:tcW w:w="3778" w:type="dxa"/>
          </w:tcPr>
          <w:p w14:paraId="5F2812F2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5" w:type="dxa"/>
          </w:tcPr>
          <w:p w14:paraId="1F6BB81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18,943</w:t>
            </w:r>
          </w:p>
        </w:tc>
        <w:tc>
          <w:tcPr>
            <w:tcW w:w="260" w:type="dxa"/>
          </w:tcPr>
          <w:p w14:paraId="02820C9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14:paraId="5229EC9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173,262</w:t>
            </w:r>
          </w:p>
        </w:tc>
        <w:tc>
          <w:tcPr>
            <w:tcW w:w="274" w:type="dxa"/>
          </w:tcPr>
          <w:p w14:paraId="2D659694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2D4E67B6" w14:textId="77777777" w:rsidR="00477E09" w:rsidRPr="009670C0" w:rsidRDefault="00477E09" w:rsidP="00711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3ED709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704D83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7E09" w:rsidRPr="009670C0" w14:paraId="4D59697D" w14:textId="77777777" w:rsidTr="00477E09">
        <w:trPr>
          <w:trHeight w:val="58"/>
        </w:trPr>
        <w:tc>
          <w:tcPr>
            <w:tcW w:w="3778" w:type="dxa"/>
          </w:tcPr>
          <w:p w14:paraId="69611302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C2331D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18,943</w:t>
            </w:r>
          </w:p>
        </w:tc>
        <w:tc>
          <w:tcPr>
            <w:tcW w:w="260" w:type="dxa"/>
          </w:tcPr>
          <w:p w14:paraId="7D3B86C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14:paraId="6FAD73CD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173,820</w:t>
            </w:r>
          </w:p>
        </w:tc>
        <w:tc>
          <w:tcPr>
            <w:tcW w:w="274" w:type="dxa"/>
          </w:tcPr>
          <w:p w14:paraId="6C4069A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E21C79D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13,466</w:t>
            </w:r>
          </w:p>
        </w:tc>
        <w:tc>
          <w:tcPr>
            <w:tcW w:w="261" w:type="dxa"/>
          </w:tcPr>
          <w:p w14:paraId="70F3C8C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36B103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477E09" w:rsidRPr="009670C0" w14:paraId="08A8F648" w14:textId="77777777" w:rsidTr="00477E09">
        <w:trPr>
          <w:trHeight w:val="68"/>
        </w:trPr>
        <w:tc>
          <w:tcPr>
            <w:tcW w:w="3778" w:type="dxa"/>
          </w:tcPr>
          <w:p w14:paraId="5D7D4FA9" w14:textId="2512A5D1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002077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ที่คาดว่าจะเกินขึ้น</w:t>
            </w:r>
          </w:p>
          <w:p w14:paraId="7A30CF00" w14:textId="0251C1B1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/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D82371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889CE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(2,700)</w:t>
            </w:r>
          </w:p>
        </w:tc>
        <w:tc>
          <w:tcPr>
            <w:tcW w:w="260" w:type="dxa"/>
          </w:tcPr>
          <w:p w14:paraId="5EF886E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7F5B900C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2178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(157,718)</w:t>
            </w:r>
          </w:p>
        </w:tc>
        <w:tc>
          <w:tcPr>
            <w:tcW w:w="274" w:type="dxa"/>
          </w:tcPr>
          <w:p w14:paraId="293DFAA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9C59356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B22CB3" w14:textId="04F1B430" w:rsidR="00477E09" w:rsidRPr="009670C0" w:rsidRDefault="00477E09" w:rsidP="00240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3D699C6E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A2F3C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6F5F54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7E09" w:rsidRPr="009670C0" w14:paraId="4CEBE6B1" w14:textId="77777777" w:rsidTr="00477E09">
        <w:trPr>
          <w:trHeight w:val="58"/>
        </w:trPr>
        <w:tc>
          <w:tcPr>
            <w:tcW w:w="3778" w:type="dxa"/>
          </w:tcPr>
          <w:p w14:paraId="54FCD6B0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2C4F01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16,243</w:t>
            </w:r>
          </w:p>
        </w:tc>
        <w:tc>
          <w:tcPr>
            <w:tcW w:w="260" w:type="dxa"/>
          </w:tcPr>
          <w:p w14:paraId="583A4C49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8D686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16,102</w:t>
            </w:r>
          </w:p>
        </w:tc>
        <w:tc>
          <w:tcPr>
            <w:tcW w:w="274" w:type="dxa"/>
          </w:tcPr>
          <w:p w14:paraId="7EEA5C9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FEF7A7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13,466</w:t>
            </w:r>
          </w:p>
        </w:tc>
        <w:tc>
          <w:tcPr>
            <w:tcW w:w="261" w:type="dxa"/>
          </w:tcPr>
          <w:p w14:paraId="21398D6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7F1A8F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65,169</w:t>
            </w:r>
          </w:p>
        </w:tc>
      </w:tr>
      <w:tr w:rsidR="00477E09" w:rsidRPr="009670C0" w14:paraId="767F8B4B" w14:textId="77777777" w:rsidTr="00477E09">
        <w:trPr>
          <w:trHeight w:val="68"/>
        </w:trPr>
        <w:tc>
          <w:tcPr>
            <w:tcW w:w="3778" w:type="dxa"/>
          </w:tcPr>
          <w:p w14:paraId="0D381484" w14:textId="77777777" w:rsidR="00477E09" w:rsidRPr="009670C0" w:rsidRDefault="00477E09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B77B2C4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7A11E67C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BC428B9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14:paraId="4F5AF67B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6FAEAC24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</w:tcPr>
          <w:p w14:paraId="1B0ECAA8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1813FF6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E09" w:rsidRPr="009670C0" w14:paraId="15FCAEC1" w14:textId="77777777" w:rsidTr="00477E09">
        <w:trPr>
          <w:trHeight w:val="68"/>
        </w:trPr>
        <w:tc>
          <w:tcPr>
            <w:tcW w:w="3778" w:type="dxa"/>
          </w:tcPr>
          <w:p w14:paraId="16F66657" w14:textId="5C842E27" w:rsidR="00477E09" w:rsidRPr="009670C0" w:rsidRDefault="00477E09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35" w:type="dxa"/>
          </w:tcPr>
          <w:p w14:paraId="05C0E4DC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541889D0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</w:tcPr>
          <w:p w14:paraId="4C6BCBC0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</w:tcPr>
          <w:p w14:paraId="5E7460C3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1B0F4C7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</w:tcPr>
          <w:p w14:paraId="6CAB4B42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273226F" w14:textId="77777777" w:rsidR="00477E09" w:rsidRPr="009670C0" w:rsidRDefault="00477E0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0FB8" w:rsidRPr="009670C0" w14:paraId="32146AC4" w14:textId="77777777" w:rsidTr="00477E09">
        <w:trPr>
          <w:trHeight w:val="68"/>
        </w:trPr>
        <w:tc>
          <w:tcPr>
            <w:tcW w:w="3778" w:type="dxa"/>
          </w:tcPr>
          <w:p w14:paraId="448E4341" w14:textId="77777777" w:rsidR="00D20FB8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5" w:type="dxa"/>
          </w:tcPr>
          <w:p w14:paraId="20B6E7C9" w14:textId="723684BB" w:rsidR="00D20FB8" w:rsidRPr="009670C0" w:rsidRDefault="001435EB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="00D20FB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  <w:tc>
          <w:tcPr>
            <w:tcW w:w="272" w:type="dxa"/>
            <w:gridSpan w:val="2"/>
          </w:tcPr>
          <w:p w14:paraId="23E6D553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</w:tcPr>
          <w:p w14:paraId="699299AE" w14:textId="78F958A1" w:rsidR="00D20FB8" w:rsidRPr="009670C0" w:rsidRDefault="001435EB" w:rsidP="00A40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D20FB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274" w:type="dxa"/>
          </w:tcPr>
          <w:p w14:paraId="381EA1D2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A32C790" w14:textId="6EC1B3DB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91EA3B9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77BC3D5" w14:textId="0E53490E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0FB8" w:rsidRPr="009670C0" w14:paraId="3E5F723D" w14:textId="77777777" w:rsidTr="00477E09">
        <w:trPr>
          <w:trHeight w:val="68"/>
        </w:trPr>
        <w:tc>
          <w:tcPr>
            <w:tcW w:w="3778" w:type="dxa"/>
          </w:tcPr>
          <w:p w14:paraId="2E9F4A28" w14:textId="63E6ACFE" w:rsidR="00002077" w:rsidRPr="009670C0" w:rsidRDefault="00D20FB8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92B49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002077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ที่คาดว่าจะเกินขึ้น</w:t>
            </w:r>
          </w:p>
          <w:p w14:paraId="63CCE6FF" w14:textId="0B34356C" w:rsidR="00D20FB8" w:rsidRPr="009670C0" w:rsidRDefault="00002077" w:rsidP="00D2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A92B4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D20FB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179982B" w14:textId="77777777" w:rsidR="00A92B49" w:rsidRPr="009670C0" w:rsidRDefault="00A92B4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6B6E7" w14:textId="342AAFBC" w:rsidR="00D20FB8" w:rsidRPr="009670C0" w:rsidRDefault="00D20FB8" w:rsidP="00A92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  <w:gridSpan w:val="2"/>
          </w:tcPr>
          <w:p w14:paraId="506395D5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A456EE2" w14:textId="77777777" w:rsidR="00A92B49" w:rsidRPr="009670C0" w:rsidRDefault="00A92B4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7E506" w14:textId="60CFADA5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6D99C615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89232D8" w14:textId="77777777" w:rsidR="00A92B49" w:rsidRPr="009670C0" w:rsidRDefault="00A92B4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510898" w14:textId="74BB82B4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22C37787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861042E" w14:textId="77777777" w:rsidR="00A92B49" w:rsidRPr="009670C0" w:rsidRDefault="00A92B49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CD3462" w14:textId="7BB56141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0FB8" w:rsidRPr="009670C0" w14:paraId="45A2E499" w14:textId="77777777" w:rsidTr="00477E09">
        <w:trPr>
          <w:trHeight w:val="68"/>
        </w:trPr>
        <w:tc>
          <w:tcPr>
            <w:tcW w:w="3778" w:type="dxa"/>
          </w:tcPr>
          <w:p w14:paraId="56D6ABAE" w14:textId="4C49B366" w:rsidR="00D20FB8" w:rsidRPr="009670C0" w:rsidRDefault="00D20FB8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4850CA7" w14:textId="6346AC39" w:rsidR="00D20FB8" w:rsidRPr="009670C0" w:rsidRDefault="00D20FB8" w:rsidP="00A92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2" w:type="dxa"/>
            <w:gridSpan w:val="2"/>
          </w:tcPr>
          <w:p w14:paraId="7F431F5B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D16EB35" w14:textId="19BEC373" w:rsidR="00D20FB8" w:rsidRPr="009670C0" w:rsidRDefault="001435EB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</w:t>
            </w:r>
            <w:r w:rsidR="00D20FB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274" w:type="dxa"/>
          </w:tcPr>
          <w:p w14:paraId="034A218E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/>
              <w:ind w:left="-126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DF5FB22" w14:textId="3983F041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70B02A2F" w14:textId="77777777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4F2DF5" w14:textId="6C370DD0" w:rsidR="00D20FB8" w:rsidRPr="009670C0" w:rsidRDefault="00D20FB8" w:rsidP="00D20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450B75F" w14:textId="53079B66" w:rsidR="00477E09" w:rsidRPr="009670C0" w:rsidRDefault="00477E09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5E173D7" w14:textId="343DCC73" w:rsidR="00240820" w:rsidRPr="009670C0" w:rsidRDefault="00240820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ในระหว่างปี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กลุ่มบริษัทจัดประเภทลูกหนี้อื่นที่เกี่ยวข้องกับเงินจ่ายล่วงหน้า</w:t>
      </w:r>
      <w:r w:rsidR="0022565E" w:rsidRPr="009670C0">
        <w:rPr>
          <w:rFonts w:asciiTheme="majorBidi" w:hAnsiTheme="majorBidi" w:cstheme="majorBidi" w:hint="cs"/>
          <w:sz w:val="26"/>
          <w:szCs w:val="26"/>
          <w:cs/>
        </w:rPr>
        <w:t>ที่จ่าย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ให้แก</w:t>
      </w:r>
      <w:r w:rsidR="0022565E" w:rsidRPr="009670C0">
        <w:rPr>
          <w:rFonts w:asciiTheme="majorBidi" w:hAnsiTheme="majorBidi" w:cstheme="majorBidi" w:hint="cs"/>
          <w:sz w:val="26"/>
          <w:szCs w:val="26"/>
          <w:cs/>
        </w:rPr>
        <w:t>่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APFT </w:t>
      </w:r>
      <w:r w:rsidR="00E77F28" w:rsidRPr="009670C0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E77F28" w:rsidRPr="009670C0">
        <w:rPr>
          <w:rFonts w:asciiTheme="majorBidi" w:hAnsiTheme="majorBidi" w:cstheme="majorBidi"/>
          <w:sz w:val="26"/>
          <w:szCs w:val="26"/>
        </w:rPr>
        <w:t xml:space="preserve">149 </w:t>
      </w:r>
      <w:r w:rsidR="009670C0" w:rsidRPr="009670C0">
        <w:rPr>
          <w:rFonts w:asciiTheme="majorBidi" w:hAnsiTheme="majorBidi" w:cstheme="majorBidi" w:hint="cs"/>
          <w:sz w:val="26"/>
          <w:szCs w:val="26"/>
          <w:cs/>
        </w:rPr>
        <w:t>ล้าน</w:t>
      </w:r>
      <w:r w:rsidR="00E77F28" w:rsidRPr="009670C0">
        <w:rPr>
          <w:rFonts w:asciiTheme="majorBidi" w:hAnsiTheme="majorBidi" w:cstheme="majorBidi" w:hint="cs"/>
          <w:sz w:val="26"/>
          <w:szCs w:val="26"/>
          <w:cs/>
        </w:rPr>
        <w:t>บาทรวมถึง</w:t>
      </w:r>
      <w:r w:rsidR="00E77F28" w:rsidRPr="009670C0">
        <w:rPr>
          <w:rFonts w:asciiTheme="majorBidi" w:hAnsiTheme="majorBidi" w:cs="Angsana New" w:hint="cs"/>
          <w:sz w:val="26"/>
          <w:szCs w:val="26"/>
          <w:cs/>
        </w:rPr>
        <w:t>ค่าเผื่อ</w:t>
      </w:r>
      <w:r w:rsidR="009670C0" w:rsidRPr="009670C0">
        <w:rPr>
          <w:rFonts w:asciiTheme="majorBidi" w:hAnsiTheme="majorBidi" w:cs="Angsana New" w:hint="cs"/>
          <w:sz w:val="26"/>
          <w:szCs w:val="26"/>
          <w:cs/>
        </w:rPr>
        <w:t>ผลขาดทุนด้านเครดิตที่คาดว่าจะเกินขึ้นจำนวน</w:t>
      </w:r>
      <w:r w:rsidR="00E77F28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E77F28" w:rsidRPr="009670C0">
        <w:rPr>
          <w:rFonts w:asciiTheme="majorBidi" w:hAnsiTheme="majorBidi" w:cs="Angsana New"/>
          <w:sz w:val="26"/>
          <w:szCs w:val="26"/>
        </w:rPr>
        <w:t xml:space="preserve">149 </w:t>
      </w:r>
      <w:r w:rsidR="009670C0" w:rsidRPr="009670C0">
        <w:rPr>
          <w:rFonts w:asciiTheme="majorBidi" w:hAnsiTheme="majorBidi" w:cs="Angsana New" w:hint="cs"/>
          <w:sz w:val="26"/>
          <w:szCs w:val="26"/>
          <w:cs/>
        </w:rPr>
        <w:t>ล้าน</w:t>
      </w:r>
      <w:r w:rsidR="00E77F28" w:rsidRPr="009670C0">
        <w:rPr>
          <w:rFonts w:asciiTheme="majorBidi" w:hAnsiTheme="majorBidi" w:cs="Angsana New" w:hint="cs"/>
          <w:sz w:val="26"/>
          <w:szCs w:val="26"/>
          <w:cs/>
        </w:rPr>
        <w:t>บาท</w:t>
      </w:r>
      <w:r w:rsidR="0022565E" w:rsidRPr="009670C0">
        <w:rPr>
          <w:rFonts w:asciiTheme="majorBidi" w:hAnsiTheme="majorBidi" w:cstheme="majorBidi" w:hint="cs"/>
          <w:sz w:val="26"/>
          <w:szCs w:val="26"/>
          <w:cs/>
        </w:rPr>
        <w:t>ใหม่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เป็นสินทรัพย์หมุนเวียนอื่น และบันทึกค่าเผื่อผลขาดทุน</w:t>
      </w:r>
      <w:r w:rsidR="00AD5BBE" w:rsidRPr="009670C0">
        <w:rPr>
          <w:rFonts w:asciiTheme="majorBidi" w:hAnsiTheme="majorBidi" w:cstheme="majorBidi" w:hint="cs"/>
          <w:sz w:val="26"/>
          <w:szCs w:val="26"/>
          <w:cs/>
        </w:rPr>
        <w:t>ด้านเครดิต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ที่คาดว่าจะเกิดขึ้นเพิ่มเติม</w:t>
      </w:r>
      <w:r w:rsidR="00AD5BBE" w:rsidRPr="009670C0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 </w:t>
      </w:r>
      <w:r w:rsidR="00AD5BBE" w:rsidRPr="009670C0">
        <w:rPr>
          <w:rFonts w:asciiTheme="majorBidi" w:hAnsiTheme="majorBidi" w:cstheme="majorBidi"/>
          <w:sz w:val="26"/>
          <w:szCs w:val="26"/>
        </w:rPr>
        <w:t>22</w:t>
      </w:r>
      <w:r w:rsidR="009670C0" w:rsidRPr="009670C0">
        <w:rPr>
          <w:rFonts w:asciiTheme="majorBidi" w:hAnsiTheme="majorBidi" w:cstheme="majorBidi"/>
          <w:sz w:val="26"/>
          <w:szCs w:val="26"/>
        </w:rPr>
        <w:t>1</w:t>
      </w:r>
      <w:r w:rsidR="00AD5BBE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AD5BBE" w:rsidRPr="009670C0">
        <w:rPr>
          <w:rFonts w:asciiTheme="majorBidi" w:hAnsiTheme="majorBidi" w:cstheme="majorBidi" w:hint="cs"/>
          <w:sz w:val="26"/>
          <w:szCs w:val="26"/>
          <w:cs/>
        </w:rPr>
        <w:t>ล้านบาท ค่าใช้จ่ายดังกล่าวถูกบันทึกเป็น</w:t>
      </w:r>
      <w:r w:rsidR="00AD5BBE" w:rsidRPr="009670C0">
        <w:rPr>
          <w:rFonts w:asciiTheme="majorBidi" w:hAnsiTheme="majorBidi" w:cs="Angsana New" w:hint="cs"/>
          <w:sz w:val="26"/>
          <w:szCs w:val="26"/>
          <w:cs/>
        </w:rPr>
        <w:t>ค่าใช้จ่ายในการให้บริการและบริหารในงบกำไรขาดทุนเบ็ดเสร็จรวม</w:t>
      </w:r>
    </w:p>
    <w:p w14:paraId="4861A3E5" w14:textId="770EA77E" w:rsidR="00477E09" w:rsidRPr="009670C0" w:rsidRDefault="00477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46"/>
        <w:gridCol w:w="1089"/>
        <w:gridCol w:w="46"/>
        <w:gridCol w:w="214"/>
        <w:gridCol w:w="59"/>
        <w:gridCol w:w="1070"/>
        <w:gridCol w:w="46"/>
        <w:gridCol w:w="228"/>
        <w:gridCol w:w="46"/>
        <w:gridCol w:w="1053"/>
        <w:gridCol w:w="46"/>
        <w:gridCol w:w="215"/>
        <w:gridCol w:w="46"/>
        <w:gridCol w:w="1150"/>
        <w:gridCol w:w="46"/>
      </w:tblGrid>
      <w:tr w:rsidR="00477E09" w:rsidRPr="009670C0" w14:paraId="33FD0532" w14:textId="77777777" w:rsidTr="00477E09">
        <w:trPr>
          <w:gridAfter w:val="1"/>
          <w:wAfter w:w="46" w:type="dxa"/>
          <w:trHeight w:val="427"/>
        </w:trPr>
        <w:tc>
          <w:tcPr>
            <w:tcW w:w="3870" w:type="dxa"/>
          </w:tcPr>
          <w:p w14:paraId="66F1594E" w14:textId="77777777" w:rsidR="00477E09" w:rsidRPr="009670C0" w:rsidRDefault="00477E09" w:rsidP="002F6D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2524" w:type="dxa"/>
            <w:gridSpan w:val="6"/>
          </w:tcPr>
          <w:p w14:paraId="53FBED1C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02C43AF8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6" w:type="dxa"/>
            <w:gridSpan w:val="6"/>
          </w:tcPr>
          <w:p w14:paraId="3D16EFDF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7E09" w:rsidRPr="009670C0" w14:paraId="27F8F30C" w14:textId="77777777" w:rsidTr="00477E09">
        <w:trPr>
          <w:gridAfter w:val="1"/>
          <w:wAfter w:w="46" w:type="dxa"/>
          <w:trHeight w:val="442"/>
        </w:trPr>
        <w:tc>
          <w:tcPr>
            <w:tcW w:w="3870" w:type="dxa"/>
          </w:tcPr>
          <w:p w14:paraId="0CBD2F1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14:paraId="50C3B28F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0" w:type="dxa"/>
            <w:gridSpan w:val="2"/>
          </w:tcPr>
          <w:p w14:paraId="7EA5FCCD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2"/>
          </w:tcPr>
          <w:p w14:paraId="40E0310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4" w:type="dxa"/>
            <w:gridSpan w:val="2"/>
          </w:tcPr>
          <w:p w14:paraId="73C6547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AA3B23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" w:type="dxa"/>
            <w:gridSpan w:val="2"/>
          </w:tcPr>
          <w:p w14:paraId="14F90FBF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gridSpan w:val="2"/>
          </w:tcPr>
          <w:p w14:paraId="31DDE07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77E09" w:rsidRPr="009670C0" w14:paraId="24296B1E" w14:textId="77777777" w:rsidTr="00477E09">
        <w:trPr>
          <w:gridAfter w:val="1"/>
          <w:wAfter w:w="46" w:type="dxa"/>
          <w:trHeight w:val="397"/>
        </w:trPr>
        <w:tc>
          <w:tcPr>
            <w:tcW w:w="3870" w:type="dxa"/>
          </w:tcPr>
          <w:p w14:paraId="1490E79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4" w:type="dxa"/>
            <w:gridSpan w:val="14"/>
          </w:tcPr>
          <w:p w14:paraId="1610F8E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7E09" w:rsidRPr="009670C0" w14:paraId="1A4D1652" w14:textId="77777777" w:rsidTr="00477E09">
        <w:trPr>
          <w:gridAfter w:val="1"/>
          <w:wAfter w:w="46" w:type="dxa"/>
          <w:trHeight w:val="397"/>
        </w:trPr>
        <w:tc>
          <w:tcPr>
            <w:tcW w:w="3870" w:type="dxa"/>
          </w:tcPr>
          <w:p w14:paraId="275066F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5354" w:type="dxa"/>
            <w:gridSpan w:val="14"/>
          </w:tcPr>
          <w:p w14:paraId="528A2F80" w14:textId="77777777" w:rsidR="00477E09" w:rsidRPr="009670C0" w:rsidRDefault="00477E09" w:rsidP="0047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477E09" w:rsidRPr="009670C0" w14:paraId="7876D24D" w14:textId="77777777" w:rsidTr="00477E09">
        <w:trPr>
          <w:trHeight w:val="236"/>
        </w:trPr>
        <w:tc>
          <w:tcPr>
            <w:tcW w:w="3916" w:type="dxa"/>
            <w:gridSpan w:val="2"/>
          </w:tcPr>
          <w:p w14:paraId="1A5E12F2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5" w:type="dxa"/>
            <w:gridSpan w:val="2"/>
          </w:tcPr>
          <w:p w14:paraId="2609888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6C6BEB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gridSpan w:val="2"/>
          </w:tcPr>
          <w:p w14:paraId="218F4401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</w:tcPr>
          <w:p w14:paraId="1030A5D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3556196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1,627</w:t>
            </w:r>
          </w:p>
        </w:tc>
        <w:tc>
          <w:tcPr>
            <w:tcW w:w="261" w:type="dxa"/>
            <w:gridSpan w:val="2"/>
          </w:tcPr>
          <w:p w14:paraId="431902B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gridSpan w:val="2"/>
          </w:tcPr>
          <w:p w14:paraId="318939B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401</w:t>
            </w:r>
          </w:p>
        </w:tc>
      </w:tr>
      <w:tr w:rsidR="00477E09" w:rsidRPr="009670C0" w14:paraId="0D4172DC" w14:textId="77777777" w:rsidTr="00477E09">
        <w:trPr>
          <w:trHeight w:val="68"/>
        </w:trPr>
        <w:tc>
          <w:tcPr>
            <w:tcW w:w="3916" w:type="dxa"/>
            <w:gridSpan w:val="2"/>
          </w:tcPr>
          <w:p w14:paraId="016ECB1D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1272C3D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1,350,561</w:t>
            </w:r>
          </w:p>
        </w:tc>
        <w:tc>
          <w:tcPr>
            <w:tcW w:w="273" w:type="dxa"/>
            <w:gridSpan w:val="2"/>
          </w:tcPr>
          <w:p w14:paraId="57CF102D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3DAC7F3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646,136</w:t>
            </w:r>
          </w:p>
        </w:tc>
        <w:tc>
          <w:tcPr>
            <w:tcW w:w="274" w:type="dxa"/>
            <w:gridSpan w:val="2"/>
          </w:tcPr>
          <w:p w14:paraId="1D99B362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2C836BE1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857,648</w:t>
            </w:r>
          </w:p>
        </w:tc>
        <w:tc>
          <w:tcPr>
            <w:tcW w:w="261" w:type="dxa"/>
            <w:gridSpan w:val="2"/>
          </w:tcPr>
          <w:p w14:paraId="48CE4FD5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2DD987F4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646,136</w:t>
            </w:r>
          </w:p>
        </w:tc>
      </w:tr>
      <w:tr w:rsidR="00477E09" w:rsidRPr="009670C0" w14:paraId="2951C519" w14:textId="77777777" w:rsidTr="00477E09">
        <w:trPr>
          <w:trHeight w:val="58"/>
        </w:trPr>
        <w:tc>
          <w:tcPr>
            <w:tcW w:w="3916" w:type="dxa"/>
            <w:gridSpan w:val="2"/>
          </w:tcPr>
          <w:p w14:paraId="22E025E2" w14:textId="77777777" w:rsidR="00477E09" w:rsidRPr="009670C0" w:rsidRDefault="00477E09" w:rsidP="002F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1A1F4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1,350,561</w:t>
            </w:r>
          </w:p>
        </w:tc>
        <w:tc>
          <w:tcPr>
            <w:tcW w:w="273" w:type="dxa"/>
            <w:gridSpan w:val="2"/>
          </w:tcPr>
          <w:p w14:paraId="612EA7E7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C4333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646,136</w:t>
            </w:r>
          </w:p>
        </w:tc>
        <w:tc>
          <w:tcPr>
            <w:tcW w:w="274" w:type="dxa"/>
            <w:gridSpan w:val="2"/>
          </w:tcPr>
          <w:p w14:paraId="63DAE626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BC2BDA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859,275</w:t>
            </w:r>
          </w:p>
        </w:tc>
        <w:tc>
          <w:tcPr>
            <w:tcW w:w="261" w:type="dxa"/>
            <w:gridSpan w:val="2"/>
          </w:tcPr>
          <w:p w14:paraId="50EB2130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503DB" w14:textId="77777777" w:rsidR="00477E09" w:rsidRPr="009670C0" w:rsidRDefault="00477E09" w:rsidP="002F6D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646,537</w:t>
            </w:r>
          </w:p>
        </w:tc>
      </w:tr>
    </w:tbl>
    <w:p w14:paraId="7589C9EC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9670C0" w14:paraId="5E1A5C41" w14:textId="77777777" w:rsidTr="7761284E">
        <w:trPr>
          <w:trHeight w:val="397"/>
          <w:tblHeader/>
        </w:trPr>
        <w:tc>
          <w:tcPr>
            <w:tcW w:w="2112" w:type="pct"/>
          </w:tcPr>
          <w:p w14:paraId="42144DBB" w14:textId="77777777" w:rsidR="00403740" w:rsidRPr="009670C0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14:paraId="1FF6E776" w14:textId="77777777" w:rsidR="00403740" w:rsidRPr="009670C0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7239B" w:rsidRPr="009670C0" w14:paraId="0B864B41" w14:textId="77777777" w:rsidTr="7761284E">
        <w:trPr>
          <w:trHeight w:val="68"/>
        </w:trPr>
        <w:tc>
          <w:tcPr>
            <w:tcW w:w="2112" w:type="pct"/>
          </w:tcPr>
          <w:p w14:paraId="345200E8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48F98F36" w14:textId="13B259FE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8F7D6AC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46F345F9" w14:textId="3DDF5535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7DD031DA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37157494" w14:textId="25C71F09" w:rsidR="0097239B" w:rsidRPr="009670C0" w:rsidRDefault="001435EB" w:rsidP="77612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123</w:t>
            </w:r>
          </w:p>
        </w:tc>
        <w:tc>
          <w:tcPr>
            <w:tcW w:w="141" w:type="pct"/>
          </w:tcPr>
          <w:p w14:paraId="4D261952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49A64A89" w14:textId="2D4BF9F0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97239B" w:rsidRPr="009670C0" w14:paraId="39E5F63A" w14:textId="77777777" w:rsidTr="7761284E">
        <w:trPr>
          <w:trHeight w:val="68"/>
        </w:trPr>
        <w:tc>
          <w:tcPr>
            <w:tcW w:w="2112" w:type="pct"/>
          </w:tcPr>
          <w:p w14:paraId="3A01BC27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6F9BFF34" w14:textId="3C33158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147" w:type="pct"/>
          </w:tcPr>
          <w:p w14:paraId="4E9A6254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13BB14D9" w14:textId="0EDAF8C0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8" w:type="pct"/>
          </w:tcPr>
          <w:p w14:paraId="0B1B84A1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39BBC604" w14:textId="66927CAA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73A863C3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1E0827A7" w14:textId="39EAAA04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97239B" w:rsidRPr="009670C0" w14:paraId="5B1EEC8A" w14:textId="77777777" w:rsidTr="7761284E">
        <w:trPr>
          <w:trHeight w:val="68"/>
        </w:trPr>
        <w:tc>
          <w:tcPr>
            <w:tcW w:w="2112" w:type="pct"/>
          </w:tcPr>
          <w:p w14:paraId="4623F0A0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BD316FE" w14:textId="7C57CD48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147" w:type="pct"/>
          </w:tcPr>
          <w:p w14:paraId="1C260B8E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961508" w14:textId="74C498F8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48" w:type="pct"/>
          </w:tcPr>
          <w:p w14:paraId="6AB1DAED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89C3A" w14:textId="1CC56F2F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64FE26A6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51D9662" w14:textId="47D26DBC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97239B" w:rsidRPr="009670C0" w14:paraId="625BA075" w14:textId="77777777" w:rsidTr="7761284E">
        <w:trPr>
          <w:trHeight w:val="58"/>
        </w:trPr>
        <w:tc>
          <w:tcPr>
            <w:tcW w:w="2112" w:type="pct"/>
          </w:tcPr>
          <w:p w14:paraId="4C655A2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74052D9" w14:textId="60B6611F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147" w:type="pct"/>
          </w:tcPr>
          <w:p w14:paraId="29B73004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3B9D37B" w14:textId="2603F1FB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</w:t>
            </w:r>
          </w:p>
        </w:tc>
        <w:tc>
          <w:tcPr>
            <w:tcW w:w="148" w:type="pct"/>
          </w:tcPr>
          <w:p w14:paraId="3AF30135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7821AE9" w14:textId="4CBC2E9D" w:rsidR="0097239B" w:rsidRPr="009670C0" w:rsidRDefault="001435EB" w:rsidP="77612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123</w:t>
            </w:r>
          </w:p>
        </w:tc>
        <w:tc>
          <w:tcPr>
            <w:tcW w:w="141" w:type="pct"/>
          </w:tcPr>
          <w:p w14:paraId="754F0926" w14:textId="77777777" w:rsidR="0097239B" w:rsidRPr="009670C0" w:rsidRDefault="0097239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41EF2F5" w14:textId="075D9688" w:rsidR="0097239B" w:rsidRPr="009670C0" w:rsidRDefault="001435EB" w:rsidP="009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</w:t>
            </w:r>
          </w:p>
        </w:tc>
      </w:tr>
    </w:tbl>
    <w:p w14:paraId="7027814B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9670C0" w14:paraId="4523247B" w14:textId="77777777" w:rsidTr="008A32A5">
        <w:trPr>
          <w:trHeight w:val="68"/>
          <w:tblHeader/>
        </w:trPr>
        <w:tc>
          <w:tcPr>
            <w:tcW w:w="2112" w:type="pct"/>
          </w:tcPr>
          <w:p w14:paraId="3697FD74" w14:textId="570B9475" w:rsidR="00403740" w:rsidRPr="009670C0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หุ้นกู้แปลงสภาพ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14:paraId="7FE3117F" w14:textId="77777777" w:rsidR="00403740" w:rsidRPr="009670C0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316059" w:rsidRPr="009670C0" w14:paraId="28F8ED4C" w14:textId="77777777" w:rsidTr="008A32A5">
        <w:trPr>
          <w:trHeight w:val="68"/>
        </w:trPr>
        <w:tc>
          <w:tcPr>
            <w:tcW w:w="2112" w:type="pct"/>
          </w:tcPr>
          <w:p w14:paraId="703B5986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2FE65787" w14:textId="2BE7AB2F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147" w:type="pct"/>
          </w:tcPr>
          <w:p w14:paraId="32B8949C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6E29F1D8" w14:textId="27A16188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1605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31605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48" w:type="pct"/>
          </w:tcPr>
          <w:p w14:paraId="5A2FEF1E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7BF53147" w14:textId="78F7D130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141" w:type="pct"/>
          </w:tcPr>
          <w:p w14:paraId="087079C4" w14:textId="77777777" w:rsidR="00316059" w:rsidRPr="009670C0" w:rsidRDefault="00316059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5DFC092D" w14:textId="04CCEB1E" w:rsidR="00316059" w:rsidRPr="009670C0" w:rsidRDefault="001435EB" w:rsidP="00316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1605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="0031605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</w:tbl>
    <w:p w14:paraId="5F6F8A6E" w14:textId="23F8E42B" w:rsidR="003F5D95" w:rsidRPr="009670C0" w:rsidRDefault="003F5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  <w:lang w:val="th-TH"/>
        </w:rPr>
      </w:pPr>
      <w:bookmarkStart w:id="12" w:name="_Toc33611508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tab/>
      </w:r>
    </w:p>
    <w:p w14:paraId="5079960E" w14:textId="4780FB8D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ind w:left="540" w:right="-45" w:hanging="486"/>
        <w:jc w:val="thaiDistribute"/>
        <w:rPr>
          <w:rFonts w:asciiTheme="majorBidi" w:hAnsiTheme="majorBidi" w:cstheme="majorBidi"/>
          <w:color w:val="0000FF"/>
          <w:sz w:val="26"/>
          <w:szCs w:val="26"/>
          <w:u w:val="none"/>
        </w:rPr>
      </w:pPr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เงินสดและรายการเทียบเท่าเงินสด</w:t>
      </w:r>
      <w:bookmarkEnd w:id="12"/>
      <w:r w:rsidRPr="009670C0">
        <w:rPr>
          <w:rFonts w:asciiTheme="majorBidi" w:hAnsiTheme="majorBidi" w:cstheme="majorBidi"/>
          <w:sz w:val="26"/>
          <w:szCs w:val="26"/>
          <w:u w:val="none"/>
        </w:rPr>
        <w:t xml:space="preserve"> </w:t>
      </w:r>
      <w:r w:rsidRPr="009670C0">
        <w:rPr>
          <w:rFonts w:asciiTheme="majorBidi" w:hAnsiTheme="majorBidi" w:cstheme="majorBidi"/>
          <w:color w:val="0000FF"/>
          <w:sz w:val="26"/>
          <w:szCs w:val="26"/>
          <w:u w:val="none"/>
        </w:rPr>
        <w:t xml:space="preserve"> </w:t>
      </w:r>
    </w:p>
    <w:p w14:paraId="3A3F38F9" w14:textId="77777777" w:rsidR="00983DA9" w:rsidRPr="009670C0" w:rsidRDefault="00983DA9" w:rsidP="00983DA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65"/>
        <w:gridCol w:w="236"/>
        <w:gridCol w:w="1265"/>
        <w:gridCol w:w="260"/>
        <w:gridCol w:w="1063"/>
        <w:gridCol w:w="260"/>
        <w:gridCol w:w="1207"/>
      </w:tblGrid>
      <w:tr w:rsidR="00403740" w:rsidRPr="009670C0" w14:paraId="54C65CCF" w14:textId="77777777" w:rsidTr="00017412">
        <w:trPr>
          <w:tblHeader/>
        </w:trPr>
        <w:tc>
          <w:tcPr>
            <w:tcW w:w="3870" w:type="dxa"/>
          </w:tcPr>
          <w:p w14:paraId="637E692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0394133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0" w:type="dxa"/>
          </w:tcPr>
          <w:p w14:paraId="62B22B5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530" w:type="dxa"/>
            <w:gridSpan w:val="3"/>
            <w:shd w:val="clear" w:color="auto" w:fill="auto"/>
          </w:tcPr>
          <w:p w14:paraId="6835032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6059" w:rsidRPr="009670C0" w14:paraId="33F12388" w14:textId="77777777" w:rsidTr="00017412">
        <w:trPr>
          <w:tblHeader/>
        </w:trPr>
        <w:tc>
          <w:tcPr>
            <w:tcW w:w="3870" w:type="dxa"/>
          </w:tcPr>
          <w:p w14:paraId="58E35E25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9F8F54" w14:textId="690EF28F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center"/>
          </w:tcPr>
          <w:p w14:paraId="754A53D7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3F7F6680" w14:textId="22ED68C5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0" w:type="dxa"/>
          </w:tcPr>
          <w:p w14:paraId="158C1F0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B8F4A47" w14:textId="09E6FF34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0" w:type="dxa"/>
            <w:vAlign w:val="center"/>
          </w:tcPr>
          <w:p w14:paraId="03214D81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2FA6FAD2" w14:textId="0EC7DA7A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03740" w:rsidRPr="009670C0" w14:paraId="355E330F" w14:textId="77777777" w:rsidTr="00017412">
        <w:trPr>
          <w:tblHeader/>
        </w:trPr>
        <w:tc>
          <w:tcPr>
            <w:tcW w:w="3870" w:type="dxa"/>
          </w:tcPr>
          <w:p w14:paraId="44ECEFB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56" w:type="dxa"/>
            <w:gridSpan w:val="7"/>
          </w:tcPr>
          <w:p w14:paraId="50B470F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239B" w:rsidRPr="009670C0" w14:paraId="6C0606D2" w14:textId="77777777" w:rsidTr="00017412">
        <w:tc>
          <w:tcPr>
            <w:tcW w:w="3870" w:type="dxa"/>
          </w:tcPr>
          <w:p w14:paraId="79D987EF" w14:textId="77777777" w:rsidR="0097239B" w:rsidRPr="009670C0" w:rsidRDefault="0097239B" w:rsidP="009723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65" w:type="dxa"/>
          </w:tcPr>
          <w:p w14:paraId="2940D296" w14:textId="5DD52266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504</w:t>
            </w:r>
          </w:p>
        </w:tc>
        <w:tc>
          <w:tcPr>
            <w:tcW w:w="236" w:type="dxa"/>
          </w:tcPr>
          <w:p w14:paraId="36DB9A9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14:paraId="21C63B05" w14:textId="4BA7B91B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946</w:t>
            </w:r>
          </w:p>
        </w:tc>
        <w:tc>
          <w:tcPr>
            <w:tcW w:w="260" w:type="dxa"/>
          </w:tcPr>
          <w:p w14:paraId="4CD2F014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3" w:type="dxa"/>
          </w:tcPr>
          <w:p w14:paraId="5351111F" w14:textId="028CC2A7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260" w:type="dxa"/>
          </w:tcPr>
          <w:p w14:paraId="680AB4A4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7" w:type="dxa"/>
          </w:tcPr>
          <w:p w14:paraId="7DC0E45F" w14:textId="70BE7BC6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265</w:t>
            </w:r>
          </w:p>
        </w:tc>
      </w:tr>
      <w:tr w:rsidR="0097239B" w:rsidRPr="009670C0" w14:paraId="6D355576" w14:textId="77777777" w:rsidTr="00017412">
        <w:trPr>
          <w:trHeight w:val="68"/>
        </w:trPr>
        <w:tc>
          <w:tcPr>
            <w:tcW w:w="3870" w:type="dxa"/>
          </w:tcPr>
          <w:p w14:paraId="3E409F4C" w14:textId="77777777" w:rsidR="0097239B" w:rsidRPr="009670C0" w:rsidRDefault="0097239B" w:rsidP="009723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065" w:type="dxa"/>
          </w:tcPr>
          <w:p w14:paraId="502C0DEF" w14:textId="10B96B5C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322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51F762C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05427C" w14:textId="34AE76EA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</w:p>
        </w:tc>
        <w:tc>
          <w:tcPr>
            <w:tcW w:w="260" w:type="dxa"/>
          </w:tcPr>
          <w:p w14:paraId="5BD47A58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3" w:type="dxa"/>
          </w:tcPr>
          <w:p w14:paraId="01666002" w14:textId="1DD82C29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562</w:t>
            </w:r>
          </w:p>
        </w:tc>
        <w:tc>
          <w:tcPr>
            <w:tcW w:w="260" w:type="dxa"/>
          </w:tcPr>
          <w:p w14:paraId="4F7DDEA1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7" w:type="dxa"/>
          </w:tcPr>
          <w:p w14:paraId="2AD29F48" w14:textId="6BD03E6F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979</w:t>
            </w:r>
          </w:p>
        </w:tc>
      </w:tr>
      <w:tr w:rsidR="0097239B" w:rsidRPr="009670C0" w14:paraId="62AADFAE" w14:textId="77777777" w:rsidTr="00017412">
        <w:trPr>
          <w:trHeight w:val="68"/>
        </w:trPr>
        <w:tc>
          <w:tcPr>
            <w:tcW w:w="3870" w:type="dxa"/>
          </w:tcPr>
          <w:p w14:paraId="321C7492" w14:textId="77777777" w:rsidR="0097239B" w:rsidRPr="009670C0" w:rsidRDefault="0097239B" w:rsidP="009723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065" w:type="dxa"/>
          </w:tcPr>
          <w:p w14:paraId="08B0E3AD" w14:textId="71CEAA8F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</w:p>
        </w:tc>
        <w:tc>
          <w:tcPr>
            <w:tcW w:w="236" w:type="dxa"/>
          </w:tcPr>
          <w:p w14:paraId="051B2723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5" w:type="dxa"/>
          </w:tcPr>
          <w:p w14:paraId="7DB92188" w14:textId="1D1C79EE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260" w:type="dxa"/>
          </w:tcPr>
          <w:p w14:paraId="42486AF9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3" w:type="dxa"/>
          </w:tcPr>
          <w:p w14:paraId="6F3CA301" w14:textId="5C7DB7B5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  <w:tc>
          <w:tcPr>
            <w:tcW w:w="260" w:type="dxa"/>
          </w:tcPr>
          <w:p w14:paraId="04464152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7" w:type="dxa"/>
          </w:tcPr>
          <w:p w14:paraId="1644A642" w14:textId="39B0231E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736</w:t>
            </w:r>
          </w:p>
        </w:tc>
      </w:tr>
      <w:tr w:rsidR="0097239B" w:rsidRPr="009670C0" w14:paraId="59135A84" w14:textId="77777777" w:rsidTr="00017412">
        <w:trPr>
          <w:trHeight w:val="68"/>
        </w:trPr>
        <w:tc>
          <w:tcPr>
            <w:tcW w:w="3870" w:type="dxa"/>
          </w:tcPr>
          <w:p w14:paraId="14FD56EB" w14:textId="6148EEE2" w:rsidR="0097239B" w:rsidRPr="009670C0" w:rsidRDefault="0097239B" w:rsidP="009723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5FC2A7F" w14:textId="63BE8B3A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236" w:type="dxa"/>
          </w:tcPr>
          <w:p w14:paraId="45F71BA9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3ECEDD9" w14:textId="190D0BEC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034</w:t>
            </w:r>
          </w:p>
        </w:tc>
        <w:tc>
          <w:tcPr>
            <w:tcW w:w="260" w:type="dxa"/>
          </w:tcPr>
          <w:p w14:paraId="236D744D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91378FA" w14:textId="379ACF9A" w:rsidR="0097239B" w:rsidRPr="009670C0" w:rsidRDefault="0097239B" w:rsidP="0097239B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</w:tcPr>
          <w:p w14:paraId="3B14E1D7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B28D8D6" w14:textId="4E69626E" w:rsidR="0097239B" w:rsidRPr="009670C0" w:rsidRDefault="0097239B" w:rsidP="008E061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239B" w:rsidRPr="009670C0" w14:paraId="5796EA3F" w14:textId="77777777" w:rsidTr="00282005">
        <w:trPr>
          <w:trHeight w:val="235"/>
        </w:trPr>
        <w:tc>
          <w:tcPr>
            <w:tcW w:w="3870" w:type="dxa"/>
          </w:tcPr>
          <w:p w14:paraId="2C75B118" w14:textId="73351BD2" w:rsidR="0097239B" w:rsidRPr="009670C0" w:rsidRDefault="0097239B" w:rsidP="0097239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A17ACFA" w14:textId="56C82442" w:rsidR="0097239B" w:rsidRPr="009670C0" w:rsidRDefault="001435EB" w:rsidP="0097239B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569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426</w:t>
            </w:r>
          </w:p>
        </w:tc>
        <w:tc>
          <w:tcPr>
            <w:tcW w:w="236" w:type="dxa"/>
            <w:vAlign w:val="bottom"/>
          </w:tcPr>
          <w:p w14:paraId="3953C2B2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F244" w14:textId="1898FE09" w:rsidR="0097239B" w:rsidRPr="009670C0" w:rsidRDefault="001435EB" w:rsidP="00282005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091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515</w:t>
            </w:r>
          </w:p>
        </w:tc>
        <w:tc>
          <w:tcPr>
            <w:tcW w:w="260" w:type="dxa"/>
            <w:vAlign w:val="bottom"/>
          </w:tcPr>
          <w:p w14:paraId="6B3AFF1B" w14:textId="77777777" w:rsidR="0097239B" w:rsidRPr="009670C0" w:rsidRDefault="0097239B" w:rsidP="00282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15997EF" w14:textId="185E1C26" w:rsidR="0097239B" w:rsidRPr="009670C0" w:rsidRDefault="001435EB" w:rsidP="00282005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3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173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277</w:t>
            </w:r>
          </w:p>
        </w:tc>
        <w:tc>
          <w:tcPr>
            <w:tcW w:w="260" w:type="dxa"/>
            <w:vAlign w:val="bottom"/>
          </w:tcPr>
          <w:p w14:paraId="75267FAB" w14:textId="77777777" w:rsidR="0097239B" w:rsidRPr="009670C0" w:rsidRDefault="0097239B" w:rsidP="00282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CA6C6" w14:textId="4A9D1BF7" w:rsidR="0097239B" w:rsidRPr="009670C0" w:rsidRDefault="001435EB" w:rsidP="00282005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365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980</w:t>
            </w:r>
          </w:p>
        </w:tc>
      </w:tr>
    </w:tbl>
    <w:p w14:paraId="53A55771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06BBDCFE" w14:textId="77777777" w:rsidR="00477E09" w:rsidRPr="009670C0" w:rsidRDefault="00477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13" w:name="_Toc23425264"/>
      <w:bookmarkStart w:id="14" w:name="_Toc33611509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09185AC1" w14:textId="307B56C0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 w:hanging="486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ลูกหนี้ตามสัญญาเช่าซื้อ</w:t>
      </w:r>
      <w:bookmarkEnd w:id="13"/>
      <w:bookmarkEnd w:id="14"/>
    </w:p>
    <w:p w14:paraId="065E4348" w14:textId="77777777" w:rsidR="00403740" w:rsidRPr="009670C0" w:rsidRDefault="00403740" w:rsidP="00403740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947D83A" w14:textId="33540B5E" w:rsidR="00403740" w:rsidRPr="009670C0" w:rsidRDefault="001435EB" w:rsidP="00517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2"/>
        <w:rPr>
          <w:rFonts w:asciiTheme="majorBidi" w:hAnsiTheme="majorBidi" w:cstheme="majorBidi"/>
          <w:sz w:val="26"/>
          <w:szCs w:val="26"/>
        </w:rPr>
      </w:pPr>
      <w:proofErr w:type="gramStart"/>
      <w:r w:rsidRPr="009670C0">
        <w:rPr>
          <w:rFonts w:asciiTheme="majorBidi" w:hAnsiTheme="majorBidi" w:cstheme="majorBidi"/>
          <w:sz w:val="26"/>
          <w:szCs w:val="26"/>
        </w:rPr>
        <w:t>7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 </w:t>
      </w:r>
      <w:r w:rsidR="00517BB9" w:rsidRPr="009670C0">
        <w:rPr>
          <w:rFonts w:asciiTheme="majorBidi" w:hAnsiTheme="majorBidi" w:cstheme="majorBidi"/>
          <w:sz w:val="26"/>
          <w:szCs w:val="26"/>
          <w:cs/>
        </w:rPr>
        <w:tab/>
      </w:r>
      <w:proofErr w:type="gramEnd"/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ยอดคงเหลือลูกหนี้ตามสัญญาเช่าซื้อ 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316059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และ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31605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043F1652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Theme="majorBidi" w:hAnsiTheme="majorBidi" w:cstheme="majorBidi"/>
          <w:sz w:val="20"/>
          <w:szCs w:val="20"/>
        </w:rPr>
      </w:pPr>
    </w:p>
    <w:tbl>
      <w:tblPr>
        <w:tblW w:w="994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70"/>
        <w:gridCol w:w="1080"/>
        <w:gridCol w:w="270"/>
        <w:gridCol w:w="1081"/>
        <w:gridCol w:w="236"/>
        <w:gridCol w:w="934"/>
        <w:gridCol w:w="245"/>
        <w:gridCol w:w="1016"/>
      </w:tblGrid>
      <w:tr w:rsidR="00403740" w:rsidRPr="009670C0" w14:paraId="4DEE76AB" w14:textId="77777777" w:rsidTr="00373BA1">
        <w:trPr>
          <w:trHeight w:val="380"/>
          <w:tblHeader/>
        </w:trPr>
        <w:tc>
          <w:tcPr>
            <w:tcW w:w="2563" w:type="dxa"/>
          </w:tcPr>
          <w:p w14:paraId="0347F4D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bookmarkStart w:id="15" w:name="_Hlk108704732"/>
          </w:p>
        </w:tc>
        <w:tc>
          <w:tcPr>
            <w:tcW w:w="7384" w:type="dxa"/>
            <w:gridSpan w:val="11"/>
          </w:tcPr>
          <w:p w14:paraId="7A87FC7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79B8739D" w14:textId="77777777" w:rsidTr="00373BA1">
        <w:trPr>
          <w:trHeight w:val="272"/>
          <w:tblHeader/>
        </w:trPr>
        <w:tc>
          <w:tcPr>
            <w:tcW w:w="2563" w:type="dxa"/>
          </w:tcPr>
          <w:p w14:paraId="504B697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81AEBC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70" w:type="dxa"/>
          </w:tcPr>
          <w:p w14:paraId="3BD4057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31" w:type="dxa"/>
            <w:gridSpan w:val="3"/>
          </w:tcPr>
          <w:p w14:paraId="4FE172E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1702D4C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5" w:type="dxa"/>
            <w:gridSpan w:val="3"/>
          </w:tcPr>
          <w:p w14:paraId="62A89DB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9670C0" w14:paraId="4F56AD36" w14:textId="77777777" w:rsidTr="00373BA1">
        <w:trPr>
          <w:trHeight w:val="254"/>
          <w:tblHeader/>
        </w:trPr>
        <w:tc>
          <w:tcPr>
            <w:tcW w:w="2563" w:type="dxa"/>
          </w:tcPr>
          <w:p w14:paraId="343835F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B7AF5C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70" w:type="dxa"/>
          </w:tcPr>
          <w:p w14:paraId="6734DF1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31" w:type="dxa"/>
            <w:gridSpan w:val="3"/>
          </w:tcPr>
          <w:p w14:paraId="725E532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27A835E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5" w:type="dxa"/>
            <w:gridSpan w:val="3"/>
          </w:tcPr>
          <w:p w14:paraId="7B282D1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6059" w:rsidRPr="009670C0" w14:paraId="78E5D6C5" w14:textId="77777777" w:rsidTr="00373BA1">
        <w:trPr>
          <w:tblHeader/>
        </w:trPr>
        <w:tc>
          <w:tcPr>
            <w:tcW w:w="2563" w:type="dxa"/>
          </w:tcPr>
          <w:p w14:paraId="4B3FD326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A942D2C" w14:textId="243A05D0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5195DF0E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7D9AEF67" w14:textId="009932D3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3BDF4205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EF4A08A" w14:textId="6E4A9281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9BFCF76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1E86A920" w14:textId="54C1C80B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F130080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0706FA1B" w14:textId="6D9A1192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31B59BDA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1F28BCF5" w14:textId="1FDD1000" w:rsidR="00316059" w:rsidRPr="009670C0" w:rsidRDefault="001435EB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16059" w:rsidRPr="009670C0" w14:paraId="6218CB44" w14:textId="77777777" w:rsidTr="00373BA1">
        <w:trPr>
          <w:tblHeader/>
        </w:trPr>
        <w:tc>
          <w:tcPr>
            <w:tcW w:w="2563" w:type="dxa"/>
          </w:tcPr>
          <w:p w14:paraId="246D469E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84" w:type="dxa"/>
            <w:gridSpan w:val="11"/>
          </w:tcPr>
          <w:p w14:paraId="0F3AE967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bookmarkEnd w:id="15"/>
      <w:tr w:rsidR="00316059" w:rsidRPr="009670C0" w14:paraId="3A2A813A" w14:textId="77777777" w:rsidTr="00373BA1">
        <w:tc>
          <w:tcPr>
            <w:tcW w:w="2563" w:type="dxa"/>
          </w:tcPr>
          <w:p w14:paraId="6C3AC80B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26192DC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FD245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40683F00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5C694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1E004F7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B5277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079E29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4B5933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BA9A5E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364DBD52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16" w:type="dxa"/>
          </w:tcPr>
          <w:p w14:paraId="5F64D41F" w14:textId="77777777" w:rsidR="00316059" w:rsidRPr="009670C0" w:rsidRDefault="00316059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6F46" w:rsidRPr="009670C0" w14:paraId="68A02B7D" w14:textId="77777777" w:rsidTr="00373BA1">
        <w:tc>
          <w:tcPr>
            <w:tcW w:w="2563" w:type="dxa"/>
            <w:vAlign w:val="bottom"/>
          </w:tcPr>
          <w:p w14:paraId="0BAC715B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71855705" w14:textId="18D8DFEA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36" w:type="dxa"/>
            <w:vAlign w:val="bottom"/>
          </w:tcPr>
          <w:p w14:paraId="2368460A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253C4C6" w14:textId="1410FF7D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270" w:type="dxa"/>
            <w:vAlign w:val="bottom"/>
          </w:tcPr>
          <w:p w14:paraId="12B0C34A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409BF7" w14:textId="2DA02D9D" w:rsidR="007F6F46" w:rsidRPr="009670C0" w:rsidRDefault="001435EB" w:rsidP="007F6F46">
            <w:pPr>
              <w:pStyle w:val="a2"/>
              <w:tabs>
                <w:tab w:val="decimal" w:pos="766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270" w:type="dxa"/>
            <w:vAlign w:val="bottom"/>
          </w:tcPr>
          <w:p w14:paraId="23AC2168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D8A61FC" w14:textId="02DB6C7C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762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236" w:type="dxa"/>
            <w:vAlign w:val="bottom"/>
          </w:tcPr>
          <w:p w14:paraId="60DDB3CC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477C3E" w14:textId="6AF85CF0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951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45" w:type="dxa"/>
            <w:vAlign w:val="bottom"/>
          </w:tcPr>
          <w:p w14:paraId="357615EA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vAlign w:val="bottom"/>
          </w:tcPr>
          <w:p w14:paraId="0E337F1D" w14:textId="3166CD6F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652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7F6F46" w:rsidRPr="009670C0" w14:paraId="4DCFA447" w14:textId="77777777" w:rsidTr="00373BA1">
        <w:tc>
          <w:tcPr>
            <w:tcW w:w="2563" w:type="dxa"/>
            <w:vAlign w:val="bottom"/>
          </w:tcPr>
          <w:p w14:paraId="63B13DD7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219E3C5F" w14:textId="0E4C953E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36" w:type="dxa"/>
            <w:vAlign w:val="bottom"/>
          </w:tcPr>
          <w:p w14:paraId="4E7EC521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05D5ACD" w14:textId="4FB67331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270" w:type="dxa"/>
            <w:vAlign w:val="bottom"/>
          </w:tcPr>
          <w:p w14:paraId="4871662E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69C85B" w14:textId="3FFA40DD" w:rsidR="007F6F46" w:rsidRPr="009670C0" w:rsidRDefault="007F6F46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2381624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CB616B5" w14:textId="77980944" w:rsidR="007F6F46" w:rsidRPr="009670C0" w:rsidRDefault="007F6F46" w:rsidP="00A92B49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91D700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F1EC26" w14:textId="430E722D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45" w:type="dxa"/>
            <w:vAlign w:val="bottom"/>
          </w:tcPr>
          <w:p w14:paraId="1CFD3CC8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vAlign w:val="bottom"/>
          </w:tcPr>
          <w:p w14:paraId="3A11895E" w14:textId="07D449A7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7F6F4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DE783E" w:rsidRPr="009670C0" w14:paraId="03B3B0C7" w14:textId="77777777" w:rsidTr="00DB3574">
        <w:trPr>
          <w:trHeight w:val="695"/>
        </w:trPr>
        <w:tc>
          <w:tcPr>
            <w:tcW w:w="2563" w:type="dxa"/>
            <w:vAlign w:val="bottom"/>
          </w:tcPr>
          <w:p w14:paraId="31DE1C6C" w14:textId="77777777" w:rsidR="00DE783E" w:rsidRPr="009670C0" w:rsidRDefault="00DE783E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30F532E7" w14:textId="77777777" w:rsidR="00DE783E" w:rsidRPr="009670C0" w:rsidRDefault="00DE783E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49AE8F53" w14:textId="3BF7B676" w:rsidR="00DE783E" w:rsidRPr="009670C0" w:rsidRDefault="00DE783E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8BD40F6" w14:textId="77777777" w:rsidR="00DE783E" w:rsidRPr="009670C0" w:rsidRDefault="00DE783E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56BCAA9" w14:textId="586E1A34" w:rsidR="00DE783E" w:rsidRPr="009670C0" w:rsidRDefault="00DE783E" w:rsidP="00DE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34AA03E" w14:textId="77777777" w:rsidR="00DE783E" w:rsidRPr="009670C0" w:rsidRDefault="00DE783E" w:rsidP="00DE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AC774E" w14:textId="3B5D012E" w:rsidR="00DE783E" w:rsidRPr="009670C0" w:rsidRDefault="00923A55" w:rsidP="00923A55">
            <w:pPr>
              <w:pStyle w:val="a2"/>
              <w:tabs>
                <w:tab w:val="decimal" w:pos="766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469E2B2" w14:textId="77777777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D2AAE24" w14:textId="247FC497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9676F14" w14:textId="77777777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01CF721" w14:textId="21DCDFDD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5" w:type="dxa"/>
            <w:vAlign w:val="bottom"/>
          </w:tcPr>
          <w:p w14:paraId="524194EA" w14:textId="77777777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8FAAC60" w14:textId="51CBB887" w:rsidR="00DE783E" w:rsidRPr="009670C0" w:rsidRDefault="00DE783E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F6F46" w:rsidRPr="009670C0" w14:paraId="3E251D73" w14:textId="77777777" w:rsidTr="00DB3574">
        <w:tc>
          <w:tcPr>
            <w:tcW w:w="2563" w:type="dxa"/>
          </w:tcPr>
          <w:p w14:paraId="1F9163DD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0D726" w14:textId="6D51F4E7" w:rsidR="007F6F46" w:rsidRPr="009670C0" w:rsidRDefault="001435EB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463A99AE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68FFC" w14:textId="75068FA0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593</w:t>
            </w:r>
          </w:p>
        </w:tc>
        <w:tc>
          <w:tcPr>
            <w:tcW w:w="270" w:type="dxa"/>
            <w:vAlign w:val="bottom"/>
          </w:tcPr>
          <w:p w14:paraId="4F6EA657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F031BE" w14:textId="5C66A367" w:rsidR="007F6F46" w:rsidRPr="009670C0" w:rsidRDefault="001435EB" w:rsidP="00035965">
            <w:pPr>
              <w:pStyle w:val="a2"/>
              <w:tabs>
                <w:tab w:val="decimal" w:pos="766"/>
              </w:tabs>
              <w:ind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573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492</w:t>
            </w:r>
          </w:p>
        </w:tc>
        <w:tc>
          <w:tcPr>
            <w:tcW w:w="270" w:type="dxa"/>
            <w:vAlign w:val="bottom"/>
          </w:tcPr>
          <w:p w14:paraId="33B13392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30F2" w14:textId="1A2B329B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596</w:t>
            </w:r>
          </w:p>
        </w:tc>
        <w:tc>
          <w:tcPr>
            <w:tcW w:w="236" w:type="dxa"/>
            <w:vAlign w:val="bottom"/>
          </w:tcPr>
          <w:p w14:paraId="11A683A4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E83F" w14:textId="098533D8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45" w:type="dxa"/>
            <w:vAlign w:val="bottom"/>
          </w:tcPr>
          <w:p w14:paraId="091E7F2C" w14:textId="77777777" w:rsidR="007F6F46" w:rsidRPr="009670C0" w:rsidRDefault="007F6F46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17CFE" w14:textId="06EAFDC1" w:rsidR="007F6F46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</w:t>
            </w:r>
            <w:r w:rsidR="007F6F4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</w:t>
            </w:r>
          </w:p>
        </w:tc>
      </w:tr>
      <w:tr w:rsidR="00DB3574" w:rsidRPr="009670C0" w14:paraId="6DCEF5A0" w14:textId="77777777" w:rsidTr="00645E5A">
        <w:trPr>
          <w:tblHeader/>
        </w:trPr>
        <w:tc>
          <w:tcPr>
            <w:tcW w:w="2563" w:type="dxa"/>
          </w:tcPr>
          <w:p w14:paraId="41D57846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3573E29B" w14:textId="4213522D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9C93198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76807386" w14:textId="72F1D20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8DCDDAE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C313BBF" w14:textId="665200B3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7CDD891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</w:tcPr>
          <w:p w14:paraId="0EFA05C6" w14:textId="51348152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8BC4144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59209A5B" w14:textId="3FA8FE6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52CE67EE" w14:textId="77777777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5375EB41" w14:textId="70C7E4FF" w:rsidR="00DB3574" w:rsidRPr="009670C0" w:rsidRDefault="00DB3574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6F46" w:rsidRPr="009670C0" w14:paraId="51FB4CC8" w14:textId="77777777" w:rsidTr="00DB3574">
        <w:tc>
          <w:tcPr>
            <w:tcW w:w="2563" w:type="dxa"/>
          </w:tcPr>
          <w:p w14:paraId="2E45403D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31BE3A8E" w14:textId="77777777" w:rsidR="007F6F46" w:rsidRPr="009670C0" w:rsidRDefault="007F6F46" w:rsidP="007F6F46">
            <w:pPr>
              <w:pStyle w:val="a2"/>
              <w:tabs>
                <w:tab w:val="decimal" w:pos="766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9D91D9E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495233E7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E0845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B039B9" w14:textId="77777777" w:rsidR="007F6F46" w:rsidRPr="009670C0" w:rsidRDefault="007F6F46" w:rsidP="007F6F46">
            <w:pPr>
              <w:pStyle w:val="a2"/>
              <w:tabs>
                <w:tab w:val="decimal" w:pos="766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1A35562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320F6F03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5229AD6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9AC7ED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2BF4B42D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65B0FD89" w14:textId="77777777" w:rsidR="007F6F46" w:rsidRPr="009670C0" w:rsidRDefault="007F6F46" w:rsidP="007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35965" w:rsidRPr="009670C0" w14:paraId="3967842C" w14:textId="77777777" w:rsidTr="00373BA1">
        <w:tc>
          <w:tcPr>
            <w:tcW w:w="2563" w:type="dxa"/>
            <w:vAlign w:val="bottom"/>
          </w:tcPr>
          <w:p w14:paraId="30BD709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6E954C2F" w14:textId="61C60422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506</w:t>
            </w:r>
          </w:p>
        </w:tc>
        <w:tc>
          <w:tcPr>
            <w:tcW w:w="236" w:type="dxa"/>
            <w:vAlign w:val="bottom"/>
          </w:tcPr>
          <w:p w14:paraId="7098A68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B3961D6" w14:textId="578A1EFB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916</w:t>
            </w:r>
          </w:p>
        </w:tc>
        <w:tc>
          <w:tcPr>
            <w:tcW w:w="270" w:type="dxa"/>
            <w:vAlign w:val="bottom"/>
          </w:tcPr>
          <w:p w14:paraId="536B0BA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CAB1FB8" w14:textId="797023B8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BECC11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24B7803F" w14:textId="5ACCA4BE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BFA6E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9731110" w14:textId="0F64AFC6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428</w:t>
            </w:r>
            <w:r w:rsidR="00035965"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506</w:t>
            </w:r>
          </w:p>
        </w:tc>
        <w:tc>
          <w:tcPr>
            <w:tcW w:w="245" w:type="dxa"/>
            <w:vAlign w:val="bottom"/>
          </w:tcPr>
          <w:p w14:paraId="1E62532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3D1DC050" w14:textId="1042A761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916</w:t>
            </w:r>
          </w:p>
        </w:tc>
      </w:tr>
      <w:tr w:rsidR="00035965" w:rsidRPr="009670C0" w14:paraId="27D42838" w14:textId="77777777" w:rsidTr="00373BA1">
        <w:tc>
          <w:tcPr>
            <w:tcW w:w="2563" w:type="dxa"/>
            <w:vAlign w:val="bottom"/>
          </w:tcPr>
          <w:p w14:paraId="53464DE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4B282A94" w14:textId="49E8C0CA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633</w:t>
            </w:r>
          </w:p>
        </w:tc>
        <w:tc>
          <w:tcPr>
            <w:tcW w:w="236" w:type="dxa"/>
            <w:vAlign w:val="bottom"/>
          </w:tcPr>
          <w:p w14:paraId="5EF6536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AEB200A" w14:textId="0006064B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054</w:t>
            </w:r>
          </w:p>
        </w:tc>
        <w:tc>
          <w:tcPr>
            <w:tcW w:w="270" w:type="dxa"/>
            <w:vAlign w:val="bottom"/>
          </w:tcPr>
          <w:p w14:paraId="1938F64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94BCE31" w14:textId="5E1744CD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31F89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141A2A3F" w14:textId="3B171B46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D37C9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E60890C" w14:textId="727DF28C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53</w:t>
            </w:r>
            <w:r w:rsidR="00035965"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633</w:t>
            </w:r>
          </w:p>
        </w:tc>
        <w:tc>
          <w:tcPr>
            <w:tcW w:w="245" w:type="dxa"/>
            <w:vAlign w:val="bottom"/>
          </w:tcPr>
          <w:p w14:paraId="48766E6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0276EFA4" w14:textId="6E4649D2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054</w:t>
            </w:r>
          </w:p>
        </w:tc>
      </w:tr>
      <w:tr w:rsidR="00035965" w:rsidRPr="009670C0" w14:paraId="5663AE0F" w14:textId="77777777" w:rsidTr="00373BA1">
        <w:tc>
          <w:tcPr>
            <w:tcW w:w="2563" w:type="dxa"/>
            <w:vAlign w:val="bottom"/>
          </w:tcPr>
          <w:p w14:paraId="1117A45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53079C3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6005C7E" w14:textId="004069BC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033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36E9334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B61EF89" w14:textId="3762CBD5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634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672F171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71EC6" w14:textId="77777777" w:rsidR="00921183" w:rsidRPr="009670C0" w:rsidRDefault="00921183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95894D" w14:textId="7BB0C3DE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C10E7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453B2C2" w14:textId="49C13A9F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FD8EA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F574049" w14:textId="3AD58A3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126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033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514A2EA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5EB7E94" w14:textId="6B65B2B8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634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35965" w:rsidRPr="009670C0" w14:paraId="124D7F30" w14:textId="77777777" w:rsidTr="00373BA1">
        <w:tc>
          <w:tcPr>
            <w:tcW w:w="2563" w:type="dxa"/>
          </w:tcPr>
          <w:p w14:paraId="49195B6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469A" w14:textId="474217F4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356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106</w:t>
            </w:r>
          </w:p>
        </w:tc>
        <w:tc>
          <w:tcPr>
            <w:tcW w:w="236" w:type="dxa"/>
            <w:vAlign w:val="bottom"/>
          </w:tcPr>
          <w:p w14:paraId="4D02724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658F7" w14:textId="39999523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420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336</w:t>
            </w:r>
          </w:p>
        </w:tc>
        <w:tc>
          <w:tcPr>
            <w:tcW w:w="270" w:type="dxa"/>
            <w:vAlign w:val="bottom"/>
          </w:tcPr>
          <w:p w14:paraId="2CEFF9C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4D7566" w14:textId="6AF402DE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9D8F7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49D2C" w14:textId="5619CB90" w:rsidR="00035965" w:rsidRPr="009670C0" w:rsidRDefault="00035965" w:rsidP="00257A38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5E609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CAF96" w14:textId="336F110D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356</w:t>
            </w:r>
            <w:r w:rsidR="00035965"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106</w:t>
            </w:r>
          </w:p>
        </w:tc>
        <w:tc>
          <w:tcPr>
            <w:tcW w:w="245" w:type="dxa"/>
            <w:vAlign w:val="bottom"/>
          </w:tcPr>
          <w:p w14:paraId="70D8FDCF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DE9C1" w14:textId="32E7D6D9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420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336</w:t>
            </w:r>
          </w:p>
        </w:tc>
      </w:tr>
      <w:tr w:rsidR="00035965" w:rsidRPr="009670C0" w14:paraId="3CA7A8D7" w14:textId="77777777" w:rsidTr="00373BA1">
        <w:tc>
          <w:tcPr>
            <w:tcW w:w="2563" w:type="dxa"/>
          </w:tcPr>
          <w:p w14:paraId="4215016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E358EE" w14:textId="3FE9B0C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657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568</w:t>
            </w:r>
          </w:p>
        </w:tc>
        <w:tc>
          <w:tcPr>
            <w:tcW w:w="236" w:type="dxa"/>
            <w:vAlign w:val="bottom"/>
          </w:tcPr>
          <w:p w14:paraId="3ED7891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DB3F187" w14:textId="25BEF893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313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929</w:t>
            </w:r>
          </w:p>
        </w:tc>
        <w:tc>
          <w:tcPr>
            <w:tcW w:w="270" w:type="dxa"/>
            <w:vAlign w:val="bottom"/>
          </w:tcPr>
          <w:p w14:paraId="2B45B9A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EF63C7" w14:textId="471A6BC8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573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492</w:t>
            </w:r>
          </w:p>
        </w:tc>
        <w:tc>
          <w:tcPr>
            <w:tcW w:w="270" w:type="dxa"/>
            <w:vAlign w:val="bottom"/>
          </w:tcPr>
          <w:p w14:paraId="76D3A0A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FC7454B" w14:textId="7C949DF4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220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596</w:t>
            </w:r>
          </w:p>
        </w:tc>
        <w:tc>
          <w:tcPr>
            <w:tcW w:w="236" w:type="dxa"/>
            <w:vAlign w:val="bottom"/>
          </w:tcPr>
          <w:p w14:paraId="0ABA164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FF48472" w14:textId="000A857D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4</w:t>
            </w:r>
            <w:r w:rsidR="00035965"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231</w:t>
            </w:r>
            <w:r w:rsidR="00035965"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060</w:t>
            </w:r>
          </w:p>
        </w:tc>
        <w:tc>
          <w:tcPr>
            <w:tcW w:w="245" w:type="dxa"/>
            <w:vAlign w:val="bottom"/>
          </w:tcPr>
          <w:p w14:paraId="0289D22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C50A3C5" w14:textId="66F609E7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534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525</w:t>
            </w:r>
          </w:p>
        </w:tc>
      </w:tr>
      <w:tr w:rsidR="00035965" w:rsidRPr="009670C0" w14:paraId="34150CCD" w14:textId="77777777" w:rsidTr="00373BA1">
        <w:tc>
          <w:tcPr>
            <w:tcW w:w="2563" w:type="dxa"/>
          </w:tcPr>
          <w:p w14:paraId="54FC2EF6" w14:textId="77777777" w:rsidR="008F6DD4" w:rsidRPr="009670C0" w:rsidRDefault="008F6DD4" w:rsidP="008F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7051CA5" w14:textId="69A26A22" w:rsidR="00035965" w:rsidRPr="009670C0" w:rsidRDefault="008F6DD4" w:rsidP="008F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A28A5EE" w14:textId="25812EBD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356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347279F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6BD14A1" w14:textId="0465D6F0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371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ECD248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01AAD" w14:textId="2B660388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349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20C367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9914D7D" w14:textId="7F5BC8A4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6569657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2D270F5" w14:textId="01FE31CF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449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705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7E44295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7F1D8C0" w14:textId="40ACD470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840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35965" w:rsidRPr="009670C0" w14:paraId="79A76B1B" w14:textId="77777777" w:rsidTr="00373BA1">
        <w:tc>
          <w:tcPr>
            <w:tcW w:w="2563" w:type="dxa"/>
          </w:tcPr>
          <w:p w14:paraId="2698E027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BFD2D" w14:textId="3E68A9D2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302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212</w:t>
            </w:r>
          </w:p>
        </w:tc>
        <w:tc>
          <w:tcPr>
            <w:tcW w:w="236" w:type="dxa"/>
            <w:vAlign w:val="bottom"/>
          </w:tcPr>
          <w:p w14:paraId="7F8C8C5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12CD7" w14:textId="65419092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942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550</w:t>
            </w:r>
          </w:p>
        </w:tc>
        <w:tc>
          <w:tcPr>
            <w:tcW w:w="270" w:type="dxa"/>
            <w:vAlign w:val="bottom"/>
          </w:tcPr>
          <w:p w14:paraId="38520D5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6CF9F" w14:textId="770401F7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70" w:type="dxa"/>
            <w:vAlign w:val="bottom"/>
          </w:tcPr>
          <w:p w14:paraId="51E7DAC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00FB4" w14:textId="53D0ADA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162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135</w:t>
            </w:r>
          </w:p>
        </w:tc>
        <w:tc>
          <w:tcPr>
            <w:tcW w:w="236" w:type="dxa"/>
            <w:vAlign w:val="bottom"/>
          </w:tcPr>
          <w:p w14:paraId="5127545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A7ECA" w14:textId="20DDCEC0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781</w:t>
            </w:r>
            <w:r w:rsidR="00035965"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bidi="ar-SA"/>
              </w:rPr>
              <w:t>355</w:t>
            </w:r>
          </w:p>
        </w:tc>
        <w:tc>
          <w:tcPr>
            <w:tcW w:w="245" w:type="dxa"/>
            <w:vAlign w:val="bottom"/>
          </w:tcPr>
          <w:p w14:paraId="153F03A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98F3" w14:textId="64759D6D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104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685</w:t>
            </w:r>
          </w:p>
        </w:tc>
      </w:tr>
    </w:tbl>
    <w:p w14:paraId="7F0567C2" w14:textId="0D3B4258" w:rsidR="001E5845" w:rsidRPr="009670C0" w:rsidRDefault="001E5845">
      <w:pPr>
        <w:rPr>
          <w:rFonts w:asciiTheme="majorBidi" w:hAnsiTheme="majorBidi" w:cstheme="majorBidi"/>
          <w:sz w:val="2"/>
          <w:szCs w:val="2"/>
        </w:rPr>
      </w:pPr>
    </w:p>
    <w:p w14:paraId="2663B44F" w14:textId="77777777" w:rsidR="00477E09" w:rsidRPr="009670C0" w:rsidRDefault="00477E09">
      <w:r w:rsidRPr="009670C0">
        <w:br w:type="page"/>
      </w:r>
    </w:p>
    <w:tbl>
      <w:tblPr>
        <w:tblW w:w="995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15"/>
        <w:gridCol w:w="294"/>
        <w:gridCol w:w="1049"/>
        <w:gridCol w:w="270"/>
        <w:gridCol w:w="1102"/>
        <w:gridCol w:w="238"/>
        <w:gridCol w:w="938"/>
        <w:gridCol w:w="247"/>
        <w:gridCol w:w="1013"/>
      </w:tblGrid>
      <w:tr w:rsidR="00403740" w:rsidRPr="009670C0" w14:paraId="4792E138" w14:textId="77777777" w:rsidTr="00DB3574">
        <w:trPr>
          <w:trHeight w:val="380"/>
          <w:tblHeader/>
        </w:trPr>
        <w:tc>
          <w:tcPr>
            <w:tcW w:w="2563" w:type="dxa"/>
          </w:tcPr>
          <w:p w14:paraId="577BDA07" w14:textId="7019BC8F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91" w:type="dxa"/>
            <w:gridSpan w:val="11"/>
          </w:tcPr>
          <w:p w14:paraId="4568265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3740" w:rsidRPr="009670C0" w14:paraId="74A5C073" w14:textId="77777777" w:rsidTr="00DB3574">
        <w:trPr>
          <w:trHeight w:val="272"/>
          <w:tblHeader/>
        </w:trPr>
        <w:tc>
          <w:tcPr>
            <w:tcW w:w="2563" w:type="dxa"/>
          </w:tcPr>
          <w:p w14:paraId="68D6FB7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40" w:type="dxa"/>
            <w:gridSpan w:val="3"/>
          </w:tcPr>
          <w:p w14:paraId="1A7A8B3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94" w:type="dxa"/>
          </w:tcPr>
          <w:p w14:paraId="6A3C1F5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21" w:type="dxa"/>
            <w:gridSpan w:val="3"/>
          </w:tcPr>
          <w:p w14:paraId="1F8B1C5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8" w:type="dxa"/>
          </w:tcPr>
          <w:p w14:paraId="36CAA68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8" w:type="dxa"/>
            <w:gridSpan w:val="3"/>
          </w:tcPr>
          <w:p w14:paraId="17640F2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9670C0" w14:paraId="07D055D8" w14:textId="77777777" w:rsidTr="00DB3574">
        <w:trPr>
          <w:trHeight w:val="254"/>
          <w:tblHeader/>
        </w:trPr>
        <w:tc>
          <w:tcPr>
            <w:tcW w:w="2563" w:type="dxa"/>
          </w:tcPr>
          <w:p w14:paraId="15D4FCF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40" w:type="dxa"/>
            <w:gridSpan w:val="3"/>
          </w:tcPr>
          <w:p w14:paraId="26F8FC2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94" w:type="dxa"/>
          </w:tcPr>
          <w:p w14:paraId="38EF148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21" w:type="dxa"/>
            <w:gridSpan w:val="3"/>
          </w:tcPr>
          <w:p w14:paraId="46F3522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8" w:type="dxa"/>
          </w:tcPr>
          <w:p w14:paraId="7FA2F36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8" w:type="dxa"/>
            <w:gridSpan w:val="3"/>
          </w:tcPr>
          <w:p w14:paraId="2960F62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019A" w:rsidRPr="009670C0" w14:paraId="722A607A" w14:textId="77777777" w:rsidTr="00DB3574">
        <w:trPr>
          <w:tblHeader/>
        </w:trPr>
        <w:tc>
          <w:tcPr>
            <w:tcW w:w="2563" w:type="dxa"/>
          </w:tcPr>
          <w:p w14:paraId="5E79F5DD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07DA1A8C" w14:textId="00A15B22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5539189E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</w:tcPr>
          <w:p w14:paraId="0A72423D" w14:textId="15B0CAB4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94" w:type="dxa"/>
            <w:vAlign w:val="bottom"/>
          </w:tcPr>
          <w:p w14:paraId="5C63D3A8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49" w:type="dxa"/>
          </w:tcPr>
          <w:p w14:paraId="7CBBC864" w14:textId="222988A1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B03A7E7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</w:tcPr>
          <w:p w14:paraId="664D2142" w14:textId="64DC6DE6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8" w:type="dxa"/>
          </w:tcPr>
          <w:p w14:paraId="3801C0BC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8" w:type="dxa"/>
          </w:tcPr>
          <w:p w14:paraId="364BCB62" w14:textId="4391E2B5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7" w:type="dxa"/>
          </w:tcPr>
          <w:p w14:paraId="14C63556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12F8E9B4" w14:textId="45151622" w:rsidR="0060019A" w:rsidRPr="009670C0" w:rsidRDefault="001435EB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60019A" w:rsidRPr="009670C0" w14:paraId="06143C5A" w14:textId="77777777" w:rsidTr="00DB3574">
        <w:trPr>
          <w:tblHeader/>
        </w:trPr>
        <w:tc>
          <w:tcPr>
            <w:tcW w:w="2563" w:type="dxa"/>
          </w:tcPr>
          <w:p w14:paraId="5EC40A1A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91" w:type="dxa"/>
            <w:gridSpan w:val="11"/>
          </w:tcPr>
          <w:p w14:paraId="21C462EF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019A" w:rsidRPr="009670C0" w14:paraId="3C57210B" w14:textId="77777777" w:rsidTr="00DB3574">
        <w:tc>
          <w:tcPr>
            <w:tcW w:w="2563" w:type="dxa"/>
          </w:tcPr>
          <w:p w14:paraId="515BEDC9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EBE0E7C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3E9C69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39036187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dxa"/>
          </w:tcPr>
          <w:p w14:paraId="51C15BC6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49" w:type="dxa"/>
          </w:tcPr>
          <w:p w14:paraId="01EA8BB5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E4AE4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F8BBFC8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F4939EA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</w:tcPr>
          <w:p w14:paraId="673FB32D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dxa"/>
          </w:tcPr>
          <w:p w14:paraId="11C9B837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13" w:type="dxa"/>
          </w:tcPr>
          <w:p w14:paraId="02ACDAEB" w14:textId="77777777" w:rsidR="0060019A" w:rsidRPr="009670C0" w:rsidRDefault="0060019A" w:rsidP="0060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35965" w:rsidRPr="009670C0" w14:paraId="64722CAB" w14:textId="77777777" w:rsidTr="00DB3574">
        <w:tc>
          <w:tcPr>
            <w:tcW w:w="2563" w:type="dxa"/>
            <w:vAlign w:val="bottom"/>
          </w:tcPr>
          <w:p w14:paraId="759B7B4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68D4A921" w14:textId="2687BD99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022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084</w:t>
            </w:r>
          </w:p>
        </w:tc>
        <w:tc>
          <w:tcPr>
            <w:tcW w:w="236" w:type="dxa"/>
            <w:vAlign w:val="bottom"/>
          </w:tcPr>
          <w:p w14:paraId="4169577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</w:tcPr>
          <w:p w14:paraId="014E43F6" w14:textId="3BEEA884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666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874</w:t>
            </w:r>
          </w:p>
        </w:tc>
        <w:tc>
          <w:tcPr>
            <w:tcW w:w="294" w:type="dxa"/>
            <w:vAlign w:val="bottom"/>
          </w:tcPr>
          <w:p w14:paraId="3291D6E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1FEE785F" w14:textId="1DCE0B2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787</w:t>
            </w:r>
          </w:p>
        </w:tc>
        <w:tc>
          <w:tcPr>
            <w:tcW w:w="270" w:type="dxa"/>
            <w:vAlign w:val="bottom"/>
          </w:tcPr>
          <w:p w14:paraId="1A8C9DAF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</w:tcPr>
          <w:p w14:paraId="1F89F125" w14:textId="12454E76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974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139</w:t>
            </w:r>
          </w:p>
        </w:tc>
        <w:tc>
          <w:tcPr>
            <w:tcW w:w="238" w:type="dxa"/>
            <w:vAlign w:val="bottom"/>
          </w:tcPr>
          <w:p w14:paraId="09F4DAD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117D3E3F" w14:textId="5D63F738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871</w:t>
            </w:r>
          </w:p>
        </w:tc>
        <w:tc>
          <w:tcPr>
            <w:tcW w:w="247" w:type="dxa"/>
            <w:vAlign w:val="bottom"/>
          </w:tcPr>
          <w:p w14:paraId="0CC9AC9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2FEE4FA5" w14:textId="41CC4BB3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641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013</w:t>
            </w:r>
          </w:p>
        </w:tc>
      </w:tr>
      <w:tr w:rsidR="00035965" w:rsidRPr="009670C0" w14:paraId="2E9F5F47" w14:textId="77777777" w:rsidTr="00DB3574">
        <w:tc>
          <w:tcPr>
            <w:tcW w:w="2563" w:type="dxa"/>
            <w:vAlign w:val="bottom"/>
          </w:tcPr>
          <w:p w14:paraId="0B287567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2A2CA0F9" w14:textId="03EB4556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723</w:t>
            </w:r>
          </w:p>
        </w:tc>
        <w:tc>
          <w:tcPr>
            <w:tcW w:w="236" w:type="dxa"/>
            <w:vAlign w:val="bottom"/>
          </w:tcPr>
          <w:p w14:paraId="0D283EE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</w:tcPr>
          <w:p w14:paraId="5C022AF0" w14:textId="4971226C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215</w:t>
            </w:r>
          </w:p>
        </w:tc>
        <w:tc>
          <w:tcPr>
            <w:tcW w:w="294" w:type="dxa"/>
            <w:vAlign w:val="bottom"/>
          </w:tcPr>
          <w:p w14:paraId="5A361F2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69567043" w14:textId="127158BD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1DAAA9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7128D395" w14:textId="005AF9E0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649F23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1DDD0D68" w14:textId="7E84E4FB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723</w:t>
            </w:r>
          </w:p>
        </w:tc>
        <w:tc>
          <w:tcPr>
            <w:tcW w:w="247" w:type="dxa"/>
            <w:vAlign w:val="bottom"/>
          </w:tcPr>
          <w:p w14:paraId="44580CD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00F0BD6B" w14:textId="5166E70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215</w:t>
            </w:r>
          </w:p>
        </w:tc>
      </w:tr>
      <w:tr w:rsidR="00035965" w:rsidRPr="009670C0" w14:paraId="3AEE1236" w14:textId="77777777" w:rsidTr="00DB3574">
        <w:trPr>
          <w:trHeight w:val="641"/>
        </w:trPr>
        <w:tc>
          <w:tcPr>
            <w:tcW w:w="2563" w:type="dxa"/>
            <w:vAlign w:val="bottom"/>
          </w:tcPr>
          <w:p w14:paraId="3317037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</w:p>
          <w:p w14:paraId="14ED5F1D" w14:textId="2F07E504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1669A0F" w14:textId="302AF18D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083134B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</w:tcPr>
          <w:p w14:paraId="744F5CF8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62BF1023" w14:textId="46CC61C5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486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94" w:type="dxa"/>
            <w:vAlign w:val="bottom"/>
          </w:tcPr>
          <w:p w14:paraId="56DB048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2B489105" w14:textId="1D317B46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381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9F0439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</w:tcPr>
          <w:p w14:paraId="3156855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315D9202" w14:textId="42850336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965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6DB7194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4510492" w14:textId="306F013C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882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536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7" w:type="dxa"/>
            <w:vAlign w:val="bottom"/>
          </w:tcPr>
          <w:p w14:paraId="532917C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407E275A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6A82E73D" w14:textId="052E25E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451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35965" w:rsidRPr="009670C0" w14:paraId="69F52F6A" w14:textId="77777777" w:rsidTr="00DB3574">
        <w:tc>
          <w:tcPr>
            <w:tcW w:w="2563" w:type="dxa"/>
          </w:tcPr>
          <w:p w14:paraId="5A3D6F8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ECFDBE" w14:textId="67BE1B96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485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652</w:t>
            </w:r>
          </w:p>
        </w:tc>
        <w:tc>
          <w:tcPr>
            <w:tcW w:w="236" w:type="dxa"/>
            <w:vAlign w:val="bottom"/>
          </w:tcPr>
          <w:p w14:paraId="7BCF181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52DD3CA6" w14:textId="38C17B3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912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603</w:t>
            </w:r>
          </w:p>
        </w:tc>
        <w:tc>
          <w:tcPr>
            <w:tcW w:w="294" w:type="dxa"/>
            <w:vAlign w:val="bottom"/>
          </w:tcPr>
          <w:p w14:paraId="0C6C7F8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966167F" w14:textId="49E31446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136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406</w:t>
            </w:r>
          </w:p>
        </w:tc>
        <w:tc>
          <w:tcPr>
            <w:tcW w:w="270" w:type="dxa"/>
            <w:vAlign w:val="bottom"/>
          </w:tcPr>
          <w:p w14:paraId="1C79CA8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75C307C" w14:textId="2B81C40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583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174</w:t>
            </w:r>
          </w:p>
        </w:tc>
        <w:tc>
          <w:tcPr>
            <w:tcW w:w="238" w:type="dxa"/>
            <w:vAlign w:val="bottom"/>
          </w:tcPr>
          <w:p w14:paraId="76BCAD6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3F56517E" w14:textId="5B158FC7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622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0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47" w:type="dxa"/>
            <w:vAlign w:val="bottom"/>
          </w:tcPr>
          <w:p w14:paraId="6D81246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0E5EE7F4" w14:textId="1E8DB8D6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495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777</w:t>
            </w:r>
          </w:p>
        </w:tc>
      </w:tr>
      <w:tr w:rsidR="00035965" w:rsidRPr="009670C0" w14:paraId="5D174FFA" w14:textId="77777777" w:rsidTr="00DB3574">
        <w:tc>
          <w:tcPr>
            <w:tcW w:w="2563" w:type="dxa"/>
          </w:tcPr>
          <w:p w14:paraId="7E28E30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9B58FF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FB1D81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4BB158A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94" w:type="dxa"/>
            <w:vAlign w:val="bottom"/>
          </w:tcPr>
          <w:p w14:paraId="38361CC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EFA1F3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C8C213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6E27F6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0A3ECFD7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26B825C7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47" w:type="dxa"/>
            <w:vAlign w:val="bottom"/>
          </w:tcPr>
          <w:p w14:paraId="018DFF6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3F8B465E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035965" w:rsidRPr="009670C0" w14:paraId="785B0A42" w14:textId="77777777" w:rsidTr="00DB3574">
        <w:tc>
          <w:tcPr>
            <w:tcW w:w="2563" w:type="dxa"/>
          </w:tcPr>
          <w:p w14:paraId="6264083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329C942E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BED6CE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1E777246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94" w:type="dxa"/>
            <w:vAlign w:val="bottom"/>
          </w:tcPr>
          <w:p w14:paraId="67679C2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0CDF65C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4F7D2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  <w:vAlign w:val="bottom"/>
          </w:tcPr>
          <w:p w14:paraId="1181D59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3CEB6B7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E860F1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7" w:type="dxa"/>
            <w:vAlign w:val="bottom"/>
          </w:tcPr>
          <w:p w14:paraId="67FCD56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  <w:vAlign w:val="bottom"/>
          </w:tcPr>
          <w:p w14:paraId="69944655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35965" w:rsidRPr="009670C0" w14:paraId="23732BE6" w14:textId="77777777" w:rsidTr="00DB3574">
        <w:tc>
          <w:tcPr>
            <w:tcW w:w="2563" w:type="dxa"/>
            <w:vAlign w:val="bottom"/>
          </w:tcPr>
          <w:p w14:paraId="57A58EF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0569B541" w14:textId="722CC3E5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411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786</w:t>
            </w:r>
          </w:p>
        </w:tc>
        <w:tc>
          <w:tcPr>
            <w:tcW w:w="236" w:type="dxa"/>
            <w:vAlign w:val="bottom"/>
          </w:tcPr>
          <w:p w14:paraId="435B423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</w:tcPr>
          <w:p w14:paraId="1F077239" w14:textId="2E7187D2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873</w:t>
            </w:r>
          </w:p>
        </w:tc>
        <w:tc>
          <w:tcPr>
            <w:tcW w:w="294" w:type="dxa"/>
            <w:vAlign w:val="bottom"/>
          </w:tcPr>
          <w:p w14:paraId="7BB5CA6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082389A6" w14:textId="7AFB9F58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6454E2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6219490D" w14:textId="75425B7C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F14679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4CD6ECF6" w14:textId="0CFAC5A0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411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786</w:t>
            </w:r>
          </w:p>
        </w:tc>
        <w:tc>
          <w:tcPr>
            <w:tcW w:w="247" w:type="dxa"/>
            <w:vAlign w:val="bottom"/>
          </w:tcPr>
          <w:p w14:paraId="6C4D82C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749F6F06" w14:textId="36DF5E1D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873</w:t>
            </w:r>
          </w:p>
        </w:tc>
      </w:tr>
      <w:tr w:rsidR="00035965" w:rsidRPr="009670C0" w14:paraId="3385D158" w14:textId="77777777" w:rsidTr="00DB3574">
        <w:tc>
          <w:tcPr>
            <w:tcW w:w="2563" w:type="dxa"/>
            <w:vAlign w:val="bottom"/>
          </w:tcPr>
          <w:p w14:paraId="1467CDA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6D48605E" w14:textId="7E84F553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</w:t>
            </w:r>
          </w:p>
        </w:tc>
        <w:tc>
          <w:tcPr>
            <w:tcW w:w="236" w:type="dxa"/>
            <w:vAlign w:val="bottom"/>
          </w:tcPr>
          <w:p w14:paraId="0CA5EFE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</w:tcPr>
          <w:p w14:paraId="54F17790" w14:textId="383412C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213</w:t>
            </w:r>
          </w:p>
        </w:tc>
        <w:tc>
          <w:tcPr>
            <w:tcW w:w="294" w:type="dxa"/>
            <w:vAlign w:val="bottom"/>
          </w:tcPr>
          <w:p w14:paraId="4E84B8D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4B2D3CF" w14:textId="221CDF64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749AA4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735D7BBD" w14:textId="0EC5E294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460ECB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566B180" w14:textId="01CADE0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</w:t>
            </w:r>
          </w:p>
        </w:tc>
        <w:tc>
          <w:tcPr>
            <w:tcW w:w="247" w:type="dxa"/>
            <w:vAlign w:val="bottom"/>
          </w:tcPr>
          <w:p w14:paraId="7FB4671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46E3FDA1" w14:textId="2EE0304B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213</w:t>
            </w:r>
          </w:p>
        </w:tc>
      </w:tr>
      <w:tr w:rsidR="00035965" w:rsidRPr="009670C0" w14:paraId="656DB818" w14:textId="77777777" w:rsidTr="00DB3574">
        <w:tc>
          <w:tcPr>
            <w:tcW w:w="2563" w:type="dxa"/>
            <w:vAlign w:val="bottom"/>
          </w:tcPr>
          <w:p w14:paraId="2FBCFE3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071C812" w14:textId="099C9204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8151B9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BA6EBAA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CCFC9B8" w14:textId="77C11441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94" w:type="dxa"/>
            <w:vAlign w:val="bottom"/>
          </w:tcPr>
          <w:p w14:paraId="5A7A6BB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583927E" w14:textId="48B2D2DF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97B009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69AE20A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D490EF4" w14:textId="4D6024EF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6CF7DA1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41138545" w14:textId="4F0D955D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7" w:type="dxa"/>
            <w:vAlign w:val="bottom"/>
          </w:tcPr>
          <w:p w14:paraId="24EC849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78C8118" w14:textId="77777777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0A7EE4D" w14:textId="336ED622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35965" w:rsidRPr="009670C0" w14:paraId="40A6F42C" w14:textId="77777777" w:rsidTr="00DB3574">
        <w:tc>
          <w:tcPr>
            <w:tcW w:w="2563" w:type="dxa"/>
          </w:tcPr>
          <w:p w14:paraId="3D3C4C6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CFE63" w14:textId="76AF25D4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342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913</w:t>
            </w:r>
          </w:p>
        </w:tc>
        <w:tc>
          <w:tcPr>
            <w:tcW w:w="236" w:type="dxa"/>
            <w:vAlign w:val="bottom"/>
          </w:tcPr>
          <w:p w14:paraId="1DC8016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1CEB3D77" w14:textId="37777F29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394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788</w:t>
            </w:r>
          </w:p>
        </w:tc>
        <w:tc>
          <w:tcPr>
            <w:tcW w:w="294" w:type="dxa"/>
            <w:vAlign w:val="bottom"/>
          </w:tcPr>
          <w:p w14:paraId="07A1BEAC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880D" w14:textId="0F50A329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89C4412" w14:textId="77777777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7DEC4F36" w14:textId="704EF4D9" w:rsidR="00035965" w:rsidRPr="009670C0" w:rsidRDefault="00035965" w:rsidP="00C03D9B">
            <w:pPr>
              <w:pStyle w:val="a2"/>
              <w:tabs>
                <w:tab w:val="decimal" w:pos="55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A7C14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F9C62" w14:textId="465F3D3D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342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913</w:t>
            </w:r>
          </w:p>
        </w:tc>
        <w:tc>
          <w:tcPr>
            <w:tcW w:w="247" w:type="dxa"/>
            <w:vAlign w:val="bottom"/>
          </w:tcPr>
          <w:p w14:paraId="070F4DB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12557D2" w14:textId="4C2E9E69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394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788</w:t>
            </w:r>
          </w:p>
        </w:tc>
      </w:tr>
      <w:tr w:rsidR="00035965" w:rsidRPr="009670C0" w14:paraId="761E9AB4" w14:textId="77777777" w:rsidTr="00DB3574">
        <w:tc>
          <w:tcPr>
            <w:tcW w:w="2563" w:type="dxa"/>
          </w:tcPr>
          <w:p w14:paraId="5FF2109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472DA60" w14:textId="6710E2D1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828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565</w:t>
            </w:r>
          </w:p>
        </w:tc>
        <w:tc>
          <w:tcPr>
            <w:tcW w:w="236" w:type="dxa"/>
            <w:vAlign w:val="bottom"/>
          </w:tcPr>
          <w:p w14:paraId="2530823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0FF9287" w14:textId="4F184E0C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307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391</w:t>
            </w:r>
          </w:p>
        </w:tc>
        <w:tc>
          <w:tcPr>
            <w:tcW w:w="294" w:type="dxa"/>
            <w:vAlign w:val="bottom"/>
          </w:tcPr>
          <w:p w14:paraId="77A5212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4F4D1E6" w14:textId="295B314E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136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406</w:t>
            </w:r>
          </w:p>
        </w:tc>
        <w:tc>
          <w:tcPr>
            <w:tcW w:w="270" w:type="dxa"/>
            <w:vAlign w:val="bottom"/>
          </w:tcPr>
          <w:p w14:paraId="0F250F0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BBECC1A" w14:textId="0D7076D0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583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174</w:t>
            </w:r>
          </w:p>
        </w:tc>
        <w:tc>
          <w:tcPr>
            <w:tcW w:w="238" w:type="dxa"/>
            <w:vAlign w:val="bottom"/>
          </w:tcPr>
          <w:p w14:paraId="01A8B04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3F7F5B6D" w14:textId="4AD17069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964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971</w:t>
            </w:r>
          </w:p>
        </w:tc>
        <w:tc>
          <w:tcPr>
            <w:tcW w:w="247" w:type="dxa"/>
            <w:vAlign w:val="bottom"/>
          </w:tcPr>
          <w:p w14:paraId="13E330F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DD9C31B" w14:textId="238B46ED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890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565</w:t>
            </w:r>
          </w:p>
        </w:tc>
      </w:tr>
      <w:tr w:rsidR="00035965" w:rsidRPr="009670C0" w14:paraId="18B4EB68" w14:textId="77777777" w:rsidTr="00DB3574">
        <w:tc>
          <w:tcPr>
            <w:tcW w:w="2563" w:type="dxa"/>
          </w:tcPr>
          <w:p w14:paraId="0B0362E8" w14:textId="0A8C3436" w:rsidR="008F6DD4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="008F6DD4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8F6DD4"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F21D891" w14:textId="7A415850" w:rsidR="00035965" w:rsidRPr="009670C0" w:rsidRDefault="008F6DD4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07DD8D1" w14:textId="18CD4A98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431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16F38ED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8BC6BF6" w14:textId="7C5F0EA8" w:rsidR="00035965" w:rsidRPr="009670C0" w:rsidRDefault="00035965" w:rsidP="008F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94" w:type="dxa"/>
            <w:vAlign w:val="bottom"/>
          </w:tcPr>
          <w:p w14:paraId="0F866E46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34125DC" w14:textId="689A268B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459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655625C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4F39690" w14:textId="41C351E1" w:rsidR="00035965" w:rsidRPr="009670C0" w:rsidRDefault="00035965" w:rsidP="008F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7FE3DB4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360A2F0" w14:textId="4039D5AA" w:rsidR="00035965" w:rsidRPr="009670C0" w:rsidRDefault="00035965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7" w:type="dxa"/>
            <w:vAlign w:val="bottom"/>
          </w:tcPr>
          <w:p w14:paraId="0D57B12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7834B29B" w14:textId="75591B32" w:rsidR="00035965" w:rsidRPr="009670C0" w:rsidRDefault="00035965" w:rsidP="008F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068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035965" w:rsidRPr="009670C0" w14:paraId="4616385C" w14:textId="77777777" w:rsidTr="00DB3574">
        <w:tc>
          <w:tcPr>
            <w:tcW w:w="2563" w:type="dxa"/>
          </w:tcPr>
          <w:p w14:paraId="6FB7BB7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E9C8A" w14:textId="0E11964B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538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134</w:t>
            </w:r>
          </w:p>
        </w:tc>
        <w:tc>
          <w:tcPr>
            <w:tcW w:w="236" w:type="dxa"/>
            <w:vAlign w:val="bottom"/>
          </w:tcPr>
          <w:p w14:paraId="3DE846D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2F3089E" w14:textId="433BF1AD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979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097</w:t>
            </w:r>
          </w:p>
        </w:tc>
        <w:tc>
          <w:tcPr>
            <w:tcW w:w="294" w:type="dxa"/>
            <w:vAlign w:val="bottom"/>
          </w:tcPr>
          <w:p w14:paraId="109E4CB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12474" w14:textId="155344F4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065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947</w:t>
            </w:r>
          </w:p>
        </w:tc>
        <w:tc>
          <w:tcPr>
            <w:tcW w:w="270" w:type="dxa"/>
            <w:vAlign w:val="bottom"/>
          </w:tcPr>
          <w:p w14:paraId="75103D2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0B07A252" w14:textId="166BBA9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544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400</w:t>
            </w:r>
          </w:p>
        </w:tc>
        <w:tc>
          <w:tcPr>
            <w:tcW w:w="238" w:type="dxa"/>
            <w:vAlign w:val="bottom"/>
          </w:tcPr>
          <w:p w14:paraId="3EEAD57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C207A" w14:textId="741E28D2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604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081</w:t>
            </w:r>
          </w:p>
        </w:tc>
        <w:tc>
          <w:tcPr>
            <w:tcW w:w="247" w:type="dxa"/>
            <w:vAlign w:val="bottom"/>
          </w:tcPr>
          <w:p w14:paraId="3646D7E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6D50B10" w14:textId="4374BC99" w:rsidR="00035965" w:rsidRPr="009670C0" w:rsidRDefault="001435EB" w:rsidP="00DB2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523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497</w:t>
            </w:r>
          </w:p>
        </w:tc>
      </w:tr>
    </w:tbl>
    <w:p w14:paraId="34E89223" w14:textId="77777777" w:rsidR="004E7D20" w:rsidRPr="009670C0" w:rsidRDefault="004E7D20" w:rsidP="00E3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0B4A2F" w14:textId="1A24BDD5" w:rsidR="00403740" w:rsidRPr="009670C0" w:rsidRDefault="001435EB" w:rsidP="00E3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7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2</w:t>
      </w:r>
      <w:r w:rsidR="00E34038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60019A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(สุทธิจากดอกเบี้ยเช่าซื้อที่ยังไม่ถือเป็นรายได้) และค่าเผื่อ</w:t>
      </w:r>
      <w:r w:rsidR="00484E46" w:rsidRPr="009670C0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ผลขาดทุนด้านเครดิตที่คาดว่าจะเกิดขึ้น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จำแนกตาม</w:t>
      </w:r>
      <w:r w:rsidR="00484E46" w:rsidRPr="009670C0">
        <w:rPr>
          <w:rFonts w:asciiTheme="majorBidi" w:hAnsiTheme="majorBidi" w:cstheme="majorBidi" w:hint="cs"/>
          <w:sz w:val="26"/>
          <w:szCs w:val="26"/>
          <w:cs/>
        </w:rPr>
        <w:t>สถานะ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ได้ดังนี้</w:t>
      </w: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035965" w:rsidRPr="009670C0" w14:paraId="0EF3632D" w14:textId="77777777" w:rsidTr="00B27968">
        <w:trPr>
          <w:trHeight w:val="209"/>
          <w:tblHeader/>
        </w:trPr>
        <w:tc>
          <w:tcPr>
            <w:tcW w:w="3195" w:type="dxa"/>
          </w:tcPr>
          <w:p w14:paraId="5374E3CA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6539120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5965" w:rsidRPr="009670C0" w14:paraId="76840253" w14:textId="77777777" w:rsidTr="00B27968">
        <w:trPr>
          <w:trHeight w:val="70"/>
          <w:tblHeader/>
        </w:trPr>
        <w:tc>
          <w:tcPr>
            <w:tcW w:w="3195" w:type="dxa"/>
          </w:tcPr>
          <w:p w14:paraId="2A307410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FE164ED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4E9AD25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3A41E23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3A24F94F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77D2850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7804C05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6FF1362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13B85ECD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23199B17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85F992C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      เช่าซื้อ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35965" w:rsidRPr="009670C0" w14:paraId="0A22294D" w14:textId="77777777" w:rsidTr="00B27968">
        <w:trPr>
          <w:trHeight w:val="80"/>
          <w:tblHeader/>
        </w:trPr>
        <w:tc>
          <w:tcPr>
            <w:tcW w:w="3195" w:type="dxa"/>
          </w:tcPr>
          <w:p w14:paraId="415A2616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A73DE41" w14:textId="52301FB4" w:rsidR="00035965" w:rsidRPr="009670C0" w:rsidRDefault="001435EB" w:rsidP="00B2796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5965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35965" w:rsidRPr="009670C0" w14:paraId="6846C852" w14:textId="77777777" w:rsidTr="00B27968">
        <w:trPr>
          <w:trHeight w:val="209"/>
          <w:tblHeader/>
        </w:trPr>
        <w:tc>
          <w:tcPr>
            <w:tcW w:w="3195" w:type="dxa"/>
          </w:tcPr>
          <w:p w14:paraId="5B971F9A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FA42C5D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5965" w:rsidRPr="009670C0" w14:paraId="438FEC48" w14:textId="77777777" w:rsidTr="00B27968">
        <w:trPr>
          <w:trHeight w:val="209"/>
        </w:trPr>
        <w:tc>
          <w:tcPr>
            <w:tcW w:w="3195" w:type="dxa"/>
          </w:tcPr>
          <w:p w14:paraId="7E7FD823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0993BB91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F5F1B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E402F7B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F6A3CA6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9A5AAA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0508DB16" w14:textId="77777777" w:rsidTr="00B27968">
        <w:trPr>
          <w:trHeight w:val="70"/>
        </w:trPr>
        <w:tc>
          <w:tcPr>
            <w:tcW w:w="3195" w:type="dxa"/>
            <w:vAlign w:val="bottom"/>
          </w:tcPr>
          <w:p w14:paraId="0368616C" w14:textId="2CE011D2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14:paraId="566E28DA" w14:textId="0F0361B8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36" w:type="dxa"/>
            <w:vAlign w:val="bottom"/>
          </w:tcPr>
          <w:p w14:paraId="5B220B03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440D476F" w14:textId="3E3658C3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238" w:type="dxa"/>
            <w:vAlign w:val="bottom"/>
          </w:tcPr>
          <w:p w14:paraId="4C7A42E4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9650F4E" w14:textId="42CF8D97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</w:tr>
      <w:tr w:rsidR="00035965" w:rsidRPr="009670C0" w14:paraId="6C717D3C" w14:textId="77777777" w:rsidTr="00B27968">
        <w:trPr>
          <w:trHeight w:val="221"/>
        </w:trPr>
        <w:tc>
          <w:tcPr>
            <w:tcW w:w="3195" w:type="dxa"/>
            <w:vAlign w:val="bottom"/>
          </w:tcPr>
          <w:p w14:paraId="3FC993DD" w14:textId="4B107D87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14:paraId="333A59F5" w14:textId="260027DA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36" w:type="dxa"/>
            <w:vAlign w:val="bottom"/>
          </w:tcPr>
          <w:p w14:paraId="6099C93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6C9528C" w14:textId="403764A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238" w:type="dxa"/>
            <w:vAlign w:val="bottom"/>
          </w:tcPr>
          <w:p w14:paraId="7470793B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9E7CB5D" w14:textId="5A98C256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320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</w:tr>
      <w:tr w:rsidR="00035965" w:rsidRPr="009670C0" w14:paraId="37E79C08" w14:textId="77777777" w:rsidTr="00B27968">
        <w:trPr>
          <w:trHeight w:val="70"/>
        </w:trPr>
        <w:tc>
          <w:tcPr>
            <w:tcW w:w="3195" w:type="dxa"/>
            <w:vAlign w:val="bottom"/>
          </w:tcPr>
          <w:p w14:paraId="58DE4774" w14:textId="58686CD0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81344" w14:textId="1C6C878A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36" w:type="dxa"/>
            <w:vAlign w:val="bottom"/>
          </w:tcPr>
          <w:p w14:paraId="4DB807A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80A2D05" w14:textId="6FAA0F61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38" w:type="dxa"/>
            <w:vAlign w:val="bottom"/>
          </w:tcPr>
          <w:p w14:paraId="296DD7C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5FAF721" w14:textId="154645F1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</w:tr>
      <w:tr w:rsidR="00035965" w:rsidRPr="009670C0" w14:paraId="31075258" w14:textId="77777777" w:rsidTr="00B27968">
        <w:trPr>
          <w:trHeight w:val="198"/>
        </w:trPr>
        <w:tc>
          <w:tcPr>
            <w:tcW w:w="3195" w:type="dxa"/>
            <w:vAlign w:val="bottom"/>
          </w:tcPr>
          <w:p w14:paraId="4B59C03D" w14:textId="77777777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0BC20" w14:textId="438CB055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060</w:t>
            </w:r>
          </w:p>
        </w:tc>
        <w:tc>
          <w:tcPr>
            <w:tcW w:w="236" w:type="dxa"/>
            <w:vAlign w:val="bottom"/>
          </w:tcPr>
          <w:p w14:paraId="61ADFAE7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639B" w14:textId="32C60921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bottom"/>
          </w:tcPr>
          <w:p w14:paraId="341D1C88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C6479" w14:textId="4AF597D4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781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355</w:t>
            </w:r>
          </w:p>
        </w:tc>
      </w:tr>
    </w:tbl>
    <w:p w14:paraId="00EED263" w14:textId="77777777" w:rsidR="00035965" w:rsidRPr="009670C0" w:rsidRDefault="00035965" w:rsidP="00035965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035965" w:rsidRPr="009670C0" w14:paraId="79442E40" w14:textId="77777777" w:rsidTr="00B27968">
        <w:trPr>
          <w:trHeight w:val="209"/>
          <w:tblHeader/>
        </w:trPr>
        <w:tc>
          <w:tcPr>
            <w:tcW w:w="3195" w:type="dxa"/>
          </w:tcPr>
          <w:p w14:paraId="6509E054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6EFD17B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965" w:rsidRPr="009670C0" w14:paraId="3C043DDD" w14:textId="77777777" w:rsidTr="00B27968">
        <w:trPr>
          <w:trHeight w:val="70"/>
          <w:tblHeader/>
        </w:trPr>
        <w:tc>
          <w:tcPr>
            <w:tcW w:w="3195" w:type="dxa"/>
          </w:tcPr>
          <w:p w14:paraId="47AF53E5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C3261C4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3DD736C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1A1BA33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3470E057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695B2AB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6982B44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564A6793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7F744831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2B027F2E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9D5D976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     เช่าซื้อ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35965" w:rsidRPr="009670C0" w14:paraId="29F651F6" w14:textId="77777777" w:rsidTr="00B27968">
        <w:trPr>
          <w:trHeight w:val="80"/>
          <w:tblHeader/>
        </w:trPr>
        <w:tc>
          <w:tcPr>
            <w:tcW w:w="3195" w:type="dxa"/>
          </w:tcPr>
          <w:p w14:paraId="09C61165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E95F575" w14:textId="7854848C" w:rsidR="00035965" w:rsidRPr="009670C0" w:rsidRDefault="001435EB" w:rsidP="00B2796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5965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35965" w:rsidRPr="009670C0" w14:paraId="29F93D47" w14:textId="77777777" w:rsidTr="00B27968">
        <w:trPr>
          <w:trHeight w:val="209"/>
          <w:tblHeader/>
        </w:trPr>
        <w:tc>
          <w:tcPr>
            <w:tcW w:w="3195" w:type="dxa"/>
          </w:tcPr>
          <w:p w14:paraId="69B316A4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6788E56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5965" w:rsidRPr="009670C0" w14:paraId="50B5E881" w14:textId="77777777" w:rsidTr="00B27968">
        <w:trPr>
          <w:trHeight w:val="209"/>
        </w:trPr>
        <w:tc>
          <w:tcPr>
            <w:tcW w:w="3195" w:type="dxa"/>
          </w:tcPr>
          <w:p w14:paraId="59B0A3EF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688DEB2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41802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199C57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3393DA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5FFC859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5B3320C3" w14:textId="77777777" w:rsidTr="00B27968">
        <w:trPr>
          <w:trHeight w:val="70"/>
        </w:trPr>
        <w:tc>
          <w:tcPr>
            <w:tcW w:w="3195" w:type="dxa"/>
            <w:vAlign w:val="bottom"/>
          </w:tcPr>
          <w:p w14:paraId="6DA58576" w14:textId="205997CC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01FDEF97" w14:textId="5A948CF7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36" w:type="dxa"/>
            <w:vAlign w:val="bottom"/>
          </w:tcPr>
          <w:p w14:paraId="05DD20BE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F3DC4F0" w14:textId="0190C930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238" w:type="dxa"/>
            <w:vAlign w:val="bottom"/>
          </w:tcPr>
          <w:p w14:paraId="4FB8E03A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27EF2BE" w14:textId="7A6BB227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035965" w:rsidRPr="009670C0" w14:paraId="571E0C63" w14:textId="77777777" w:rsidTr="00B27968">
        <w:trPr>
          <w:trHeight w:val="221"/>
        </w:trPr>
        <w:tc>
          <w:tcPr>
            <w:tcW w:w="3195" w:type="dxa"/>
            <w:vAlign w:val="bottom"/>
          </w:tcPr>
          <w:p w14:paraId="537CCC75" w14:textId="6D05F534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75BC7965" w14:textId="25953377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36" w:type="dxa"/>
            <w:vAlign w:val="bottom"/>
          </w:tcPr>
          <w:p w14:paraId="5A8A102D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D9B6B2E" w14:textId="369F7D5F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238" w:type="dxa"/>
            <w:vAlign w:val="bottom"/>
          </w:tcPr>
          <w:p w14:paraId="4E6BC5F0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7955657" w14:textId="4C6C7B49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035965" w:rsidRPr="009670C0" w14:paraId="62864A5D" w14:textId="77777777" w:rsidTr="00B27968">
        <w:trPr>
          <w:trHeight w:val="70"/>
        </w:trPr>
        <w:tc>
          <w:tcPr>
            <w:tcW w:w="3195" w:type="dxa"/>
            <w:vAlign w:val="bottom"/>
          </w:tcPr>
          <w:p w14:paraId="36CE286D" w14:textId="192F01F8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1BE1C" w14:textId="1AF0225B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236" w:type="dxa"/>
            <w:vAlign w:val="bottom"/>
          </w:tcPr>
          <w:p w14:paraId="5E16E9D9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0161415" w14:textId="588866A7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38" w:type="dxa"/>
            <w:vAlign w:val="bottom"/>
          </w:tcPr>
          <w:p w14:paraId="5A0D32D5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476400FA" w14:textId="1EC3EE43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035965" w:rsidRPr="009670C0" w14:paraId="263434BB" w14:textId="77777777" w:rsidTr="00B27968">
        <w:trPr>
          <w:trHeight w:val="198"/>
        </w:trPr>
        <w:tc>
          <w:tcPr>
            <w:tcW w:w="3195" w:type="dxa"/>
            <w:vAlign w:val="bottom"/>
          </w:tcPr>
          <w:p w14:paraId="54DFBFEE" w14:textId="77777777" w:rsidR="00035965" w:rsidRPr="009670C0" w:rsidRDefault="00035965" w:rsidP="0003596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2E7C0" w14:textId="11B05952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971</w:t>
            </w:r>
          </w:p>
        </w:tc>
        <w:tc>
          <w:tcPr>
            <w:tcW w:w="236" w:type="dxa"/>
            <w:vAlign w:val="bottom"/>
          </w:tcPr>
          <w:p w14:paraId="041185DF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97CAD" w14:textId="247C5108" w:rsidR="00035965" w:rsidRPr="009670C0" w:rsidRDefault="001435EB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38" w:type="dxa"/>
            <w:vAlign w:val="bottom"/>
          </w:tcPr>
          <w:p w14:paraId="3140C952" w14:textId="77777777" w:rsidR="00035965" w:rsidRPr="009670C0" w:rsidRDefault="00035965" w:rsidP="0003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82BC7" w14:textId="5FBFBB58" w:rsidR="00035965" w:rsidRPr="009670C0" w:rsidRDefault="001435EB" w:rsidP="0019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081</w:t>
            </w:r>
          </w:p>
        </w:tc>
      </w:tr>
    </w:tbl>
    <w:p w14:paraId="3BD7AFB1" w14:textId="77777777" w:rsidR="00035965" w:rsidRPr="009670C0" w:rsidRDefault="00035965" w:rsidP="0003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AC996A4" w14:textId="547DF849" w:rsidR="00035965" w:rsidRPr="009670C0" w:rsidRDefault="00035965" w:rsidP="0003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ลูกหนี้ตามสัญญาเช่าซื้อ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42A4C820" w14:textId="77777777" w:rsidR="00035965" w:rsidRPr="009670C0" w:rsidRDefault="00035965" w:rsidP="0003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035965" w:rsidRPr="009670C0" w14:paraId="771ADD2F" w14:textId="77777777" w:rsidTr="00B27968">
        <w:trPr>
          <w:trHeight w:val="209"/>
          <w:tblHeader/>
        </w:trPr>
        <w:tc>
          <w:tcPr>
            <w:tcW w:w="3195" w:type="dxa"/>
          </w:tcPr>
          <w:p w14:paraId="469E5675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3679062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035965" w:rsidRPr="009670C0" w14:paraId="40786FB2" w14:textId="77777777" w:rsidTr="00B27968">
        <w:trPr>
          <w:trHeight w:val="70"/>
          <w:tblHeader/>
        </w:trPr>
        <w:tc>
          <w:tcPr>
            <w:tcW w:w="3195" w:type="dxa"/>
          </w:tcPr>
          <w:p w14:paraId="5CA44F41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26816222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C9E6CF2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  <w:vAlign w:val="center"/>
          </w:tcPr>
          <w:p w14:paraId="74C65B66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78AD4FF0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E09C01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  <w:vAlign w:val="center"/>
          </w:tcPr>
          <w:p w14:paraId="62CDA8E7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  <w:vAlign w:val="center"/>
          </w:tcPr>
          <w:p w14:paraId="06D59E42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</w:p>
          <w:p w14:paraId="4C24F283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35965" w:rsidRPr="009670C0" w14:paraId="2D461287" w14:textId="77777777" w:rsidTr="00B27968">
        <w:trPr>
          <w:trHeight w:val="80"/>
          <w:tblHeader/>
        </w:trPr>
        <w:tc>
          <w:tcPr>
            <w:tcW w:w="3195" w:type="dxa"/>
          </w:tcPr>
          <w:p w14:paraId="6761CCEA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DFF1143" w14:textId="596758D8" w:rsidR="00035965" w:rsidRPr="009670C0" w:rsidRDefault="001435EB" w:rsidP="00B2796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35965" w:rsidRPr="009670C0" w14:paraId="023F253A" w14:textId="77777777" w:rsidTr="00B27968">
        <w:trPr>
          <w:trHeight w:val="209"/>
          <w:tblHeader/>
        </w:trPr>
        <w:tc>
          <w:tcPr>
            <w:tcW w:w="3195" w:type="dxa"/>
          </w:tcPr>
          <w:p w14:paraId="7441A10D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4CC7207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5965" w:rsidRPr="009670C0" w14:paraId="059015E5" w14:textId="77777777" w:rsidTr="00B27968">
        <w:trPr>
          <w:trHeight w:val="209"/>
        </w:trPr>
        <w:tc>
          <w:tcPr>
            <w:tcW w:w="3195" w:type="dxa"/>
          </w:tcPr>
          <w:p w14:paraId="4B83DBC4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1C92C2C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7FFB9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62A4075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DF7CA0E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60F572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73584F85" w14:textId="77777777" w:rsidTr="00B27968">
        <w:trPr>
          <w:trHeight w:val="70"/>
        </w:trPr>
        <w:tc>
          <w:tcPr>
            <w:tcW w:w="3195" w:type="dxa"/>
          </w:tcPr>
          <w:p w14:paraId="03A49CAE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5D1B7250" w14:textId="5F36185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236" w:type="dxa"/>
            <w:vAlign w:val="bottom"/>
          </w:tcPr>
          <w:p w14:paraId="00FD3C4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0DFD779D" w14:textId="7F550C91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238" w:type="dxa"/>
            <w:vAlign w:val="bottom"/>
          </w:tcPr>
          <w:p w14:paraId="4FE26806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3BBD970B" w14:textId="609FAFA1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</w:tr>
      <w:tr w:rsidR="00035965" w:rsidRPr="009670C0" w14:paraId="475EEE8E" w14:textId="77777777" w:rsidTr="00B27968">
        <w:trPr>
          <w:trHeight w:val="221"/>
        </w:trPr>
        <w:tc>
          <w:tcPr>
            <w:tcW w:w="3195" w:type="dxa"/>
          </w:tcPr>
          <w:p w14:paraId="1DEF88F2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0965677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3FC309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3329F295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B4C0E7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FD34730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6974EF34" w14:textId="77777777" w:rsidTr="00B27968">
        <w:trPr>
          <w:trHeight w:val="70"/>
        </w:trPr>
        <w:tc>
          <w:tcPr>
            <w:tcW w:w="3195" w:type="dxa"/>
          </w:tcPr>
          <w:p w14:paraId="1FF28991" w14:textId="50E13D51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36943A32" w14:textId="163EDEE4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236" w:type="dxa"/>
            <w:vAlign w:val="bottom"/>
          </w:tcPr>
          <w:p w14:paraId="6F8964AE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04E86339" w14:textId="578D5163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38" w:type="dxa"/>
            <w:vAlign w:val="bottom"/>
          </w:tcPr>
          <w:p w14:paraId="6233267F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F58B718" w14:textId="481C7BFD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035965" w:rsidRPr="009670C0" w14:paraId="3E4847DA" w14:textId="77777777" w:rsidTr="00B27968">
        <w:trPr>
          <w:trHeight w:val="70"/>
        </w:trPr>
        <w:tc>
          <w:tcPr>
            <w:tcW w:w="3195" w:type="dxa"/>
          </w:tcPr>
          <w:p w14:paraId="460995C7" w14:textId="04906EE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8C3BEBE" w14:textId="1CF097C1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36" w:type="dxa"/>
            <w:vAlign w:val="bottom"/>
          </w:tcPr>
          <w:p w14:paraId="08797BD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37914BB6" w14:textId="1F5275C9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238" w:type="dxa"/>
            <w:vAlign w:val="bottom"/>
          </w:tcPr>
          <w:p w14:paraId="5C12661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8E2C264" w14:textId="105813C3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</w:tr>
      <w:tr w:rsidR="00035965" w:rsidRPr="009670C0" w14:paraId="43DE0A69" w14:textId="77777777" w:rsidTr="00B27968">
        <w:trPr>
          <w:trHeight w:val="70"/>
        </w:trPr>
        <w:tc>
          <w:tcPr>
            <w:tcW w:w="3195" w:type="dxa"/>
          </w:tcPr>
          <w:p w14:paraId="75F941A5" w14:textId="474C6B65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65853C5" w14:textId="398CA77B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236" w:type="dxa"/>
            <w:vAlign w:val="bottom"/>
          </w:tcPr>
          <w:p w14:paraId="35929E15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54C76CA9" w14:textId="36B21257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38" w:type="dxa"/>
            <w:vAlign w:val="bottom"/>
          </w:tcPr>
          <w:p w14:paraId="01A071DB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33C859A" w14:textId="20A8133A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035965" w:rsidRPr="009670C0" w14:paraId="40C04E88" w14:textId="77777777" w:rsidTr="00B27968">
        <w:trPr>
          <w:trHeight w:val="70"/>
        </w:trPr>
        <w:tc>
          <w:tcPr>
            <w:tcW w:w="3195" w:type="dxa"/>
          </w:tcPr>
          <w:p w14:paraId="38423C97" w14:textId="0AD610D2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601B414C" w14:textId="05BC5165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36" w:type="dxa"/>
            <w:vAlign w:val="bottom"/>
          </w:tcPr>
          <w:p w14:paraId="10A4F5A7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2370B082" w14:textId="47ED762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238" w:type="dxa"/>
            <w:vAlign w:val="bottom"/>
          </w:tcPr>
          <w:p w14:paraId="35301E7A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20E1174" w14:textId="71413EFA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</w:tr>
      <w:tr w:rsidR="00035965" w:rsidRPr="009670C0" w14:paraId="3A00CD24" w14:textId="77777777" w:rsidTr="00B27968">
        <w:trPr>
          <w:trHeight w:val="70"/>
        </w:trPr>
        <w:tc>
          <w:tcPr>
            <w:tcW w:w="3195" w:type="dxa"/>
          </w:tcPr>
          <w:p w14:paraId="2C918482" w14:textId="754445D4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6595458B" w14:textId="510CF7F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36" w:type="dxa"/>
            <w:vAlign w:val="bottom"/>
          </w:tcPr>
          <w:p w14:paraId="2A99C8E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8BE075C" w14:textId="7AF992CB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238" w:type="dxa"/>
            <w:vAlign w:val="bottom"/>
          </w:tcPr>
          <w:p w14:paraId="5D2D3767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AB3423C" w14:textId="46876263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</w:tr>
      <w:tr w:rsidR="00035965" w:rsidRPr="009670C0" w14:paraId="31862564" w14:textId="77777777" w:rsidTr="00B27968">
        <w:trPr>
          <w:trHeight w:val="198"/>
        </w:trPr>
        <w:tc>
          <w:tcPr>
            <w:tcW w:w="3195" w:type="dxa"/>
          </w:tcPr>
          <w:p w14:paraId="4BCAB3A5" w14:textId="4A3D191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A5AAB6A" w14:textId="718D0A18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36" w:type="dxa"/>
            <w:vAlign w:val="bottom"/>
          </w:tcPr>
          <w:p w14:paraId="436EDF9E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0F858FA3" w14:textId="07BB8FA7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238" w:type="dxa"/>
            <w:vAlign w:val="bottom"/>
          </w:tcPr>
          <w:p w14:paraId="11E40E86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750DE7E5" w14:textId="6ECC5E1B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035965" w:rsidRPr="009670C0" w14:paraId="26CE1B8D" w14:textId="77777777" w:rsidTr="00B27968">
        <w:trPr>
          <w:trHeight w:val="198"/>
        </w:trPr>
        <w:tc>
          <w:tcPr>
            <w:tcW w:w="3195" w:type="dxa"/>
          </w:tcPr>
          <w:p w14:paraId="02554812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A8CBE" w14:textId="74370069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236" w:type="dxa"/>
            <w:vAlign w:val="bottom"/>
          </w:tcPr>
          <w:p w14:paraId="3BB62354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610E0" w14:textId="4C1E12DA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840</w:t>
            </w:r>
          </w:p>
        </w:tc>
        <w:tc>
          <w:tcPr>
            <w:tcW w:w="238" w:type="dxa"/>
            <w:vAlign w:val="bottom"/>
          </w:tcPr>
          <w:p w14:paraId="2D72468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88B21" w14:textId="68788C9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685</w:t>
            </w:r>
          </w:p>
        </w:tc>
      </w:tr>
    </w:tbl>
    <w:p w14:paraId="4C03AA4B" w14:textId="77777777" w:rsidR="00035965" w:rsidRPr="009670C0" w:rsidRDefault="00035965" w:rsidP="0003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p w14:paraId="343BA920" w14:textId="77777777" w:rsidR="004E7D20" w:rsidRPr="009670C0" w:rsidRDefault="004E7D20">
      <w:r w:rsidRPr="009670C0">
        <w:br w:type="page"/>
      </w: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035965" w:rsidRPr="009670C0" w14:paraId="1CE7D7F1" w14:textId="77777777" w:rsidTr="00B27968">
        <w:trPr>
          <w:trHeight w:val="209"/>
          <w:tblHeader/>
        </w:trPr>
        <w:tc>
          <w:tcPr>
            <w:tcW w:w="3195" w:type="dxa"/>
          </w:tcPr>
          <w:p w14:paraId="43A8D052" w14:textId="19498338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E4CA1CC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5965" w:rsidRPr="009670C0" w14:paraId="04E5FAF2" w14:textId="77777777" w:rsidTr="00B27968">
        <w:trPr>
          <w:trHeight w:val="70"/>
          <w:tblHeader/>
        </w:trPr>
        <w:tc>
          <w:tcPr>
            <w:tcW w:w="3195" w:type="dxa"/>
          </w:tcPr>
          <w:p w14:paraId="0554014F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2C2F57E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C508252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07A44954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449DD533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8F139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501B2000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3BA7896D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</w:p>
          <w:p w14:paraId="254FE3E1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35965" w:rsidRPr="009670C0" w14:paraId="4F1A0196" w14:textId="77777777" w:rsidTr="00B27968">
        <w:trPr>
          <w:trHeight w:val="80"/>
          <w:tblHeader/>
        </w:trPr>
        <w:tc>
          <w:tcPr>
            <w:tcW w:w="3195" w:type="dxa"/>
          </w:tcPr>
          <w:p w14:paraId="05D8BEFB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72344F9" w14:textId="3B54D4C6" w:rsidR="00035965" w:rsidRPr="009670C0" w:rsidRDefault="001435EB" w:rsidP="00B2796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35965" w:rsidRPr="009670C0" w14:paraId="71658296" w14:textId="77777777" w:rsidTr="00B27968">
        <w:trPr>
          <w:trHeight w:val="209"/>
          <w:tblHeader/>
        </w:trPr>
        <w:tc>
          <w:tcPr>
            <w:tcW w:w="3195" w:type="dxa"/>
          </w:tcPr>
          <w:p w14:paraId="33BBBE5F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483050C" w14:textId="77777777" w:rsidR="00035965" w:rsidRPr="009670C0" w:rsidRDefault="00035965" w:rsidP="00B2796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5965" w:rsidRPr="009670C0" w14:paraId="5DA6E3B6" w14:textId="77777777" w:rsidTr="00B27968">
        <w:trPr>
          <w:trHeight w:val="209"/>
        </w:trPr>
        <w:tc>
          <w:tcPr>
            <w:tcW w:w="3195" w:type="dxa"/>
          </w:tcPr>
          <w:p w14:paraId="5E4F9D8A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2F5BAA7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C62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B0CD835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6CF1D67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62A7E271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38519444" w14:textId="77777777" w:rsidTr="00B27968">
        <w:trPr>
          <w:trHeight w:val="70"/>
        </w:trPr>
        <w:tc>
          <w:tcPr>
            <w:tcW w:w="3195" w:type="dxa"/>
          </w:tcPr>
          <w:p w14:paraId="667AB513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0C8192B1" w14:textId="21A0396B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059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  <w:tc>
          <w:tcPr>
            <w:tcW w:w="236" w:type="dxa"/>
            <w:vAlign w:val="bottom"/>
          </w:tcPr>
          <w:p w14:paraId="61E53C4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324687E6" w14:textId="71A485DF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238" w:type="dxa"/>
            <w:vAlign w:val="bottom"/>
          </w:tcPr>
          <w:p w14:paraId="56D8520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3D0B236" w14:textId="46DBA236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029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</w:tr>
      <w:tr w:rsidR="00035965" w:rsidRPr="009670C0" w14:paraId="793A3062" w14:textId="77777777" w:rsidTr="00B27968">
        <w:trPr>
          <w:trHeight w:val="221"/>
        </w:trPr>
        <w:tc>
          <w:tcPr>
            <w:tcW w:w="3195" w:type="dxa"/>
          </w:tcPr>
          <w:p w14:paraId="2CB1B598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3890473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9996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154F88C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3FB54E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1B37D8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965" w:rsidRPr="009670C0" w14:paraId="277FAB3A" w14:textId="77777777" w:rsidTr="00B27968">
        <w:trPr>
          <w:trHeight w:val="70"/>
        </w:trPr>
        <w:tc>
          <w:tcPr>
            <w:tcW w:w="3195" w:type="dxa"/>
          </w:tcPr>
          <w:p w14:paraId="485F146A" w14:textId="241C1012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029F073F" w14:textId="3604A83C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236" w:type="dxa"/>
            <w:vAlign w:val="bottom"/>
          </w:tcPr>
          <w:p w14:paraId="29E59C1C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8A295B2" w14:textId="388F84F9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38" w:type="dxa"/>
            <w:vAlign w:val="bottom"/>
          </w:tcPr>
          <w:p w14:paraId="4055AEFF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3227449B" w14:textId="3277FDD9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035965" w:rsidRPr="009670C0" w14:paraId="082AF65B" w14:textId="77777777" w:rsidTr="00B27968">
        <w:trPr>
          <w:trHeight w:val="70"/>
        </w:trPr>
        <w:tc>
          <w:tcPr>
            <w:tcW w:w="3195" w:type="dxa"/>
          </w:tcPr>
          <w:p w14:paraId="67D89D65" w14:textId="56798282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C1B16E9" w14:textId="61358751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236" w:type="dxa"/>
            <w:vAlign w:val="bottom"/>
          </w:tcPr>
          <w:p w14:paraId="364AE61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72694370" w14:textId="13DEED7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38" w:type="dxa"/>
            <w:vAlign w:val="bottom"/>
          </w:tcPr>
          <w:p w14:paraId="4B4D060A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4ED8C44" w14:textId="3C4AC945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035965" w:rsidRPr="009670C0" w14:paraId="29058296" w14:textId="77777777" w:rsidTr="00B27968">
        <w:trPr>
          <w:trHeight w:val="70"/>
        </w:trPr>
        <w:tc>
          <w:tcPr>
            <w:tcW w:w="3195" w:type="dxa"/>
          </w:tcPr>
          <w:p w14:paraId="7339B8E1" w14:textId="61893BC1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087675F2" w14:textId="08836A76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36" w:type="dxa"/>
            <w:vAlign w:val="bottom"/>
          </w:tcPr>
          <w:p w14:paraId="43976F19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238DF60A" w14:textId="64E7B8D6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38" w:type="dxa"/>
            <w:vAlign w:val="bottom"/>
          </w:tcPr>
          <w:p w14:paraId="18249CF3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FA5DC69" w14:textId="424DD392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035965" w:rsidRPr="009670C0" w14:paraId="0B446C82" w14:textId="77777777" w:rsidTr="00B27968">
        <w:trPr>
          <w:trHeight w:val="70"/>
        </w:trPr>
        <w:tc>
          <w:tcPr>
            <w:tcW w:w="3195" w:type="dxa"/>
          </w:tcPr>
          <w:p w14:paraId="536F712F" w14:textId="3AE17402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555F6DB" w14:textId="1A63C34D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236" w:type="dxa"/>
            <w:vAlign w:val="bottom"/>
          </w:tcPr>
          <w:p w14:paraId="7DEC2724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7A68C62" w14:textId="4C5864B1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8" w:type="dxa"/>
            <w:vAlign w:val="bottom"/>
          </w:tcPr>
          <w:p w14:paraId="7B6472A0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78E5AF6" w14:textId="2BDF28FA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</w:tr>
      <w:tr w:rsidR="00035965" w:rsidRPr="009670C0" w14:paraId="6135E271" w14:textId="77777777" w:rsidTr="00B27968">
        <w:trPr>
          <w:trHeight w:val="70"/>
        </w:trPr>
        <w:tc>
          <w:tcPr>
            <w:tcW w:w="3195" w:type="dxa"/>
          </w:tcPr>
          <w:p w14:paraId="5B03623C" w14:textId="0DB3AB00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2BDC7BAE" w14:textId="37C51597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  <w:vAlign w:val="bottom"/>
          </w:tcPr>
          <w:p w14:paraId="44817A8F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36478A34" w14:textId="2E76E395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238" w:type="dxa"/>
            <w:vAlign w:val="bottom"/>
          </w:tcPr>
          <w:p w14:paraId="718DC6F4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7166537" w14:textId="6A843795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</w:tr>
      <w:tr w:rsidR="00035965" w:rsidRPr="009670C0" w14:paraId="44E44FB4" w14:textId="77777777" w:rsidTr="00B27968">
        <w:trPr>
          <w:trHeight w:val="198"/>
        </w:trPr>
        <w:tc>
          <w:tcPr>
            <w:tcW w:w="3195" w:type="dxa"/>
          </w:tcPr>
          <w:p w14:paraId="6B3D05BB" w14:textId="222F1CB4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F11BA5E" w14:textId="4A82F333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36" w:type="dxa"/>
            <w:vAlign w:val="bottom"/>
          </w:tcPr>
          <w:p w14:paraId="06275D20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2F2C5836" w14:textId="79F730C8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03596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38" w:type="dxa"/>
            <w:vAlign w:val="bottom"/>
          </w:tcPr>
          <w:p w14:paraId="5340E350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7B5D49C7" w14:textId="726B5B2F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</w:tr>
      <w:tr w:rsidR="00035965" w:rsidRPr="009670C0" w14:paraId="0E2E5C2F" w14:textId="77777777" w:rsidTr="00B27968">
        <w:trPr>
          <w:trHeight w:val="198"/>
        </w:trPr>
        <w:tc>
          <w:tcPr>
            <w:tcW w:w="3195" w:type="dxa"/>
          </w:tcPr>
          <w:p w14:paraId="05D28256" w14:textId="77777777" w:rsidR="00035965" w:rsidRPr="009670C0" w:rsidRDefault="00035965" w:rsidP="00B2796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DDD4" w14:textId="6CF907D6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890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236" w:type="dxa"/>
            <w:vAlign w:val="bottom"/>
          </w:tcPr>
          <w:p w14:paraId="3BF0FDE2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8A849" w14:textId="2DD17295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068</w:t>
            </w:r>
          </w:p>
        </w:tc>
        <w:tc>
          <w:tcPr>
            <w:tcW w:w="238" w:type="dxa"/>
            <w:vAlign w:val="bottom"/>
          </w:tcPr>
          <w:p w14:paraId="296CC28D" w14:textId="77777777" w:rsidR="00035965" w:rsidRPr="009670C0" w:rsidRDefault="00035965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06062" w14:textId="4DD06159" w:rsidR="00035965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523</w:t>
            </w:r>
            <w:r w:rsidR="0003596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497</w:t>
            </w:r>
          </w:p>
        </w:tc>
      </w:tr>
    </w:tbl>
    <w:p w14:paraId="16EFFC6D" w14:textId="6FD409C9" w:rsidR="008A32A5" w:rsidRPr="009670C0" w:rsidRDefault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D7C781E" w14:textId="6938FBE8" w:rsidR="00403740" w:rsidRPr="009670C0" w:rsidRDefault="001435EB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7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60019A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4C9A92A9" w14:textId="77777777" w:rsidR="00035965" w:rsidRPr="009670C0" w:rsidRDefault="00035965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B27968" w:rsidRPr="009670C0" w14:paraId="65EE29C1" w14:textId="77777777" w:rsidTr="00B27968">
        <w:trPr>
          <w:trHeight w:val="209"/>
          <w:tblHeader/>
        </w:trPr>
        <w:tc>
          <w:tcPr>
            <w:tcW w:w="3555" w:type="dxa"/>
          </w:tcPr>
          <w:p w14:paraId="68FFB7E3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3E744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6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37FFA874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26"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7968" w:rsidRPr="009670C0" w14:paraId="5528A247" w14:textId="77777777" w:rsidTr="00B27968">
        <w:trPr>
          <w:trHeight w:val="209"/>
          <w:tblHeader/>
        </w:trPr>
        <w:tc>
          <w:tcPr>
            <w:tcW w:w="3555" w:type="dxa"/>
          </w:tcPr>
          <w:p w14:paraId="7CC4B31E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21187638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</w:tcPr>
          <w:p w14:paraId="427C009C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A30385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  <w:vAlign w:val="bottom"/>
          </w:tcPr>
          <w:p w14:paraId="16EE2904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49A835E6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27968" w:rsidRPr="009670C0" w14:paraId="19C310AD" w14:textId="77777777" w:rsidTr="00B27968">
        <w:trPr>
          <w:trHeight w:val="80"/>
          <w:tblHeader/>
        </w:trPr>
        <w:tc>
          <w:tcPr>
            <w:tcW w:w="3555" w:type="dxa"/>
          </w:tcPr>
          <w:p w14:paraId="12E662F3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2B6EBFFF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52C86A8F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DACD061" w14:textId="4714FBBC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27968" w:rsidRPr="009670C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27968" w:rsidRPr="009670C0" w14:paraId="4C896D15" w14:textId="77777777" w:rsidTr="00B27968">
        <w:trPr>
          <w:trHeight w:val="209"/>
          <w:tblHeader/>
        </w:trPr>
        <w:tc>
          <w:tcPr>
            <w:tcW w:w="3555" w:type="dxa"/>
          </w:tcPr>
          <w:p w14:paraId="6B638500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63F24E2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61AC2F03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25947CEE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B27968" w:rsidRPr="009670C0" w14:paraId="41794CF0" w14:textId="77777777" w:rsidTr="00B27968">
        <w:trPr>
          <w:trHeight w:val="63"/>
        </w:trPr>
        <w:tc>
          <w:tcPr>
            <w:tcW w:w="3555" w:type="dxa"/>
            <w:vAlign w:val="bottom"/>
          </w:tcPr>
          <w:p w14:paraId="4F2AA86D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28C49B8" w14:textId="77777777" w:rsidR="00B27968" w:rsidRPr="009670C0" w:rsidRDefault="00B27968" w:rsidP="00B27968">
            <w:pPr>
              <w:pStyle w:val="a2"/>
              <w:tabs>
                <w:tab w:val="decimal" w:pos="576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4AF4F5CE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286B122" w14:textId="3D3FA15C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623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006</w:t>
            </w:r>
          </w:p>
        </w:tc>
        <w:tc>
          <w:tcPr>
            <w:tcW w:w="270" w:type="dxa"/>
            <w:vAlign w:val="bottom"/>
          </w:tcPr>
          <w:p w14:paraId="74464243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668E72C" w14:textId="56276F14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657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568</w:t>
            </w:r>
          </w:p>
        </w:tc>
      </w:tr>
      <w:tr w:rsidR="00B27968" w:rsidRPr="009670C0" w14:paraId="380EB404" w14:textId="77777777" w:rsidTr="008E061B">
        <w:trPr>
          <w:trHeight w:val="277"/>
        </w:trPr>
        <w:tc>
          <w:tcPr>
            <w:tcW w:w="3555" w:type="dxa"/>
            <w:vAlign w:val="bottom"/>
          </w:tcPr>
          <w:p w14:paraId="658977BD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65C384B8" w14:textId="77777777" w:rsidR="00B27968" w:rsidRPr="009670C0" w:rsidRDefault="00B27968" w:rsidP="008E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18C778BD" w14:textId="77777777" w:rsidR="00B27968" w:rsidRPr="009670C0" w:rsidRDefault="00B27968" w:rsidP="008E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376FA1BC" w14:textId="270F4159" w:rsidR="00B27968" w:rsidRPr="009670C0" w:rsidRDefault="001435EB" w:rsidP="00A97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510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004</w:t>
            </w:r>
          </w:p>
        </w:tc>
        <w:tc>
          <w:tcPr>
            <w:tcW w:w="270" w:type="dxa"/>
            <w:vAlign w:val="bottom"/>
          </w:tcPr>
          <w:p w14:paraId="509C702E" w14:textId="77777777" w:rsidR="00B27968" w:rsidRPr="009670C0" w:rsidRDefault="00B27968" w:rsidP="008E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1C88681C" w14:textId="261B20B8" w:rsidR="00B27968" w:rsidRPr="009670C0" w:rsidRDefault="001435EB" w:rsidP="00A97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205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947</w:t>
            </w:r>
          </w:p>
        </w:tc>
      </w:tr>
      <w:tr w:rsidR="00B27968" w:rsidRPr="009670C0" w14:paraId="4FEF107C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271CDFFC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19C99AEB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648F113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7555F97" w14:textId="2E102811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399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270" w:type="dxa"/>
            <w:vAlign w:val="bottom"/>
          </w:tcPr>
          <w:p w14:paraId="4140D6BB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F7AAA95" w14:textId="3E3AA330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347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578</w:t>
            </w:r>
          </w:p>
        </w:tc>
      </w:tr>
      <w:tr w:rsidR="00B27968" w:rsidRPr="009670C0" w14:paraId="166A1493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215856B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55037303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0600D57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FEC6E83" w14:textId="2E682F35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center"/>
          </w:tcPr>
          <w:p w14:paraId="2C58825E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A8E0BDD" w14:textId="5070BA5D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780</w:t>
            </w:r>
          </w:p>
        </w:tc>
      </w:tr>
      <w:tr w:rsidR="00B27968" w:rsidRPr="009670C0" w14:paraId="5F82C8C0" w14:textId="77777777" w:rsidTr="00B27968">
        <w:trPr>
          <w:trHeight w:val="64"/>
        </w:trPr>
        <w:tc>
          <w:tcPr>
            <w:tcW w:w="3555" w:type="dxa"/>
            <w:shd w:val="clear" w:color="auto" w:fill="auto"/>
            <w:vAlign w:val="bottom"/>
          </w:tcPr>
          <w:p w14:paraId="7EA40578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ส่วนที่ถึงกำหนดชำระเกินสี่ปีแต่ไม่เกินห้าปี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572C407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ED72F10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0354FA8" w14:textId="16F6EA60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3DA784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050315E" w14:textId="64E91D18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B27968" w:rsidRPr="009670C0" w14:paraId="05AB882F" w14:textId="77777777" w:rsidTr="00B27968">
        <w:trPr>
          <w:trHeight w:val="64"/>
        </w:trPr>
        <w:tc>
          <w:tcPr>
            <w:tcW w:w="3555" w:type="dxa"/>
            <w:shd w:val="clear" w:color="auto" w:fill="auto"/>
            <w:vAlign w:val="bottom"/>
          </w:tcPr>
          <w:p w14:paraId="375C534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BF3A95A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DB4C45F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ADE7942" w14:textId="63D1CF7A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9F7B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E992EF6" w14:textId="26380133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B27968" w:rsidRPr="009670C0" w14:paraId="49E62451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20942D72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FA034FE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01DF885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3F715" w14:textId="61F6F1C4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556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270" w:type="dxa"/>
            <w:vAlign w:val="center"/>
          </w:tcPr>
          <w:p w14:paraId="06BAC8B5" w14:textId="77777777" w:rsidR="00B27968" w:rsidRPr="009670C0" w:rsidRDefault="00B27968" w:rsidP="00B27968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286B2" w14:textId="160FC29F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231</w:t>
            </w:r>
            <w:r w:rsidR="00B27968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060</w:t>
            </w:r>
          </w:p>
        </w:tc>
      </w:tr>
      <w:tr w:rsidR="00B27968" w:rsidRPr="009670C0" w14:paraId="084C639A" w14:textId="77777777" w:rsidTr="00B27968">
        <w:trPr>
          <w:trHeight w:val="70"/>
        </w:trPr>
        <w:tc>
          <w:tcPr>
            <w:tcW w:w="3555" w:type="dxa"/>
            <w:vAlign w:val="bottom"/>
          </w:tcPr>
          <w:p w14:paraId="1D0C2679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762CAAC6" w14:textId="77777777" w:rsidR="00B27968" w:rsidRPr="009670C0" w:rsidRDefault="00B27968" w:rsidP="00B27968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AA05E53" w14:textId="77777777" w:rsidR="00B27968" w:rsidRPr="009670C0" w:rsidRDefault="00B27968" w:rsidP="00B27968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54F5B4F" w14:textId="4B0F7E9C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325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148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306ED8A4" w14:textId="77777777" w:rsidR="00B27968" w:rsidRPr="009670C0" w:rsidRDefault="00B27968" w:rsidP="00B27968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2779D77B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27968" w:rsidRPr="009670C0" w14:paraId="2E66D42D" w14:textId="77777777" w:rsidTr="00B27968">
        <w:trPr>
          <w:trHeight w:val="198"/>
        </w:trPr>
        <w:tc>
          <w:tcPr>
            <w:tcW w:w="3555" w:type="dxa"/>
            <w:vAlign w:val="bottom"/>
          </w:tcPr>
          <w:p w14:paraId="7595BD38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0C8908FB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02A2D93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31034" w14:textId="1A230E9D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B27968"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231</w:t>
            </w:r>
            <w:r w:rsidR="00B27968"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060</w:t>
            </w:r>
          </w:p>
        </w:tc>
        <w:tc>
          <w:tcPr>
            <w:tcW w:w="270" w:type="dxa"/>
            <w:vAlign w:val="center"/>
          </w:tcPr>
          <w:p w14:paraId="753196BF" w14:textId="77777777" w:rsidR="00B27968" w:rsidRPr="009670C0" w:rsidRDefault="00B27968" w:rsidP="00B27968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0A710F5B" w14:textId="77777777" w:rsidR="00B27968" w:rsidRPr="009670C0" w:rsidRDefault="00B27968" w:rsidP="00B27968">
            <w:pPr>
              <w:tabs>
                <w:tab w:val="decimal" w:pos="1692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</w:tbl>
    <w:p w14:paraId="39E68C14" w14:textId="77777777" w:rsidR="00B27968" w:rsidRPr="009670C0" w:rsidRDefault="00B27968" w:rsidP="00B27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B27968" w:rsidRPr="009670C0" w14:paraId="3B5C418D" w14:textId="77777777" w:rsidTr="00B27968">
        <w:trPr>
          <w:trHeight w:val="209"/>
          <w:tblHeader/>
        </w:trPr>
        <w:tc>
          <w:tcPr>
            <w:tcW w:w="3555" w:type="dxa"/>
          </w:tcPr>
          <w:p w14:paraId="5C98AAEA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7E1B01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6"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582C6CF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26"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968" w:rsidRPr="009670C0" w14:paraId="5061635F" w14:textId="77777777" w:rsidTr="00B27968">
        <w:trPr>
          <w:trHeight w:val="209"/>
          <w:tblHeader/>
        </w:trPr>
        <w:tc>
          <w:tcPr>
            <w:tcW w:w="3555" w:type="dxa"/>
          </w:tcPr>
          <w:p w14:paraId="5D4B9C8E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38C1E7BA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</w:tcPr>
          <w:p w14:paraId="01E392E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2868015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  <w:vAlign w:val="bottom"/>
          </w:tcPr>
          <w:p w14:paraId="4CEC5DE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22DB4135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27968" w:rsidRPr="009670C0" w14:paraId="57207C1E" w14:textId="77777777" w:rsidTr="00B27968">
        <w:trPr>
          <w:trHeight w:val="80"/>
          <w:tblHeader/>
        </w:trPr>
        <w:tc>
          <w:tcPr>
            <w:tcW w:w="3555" w:type="dxa"/>
          </w:tcPr>
          <w:p w14:paraId="432E1A8A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ABCF09B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1D67474C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E26F20C" w14:textId="34FA52A3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B27968"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207482"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="00B27968"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B27968" w:rsidRPr="009670C0" w14:paraId="1B02DD4C" w14:textId="77777777" w:rsidTr="00B27968">
        <w:trPr>
          <w:trHeight w:val="209"/>
          <w:tblHeader/>
        </w:trPr>
        <w:tc>
          <w:tcPr>
            <w:tcW w:w="3555" w:type="dxa"/>
          </w:tcPr>
          <w:p w14:paraId="144668DD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6C31913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449CEE4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536D167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="Angsana New" w:hAnsi="Angsana New" w:cs="Angsana New" w:hint="cs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9670C0">
              <w:rPr>
                <w:rFonts w:ascii="Angsana New" w:hAnsi="Angsana New" w:cs="Angsana New" w:hint="cs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207482" w:rsidRPr="009670C0" w14:paraId="0F919E55" w14:textId="77777777" w:rsidTr="00B27968">
        <w:trPr>
          <w:trHeight w:val="63"/>
        </w:trPr>
        <w:tc>
          <w:tcPr>
            <w:tcW w:w="3555" w:type="dxa"/>
          </w:tcPr>
          <w:p w14:paraId="57F063D5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C32B733" w14:textId="77777777" w:rsidR="00207482" w:rsidRPr="009670C0" w:rsidRDefault="00207482" w:rsidP="00207482">
            <w:pPr>
              <w:pStyle w:val="a2"/>
              <w:tabs>
                <w:tab w:val="decimal" w:pos="576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00AAEAAF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7F9F62B" w14:textId="13D44F65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568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270" w:type="dxa"/>
            <w:vAlign w:val="center"/>
          </w:tcPr>
          <w:p w14:paraId="0B65AB1D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6622E28" w14:textId="2CB0875D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828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565</w:t>
            </w:r>
          </w:p>
        </w:tc>
      </w:tr>
      <w:tr w:rsidR="00207482" w:rsidRPr="009670C0" w14:paraId="665B0CD1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6073E8A3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59B0932C" w14:textId="77777777" w:rsidR="00207482" w:rsidRPr="009670C0" w:rsidRDefault="00207482" w:rsidP="00207482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60AF6A5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DA4F4DA" w14:textId="1B6F2C05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057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270" w:type="dxa"/>
            <w:vAlign w:val="center"/>
          </w:tcPr>
          <w:p w14:paraId="4C523206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856006D" w14:textId="43686ACE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839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192</w:t>
            </w:r>
          </w:p>
        </w:tc>
      </w:tr>
      <w:tr w:rsidR="00207482" w:rsidRPr="009670C0" w14:paraId="030AF904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4E07A91B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16EF6254" w14:textId="77777777" w:rsidR="00207482" w:rsidRPr="009670C0" w:rsidRDefault="00207482" w:rsidP="00207482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89BEB1B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0976CAA" w14:textId="0832E5F0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322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847</w:t>
            </w:r>
          </w:p>
        </w:tc>
        <w:tc>
          <w:tcPr>
            <w:tcW w:w="270" w:type="dxa"/>
            <w:vAlign w:val="center"/>
          </w:tcPr>
          <w:p w14:paraId="1C3060FE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705C2B3" w14:textId="20961374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280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108</w:t>
            </w:r>
          </w:p>
        </w:tc>
      </w:tr>
      <w:tr w:rsidR="00207482" w:rsidRPr="009670C0" w14:paraId="0941C0F6" w14:textId="77777777" w:rsidTr="00B27968">
        <w:trPr>
          <w:trHeight w:val="64"/>
        </w:trPr>
        <w:tc>
          <w:tcPr>
            <w:tcW w:w="3555" w:type="dxa"/>
            <w:vAlign w:val="bottom"/>
          </w:tcPr>
          <w:p w14:paraId="56FFB377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2A94D219" w14:textId="77777777" w:rsidR="00207482" w:rsidRPr="009670C0" w:rsidRDefault="00207482" w:rsidP="00207482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A4CC8D9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EC1F669" w14:textId="057B7F40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70" w:type="dxa"/>
            <w:vAlign w:val="center"/>
          </w:tcPr>
          <w:p w14:paraId="52170238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7BD03A5" w14:textId="34B46978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106</w:t>
            </w:r>
          </w:p>
        </w:tc>
      </w:tr>
      <w:tr w:rsidR="00207482" w:rsidRPr="009670C0" w14:paraId="1626D90E" w14:textId="77777777" w:rsidTr="000A0AE4">
        <w:trPr>
          <w:trHeight w:val="64"/>
        </w:trPr>
        <w:tc>
          <w:tcPr>
            <w:tcW w:w="3555" w:type="dxa"/>
            <w:vAlign w:val="bottom"/>
          </w:tcPr>
          <w:p w14:paraId="3A94660C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A1BBB8A" w14:textId="77777777" w:rsidR="00207482" w:rsidRPr="009670C0" w:rsidRDefault="00207482" w:rsidP="00207482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4F68D86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03934" w14:textId="7D30C7A7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968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270" w:type="dxa"/>
            <w:vAlign w:val="center"/>
          </w:tcPr>
          <w:p w14:paraId="3ABF4C78" w14:textId="77777777" w:rsidR="00207482" w:rsidRPr="009670C0" w:rsidRDefault="00207482" w:rsidP="00207482">
            <w:pPr>
              <w:pStyle w:val="a2"/>
              <w:tabs>
                <w:tab w:val="decimal" w:pos="612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5637F" w14:textId="4C6766A0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964</w:t>
            </w:r>
            <w:r w:rsidR="00207482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207482" w:rsidRPr="009670C0" w14:paraId="07667B94" w14:textId="77777777" w:rsidTr="000A0AE4">
        <w:trPr>
          <w:trHeight w:val="70"/>
        </w:trPr>
        <w:tc>
          <w:tcPr>
            <w:tcW w:w="3555" w:type="dxa"/>
          </w:tcPr>
          <w:p w14:paraId="6B61A05C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9670C0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1B51E50E" w14:textId="77777777" w:rsidR="00207482" w:rsidRPr="009670C0" w:rsidRDefault="00207482" w:rsidP="00207482">
            <w:pPr>
              <w:pStyle w:val="a2"/>
              <w:tabs>
                <w:tab w:val="decimal" w:pos="1149"/>
                <w:tab w:val="decimal" w:pos="1784"/>
              </w:tabs>
              <w:spacing w:line="240" w:lineRule="atLeast"/>
              <w:ind w:right="-7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FCD18D6" w14:textId="77777777" w:rsidR="00207482" w:rsidRPr="009670C0" w:rsidRDefault="00207482" w:rsidP="00207482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A3E9FE8" w14:textId="25FFA46E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003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1435EB"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665</w:t>
            </w:r>
            <w:r w:rsidRPr="009670C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F898322" w14:textId="77777777" w:rsidR="00207482" w:rsidRPr="009670C0" w:rsidRDefault="00207482" w:rsidP="00207482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5978B938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207482" w:rsidRPr="009670C0" w14:paraId="00DAB7AD" w14:textId="77777777" w:rsidTr="000A0AE4">
        <w:trPr>
          <w:trHeight w:val="198"/>
        </w:trPr>
        <w:tc>
          <w:tcPr>
            <w:tcW w:w="3555" w:type="dxa"/>
            <w:vAlign w:val="center"/>
          </w:tcPr>
          <w:p w14:paraId="019F9544" w14:textId="77777777" w:rsidR="00207482" w:rsidRPr="009670C0" w:rsidRDefault="00207482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622E0387" w14:textId="77777777" w:rsidR="00207482" w:rsidRPr="009670C0" w:rsidRDefault="00207482" w:rsidP="00207482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A4A4A3B" w14:textId="77777777" w:rsidR="00207482" w:rsidRPr="009670C0" w:rsidRDefault="00207482" w:rsidP="00207482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E85DD" w14:textId="0F716C02" w:rsidR="00207482" w:rsidRPr="009670C0" w:rsidRDefault="001435EB" w:rsidP="0020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73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207482"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964</w:t>
            </w:r>
            <w:r w:rsidR="00207482"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971</w:t>
            </w:r>
          </w:p>
        </w:tc>
        <w:tc>
          <w:tcPr>
            <w:tcW w:w="270" w:type="dxa"/>
            <w:vAlign w:val="center"/>
          </w:tcPr>
          <w:p w14:paraId="5B322D40" w14:textId="77777777" w:rsidR="00207482" w:rsidRPr="009670C0" w:rsidRDefault="00207482" w:rsidP="00207482">
            <w:pPr>
              <w:pStyle w:val="a2"/>
              <w:tabs>
                <w:tab w:val="decimal" w:pos="774"/>
                <w:tab w:val="decimal" w:pos="114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2EFED268" w14:textId="77777777" w:rsidR="00207482" w:rsidRPr="009670C0" w:rsidRDefault="00207482" w:rsidP="00207482">
            <w:pPr>
              <w:tabs>
                <w:tab w:val="decimal" w:pos="1692"/>
              </w:tabs>
              <w:ind w:right="-73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</w:tbl>
    <w:p w14:paraId="61C51DCB" w14:textId="77777777" w:rsidR="00B27968" w:rsidRPr="009670C0" w:rsidRDefault="00B27968" w:rsidP="00B27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B27968" w:rsidRPr="009670C0" w14:paraId="141BC3C9" w14:textId="77777777" w:rsidTr="00B27968">
        <w:trPr>
          <w:trHeight w:val="209"/>
          <w:tblHeader/>
        </w:trPr>
        <w:tc>
          <w:tcPr>
            <w:tcW w:w="3555" w:type="dxa"/>
          </w:tcPr>
          <w:p w14:paraId="57C3F9E6" w14:textId="77777777" w:rsidR="00B27968" w:rsidRPr="009670C0" w:rsidRDefault="00B27968" w:rsidP="00B27968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456BF21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5EEF0EE8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27968" w:rsidRPr="009670C0" w14:paraId="5B17B1E0" w14:textId="77777777" w:rsidTr="00B27968">
        <w:trPr>
          <w:trHeight w:val="209"/>
          <w:tblHeader/>
        </w:trPr>
        <w:tc>
          <w:tcPr>
            <w:tcW w:w="3555" w:type="dxa"/>
          </w:tcPr>
          <w:p w14:paraId="08329FE8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192D4F5D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</w:tcPr>
          <w:p w14:paraId="7A4A7295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151AA92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3AD7192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68ECAF8D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27968" w:rsidRPr="009670C0" w14:paraId="4C54E6D6" w14:textId="77777777" w:rsidTr="00B27968">
        <w:trPr>
          <w:trHeight w:val="80"/>
          <w:tblHeader/>
        </w:trPr>
        <w:tc>
          <w:tcPr>
            <w:tcW w:w="3555" w:type="dxa"/>
          </w:tcPr>
          <w:p w14:paraId="370FCFAB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749E9F2C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044D42D7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309DC4B" w14:textId="500F0256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27968" w:rsidRPr="009670C0" w14:paraId="06AF70CC" w14:textId="77777777" w:rsidTr="00B27968">
        <w:trPr>
          <w:trHeight w:val="209"/>
          <w:tblHeader/>
        </w:trPr>
        <w:tc>
          <w:tcPr>
            <w:tcW w:w="3555" w:type="dxa"/>
          </w:tcPr>
          <w:p w14:paraId="7028856B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5D93465E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75FF5E95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60DC838C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B27968" w:rsidRPr="009670C0" w14:paraId="7D3A2EDB" w14:textId="77777777" w:rsidTr="00B27968">
        <w:trPr>
          <w:trHeight w:val="209"/>
        </w:trPr>
        <w:tc>
          <w:tcPr>
            <w:tcW w:w="3555" w:type="dxa"/>
          </w:tcPr>
          <w:p w14:paraId="1386FAE8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3C5463FC" w14:textId="77777777" w:rsidR="00B27968" w:rsidRPr="009670C0" w:rsidRDefault="00B27968" w:rsidP="00B27968">
            <w:pPr>
              <w:pStyle w:val="a2"/>
              <w:tabs>
                <w:tab w:val="decimal" w:pos="576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0C8C7BE3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center"/>
          </w:tcPr>
          <w:p w14:paraId="047975EE" w14:textId="0A0FD94B" w:rsidR="00B27968" w:rsidRPr="009670C0" w:rsidRDefault="001435EB" w:rsidP="00B27968">
            <w:pPr>
              <w:pStyle w:val="a2"/>
              <w:tabs>
                <w:tab w:val="decimal" w:pos="1500"/>
              </w:tabs>
              <w:spacing w:line="240" w:lineRule="atLeast"/>
              <w:ind w:right="-10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642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137</w:t>
            </w:r>
          </w:p>
        </w:tc>
        <w:tc>
          <w:tcPr>
            <w:tcW w:w="270" w:type="dxa"/>
            <w:vAlign w:val="center"/>
          </w:tcPr>
          <w:p w14:paraId="42ADE35C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23F8073B" w14:textId="2F883535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313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929</w:t>
            </w:r>
          </w:p>
        </w:tc>
      </w:tr>
      <w:tr w:rsidR="00B27968" w:rsidRPr="009670C0" w14:paraId="2C077CB6" w14:textId="77777777" w:rsidTr="00B27968">
        <w:trPr>
          <w:trHeight w:val="64"/>
        </w:trPr>
        <w:tc>
          <w:tcPr>
            <w:tcW w:w="3555" w:type="dxa"/>
          </w:tcPr>
          <w:p w14:paraId="3C249240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620B837B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6EBFE48A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2AF80B0" w14:textId="7209C674" w:rsidR="00B27968" w:rsidRPr="009670C0" w:rsidRDefault="001435EB" w:rsidP="00B27968">
            <w:pPr>
              <w:pStyle w:val="a2"/>
              <w:tabs>
                <w:tab w:val="decimal" w:pos="1500"/>
              </w:tabs>
              <w:spacing w:line="240" w:lineRule="atLeast"/>
              <w:ind w:right="-10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698</w:t>
            </w:r>
          </w:p>
        </w:tc>
        <w:tc>
          <w:tcPr>
            <w:tcW w:w="270" w:type="dxa"/>
            <w:vAlign w:val="center"/>
          </w:tcPr>
          <w:p w14:paraId="31E8B1D6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6FB26AC" w14:textId="6F60E615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220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596</w:t>
            </w:r>
          </w:p>
        </w:tc>
      </w:tr>
      <w:tr w:rsidR="00B27968" w:rsidRPr="009670C0" w14:paraId="01D98888" w14:textId="77777777" w:rsidTr="00B27968">
        <w:trPr>
          <w:trHeight w:val="64"/>
        </w:trPr>
        <w:tc>
          <w:tcPr>
            <w:tcW w:w="3555" w:type="dxa"/>
          </w:tcPr>
          <w:p w14:paraId="36481EFF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07D9DE0E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4C286227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444A4C4F" w14:textId="4B9427C1" w:rsidR="00B27968" w:rsidRPr="009670C0" w:rsidRDefault="001435EB" w:rsidP="00B27968">
            <w:pPr>
              <w:pStyle w:val="a2"/>
              <w:tabs>
                <w:tab w:val="decimal" w:pos="1500"/>
              </w:tabs>
              <w:spacing w:line="240" w:lineRule="atLeast"/>
              <w:ind w:right="-10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404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835</w:t>
            </w:r>
          </w:p>
        </w:tc>
        <w:tc>
          <w:tcPr>
            <w:tcW w:w="270" w:type="dxa"/>
            <w:vAlign w:val="center"/>
          </w:tcPr>
          <w:p w14:paraId="715E39E1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5C02" w14:textId="6A2DA1D6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534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525</w:t>
            </w:r>
          </w:p>
        </w:tc>
      </w:tr>
      <w:tr w:rsidR="00B27968" w:rsidRPr="009670C0" w14:paraId="4F3494C2" w14:textId="77777777" w:rsidTr="00B27968">
        <w:trPr>
          <w:trHeight w:val="70"/>
        </w:trPr>
        <w:tc>
          <w:tcPr>
            <w:tcW w:w="3555" w:type="dxa"/>
          </w:tcPr>
          <w:p w14:paraId="115767AE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61314060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397F7C44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6ACF0AED" w14:textId="7E96E85A" w:rsidR="00B27968" w:rsidRPr="009670C0" w:rsidRDefault="00B27968" w:rsidP="00B27968">
            <w:pPr>
              <w:pStyle w:val="a2"/>
              <w:tabs>
                <w:tab w:val="decimal" w:pos="1500"/>
              </w:tabs>
              <w:spacing w:line="240" w:lineRule="atLeast"/>
              <w:ind w:right="-10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870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310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3E31837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5A24C208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27968" w:rsidRPr="009670C0" w14:paraId="59C77CB1" w14:textId="77777777" w:rsidTr="00B27968">
        <w:trPr>
          <w:trHeight w:val="198"/>
        </w:trPr>
        <w:tc>
          <w:tcPr>
            <w:tcW w:w="3555" w:type="dxa"/>
            <w:vAlign w:val="center"/>
          </w:tcPr>
          <w:p w14:paraId="2F3BA6E0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1E7DB565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7A4AB3F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A7BA2" w14:textId="2AD11EF3" w:rsidR="00B27968" w:rsidRPr="009670C0" w:rsidRDefault="001435EB" w:rsidP="00B27968">
            <w:pPr>
              <w:pStyle w:val="a2"/>
              <w:tabs>
                <w:tab w:val="decimal" w:pos="150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  <w:r w:rsidR="00B27968"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534</w:t>
            </w:r>
            <w:r w:rsidR="00B27968"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525</w:t>
            </w:r>
          </w:p>
        </w:tc>
        <w:tc>
          <w:tcPr>
            <w:tcW w:w="270" w:type="dxa"/>
            <w:vAlign w:val="center"/>
          </w:tcPr>
          <w:p w14:paraId="3B75D755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32D2BDC8" w14:textId="77777777" w:rsidR="00B27968" w:rsidRPr="009670C0" w:rsidRDefault="00B27968" w:rsidP="00B27968">
            <w:pPr>
              <w:pStyle w:val="InsideAddress"/>
              <w:tabs>
                <w:tab w:val="decimal" w:pos="1273"/>
              </w:tabs>
              <w:spacing w:line="240" w:lineRule="atLeast"/>
              <w:ind w:left="-18" w:right="-1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50786BD" w14:textId="77777777" w:rsidR="00B27968" w:rsidRPr="009670C0" w:rsidRDefault="00B27968" w:rsidP="00B27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B27968" w:rsidRPr="009670C0" w14:paraId="2F70BC15" w14:textId="77777777" w:rsidTr="00B27968">
        <w:trPr>
          <w:trHeight w:val="209"/>
          <w:tblHeader/>
        </w:trPr>
        <w:tc>
          <w:tcPr>
            <w:tcW w:w="3555" w:type="dxa"/>
          </w:tcPr>
          <w:p w14:paraId="1CC8E4D7" w14:textId="77777777" w:rsidR="00B27968" w:rsidRPr="009670C0" w:rsidRDefault="00B27968" w:rsidP="00B27968">
            <w:pPr>
              <w:tabs>
                <w:tab w:val="left" w:pos="342"/>
              </w:tabs>
              <w:ind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1FFE053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304DB049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968" w:rsidRPr="009670C0" w14:paraId="301A642F" w14:textId="77777777" w:rsidTr="00B27968">
        <w:trPr>
          <w:trHeight w:val="209"/>
          <w:tblHeader/>
        </w:trPr>
        <w:tc>
          <w:tcPr>
            <w:tcW w:w="3555" w:type="dxa"/>
          </w:tcPr>
          <w:p w14:paraId="12EC4A1F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0DE44E99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</w:tcPr>
          <w:p w14:paraId="0AA7F410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684AD14B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194C0F0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15E93EC9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27968" w:rsidRPr="009670C0" w14:paraId="30A655E0" w14:textId="77777777" w:rsidTr="00B27968">
        <w:trPr>
          <w:trHeight w:val="80"/>
          <w:tblHeader/>
        </w:trPr>
        <w:tc>
          <w:tcPr>
            <w:tcW w:w="3555" w:type="dxa"/>
          </w:tcPr>
          <w:p w14:paraId="7F823DA1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42835288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43020DCA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0D7C4D1" w14:textId="434E1188" w:rsidR="00B27968" w:rsidRPr="009670C0" w:rsidRDefault="001435EB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27968" w:rsidRPr="009670C0" w14:paraId="0A7A77B4" w14:textId="77777777" w:rsidTr="00B27968">
        <w:trPr>
          <w:trHeight w:val="209"/>
          <w:tblHeader/>
        </w:trPr>
        <w:tc>
          <w:tcPr>
            <w:tcW w:w="3555" w:type="dxa"/>
          </w:tcPr>
          <w:p w14:paraId="783944F1" w14:textId="77777777" w:rsidR="00B27968" w:rsidRPr="009670C0" w:rsidRDefault="00B27968" w:rsidP="00B27968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4816D832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2F70DFBD" w14:textId="77777777" w:rsidR="00B27968" w:rsidRPr="009670C0" w:rsidRDefault="00B27968" w:rsidP="00B27968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18442CE1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B27968" w:rsidRPr="009670C0" w14:paraId="67CD3900" w14:textId="77777777" w:rsidTr="00B27968">
        <w:trPr>
          <w:trHeight w:val="209"/>
        </w:trPr>
        <w:tc>
          <w:tcPr>
            <w:tcW w:w="3555" w:type="dxa"/>
          </w:tcPr>
          <w:p w14:paraId="174EDE34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47AF3201" w14:textId="77777777" w:rsidR="00B27968" w:rsidRPr="009670C0" w:rsidRDefault="00B27968" w:rsidP="00B27968">
            <w:pPr>
              <w:pStyle w:val="a2"/>
              <w:tabs>
                <w:tab w:val="decimal" w:pos="576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271E2449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center"/>
          </w:tcPr>
          <w:p w14:paraId="4A62C8C7" w14:textId="4659B021" w:rsidR="00B27968" w:rsidRPr="009670C0" w:rsidRDefault="001435EB" w:rsidP="00B27968">
            <w:pPr>
              <w:pStyle w:val="a2"/>
              <w:tabs>
                <w:tab w:val="decimal" w:pos="151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338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175</w:t>
            </w:r>
          </w:p>
        </w:tc>
        <w:tc>
          <w:tcPr>
            <w:tcW w:w="270" w:type="dxa"/>
            <w:vAlign w:val="center"/>
          </w:tcPr>
          <w:p w14:paraId="4ABD6657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5F0BEE98" w14:textId="68827121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307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391</w:t>
            </w:r>
          </w:p>
        </w:tc>
      </w:tr>
      <w:tr w:rsidR="00B27968" w:rsidRPr="009670C0" w14:paraId="692090AC" w14:textId="77777777" w:rsidTr="00B27968">
        <w:trPr>
          <w:trHeight w:val="64"/>
        </w:trPr>
        <w:tc>
          <w:tcPr>
            <w:tcW w:w="3555" w:type="dxa"/>
          </w:tcPr>
          <w:p w14:paraId="47109189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61AC1B1F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229952C0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F084519" w14:textId="4B23D111" w:rsidR="00B27968" w:rsidRPr="009670C0" w:rsidRDefault="001435EB" w:rsidP="00B27968">
            <w:pPr>
              <w:pStyle w:val="a2"/>
              <w:tabs>
                <w:tab w:val="decimal" w:pos="151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974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139</w:t>
            </w:r>
          </w:p>
        </w:tc>
        <w:tc>
          <w:tcPr>
            <w:tcW w:w="270" w:type="dxa"/>
            <w:vAlign w:val="center"/>
          </w:tcPr>
          <w:p w14:paraId="2B4FB683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2C197EC2" w14:textId="57B90A58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583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174</w:t>
            </w:r>
          </w:p>
        </w:tc>
      </w:tr>
      <w:tr w:rsidR="00B27968" w:rsidRPr="009670C0" w14:paraId="68345682" w14:textId="77777777" w:rsidTr="00B27968">
        <w:trPr>
          <w:trHeight w:val="64"/>
        </w:trPr>
        <w:tc>
          <w:tcPr>
            <w:tcW w:w="3555" w:type="dxa"/>
          </w:tcPr>
          <w:p w14:paraId="215AF92B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A15A290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6B0A5423" w14:textId="77777777" w:rsidR="00B27968" w:rsidRPr="009670C0" w:rsidRDefault="00B27968" w:rsidP="00B27968">
            <w:pPr>
              <w:pStyle w:val="a2"/>
              <w:tabs>
                <w:tab w:val="decimal" w:pos="6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64ABD27" w14:textId="43391036" w:rsidR="00B27968" w:rsidRPr="009670C0" w:rsidRDefault="001435EB" w:rsidP="00B27968">
            <w:pPr>
              <w:pStyle w:val="a2"/>
              <w:tabs>
                <w:tab w:val="decimal" w:pos="151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312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314</w:t>
            </w:r>
          </w:p>
        </w:tc>
        <w:tc>
          <w:tcPr>
            <w:tcW w:w="270" w:type="dxa"/>
            <w:vAlign w:val="center"/>
          </w:tcPr>
          <w:p w14:paraId="7C472D26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FC8C" w14:textId="1A353B1C" w:rsidR="00B27968" w:rsidRPr="009670C0" w:rsidRDefault="001435EB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890</w:t>
            </w:r>
            <w:r w:rsidR="00B27968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565</w:t>
            </w:r>
          </w:p>
        </w:tc>
      </w:tr>
      <w:tr w:rsidR="00B27968" w:rsidRPr="009670C0" w14:paraId="34453B4B" w14:textId="77777777" w:rsidTr="00B27968">
        <w:trPr>
          <w:trHeight w:val="70"/>
        </w:trPr>
        <w:tc>
          <w:tcPr>
            <w:tcW w:w="3555" w:type="dxa"/>
          </w:tcPr>
          <w:p w14:paraId="3AE7964A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 xml:space="preserve">หัก 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617D5F49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2" w:type="dxa"/>
            <w:vAlign w:val="bottom"/>
          </w:tcPr>
          <w:p w14:paraId="21BD5B86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786CDBA6" w14:textId="56DDBEC5" w:rsidR="00B27968" w:rsidRPr="009670C0" w:rsidRDefault="00B27968" w:rsidP="00B27968">
            <w:pPr>
              <w:pStyle w:val="a2"/>
              <w:tabs>
                <w:tab w:val="decimal" w:pos="151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421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749</w:t>
            </w:r>
            <w:r w:rsidRPr="009670C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3336373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657AD4DE" w14:textId="77777777" w:rsidR="00B27968" w:rsidRPr="009670C0" w:rsidRDefault="00B27968" w:rsidP="00B27968">
            <w:pPr>
              <w:pStyle w:val="a2"/>
              <w:tabs>
                <w:tab w:val="decimal" w:pos="1149"/>
              </w:tabs>
              <w:spacing w:line="240" w:lineRule="atLeast"/>
              <w:ind w:right="-103"/>
              <w:jc w:val="center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27968" w:rsidRPr="009670C0" w14:paraId="63E799A0" w14:textId="77777777" w:rsidTr="00B27968">
        <w:trPr>
          <w:trHeight w:val="198"/>
        </w:trPr>
        <w:tc>
          <w:tcPr>
            <w:tcW w:w="3555" w:type="dxa"/>
            <w:vAlign w:val="center"/>
          </w:tcPr>
          <w:p w14:paraId="5F007347" w14:textId="77777777" w:rsidR="00B27968" w:rsidRPr="009670C0" w:rsidRDefault="00B27968" w:rsidP="00B2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2F534C20" w14:textId="77777777" w:rsidR="00B27968" w:rsidRPr="009670C0" w:rsidRDefault="00B27968" w:rsidP="00B27968">
            <w:pPr>
              <w:pStyle w:val="a2"/>
              <w:tabs>
                <w:tab w:val="decimal" w:pos="1784"/>
              </w:tabs>
              <w:spacing w:line="240" w:lineRule="atLeast"/>
              <w:ind w:left="-108" w:right="-114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99C3F98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06722" w14:textId="70AA450D" w:rsidR="00B27968" w:rsidRPr="009670C0" w:rsidRDefault="001435EB" w:rsidP="00B27968">
            <w:pPr>
              <w:pStyle w:val="a2"/>
              <w:tabs>
                <w:tab w:val="decimal" w:pos="1510"/>
              </w:tabs>
              <w:spacing w:line="240" w:lineRule="atLeast"/>
              <w:ind w:right="-103"/>
              <w:jc w:val="left"/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  <w:r w:rsidR="00B27968"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890</w:t>
            </w:r>
            <w:r w:rsidR="00B27968"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565</w:t>
            </w:r>
          </w:p>
        </w:tc>
        <w:tc>
          <w:tcPr>
            <w:tcW w:w="270" w:type="dxa"/>
            <w:vAlign w:val="center"/>
          </w:tcPr>
          <w:p w14:paraId="43C1770A" w14:textId="77777777" w:rsidR="00B27968" w:rsidRPr="009670C0" w:rsidRDefault="00B27968" w:rsidP="00B27968">
            <w:pPr>
              <w:pStyle w:val="a2"/>
              <w:tabs>
                <w:tab w:val="decimal" w:pos="77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7000A5DA" w14:textId="77777777" w:rsidR="00B27968" w:rsidRPr="009670C0" w:rsidRDefault="00B27968" w:rsidP="00B27968">
            <w:pPr>
              <w:pStyle w:val="InsideAddress"/>
              <w:tabs>
                <w:tab w:val="decimal" w:pos="1273"/>
              </w:tabs>
              <w:spacing w:line="240" w:lineRule="atLeast"/>
              <w:ind w:left="-18" w:right="-1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74E57079" w14:textId="240D3D31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3E775F8" w14:textId="77777777" w:rsidR="004E7D20" w:rsidRPr="009670C0" w:rsidRDefault="004E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br w:type="page"/>
      </w:r>
    </w:p>
    <w:p w14:paraId="0F249930" w14:textId="1264D6C9" w:rsidR="00207482" w:rsidRPr="009670C0" w:rsidRDefault="001435EB" w:rsidP="00207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7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4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207482" w:rsidRPr="009670C0">
        <w:rPr>
          <w:rFonts w:asciiTheme="majorBidi" w:hAnsiTheme="majorBidi" w:cstheme="majorBidi"/>
          <w:sz w:val="26"/>
          <w:szCs w:val="26"/>
          <w:cs/>
        </w:rPr>
        <w:t xml:space="preserve">สัญญาเช่าซื้อของกลุ่มบริษัทมีระยะเวลาในการเช่าตามสัญญาโดยประมาณ </w:t>
      </w:r>
      <w:r w:rsidRPr="009670C0">
        <w:rPr>
          <w:rFonts w:asciiTheme="majorBidi" w:hAnsiTheme="majorBidi" w:cstheme="majorBidi"/>
          <w:sz w:val="26"/>
          <w:szCs w:val="26"/>
        </w:rPr>
        <w:t>8</w:t>
      </w:r>
      <w:r w:rsidR="00207482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207482" w:rsidRPr="009670C0">
        <w:rPr>
          <w:rFonts w:asciiTheme="majorBidi" w:hAnsiTheme="majorBidi" w:cstheme="majorBidi"/>
          <w:sz w:val="26"/>
          <w:szCs w:val="26"/>
          <w:cs/>
        </w:rPr>
        <w:t xml:space="preserve">เดือน ถึง </w:t>
      </w:r>
      <w:r w:rsidRPr="009670C0">
        <w:rPr>
          <w:rFonts w:asciiTheme="majorBidi" w:hAnsiTheme="majorBidi" w:cstheme="majorBidi"/>
          <w:sz w:val="26"/>
          <w:szCs w:val="26"/>
        </w:rPr>
        <w:t>5</w:t>
      </w:r>
      <w:r w:rsidR="00207482" w:rsidRPr="009670C0">
        <w:rPr>
          <w:rFonts w:asciiTheme="majorBidi" w:hAnsiTheme="majorBidi" w:cstheme="majorBidi"/>
          <w:sz w:val="26"/>
          <w:szCs w:val="26"/>
          <w:cs/>
        </w:rPr>
        <w:t xml:space="preserve"> ปีและค่าเช่ากำหนดในอัตราคงที่ตลอดอายุสัญญาเช่า</w:t>
      </w:r>
    </w:p>
    <w:p w14:paraId="6D7FEE18" w14:textId="77777777" w:rsidR="00073020" w:rsidRPr="009670C0" w:rsidRDefault="00073020" w:rsidP="0007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D69BD2" w14:textId="63FEEE51" w:rsidR="00207482" w:rsidRPr="009670C0" w:rsidRDefault="00207482" w:rsidP="0007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E70CA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</w:t>
      </w:r>
      <w:r w:rsidR="00E63774" w:rsidRPr="009670C0">
        <w:rPr>
          <w:rFonts w:asciiTheme="majorBidi" w:hAnsiTheme="majorBidi" w:cstheme="majorBidi"/>
          <w:sz w:val="26"/>
          <w:szCs w:val="26"/>
        </w:rPr>
        <w:t xml:space="preserve">3 </w:t>
      </w:r>
      <w:r w:rsidR="00E63774" w:rsidRPr="009670C0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E63774" w:rsidRPr="009670C0">
        <w:rPr>
          <w:rFonts w:asciiTheme="majorBidi" w:hAnsiTheme="majorBidi" w:cstheme="majorBidi"/>
          <w:sz w:val="26"/>
          <w:szCs w:val="26"/>
        </w:rPr>
        <w:t>2562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บริษัทไม่มีการโอนสิทธิเรียกร้องในลูกหนี้ตามสัญญาเช่าซื้อ (หัก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ดอกเบี้ยเช่าซื้อที่ยังไม่ถือเป็นรายได้) เพื่อค้ำประกันวงเงินสินเชื่อระยะสั้น หุ้นกู้ และหนังสือค้ำประกันที่ได้รับจากธนาคารพาณิชย์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62B61F16" w14:textId="77777777" w:rsidR="00073020" w:rsidRPr="009670C0" w:rsidRDefault="00073020" w:rsidP="0007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1EBE699" w14:textId="243D6F7D" w:rsidR="001E70CA" w:rsidRPr="009670C0" w:rsidRDefault="001435EB" w:rsidP="00606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7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5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จากสถานการณ์การแพร่ระบาดของ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/>
          <w:sz w:val="26"/>
          <w:szCs w:val="26"/>
        </w:rPr>
        <w:t>COVID-</w:t>
      </w:r>
      <w:r w:rsidRPr="009670C0">
        <w:rPr>
          <w:rFonts w:asciiTheme="majorBidi" w:hAnsiTheme="majorBidi" w:cstheme="majorBidi"/>
          <w:sz w:val="26"/>
          <w:szCs w:val="26"/>
        </w:rPr>
        <w:t>19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ผู้บริหารได้เริ่มโครงการช่วยเหลือลูกหนี้โดยการพักชำระค่างวดเป็นระยะเวลา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เดือนสำหรับในประเทศไทยและพักชำระค่างวดเป็นระยะเวลา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เดือนหรือแบ่งชำระค่างวดครึ่งหนึ่งเป็นระยะเวลาไม่เกิน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งวดสำหรับประเทศกัมพูชา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ลูกหนี้ตามสัญญาเช่าซื้อของกลุ่มบริษัทและบริษัทได้เข้าร่วมโครงการจำนวน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9</w:t>
      </w:r>
      <w:r w:rsidR="00A245A9" w:rsidRPr="009670C0">
        <w:rPr>
          <w:rFonts w:asciiTheme="majorBidi" w:hAnsiTheme="majorBidi" w:cstheme="majorBidi"/>
          <w:sz w:val="26"/>
          <w:szCs w:val="26"/>
        </w:rPr>
        <w:t>,</w:t>
      </w:r>
      <w:r w:rsidRPr="009670C0">
        <w:rPr>
          <w:rFonts w:asciiTheme="majorBidi" w:hAnsiTheme="majorBidi" w:cstheme="majorBidi"/>
          <w:sz w:val="26"/>
          <w:szCs w:val="26"/>
        </w:rPr>
        <w:t>946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สัญญา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จำนวนเงิน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9670C0">
        <w:rPr>
          <w:rFonts w:asciiTheme="majorBidi" w:hAnsiTheme="majorBidi" w:cstheme="majorBidi"/>
          <w:sz w:val="26"/>
          <w:szCs w:val="26"/>
        </w:rPr>
        <w:t>361</w:t>
      </w:r>
      <w:r w:rsidR="00A245A9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9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8</w:t>
      </w:r>
      <w:r w:rsidR="00A245A9" w:rsidRPr="009670C0">
        <w:rPr>
          <w:rFonts w:asciiTheme="majorBidi" w:hAnsiTheme="majorBidi" w:cstheme="majorBidi"/>
          <w:sz w:val="26"/>
          <w:szCs w:val="26"/>
        </w:rPr>
        <w:t>,</w:t>
      </w:r>
      <w:r w:rsidRPr="009670C0">
        <w:rPr>
          <w:rFonts w:asciiTheme="majorBidi" w:hAnsiTheme="majorBidi" w:cstheme="majorBidi"/>
          <w:sz w:val="26"/>
          <w:szCs w:val="26"/>
        </w:rPr>
        <w:t>097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สัญญา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จำนวนเงิน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284</w:t>
      </w:r>
      <w:r w:rsidR="00A245A9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5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สำหรับปีสิ้นสุดวันที่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 xml:space="preserve"> กลุ่มบริษัทและบริษัทได้บันทึกผลขาดทุนจากการเปลี่ยนแปลงกระแสเงินสดตาม</w:t>
      </w:r>
      <w:r w:rsidR="009D6603" w:rsidRPr="009670C0">
        <w:rPr>
          <w:rFonts w:asciiTheme="majorBidi" w:hAnsiTheme="majorBidi" w:cstheme="majorBidi" w:hint="cs"/>
          <w:sz w:val="26"/>
          <w:szCs w:val="26"/>
          <w:cs/>
        </w:rPr>
        <w:t>การเปลี่ยนแปลงเงื่อนไขของ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สัญญาในกำไรหรือขาดทุน               จำนวน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9670C0">
        <w:rPr>
          <w:rFonts w:asciiTheme="majorBidi" w:hAnsiTheme="majorBidi" w:cstheme="majorBidi"/>
          <w:sz w:val="26"/>
          <w:szCs w:val="26"/>
        </w:rPr>
        <w:t>28</w:t>
      </w:r>
      <w:r w:rsidR="00A245A9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23</w:t>
      </w:r>
      <w:r w:rsidR="00A245A9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6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6FCC" w:rsidRPr="009670C0">
        <w:rPr>
          <w:rFonts w:asciiTheme="majorBidi" w:hAnsiTheme="majorBidi" w:cstheme="majorBidi" w:hint="cs"/>
          <w:sz w:val="26"/>
          <w:szCs w:val="26"/>
          <w:cs/>
        </w:rPr>
        <w:t>ตามลำดับตามที่ได้อธิบายไว้ในหมายเหตุข้อ</w:t>
      </w:r>
      <w:r w:rsidR="00606FC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16</w:t>
      </w:r>
    </w:p>
    <w:p w14:paraId="5E49F63D" w14:textId="77777777" w:rsidR="00073020" w:rsidRPr="009670C0" w:rsidRDefault="00073020" w:rsidP="0007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6CDA559" w14:textId="35BE8DE8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left="540" w:right="-45" w:hanging="486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6" w:name="_Toc23425265"/>
      <w:bookmarkStart w:id="17" w:name="_Toc33611510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ลูกหนี้สินเชื่อ</w:t>
      </w:r>
      <w:bookmarkEnd w:id="16"/>
      <w:bookmarkEnd w:id="17"/>
    </w:p>
    <w:p w14:paraId="1A4D0AEC" w14:textId="77777777" w:rsidR="00403740" w:rsidRPr="009670C0" w:rsidRDefault="00403740" w:rsidP="00403740">
      <w:pPr>
        <w:spacing w:line="240" w:lineRule="auto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18A8AD12" w14:textId="25187D7F" w:rsidR="00403740" w:rsidRPr="009670C0" w:rsidRDefault="001435EB" w:rsidP="00F50B9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8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60019A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ลูกหนี้สินเชื่อประกอบด้วย</w:t>
      </w:r>
    </w:p>
    <w:p w14:paraId="1A043AE5" w14:textId="77777777" w:rsidR="00403740" w:rsidRPr="009670C0" w:rsidRDefault="00403740" w:rsidP="00403740">
      <w:pPr>
        <w:spacing w:line="240" w:lineRule="auto"/>
        <w:ind w:left="495" w:hanging="495"/>
        <w:rPr>
          <w:rFonts w:asciiTheme="majorBidi" w:hAnsiTheme="majorBidi" w:cstheme="majorBidi"/>
          <w:sz w:val="10"/>
          <w:szCs w:val="10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5"/>
        <w:gridCol w:w="990"/>
        <w:gridCol w:w="236"/>
        <w:gridCol w:w="990"/>
        <w:gridCol w:w="236"/>
        <w:gridCol w:w="1058"/>
        <w:gridCol w:w="236"/>
        <w:gridCol w:w="990"/>
        <w:gridCol w:w="236"/>
        <w:gridCol w:w="1024"/>
        <w:gridCol w:w="245"/>
        <w:gridCol w:w="986"/>
      </w:tblGrid>
      <w:tr w:rsidR="00403740" w:rsidRPr="009670C0" w14:paraId="14645B87" w14:textId="77777777" w:rsidTr="001855CA">
        <w:trPr>
          <w:trHeight w:val="380"/>
        </w:trPr>
        <w:tc>
          <w:tcPr>
            <w:tcW w:w="2295" w:type="dxa"/>
          </w:tcPr>
          <w:p w14:paraId="2F54353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4C8B3B0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6A89D023" w14:textId="77777777" w:rsidTr="001855CA">
        <w:trPr>
          <w:trHeight w:val="272"/>
        </w:trPr>
        <w:tc>
          <w:tcPr>
            <w:tcW w:w="2295" w:type="dxa"/>
          </w:tcPr>
          <w:p w14:paraId="691817A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5C50DBDA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50F272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515D6DF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0850671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0F8E8B7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9670C0" w14:paraId="0CDA938F" w14:textId="77777777" w:rsidTr="001855CA">
        <w:trPr>
          <w:trHeight w:val="254"/>
        </w:trPr>
        <w:tc>
          <w:tcPr>
            <w:tcW w:w="2295" w:type="dxa"/>
          </w:tcPr>
          <w:p w14:paraId="4402C27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EBB48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578D88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4817DC8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674224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054B61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4A01" w:rsidRPr="009670C0" w14:paraId="11ED0723" w14:textId="77777777" w:rsidTr="001855CA">
        <w:tc>
          <w:tcPr>
            <w:tcW w:w="2295" w:type="dxa"/>
          </w:tcPr>
          <w:p w14:paraId="385B8A7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ADB2BC8" w14:textId="2227413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52B4E8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96F8334" w14:textId="6336129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260941A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</w:tcPr>
          <w:p w14:paraId="4C285C63" w14:textId="094FA0C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36D2F1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EB33E45" w14:textId="3F1C897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D68C58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476E3ABC" w14:textId="67A7DC5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6AD019B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</w:tcPr>
          <w:p w14:paraId="4C7725AC" w14:textId="3AF9ED6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34A01" w:rsidRPr="009670C0" w14:paraId="5035CEA5" w14:textId="77777777" w:rsidTr="001855CA">
        <w:trPr>
          <w:trHeight w:val="84"/>
        </w:trPr>
        <w:tc>
          <w:tcPr>
            <w:tcW w:w="2295" w:type="dxa"/>
          </w:tcPr>
          <w:p w14:paraId="4D37806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65462CE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4A01" w:rsidRPr="009670C0" w14:paraId="08C1D82A" w14:textId="77777777" w:rsidTr="001855CA">
        <w:tc>
          <w:tcPr>
            <w:tcW w:w="2295" w:type="dxa"/>
          </w:tcPr>
          <w:p w14:paraId="3B456E4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14:paraId="71A4679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6145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EE758C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47CF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</w:tcPr>
          <w:p w14:paraId="4A7BDB7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E364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93F19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729F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02680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515D0F2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86" w:type="dxa"/>
          </w:tcPr>
          <w:p w14:paraId="7A1B6A1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34A01" w:rsidRPr="009670C0" w14:paraId="424F7CB4" w14:textId="77777777" w:rsidTr="001855CA">
        <w:tc>
          <w:tcPr>
            <w:tcW w:w="2295" w:type="dxa"/>
            <w:vAlign w:val="bottom"/>
          </w:tcPr>
          <w:p w14:paraId="0F8E74A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671D5F96" w14:textId="00E8304F" w:rsidR="00E34A01" w:rsidRPr="009670C0" w:rsidRDefault="001435EB" w:rsidP="000A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236" w:type="dxa"/>
            <w:vAlign w:val="bottom"/>
          </w:tcPr>
          <w:p w14:paraId="6CE8FD8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3A798" w14:textId="36327CB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36" w:type="dxa"/>
            <w:vAlign w:val="bottom"/>
          </w:tcPr>
          <w:p w14:paraId="415153D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80A9FAB" w14:textId="0A7C336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</w:rPr>
              <w:t>79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sz w:val="26"/>
                <w:szCs w:val="26"/>
              </w:rPr>
              <w:t>760</w:t>
            </w:r>
          </w:p>
        </w:tc>
        <w:tc>
          <w:tcPr>
            <w:tcW w:w="236" w:type="dxa"/>
            <w:vAlign w:val="bottom"/>
          </w:tcPr>
          <w:p w14:paraId="7A9C5C4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B8D04FB" w14:textId="27F8799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236" w:type="dxa"/>
            <w:vAlign w:val="bottom"/>
          </w:tcPr>
          <w:p w14:paraId="4C04EE5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4379129" w14:textId="6B8F141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309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643</w:t>
            </w:r>
          </w:p>
        </w:tc>
        <w:tc>
          <w:tcPr>
            <w:tcW w:w="245" w:type="dxa"/>
            <w:vAlign w:val="bottom"/>
          </w:tcPr>
          <w:p w14:paraId="12C8B5C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8F24BB7" w14:textId="7493358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365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632</w:t>
            </w:r>
          </w:p>
        </w:tc>
      </w:tr>
      <w:tr w:rsidR="00E34A01" w:rsidRPr="009670C0" w14:paraId="23DF5D15" w14:textId="77777777" w:rsidTr="001855CA">
        <w:tc>
          <w:tcPr>
            <w:tcW w:w="2295" w:type="dxa"/>
            <w:vAlign w:val="bottom"/>
          </w:tcPr>
          <w:p w14:paraId="7E6FDB5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243E32D5" w14:textId="02A6FE1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sz w:val="26"/>
                <w:szCs w:val="26"/>
              </w:rPr>
              <w:t>369</w:t>
            </w:r>
          </w:p>
        </w:tc>
        <w:tc>
          <w:tcPr>
            <w:tcW w:w="236" w:type="dxa"/>
            <w:vAlign w:val="bottom"/>
          </w:tcPr>
          <w:p w14:paraId="0130DF0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E924F3" w14:textId="4576ABE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36" w:type="dxa"/>
            <w:vAlign w:val="bottom"/>
          </w:tcPr>
          <w:p w14:paraId="6D3B5F7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9CA075D" w14:textId="4EFA83BA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89380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364134" w14:textId="1D8059A6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701C4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4F93545" w14:textId="4F97EB3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369</w:t>
            </w:r>
          </w:p>
        </w:tc>
        <w:tc>
          <w:tcPr>
            <w:tcW w:w="245" w:type="dxa"/>
            <w:vAlign w:val="bottom"/>
          </w:tcPr>
          <w:p w14:paraId="277D665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10CD0256" w14:textId="1E2339E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391</w:t>
            </w:r>
          </w:p>
        </w:tc>
      </w:tr>
      <w:tr w:rsidR="00E34A01" w:rsidRPr="009670C0" w14:paraId="14B9808F" w14:textId="77777777" w:rsidTr="00AB2905">
        <w:trPr>
          <w:trHeight w:val="731"/>
        </w:trPr>
        <w:tc>
          <w:tcPr>
            <w:tcW w:w="2295" w:type="dxa"/>
            <w:vAlign w:val="bottom"/>
          </w:tcPr>
          <w:p w14:paraId="4B02BF2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436D054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87140A6" w14:textId="4C690A44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43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275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CA0CC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59EEE9" w14:textId="136A6523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22F43B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14:paraId="6A4508CF" w14:textId="6DC30608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134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56FE4C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0A8DFF7" w14:textId="65E0FF84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9A4E4C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5E90B78" w14:textId="241A4EA1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409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6869D36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EDF39CF" w14:textId="60F94998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735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E34A01" w:rsidRPr="009670C0" w14:paraId="7EA07227" w14:textId="77777777" w:rsidTr="001855CA">
        <w:tc>
          <w:tcPr>
            <w:tcW w:w="2295" w:type="dxa"/>
          </w:tcPr>
          <w:p w14:paraId="2B85B6E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C79F27" w14:textId="3842ED21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192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977</w:t>
            </w:r>
          </w:p>
        </w:tc>
        <w:tc>
          <w:tcPr>
            <w:tcW w:w="236" w:type="dxa"/>
            <w:vAlign w:val="bottom"/>
          </w:tcPr>
          <w:p w14:paraId="5C317B1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B74EC" w14:textId="60E0D247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558</w:t>
            </w:r>
          </w:p>
        </w:tc>
        <w:tc>
          <w:tcPr>
            <w:tcW w:w="236" w:type="dxa"/>
            <w:vAlign w:val="bottom"/>
          </w:tcPr>
          <w:p w14:paraId="76D1669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A597536" w14:textId="7E1F211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69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626</w:t>
            </w:r>
          </w:p>
        </w:tc>
        <w:tc>
          <w:tcPr>
            <w:tcW w:w="236" w:type="dxa"/>
            <w:vAlign w:val="bottom"/>
          </w:tcPr>
          <w:p w14:paraId="34F2880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599EEE" w14:textId="15B6913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236" w:type="dxa"/>
            <w:vAlign w:val="bottom"/>
          </w:tcPr>
          <w:p w14:paraId="2432EC4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09E1A48" w14:textId="3347300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262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603</w:t>
            </w:r>
          </w:p>
        </w:tc>
        <w:tc>
          <w:tcPr>
            <w:tcW w:w="245" w:type="dxa"/>
            <w:vAlign w:val="bottom"/>
          </w:tcPr>
          <w:p w14:paraId="5C631D7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16F1C60" w14:textId="2EF4663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308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288</w:t>
            </w:r>
          </w:p>
        </w:tc>
      </w:tr>
      <w:tr w:rsidR="00E34A01" w:rsidRPr="009670C0" w14:paraId="1E6B3AB5" w14:textId="77777777" w:rsidTr="005B0505">
        <w:trPr>
          <w:trHeight w:val="171"/>
        </w:trPr>
        <w:tc>
          <w:tcPr>
            <w:tcW w:w="2295" w:type="dxa"/>
          </w:tcPr>
          <w:p w14:paraId="6C4835D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46FDC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382B8C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F84D7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8C0A28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127D5C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041311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564F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9FE821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3D16E9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348C869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13889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34A01" w:rsidRPr="009670C0" w14:paraId="47FC8FDD" w14:textId="77777777" w:rsidTr="001855CA">
        <w:tc>
          <w:tcPr>
            <w:tcW w:w="2295" w:type="dxa"/>
          </w:tcPr>
          <w:p w14:paraId="12B7FA4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14:paraId="370995C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5C3527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13FD6B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91D978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F4BF15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F76467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7ADF9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FE03D7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8A3762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1F92B5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7F00424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34A01" w:rsidRPr="009670C0" w14:paraId="0F5262F8" w14:textId="77777777" w:rsidTr="001855CA">
        <w:tc>
          <w:tcPr>
            <w:tcW w:w="2295" w:type="dxa"/>
            <w:vAlign w:val="bottom"/>
          </w:tcPr>
          <w:p w14:paraId="3F27EFEC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7A2BF404" w14:textId="248D82D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797</w:t>
            </w:r>
          </w:p>
        </w:tc>
        <w:tc>
          <w:tcPr>
            <w:tcW w:w="236" w:type="dxa"/>
            <w:vAlign w:val="bottom"/>
          </w:tcPr>
          <w:p w14:paraId="033D420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19E047" w14:textId="6BD8E31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301</w:t>
            </w:r>
          </w:p>
        </w:tc>
        <w:tc>
          <w:tcPr>
            <w:tcW w:w="236" w:type="dxa"/>
            <w:vAlign w:val="bottom"/>
          </w:tcPr>
          <w:p w14:paraId="5BBDDB4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D935C8A" w14:textId="364B194E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951D0C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C265EA" w14:textId="14308DBD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6CC87C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F81482A" w14:textId="388C3E3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797</w:t>
            </w:r>
          </w:p>
        </w:tc>
        <w:tc>
          <w:tcPr>
            <w:tcW w:w="245" w:type="dxa"/>
            <w:vAlign w:val="bottom"/>
          </w:tcPr>
          <w:p w14:paraId="0DBA448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DE4D87F" w14:textId="7D5880E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301</w:t>
            </w:r>
          </w:p>
        </w:tc>
      </w:tr>
      <w:tr w:rsidR="00E34A01" w:rsidRPr="009670C0" w14:paraId="734B7332" w14:textId="77777777" w:rsidTr="001855CA">
        <w:tc>
          <w:tcPr>
            <w:tcW w:w="2295" w:type="dxa"/>
            <w:vAlign w:val="bottom"/>
          </w:tcPr>
          <w:p w14:paraId="66AB8DF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E72670A" w14:textId="6D98814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447</w:t>
            </w:r>
          </w:p>
        </w:tc>
        <w:tc>
          <w:tcPr>
            <w:tcW w:w="236" w:type="dxa"/>
            <w:vAlign w:val="bottom"/>
          </w:tcPr>
          <w:p w14:paraId="65E7E5D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684E15" w14:textId="09963962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770</w:t>
            </w:r>
          </w:p>
        </w:tc>
        <w:tc>
          <w:tcPr>
            <w:tcW w:w="236" w:type="dxa"/>
            <w:vAlign w:val="bottom"/>
          </w:tcPr>
          <w:p w14:paraId="1888363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C950432" w14:textId="7A16A311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BCEC3B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6360265" w14:textId="6AE6FEE5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068CC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354391D" w14:textId="7BC21D2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0A0AE4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447</w:t>
            </w:r>
          </w:p>
        </w:tc>
        <w:tc>
          <w:tcPr>
            <w:tcW w:w="245" w:type="dxa"/>
            <w:vAlign w:val="bottom"/>
          </w:tcPr>
          <w:p w14:paraId="611FE08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1EF68B51" w14:textId="5566B82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770</w:t>
            </w:r>
          </w:p>
        </w:tc>
      </w:tr>
      <w:tr w:rsidR="00E34A01" w:rsidRPr="009670C0" w14:paraId="2513BC2F" w14:textId="77777777" w:rsidTr="001855CA">
        <w:tc>
          <w:tcPr>
            <w:tcW w:w="2295" w:type="dxa"/>
            <w:vAlign w:val="bottom"/>
          </w:tcPr>
          <w:p w14:paraId="308F3E0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024B459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B8C044" w14:textId="68739ED4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347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6B4BC7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AEB77D" w14:textId="5D495471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475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FC1E7F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CEBBE80" w14:textId="517ACC4B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AF805F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08FFC3" w14:textId="66145D4A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48B69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C912455" w14:textId="6ECEB26B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(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347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45" w:type="dxa"/>
            <w:vAlign w:val="bottom"/>
          </w:tcPr>
          <w:p w14:paraId="572B9F2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F867A6F" w14:textId="2B4C9596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E34A01" w:rsidRPr="009670C0" w14:paraId="73081EED" w14:textId="77777777" w:rsidTr="001855CA">
        <w:tc>
          <w:tcPr>
            <w:tcW w:w="2295" w:type="dxa"/>
          </w:tcPr>
          <w:p w14:paraId="012711F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92817" w14:textId="6684327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18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897</w:t>
            </w:r>
          </w:p>
        </w:tc>
        <w:tc>
          <w:tcPr>
            <w:tcW w:w="236" w:type="dxa"/>
            <w:vAlign w:val="bottom"/>
          </w:tcPr>
          <w:p w14:paraId="55B3E1C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8A7E4" w14:textId="76FBAB6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15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596</w:t>
            </w:r>
          </w:p>
        </w:tc>
        <w:tc>
          <w:tcPr>
            <w:tcW w:w="236" w:type="dxa"/>
            <w:vAlign w:val="bottom"/>
          </w:tcPr>
          <w:p w14:paraId="287DBC8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76E9F" w14:textId="6EFC42AB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A1BBE3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8EDB" w14:textId="3DD25CE8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AE149B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5C95E" w14:textId="6D18594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18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897</w:t>
            </w:r>
          </w:p>
        </w:tc>
        <w:tc>
          <w:tcPr>
            <w:tcW w:w="245" w:type="dxa"/>
            <w:vAlign w:val="bottom"/>
          </w:tcPr>
          <w:p w14:paraId="479B1DD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F91A" w14:textId="04D86F6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15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596</w:t>
            </w:r>
          </w:p>
        </w:tc>
      </w:tr>
      <w:tr w:rsidR="00E34A01" w:rsidRPr="009670C0" w14:paraId="3DDBBC14" w14:textId="77777777" w:rsidTr="001855CA">
        <w:tc>
          <w:tcPr>
            <w:tcW w:w="2295" w:type="dxa"/>
          </w:tcPr>
          <w:p w14:paraId="19976B0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9C6D" w14:textId="325598B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211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236" w:type="dxa"/>
            <w:vAlign w:val="bottom"/>
          </w:tcPr>
          <w:p w14:paraId="5667DF1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70305" w14:textId="172B9A7F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236" w:type="dxa"/>
            <w:vAlign w:val="bottom"/>
          </w:tcPr>
          <w:p w14:paraId="5E6BCC7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F5EB9" w14:textId="6214937F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69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626</w:t>
            </w:r>
          </w:p>
        </w:tc>
        <w:tc>
          <w:tcPr>
            <w:tcW w:w="236" w:type="dxa"/>
            <w:vAlign w:val="bottom"/>
          </w:tcPr>
          <w:p w14:paraId="5F31BE3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2A1C" w14:textId="74B7020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236" w:type="dxa"/>
            <w:vAlign w:val="bottom"/>
          </w:tcPr>
          <w:p w14:paraId="4E6B3DC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D6D4" w14:textId="668990C7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281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500</w:t>
            </w:r>
          </w:p>
        </w:tc>
        <w:tc>
          <w:tcPr>
            <w:tcW w:w="245" w:type="dxa"/>
            <w:vAlign w:val="bottom"/>
          </w:tcPr>
          <w:p w14:paraId="6A3A41F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11DA9" w14:textId="76F4233F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323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884</w:t>
            </w:r>
          </w:p>
        </w:tc>
      </w:tr>
      <w:tr w:rsidR="00E34A01" w:rsidRPr="009670C0" w14:paraId="735AEF4D" w14:textId="77777777" w:rsidTr="001855CA">
        <w:tc>
          <w:tcPr>
            <w:tcW w:w="2295" w:type="dxa"/>
          </w:tcPr>
          <w:p w14:paraId="69A3935B" w14:textId="77777777" w:rsidR="00551293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31CB2362" w14:textId="43590444" w:rsidR="00E34A01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174" w14:textId="6B691025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471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68B1A9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7D878" w14:textId="3586E83A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3881D4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72027" w14:textId="4AE4BE5D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="Angsana New"/>
                <w:sz w:val="26"/>
                <w:szCs w:val="26"/>
              </w:rPr>
              <w:t>644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2F9545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0464" w14:textId="307DEEF9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1263D0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11BED" w14:textId="05845547" w:rsidR="00E34A01" w:rsidRPr="009670C0" w:rsidRDefault="000A0AE4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6C9924C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472F5" w14:textId="116B2A0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930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E34A01" w:rsidRPr="009670C0" w14:paraId="35391BEE" w14:textId="77777777" w:rsidTr="001855CA">
        <w:tc>
          <w:tcPr>
            <w:tcW w:w="2295" w:type="dxa"/>
          </w:tcPr>
          <w:p w14:paraId="029B561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454F" w14:textId="1E3EA2A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197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236" w:type="dxa"/>
            <w:vAlign w:val="bottom"/>
          </w:tcPr>
          <w:p w14:paraId="0F0CA29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68937" w14:textId="18DB13A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754</w:t>
            </w:r>
          </w:p>
        </w:tc>
        <w:tc>
          <w:tcPr>
            <w:tcW w:w="236" w:type="dxa"/>
            <w:vAlign w:val="bottom"/>
          </w:tcPr>
          <w:p w14:paraId="458B07A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26C11" w14:textId="442B2DC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66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982</w:t>
            </w:r>
          </w:p>
        </w:tc>
        <w:tc>
          <w:tcPr>
            <w:tcW w:w="236" w:type="dxa"/>
            <w:vAlign w:val="bottom"/>
          </w:tcPr>
          <w:p w14:paraId="34E8711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3994" w14:textId="5190C587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bottom"/>
          </w:tcPr>
          <w:p w14:paraId="4B78B26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16991" w14:textId="77D3F7C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264</w:t>
            </w:r>
            <w:r w:rsidR="000A0AE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385</w:t>
            </w:r>
          </w:p>
        </w:tc>
        <w:tc>
          <w:tcPr>
            <w:tcW w:w="245" w:type="dxa"/>
            <w:vAlign w:val="bottom"/>
          </w:tcPr>
          <w:p w14:paraId="641BD07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86721" w14:textId="4101568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296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954</w:t>
            </w:r>
          </w:p>
        </w:tc>
      </w:tr>
    </w:tbl>
    <w:p w14:paraId="2C620B7A" w14:textId="33E0CD6F" w:rsidR="000A0AE4" w:rsidRPr="009670C0" w:rsidRDefault="001435EB" w:rsidP="00917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="Angsana New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8</w:t>
      </w:r>
      <w:r w:rsidR="000A0AE4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2</w:t>
      </w:r>
      <w:r w:rsidR="000A0AE4" w:rsidRPr="009670C0">
        <w:rPr>
          <w:rFonts w:asciiTheme="majorBidi" w:hAnsiTheme="majorBidi" w:cstheme="majorBidi"/>
          <w:sz w:val="26"/>
          <w:szCs w:val="26"/>
        </w:rPr>
        <w:t xml:space="preserve">   </w:t>
      </w:r>
      <w:r w:rsidR="000A0AE4" w:rsidRPr="009670C0">
        <w:rPr>
          <w:rFonts w:asciiTheme="majorBidi" w:hAnsiTheme="majorBidi" w:cstheme="majorBidi"/>
          <w:sz w:val="26"/>
          <w:szCs w:val="26"/>
          <w:cs/>
        </w:rPr>
        <w:tab/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3</w:t>
      </w:r>
      <w:r w:rsidRPr="009670C0">
        <w:rPr>
          <w:rFonts w:asciiTheme="majorBidi" w:hAnsiTheme="majorBidi" w:cs="Angsana New" w:hint="cs"/>
          <w:sz w:val="26"/>
          <w:szCs w:val="26"/>
        </w:rPr>
        <w:t>1</w:t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 xml:space="preserve"> ธันวาคม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</w:rPr>
        <w:t>2563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>ลูกหนี้สินเชื่อ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 (</w:t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>สุทธิจากดอกเบี้ยรับที่ยังไม่ถือเป็นรายได้</w:t>
      </w:r>
      <w:r w:rsidR="00EE2536" w:rsidRPr="009670C0">
        <w:rPr>
          <w:rFonts w:asciiTheme="majorBidi" w:hAnsiTheme="majorBidi" w:cs="Angsana New"/>
          <w:sz w:val="26"/>
          <w:szCs w:val="26"/>
          <w:cs/>
        </w:rPr>
        <w:t xml:space="preserve">) </w:t>
      </w:r>
      <w:r w:rsidR="00EE2536" w:rsidRPr="009670C0">
        <w:rPr>
          <w:rFonts w:asciiTheme="majorBidi" w:hAnsiTheme="majorBidi" w:cs="Angsana New" w:hint="cs"/>
          <w:sz w:val="26"/>
          <w:szCs w:val="26"/>
          <w:cs/>
        </w:rPr>
        <w:t>และค่าเผื่อผลขาดทุนด้านเครดิตที่คาดว่าจะเกิดขึ้นจำแนกตามสถานะได้ดังนี้</w:t>
      </w:r>
    </w:p>
    <w:p w14:paraId="0FA8FD52" w14:textId="77777777" w:rsidR="00EE2536" w:rsidRPr="009670C0" w:rsidRDefault="00EE2536" w:rsidP="000A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jc w:val="both"/>
        <w:rPr>
          <w:rFonts w:asciiTheme="majorBidi" w:hAnsiTheme="majorBidi" w:cstheme="majorBidi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EE2536" w:rsidRPr="009670C0" w14:paraId="74C12069" w14:textId="77777777" w:rsidTr="00625F78">
        <w:trPr>
          <w:trHeight w:val="209"/>
          <w:tblHeader/>
        </w:trPr>
        <w:tc>
          <w:tcPr>
            <w:tcW w:w="3195" w:type="dxa"/>
          </w:tcPr>
          <w:p w14:paraId="0F677C32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01445A9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E2536" w:rsidRPr="009670C0" w14:paraId="13C46501" w14:textId="77777777" w:rsidTr="00625F78">
        <w:trPr>
          <w:trHeight w:val="70"/>
          <w:tblHeader/>
        </w:trPr>
        <w:tc>
          <w:tcPr>
            <w:tcW w:w="3195" w:type="dxa"/>
          </w:tcPr>
          <w:p w14:paraId="300548F1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5CC1580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61A213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69936CD2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57C29DC9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602C1EA1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238" w:type="dxa"/>
          </w:tcPr>
          <w:p w14:paraId="179FF4EF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6E84449F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4972C2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E2536" w:rsidRPr="009670C0" w14:paraId="13A29B01" w14:textId="77777777" w:rsidTr="00625F78">
        <w:trPr>
          <w:trHeight w:val="80"/>
          <w:tblHeader/>
        </w:trPr>
        <w:tc>
          <w:tcPr>
            <w:tcW w:w="3195" w:type="dxa"/>
          </w:tcPr>
          <w:p w14:paraId="706399BF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80E320B" w14:textId="1DBA9490" w:rsidR="00EE2536" w:rsidRPr="009670C0" w:rsidRDefault="001435EB" w:rsidP="00625F7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="00EE2536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</w:rPr>
              <w:t>2563</w:t>
            </w:r>
          </w:p>
        </w:tc>
      </w:tr>
      <w:tr w:rsidR="00EE2536" w:rsidRPr="009670C0" w14:paraId="4365B4A2" w14:textId="77777777" w:rsidTr="00625F78">
        <w:trPr>
          <w:trHeight w:val="209"/>
          <w:tblHeader/>
        </w:trPr>
        <w:tc>
          <w:tcPr>
            <w:tcW w:w="3195" w:type="dxa"/>
          </w:tcPr>
          <w:p w14:paraId="60212205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7222FD8B" w14:textId="77777777" w:rsidR="00EE2536" w:rsidRPr="009670C0" w:rsidRDefault="00EE2536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E2536" w:rsidRPr="009670C0" w14:paraId="4713BEB4" w14:textId="77777777" w:rsidTr="00625F78">
        <w:trPr>
          <w:trHeight w:val="209"/>
        </w:trPr>
        <w:tc>
          <w:tcPr>
            <w:tcW w:w="3195" w:type="dxa"/>
          </w:tcPr>
          <w:p w14:paraId="2FCF7D80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460E5863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B358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522A0797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17216C8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0E0B1DB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2536" w:rsidRPr="009670C0" w14:paraId="3DC29952" w14:textId="77777777" w:rsidTr="00625F78">
        <w:trPr>
          <w:trHeight w:val="70"/>
        </w:trPr>
        <w:tc>
          <w:tcPr>
            <w:tcW w:w="3195" w:type="dxa"/>
            <w:vAlign w:val="bottom"/>
          </w:tcPr>
          <w:p w14:paraId="5B87D64F" w14:textId="4E8D8E04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6E9E" w14:textId="7FF1AF58" w:rsidR="00EE2536" w:rsidRPr="009670C0" w:rsidRDefault="001435EB" w:rsidP="00EE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219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36" w:type="dxa"/>
            <w:vAlign w:val="bottom"/>
          </w:tcPr>
          <w:p w14:paraId="6DE155AC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A31D" w14:textId="7AB7C1AD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238" w:type="dxa"/>
            <w:vAlign w:val="bottom"/>
          </w:tcPr>
          <w:p w14:paraId="459E84A6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AA8B" w14:textId="49984D25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</w:tr>
      <w:tr w:rsidR="00EE2536" w:rsidRPr="009670C0" w14:paraId="340A548A" w14:textId="77777777" w:rsidTr="00625F78">
        <w:trPr>
          <w:trHeight w:val="212"/>
        </w:trPr>
        <w:tc>
          <w:tcPr>
            <w:tcW w:w="3195" w:type="dxa"/>
            <w:vAlign w:val="bottom"/>
          </w:tcPr>
          <w:p w14:paraId="6D80BE52" w14:textId="52A07EE9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4054" w14:textId="23EC1A61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236" w:type="dxa"/>
            <w:vAlign w:val="bottom"/>
          </w:tcPr>
          <w:p w14:paraId="7A3AD01F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2DF9" w14:textId="51D82B76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38" w:type="dxa"/>
            <w:vAlign w:val="bottom"/>
          </w:tcPr>
          <w:p w14:paraId="21A374E9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8E51D" w14:textId="2EE04D0B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011</w:t>
            </w:r>
          </w:p>
        </w:tc>
      </w:tr>
      <w:tr w:rsidR="00EE2536" w:rsidRPr="009670C0" w14:paraId="55553581" w14:textId="77777777" w:rsidTr="00625F78">
        <w:trPr>
          <w:trHeight w:val="70"/>
        </w:trPr>
        <w:tc>
          <w:tcPr>
            <w:tcW w:w="3195" w:type="dxa"/>
            <w:vAlign w:val="bottom"/>
          </w:tcPr>
          <w:p w14:paraId="0B5A0528" w14:textId="6CB3987F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8CE6" w14:textId="4AF3412C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36" w:type="dxa"/>
            <w:vAlign w:val="bottom"/>
          </w:tcPr>
          <w:p w14:paraId="531E2454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7D03" w14:textId="5AFAA1C1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38" w:type="dxa"/>
            <w:vAlign w:val="bottom"/>
          </w:tcPr>
          <w:p w14:paraId="181CB568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81E0A" w14:textId="108AF94A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6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E25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</w:tr>
      <w:tr w:rsidR="00EE2536" w:rsidRPr="009670C0" w14:paraId="46DFE28F" w14:textId="77777777" w:rsidTr="00625F78">
        <w:trPr>
          <w:trHeight w:val="198"/>
        </w:trPr>
        <w:tc>
          <w:tcPr>
            <w:tcW w:w="3195" w:type="dxa"/>
            <w:vAlign w:val="bottom"/>
          </w:tcPr>
          <w:p w14:paraId="40F287D4" w14:textId="77777777" w:rsidR="00EE2536" w:rsidRPr="009670C0" w:rsidRDefault="00EE2536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B46C" w14:textId="56D6134D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396"/>
                <w:tab w:val="left" w:pos="1538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</w:t>
            </w:r>
            <w:r w:rsidR="00EE25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36" w:type="dxa"/>
            <w:vAlign w:val="bottom"/>
          </w:tcPr>
          <w:p w14:paraId="608355FE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6EB69" w14:textId="099F16FA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6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EE25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38" w:type="dxa"/>
            <w:vAlign w:val="bottom"/>
          </w:tcPr>
          <w:p w14:paraId="3801D178" w14:textId="77777777" w:rsidR="00EE2536" w:rsidRPr="009670C0" w:rsidRDefault="00EE2536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DB685" w14:textId="7C50F724" w:rsidR="00EE2536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</w:t>
            </w:r>
            <w:r w:rsidR="00EE25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</w:tr>
    </w:tbl>
    <w:p w14:paraId="51EDD022" w14:textId="77777777" w:rsidR="009758DD" w:rsidRPr="009670C0" w:rsidRDefault="009758DD" w:rsidP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bookmarkStart w:id="18" w:name="_Hlk107223689"/>
    </w:p>
    <w:p w14:paraId="44A89E94" w14:textId="36B6B943" w:rsidR="00403740" w:rsidRPr="009670C0" w:rsidRDefault="00917514" w:rsidP="00917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2"/>
        <w:jc w:val="both"/>
        <w:rPr>
          <w:rFonts w:asciiTheme="majorBidi" w:hAnsiTheme="majorBidi" w:cs="Angsana New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31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2562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ลูกหนี้สินเชื่อ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(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สุทธิจากดอกเบี้ยรับที่ยังไม่ถือเป็นรายได้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)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และค่าเผื่อหนี้สงสัยจะสูญจำแนกตามอายุหนี้ค้างชำระได้ดังนี้</w:t>
      </w:r>
    </w:p>
    <w:p w14:paraId="7C2C31B7" w14:textId="77777777" w:rsidR="009758DD" w:rsidRPr="009670C0" w:rsidRDefault="009758DD" w:rsidP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3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71"/>
      </w:tblGrid>
      <w:tr w:rsidR="00917514" w:rsidRPr="009670C0" w14:paraId="1281FFCC" w14:textId="77777777" w:rsidTr="003C18CF">
        <w:trPr>
          <w:trHeight w:val="209"/>
          <w:tblHeader/>
        </w:trPr>
        <w:tc>
          <w:tcPr>
            <w:tcW w:w="3195" w:type="dxa"/>
          </w:tcPr>
          <w:p w14:paraId="3D027A58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9" w:type="dxa"/>
            <w:gridSpan w:val="5"/>
          </w:tcPr>
          <w:p w14:paraId="231C5F55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17514" w:rsidRPr="009670C0" w14:paraId="655C5A1B" w14:textId="77777777" w:rsidTr="003C18CF">
        <w:trPr>
          <w:trHeight w:val="70"/>
          <w:tblHeader/>
        </w:trPr>
        <w:tc>
          <w:tcPr>
            <w:tcW w:w="3195" w:type="dxa"/>
          </w:tcPr>
          <w:p w14:paraId="203EE644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814782D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3453160A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7281403E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638A76B8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71" w:type="dxa"/>
          </w:tcPr>
          <w:p w14:paraId="51F955C5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917514" w:rsidRPr="009670C0" w14:paraId="4443332E" w14:textId="77777777" w:rsidTr="003C18CF">
        <w:trPr>
          <w:trHeight w:val="80"/>
          <w:tblHeader/>
        </w:trPr>
        <w:tc>
          <w:tcPr>
            <w:tcW w:w="3195" w:type="dxa"/>
          </w:tcPr>
          <w:p w14:paraId="22F99B19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5CBFC707" w14:textId="386EAC3B" w:rsidR="00917514" w:rsidRPr="009670C0" w:rsidRDefault="001435EB" w:rsidP="00625F7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17514" w:rsidRPr="009670C0" w14:paraId="44FF4761" w14:textId="77777777" w:rsidTr="003C18CF">
        <w:trPr>
          <w:trHeight w:val="209"/>
          <w:tblHeader/>
        </w:trPr>
        <w:tc>
          <w:tcPr>
            <w:tcW w:w="3195" w:type="dxa"/>
          </w:tcPr>
          <w:p w14:paraId="610F4B2B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9" w:type="dxa"/>
            <w:gridSpan w:val="5"/>
          </w:tcPr>
          <w:p w14:paraId="22C39A32" w14:textId="77777777" w:rsidR="00917514" w:rsidRPr="009670C0" w:rsidRDefault="00917514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17514" w:rsidRPr="009670C0" w14:paraId="3112EA2E" w14:textId="77777777" w:rsidTr="003C18CF">
        <w:trPr>
          <w:trHeight w:val="209"/>
        </w:trPr>
        <w:tc>
          <w:tcPr>
            <w:tcW w:w="3195" w:type="dxa"/>
          </w:tcPr>
          <w:p w14:paraId="10623E91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2406EA7D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5E7E86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C28AE9A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FBF0E34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3F90CCF0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514" w:rsidRPr="009670C0" w14:paraId="3C67BD4F" w14:textId="77777777" w:rsidTr="003C18CF">
        <w:trPr>
          <w:trHeight w:val="70"/>
        </w:trPr>
        <w:tc>
          <w:tcPr>
            <w:tcW w:w="3195" w:type="dxa"/>
          </w:tcPr>
          <w:p w14:paraId="3DAEBC21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73741A86" w14:textId="4546C509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236" w:type="dxa"/>
            <w:vAlign w:val="bottom"/>
          </w:tcPr>
          <w:p w14:paraId="482A6D08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EA5AA8B" w14:textId="67106674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238" w:type="dxa"/>
            <w:vAlign w:val="bottom"/>
          </w:tcPr>
          <w:p w14:paraId="548C59C8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275D2BD8" w14:textId="27CD8EDE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</w:tr>
      <w:tr w:rsidR="00917514" w:rsidRPr="009670C0" w14:paraId="7768824E" w14:textId="77777777" w:rsidTr="003C18CF">
        <w:trPr>
          <w:trHeight w:val="221"/>
        </w:trPr>
        <w:tc>
          <w:tcPr>
            <w:tcW w:w="3195" w:type="dxa"/>
          </w:tcPr>
          <w:p w14:paraId="72D6503F" w14:textId="77777777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22D164D8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1671EF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361DB1E5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3E7064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726A69C4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7514" w:rsidRPr="009670C0" w14:paraId="15350EF5" w14:textId="77777777" w:rsidTr="003C18CF">
        <w:trPr>
          <w:trHeight w:val="70"/>
        </w:trPr>
        <w:tc>
          <w:tcPr>
            <w:tcW w:w="3195" w:type="dxa"/>
          </w:tcPr>
          <w:p w14:paraId="7F5BDF25" w14:textId="5AE176AD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028C958B" w14:textId="1C14AA5B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236" w:type="dxa"/>
            <w:vAlign w:val="bottom"/>
          </w:tcPr>
          <w:p w14:paraId="665195CA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62EC4B3D" w14:textId="5A5C522D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238" w:type="dxa"/>
            <w:vAlign w:val="bottom"/>
          </w:tcPr>
          <w:p w14:paraId="1E0F4060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4A2554DA" w14:textId="54B90F62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</w:tr>
      <w:tr w:rsidR="00917514" w:rsidRPr="009670C0" w14:paraId="146A0F12" w14:textId="77777777" w:rsidTr="003C18CF">
        <w:trPr>
          <w:trHeight w:val="70"/>
        </w:trPr>
        <w:tc>
          <w:tcPr>
            <w:tcW w:w="3195" w:type="dxa"/>
          </w:tcPr>
          <w:p w14:paraId="2F8B85BA" w14:textId="28D355C1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695F74E" w14:textId="42702C0E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236" w:type="dxa"/>
            <w:vAlign w:val="bottom"/>
          </w:tcPr>
          <w:p w14:paraId="123D30CC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5085C432" w14:textId="75F08D94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238" w:type="dxa"/>
            <w:vAlign w:val="bottom"/>
          </w:tcPr>
          <w:p w14:paraId="36C493F2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2E6C8654" w14:textId="11B3AB78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</w:tr>
      <w:tr w:rsidR="00917514" w:rsidRPr="009670C0" w14:paraId="3604F38F" w14:textId="77777777" w:rsidTr="003C18CF">
        <w:trPr>
          <w:trHeight w:val="70"/>
        </w:trPr>
        <w:tc>
          <w:tcPr>
            <w:tcW w:w="3195" w:type="dxa"/>
          </w:tcPr>
          <w:p w14:paraId="43D0F51D" w14:textId="6055D269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42582FA1" w14:textId="21623479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236" w:type="dxa"/>
            <w:vAlign w:val="bottom"/>
          </w:tcPr>
          <w:p w14:paraId="4C280203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5E214B7" w14:textId="061595FD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38" w:type="dxa"/>
            <w:vAlign w:val="bottom"/>
          </w:tcPr>
          <w:p w14:paraId="3D419256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1797CFA0" w14:textId="2411F39E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917514" w:rsidRPr="009670C0" w14:paraId="7C65B452" w14:textId="77777777" w:rsidTr="003C18CF">
        <w:trPr>
          <w:trHeight w:val="70"/>
        </w:trPr>
        <w:tc>
          <w:tcPr>
            <w:tcW w:w="3195" w:type="dxa"/>
          </w:tcPr>
          <w:p w14:paraId="770084E5" w14:textId="40124C4B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69F73E20" w14:textId="0A6C47E7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236" w:type="dxa"/>
            <w:vAlign w:val="bottom"/>
          </w:tcPr>
          <w:p w14:paraId="4D17320F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DE83A86" w14:textId="643AA8E2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238" w:type="dxa"/>
            <w:vAlign w:val="bottom"/>
          </w:tcPr>
          <w:p w14:paraId="2119EEB0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7AE69EC4" w14:textId="74213F94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  <w:tr w:rsidR="00917514" w:rsidRPr="009670C0" w14:paraId="3BB97788" w14:textId="77777777" w:rsidTr="003C18CF">
        <w:trPr>
          <w:trHeight w:val="70"/>
        </w:trPr>
        <w:tc>
          <w:tcPr>
            <w:tcW w:w="3195" w:type="dxa"/>
          </w:tcPr>
          <w:p w14:paraId="64C39603" w14:textId="2177E666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3E5EE468" w14:textId="69701569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236" w:type="dxa"/>
            <w:vAlign w:val="bottom"/>
          </w:tcPr>
          <w:p w14:paraId="596D3229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4D2A3A91" w14:textId="66E38B54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238" w:type="dxa"/>
            <w:vAlign w:val="bottom"/>
          </w:tcPr>
          <w:p w14:paraId="6815A730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</w:tcPr>
          <w:p w14:paraId="21BBC677" w14:textId="11238AF0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</w:tr>
      <w:tr w:rsidR="00917514" w:rsidRPr="009670C0" w14:paraId="1047435B" w14:textId="77777777" w:rsidTr="003C18CF">
        <w:trPr>
          <w:trHeight w:val="198"/>
        </w:trPr>
        <w:tc>
          <w:tcPr>
            <w:tcW w:w="3195" w:type="dxa"/>
          </w:tcPr>
          <w:p w14:paraId="552B6E01" w14:textId="3444A1BC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E27EEC8" w14:textId="461D5FC3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5D00675D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738A4C99" w14:textId="254FFF9E" w:rsidR="00917514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751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38" w:type="dxa"/>
            <w:vAlign w:val="bottom"/>
          </w:tcPr>
          <w:p w14:paraId="1BA9866A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1965BA9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18CF" w:rsidRPr="009670C0" w14:paraId="58647BA5" w14:textId="77777777" w:rsidTr="003C18CF">
        <w:trPr>
          <w:trHeight w:val="198"/>
        </w:trPr>
        <w:tc>
          <w:tcPr>
            <w:tcW w:w="3195" w:type="dxa"/>
          </w:tcPr>
          <w:p w14:paraId="39CEBBD1" w14:textId="6EA9DD63" w:rsidR="003C18CF" w:rsidRPr="009670C0" w:rsidRDefault="003C18CF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081F1A" w14:textId="3BA72971" w:rsidR="003C18CF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396"/>
                <w:tab w:val="left" w:pos="1538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</w:t>
            </w:r>
            <w:r w:rsidR="003C18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884</w:t>
            </w:r>
          </w:p>
        </w:tc>
        <w:tc>
          <w:tcPr>
            <w:tcW w:w="236" w:type="dxa"/>
            <w:vAlign w:val="bottom"/>
          </w:tcPr>
          <w:p w14:paraId="119DFF5E" w14:textId="77777777" w:rsidR="003C18CF" w:rsidRPr="009670C0" w:rsidRDefault="003C18CF" w:rsidP="003C18CF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755A613B" w14:textId="37C04AE4" w:rsidR="003C18CF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396"/>
                <w:tab w:val="left" w:pos="1538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33339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930</w:t>
            </w:r>
          </w:p>
        </w:tc>
        <w:tc>
          <w:tcPr>
            <w:tcW w:w="238" w:type="dxa"/>
            <w:vAlign w:val="bottom"/>
          </w:tcPr>
          <w:p w14:paraId="27511B75" w14:textId="77777777" w:rsidR="003C18CF" w:rsidRPr="009670C0" w:rsidRDefault="003C18CF" w:rsidP="003C18CF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D971744" w14:textId="5082A863" w:rsidR="003C18CF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</w:t>
            </w:r>
            <w:r w:rsidR="003C18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</w:tr>
      <w:tr w:rsidR="00917514" w:rsidRPr="009670C0" w14:paraId="1CBCA1CE" w14:textId="77777777" w:rsidTr="003C18CF">
        <w:trPr>
          <w:trHeight w:val="198"/>
        </w:trPr>
        <w:tc>
          <w:tcPr>
            <w:tcW w:w="3195" w:type="dxa"/>
          </w:tcPr>
          <w:p w14:paraId="18EFAF2F" w14:textId="38F66479" w:rsidR="00917514" w:rsidRPr="009670C0" w:rsidRDefault="00917514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center"/>
          </w:tcPr>
          <w:p w14:paraId="3E206F99" w14:textId="45F73D45" w:rsidR="00917514" w:rsidRPr="009670C0" w:rsidRDefault="00917514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396"/>
                <w:tab w:val="left" w:pos="1538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660C08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  <w:vAlign w:val="center"/>
          </w:tcPr>
          <w:p w14:paraId="4EE88BBC" w14:textId="4ECA67A6" w:rsidR="00917514" w:rsidRPr="009670C0" w:rsidRDefault="00917514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396"/>
                <w:tab w:val="left" w:pos="1538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A459CD0" w14:textId="77777777" w:rsidR="00917514" w:rsidRPr="009670C0" w:rsidRDefault="00917514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vAlign w:val="center"/>
          </w:tcPr>
          <w:p w14:paraId="6B9DB884" w14:textId="1B600C73" w:rsidR="00917514" w:rsidRPr="009670C0" w:rsidRDefault="00917514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67C22E8" w14:textId="77777777" w:rsidR="009758DD" w:rsidRPr="009670C0" w:rsidRDefault="009758DD" w:rsidP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D63E5B0" w14:textId="5B58871C" w:rsidR="00917514" w:rsidRPr="009670C0" w:rsidRDefault="00917514" w:rsidP="00EE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/>
        <w:jc w:val="both"/>
        <w:rPr>
          <w:rFonts w:asciiTheme="majorBidi" w:hAnsiTheme="majorBidi" w:cstheme="majorBidi"/>
          <w:sz w:val="26"/>
          <w:szCs w:val="26"/>
        </w:rPr>
      </w:pPr>
    </w:p>
    <w:bookmarkEnd w:id="18"/>
    <w:p w14:paraId="64EA2B62" w14:textId="77777777" w:rsidR="009758DD" w:rsidRPr="009670C0" w:rsidRDefault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br w:type="page"/>
      </w:r>
    </w:p>
    <w:p w14:paraId="5C393A92" w14:textId="367CDDC7" w:rsidR="00403740" w:rsidRPr="009670C0" w:rsidRDefault="001435EB" w:rsidP="003C1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8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 ผลรวมของเงินลงทุนขั้นต่ำตามสัญญาลูกหนี้สินเชื่อและมูลค่าปัจจุบันของจำนวนเงินขั้นต่ำที่ลูกหนี้ต้องจ่ายตามสัญญาลูกหนี้สินเชื่อแสดงได้ดังนี้</w:t>
      </w:r>
    </w:p>
    <w:p w14:paraId="7030CBBC" w14:textId="77777777" w:rsidR="0001003B" w:rsidRPr="009670C0" w:rsidRDefault="0001003B" w:rsidP="003C1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rPr>
          <w:rFonts w:asciiTheme="majorBidi" w:hAnsiTheme="majorBidi" w:cstheme="majorBidi"/>
          <w:sz w:val="26"/>
          <w:szCs w:val="26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270"/>
        <w:gridCol w:w="1170"/>
        <w:gridCol w:w="270"/>
        <w:gridCol w:w="1260"/>
        <w:gridCol w:w="270"/>
        <w:gridCol w:w="1170"/>
      </w:tblGrid>
      <w:tr w:rsidR="00403740" w:rsidRPr="009670C0" w14:paraId="3DF3150C" w14:textId="77777777" w:rsidTr="580D5BBB">
        <w:tc>
          <w:tcPr>
            <w:tcW w:w="3402" w:type="dxa"/>
          </w:tcPr>
          <w:p w14:paraId="0EFD3055" w14:textId="43AA02C3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5760" w:type="dxa"/>
            <w:gridSpan w:val="7"/>
          </w:tcPr>
          <w:p w14:paraId="2233F2B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0750C6FA" w14:textId="77777777" w:rsidTr="580D5BBB">
        <w:tc>
          <w:tcPr>
            <w:tcW w:w="3402" w:type="dxa"/>
          </w:tcPr>
          <w:p w14:paraId="317B3A8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F81770E" w14:textId="1B120ABC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4C1336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02DD8555" w14:textId="150ABF30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</w:tc>
      </w:tr>
      <w:tr w:rsidR="00403740" w:rsidRPr="009670C0" w14:paraId="590202B6" w14:textId="77777777" w:rsidTr="580D5BBB">
        <w:tc>
          <w:tcPr>
            <w:tcW w:w="3402" w:type="dxa"/>
          </w:tcPr>
          <w:p w14:paraId="40EE280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82A91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2E9EB5D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ต่ำ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19B3FAEA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28ADA0C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FCB30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46BEB4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5B2CF7C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672B4F7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ทุนขั้นต่ำในสัญญา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039523F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0B924F8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D7C00F4" w14:textId="77777777" w:rsidR="00B80C4C" w:rsidRPr="009670C0" w:rsidRDefault="00B80C4C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01540C" w14:textId="06992DBB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9670C0" w14:paraId="261FCBBE" w14:textId="77777777" w:rsidTr="580D5BBB">
        <w:tc>
          <w:tcPr>
            <w:tcW w:w="3402" w:type="dxa"/>
          </w:tcPr>
          <w:p w14:paraId="3D2EDC5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49C8598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4A01" w:rsidRPr="009670C0" w14:paraId="28ED4C9E" w14:textId="77777777" w:rsidTr="580D5BBB">
        <w:tc>
          <w:tcPr>
            <w:tcW w:w="3402" w:type="dxa"/>
          </w:tcPr>
          <w:p w14:paraId="2CD7EBE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7280BE86" w14:textId="54255A20" w:rsidR="00E34A01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259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496</w:t>
            </w:r>
          </w:p>
        </w:tc>
        <w:tc>
          <w:tcPr>
            <w:tcW w:w="270" w:type="dxa"/>
          </w:tcPr>
          <w:p w14:paraId="501A05D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115E6644" w14:textId="2883B41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211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874</w:t>
            </w:r>
          </w:p>
        </w:tc>
        <w:tc>
          <w:tcPr>
            <w:tcW w:w="270" w:type="dxa"/>
          </w:tcPr>
          <w:p w14:paraId="6D8606C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49BF1CD1" w14:textId="2C1C205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316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164</w:t>
            </w:r>
          </w:p>
        </w:tc>
        <w:tc>
          <w:tcPr>
            <w:tcW w:w="270" w:type="dxa"/>
          </w:tcPr>
          <w:p w14:paraId="43C1690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DE5EE21" w14:textId="50A337F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257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154</w:t>
            </w:r>
          </w:p>
        </w:tc>
      </w:tr>
      <w:tr w:rsidR="00E34A01" w:rsidRPr="009670C0" w14:paraId="2E0D6427" w14:textId="77777777" w:rsidTr="580D5BBB">
        <w:trPr>
          <w:trHeight w:val="65"/>
        </w:trPr>
        <w:tc>
          <w:tcPr>
            <w:tcW w:w="3402" w:type="dxa"/>
          </w:tcPr>
          <w:p w14:paraId="32A1212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</w:t>
            </w:r>
          </w:p>
          <w:p w14:paraId="6A81307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31DD24" w14:textId="77777777" w:rsidR="00E34A01" w:rsidRPr="009670C0" w:rsidRDefault="00E34A01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792CABD4" w14:textId="5B271241" w:rsidR="003C18CF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79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760</w:t>
            </w:r>
          </w:p>
        </w:tc>
        <w:tc>
          <w:tcPr>
            <w:tcW w:w="270" w:type="dxa"/>
          </w:tcPr>
          <w:p w14:paraId="41C8CE1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886C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F98102B" w14:textId="24A5D176" w:rsidR="003C18CF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69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626</w:t>
            </w:r>
          </w:p>
        </w:tc>
        <w:tc>
          <w:tcPr>
            <w:tcW w:w="270" w:type="dxa"/>
          </w:tcPr>
          <w:p w14:paraId="17B10F1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44F22F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7E9D04E0" w14:textId="1B32F1D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930</w:t>
            </w:r>
          </w:p>
        </w:tc>
        <w:tc>
          <w:tcPr>
            <w:tcW w:w="270" w:type="dxa"/>
          </w:tcPr>
          <w:p w14:paraId="68D0FA9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00A4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34294373" w14:textId="5702D1A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66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730</w:t>
            </w:r>
          </w:p>
        </w:tc>
      </w:tr>
      <w:tr w:rsidR="00E34A01" w:rsidRPr="009670C0" w14:paraId="1E6EEC1B" w14:textId="77777777" w:rsidTr="580D5BBB">
        <w:tc>
          <w:tcPr>
            <w:tcW w:w="3402" w:type="dxa"/>
          </w:tcPr>
          <w:p w14:paraId="52C7E9A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5CBD48" w14:textId="02C8CEDE" w:rsidR="00E34A01" w:rsidRPr="009670C0" w:rsidRDefault="001435EB" w:rsidP="003C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339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</w:t>
            </w:r>
          </w:p>
        </w:tc>
        <w:tc>
          <w:tcPr>
            <w:tcW w:w="270" w:type="dxa"/>
          </w:tcPr>
          <w:p w14:paraId="32D663C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BE7CFE" w14:textId="1E80A71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281</w:t>
            </w:r>
            <w:r w:rsidR="003C18C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500</w:t>
            </w:r>
          </w:p>
        </w:tc>
        <w:tc>
          <w:tcPr>
            <w:tcW w:w="270" w:type="dxa"/>
          </w:tcPr>
          <w:p w14:paraId="57CE02D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503239" w14:textId="3853045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394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094</w:t>
            </w:r>
          </w:p>
        </w:tc>
        <w:tc>
          <w:tcPr>
            <w:tcW w:w="270" w:type="dxa"/>
          </w:tcPr>
          <w:p w14:paraId="40A3840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0DF4A3" w14:textId="30447E9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323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884</w:t>
            </w:r>
          </w:p>
        </w:tc>
      </w:tr>
      <w:tr w:rsidR="00E34A01" w:rsidRPr="009670C0" w14:paraId="5DF6993E" w14:textId="77777777" w:rsidTr="580D5BBB">
        <w:tc>
          <w:tcPr>
            <w:tcW w:w="3402" w:type="dxa"/>
          </w:tcPr>
          <w:p w14:paraId="206487F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03B56" w14:textId="7D7A3D08" w:rsidR="00E34A01" w:rsidRPr="009670C0" w:rsidRDefault="003C18CF" w:rsidP="00D2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756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8B125B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009E4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5C581A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BDEC6" w14:textId="50757F70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36E3C7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12F96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E34A01" w:rsidRPr="009670C0" w14:paraId="6FDDA359" w14:textId="77777777" w:rsidTr="580D5BBB">
        <w:tc>
          <w:tcPr>
            <w:tcW w:w="3402" w:type="dxa"/>
          </w:tcPr>
          <w:p w14:paraId="5861BB8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386452B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326FD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  <w:p w14:paraId="7BC5BEB8" w14:textId="22024D00" w:rsidR="003C18CF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281</w:t>
            </w:r>
            <w:r w:rsidR="003C18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500</w:t>
            </w:r>
          </w:p>
        </w:tc>
        <w:tc>
          <w:tcPr>
            <w:tcW w:w="270" w:type="dxa"/>
          </w:tcPr>
          <w:p w14:paraId="6C32984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C09746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1C3505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0725A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  <w:p w14:paraId="7CEDC0A4" w14:textId="0705ED4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323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884</w:t>
            </w:r>
          </w:p>
        </w:tc>
        <w:tc>
          <w:tcPr>
            <w:tcW w:w="270" w:type="dxa"/>
          </w:tcPr>
          <w:p w14:paraId="480445C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6F5698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3EBEE42A" w14:textId="77777777" w:rsidR="003C18CF" w:rsidRPr="009670C0" w:rsidRDefault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ab/>
      </w:r>
    </w:p>
    <w:p w14:paraId="36E08190" w14:textId="493FFEE3" w:rsidR="003C18CF" w:rsidRPr="009670C0" w:rsidRDefault="001435EB" w:rsidP="003C1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58" w:hanging="658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8</w:t>
      </w:r>
      <w:r w:rsidR="003C18CF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4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</w:rPr>
        <w:tab/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สัญญาลูกหนี้สินเชื่อของบริษัทย่อยมีระยะเวลาการกู้ยืมตามสัญญาโดยประมาณ 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- </w:t>
      </w:r>
      <w:r w:rsidRPr="009670C0">
        <w:rPr>
          <w:rFonts w:asciiTheme="majorBidi" w:hAnsiTheme="majorBidi" w:cstheme="majorBidi"/>
          <w:sz w:val="26"/>
          <w:szCs w:val="26"/>
        </w:rPr>
        <w:t>5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และกำหนดชำระเงินต้นในอัตราคงที่ตลอดอายุสัญญาเงินกู้</w:t>
      </w:r>
    </w:p>
    <w:p w14:paraId="25DB5AD1" w14:textId="77777777" w:rsidR="003C18CF" w:rsidRPr="009670C0" w:rsidRDefault="003C18CF" w:rsidP="003C1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58" w:hanging="658"/>
        <w:rPr>
          <w:rFonts w:asciiTheme="majorBidi" w:hAnsiTheme="majorBidi" w:cstheme="majorBidi"/>
          <w:sz w:val="26"/>
          <w:szCs w:val="26"/>
        </w:rPr>
      </w:pPr>
    </w:p>
    <w:p w14:paraId="7C2E2379" w14:textId="02BE1911" w:rsidR="003C18CF" w:rsidRPr="009670C0" w:rsidRDefault="001435EB" w:rsidP="003C1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58" w:right="-43" w:hanging="658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pacing w:val="2"/>
          <w:sz w:val="26"/>
          <w:szCs w:val="26"/>
        </w:rPr>
        <w:t>8</w:t>
      </w:r>
      <w:r w:rsidR="003C18CF" w:rsidRPr="009670C0">
        <w:rPr>
          <w:rFonts w:asciiTheme="majorBidi" w:hAnsiTheme="majorBidi" w:cstheme="majorBidi"/>
          <w:spacing w:val="2"/>
          <w:sz w:val="26"/>
          <w:szCs w:val="26"/>
        </w:rPr>
        <w:t>.</w:t>
      </w:r>
      <w:r w:rsidRPr="009670C0">
        <w:rPr>
          <w:rFonts w:asciiTheme="majorBidi" w:hAnsiTheme="majorBidi" w:cstheme="majorBidi"/>
          <w:spacing w:val="2"/>
          <w:sz w:val="26"/>
          <w:szCs w:val="26"/>
        </w:rPr>
        <w:t>5</w:t>
      </w:r>
      <w:r w:rsidR="003C18CF" w:rsidRPr="009670C0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pacing w:val="2"/>
          <w:sz w:val="26"/>
          <w:szCs w:val="26"/>
        </w:rPr>
        <w:tab/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จากสถานการณ์การแพร่ระบาดของ </w:t>
      </w:r>
      <w:r w:rsidR="003C18CF" w:rsidRPr="009670C0">
        <w:rPr>
          <w:rFonts w:asciiTheme="majorBidi" w:hAnsiTheme="majorBidi" w:cstheme="majorBidi"/>
          <w:sz w:val="26"/>
          <w:szCs w:val="26"/>
        </w:rPr>
        <w:t>COVID-</w:t>
      </w:r>
      <w:r w:rsidRPr="009670C0">
        <w:rPr>
          <w:rFonts w:asciiTheme="majorBidi" w:hAnsiTheme="majorBidi" w:cstheme="majorBidi"/>
          <w:sz w:val="26"/>
          <w:szCs w:val="26"/>
        </w:rPr>
        <w:t>19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>ผู้บริหารได้เริ่มโครงการช่วยเหลือลูกหนี้</w:t>
      </w:r>
      <w:r w:rsidR="003C18CF" w:rsidRPr="009670C0">
        <w:rPr>
          <w:rFonts w:asciiTheme="majorBidi" w:hAnsiTheme="majorBidi" w:cstheme="majorBidi" w:hint="cs"/>
          <w:sz w:val="26"/>
          <w:szCs w:val="26"/>
          <w:cs/>
        </w:rPr>
        <w:t>โดยการพักชำระค่างวดเป็นระยะเวลา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br/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C18CF"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C56BA" w:rsidRPr="009670C0">
        <w:rPr>
          <w:rFonts w:asciiTheme="majorBidi" w:hAnsiTheme="majorBidi" w:cstheme="majorBidi" w:hint="cs"/>
          <w:sz w:val="26"/>
          <w:szCs w:val="26"/>
          <w:cs/>
        </w:rPr>
        <w:t>ธั</w:t>
      </w:r>
      <w:r w:rsidR="00874532" w:rsidRPr="009670C0">
        <w:rPr>
          <w:rFonts w:asciiTheme="majorBidi" w:hAnsiTheme="majorBidi" w:cstheme="majorBidi" w:hint="cs"/>
          <w:sz w:val="26"/>
          <w:szCs w:val="26"/>
          <w:cs/>
        </w:rPr>
        <w:t>น</w:t>
      </w:r>
      <w:r w:rsidR="004C56BA" w:rsidRPr="009670C0">
        <w:rPr>
          <w:rFonts w:asciiTheme="majorBidi" w:hAnsiTheme="majorBidi" w:cstheme="majorBidi" w:hint="cs"/>
          <w:sz w:val="26"/>
          <w:szCs w:val="26"/>
          <w:cs/>
        </w:rPr>
        <w:t>วาคม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ลูกหนี้สินเชื่อของกลุ่มบริษัทได้เข้าร่วมโครงการจำนวน </w:t>
      </w:r>
      <w:r w:rsidRPr="009670C0">
        <w:rPr>
          <w:rFonts w:asciiTheme="majorBidi" w:hAnsiTheme="majorBidi" w:cstheme="majorBidi"/>
          <w:sz w:val="26"/>
          <w:szCs w:val="26"/>
        </w:rPr>
        <w:t>927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สัญญา จำนวนเงิน </w:t>
      </w:r>
      <w:r w:rsidRPr="009670C0">
        <w:rPr>
          <w:rFonts w:asciiTheme="majorBidi" w:hAnsiTheme="majorBidi" w:cstheme="majorBidi"/>
          <w:sz w:val="26"/>
          <w:szCs w:val="26"/>
        </w:rPr>
        <w:t>22</w:t>
      </w:r>
      <w:r w:rsidR="003C18CF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4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>ล้านบาท สำหรับ</w:t>
      </w:r>
      <w:r w:rsidR="00874532" w:rsidRPr="009670C0">
        <w:rPr>
          <w:rFonts w:asciiTheme="majorBidi" w:hAnsiTheme="majorBidi" w:cstheme="majorBidi" w:hint="cs"/>
          <w:sz w:val="26"/>
          <w:szCs w:val="26"/>
          <w:cs/>
        </w:rPr>
        <w:t xml:space="preserve">ปีสิ้นสุดวันที่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874532" w:rsidRPr="009670C0">
        <w:rPr>
          <w:rFonts w:asciiTheme="majorBidi" w:hAnsiTheme="majorBidi" w:cstheme="majorBidi" w:hint="cs"/>
          <w:sz w:val="26"/>
          <w:szCs w:val="26"/>
          <w:cs/>
        </w:rPr>
        <w:t xml:space="preserve"> ธันวาคม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3C18CF"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>กลุ่มบริษัทได้บันทึกผลขาดทุนจากการเปลี่ยนแปลงกระแสเงินสดตามสัญญา</w:t>
      </w:r>
      <w:r w:rsidR="003C18CF" w:rsidRPr="009670C0">
        <w:rPr>
          <w:rFonts w:asciiTheme="majorBidi" w:hAnsiTheme="majorBidi" w:cstheme="majorBidi" w:hint="cs"/>
          <w:sz w:val="26"/>
          <w:szCs w:val="26"/>
          <w:cs/>
        </w:rPr>
        <w:t>เปลี่ยนแปลงเงื่อนไข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 xml:space="preserve">ในกำไรหรือขาดทุนจำนวน 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3C18CF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2</w:t>
      </w:r>
      <w:r w:rsidR="003C18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3C18CF" w:rsidRPr="009670C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3D49B7" w:rsidRPr="009670C0">
        <w:rPr>
          <w:rFonts w:asciiTheme="majorBidi" w:hAnsiTheme="majorBidi" w:cstheme="majorBidi" w:hint="cs"/>
          <w:sz w:val="26"/>
          <w:szCs w:val="26"/>
          <w:cs/>
        </w:rPr>
        <w:t xml:space="preserve">ตามที่ได้อธิบายไว้ในหมายเหตุข้อ </w:t>
      </w:r>
      <w:r w:rsidRPr="009670C0">
        <w:rPr>
          <w:rFonts w:asciiTheme="majorBidi" w:hAnsiTheme="majorBidi" w:cstheme="majorBidi"/>
          <w:sz w:val="26"/>
          <w:szCs w:val="26"/>
        </w:rPr>
        <w:t>16</w:t>
      </w:r>
    </w:p>
    <w:p w14:paraId="40A15F99" w14:textId="77777777" w:rsidR="009758DD" w:rsidRPr="009670C0" w:rsidRDefault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19" w:name="_Toc23425266"/>
      <w:bookmarkStart w:id="20" w:name="_Toc33611511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1254D6DD" w14:textId="068F4046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ลูกหนี้สินเชื่อรายย่อย</w:t>
      </w:r>
      <w:bookmarkEnd w:id="19"/>
      <w:bookmarkEnd w:id="20"/>
    </w:p>
    <w:p w14:paraId="5BC3A6FD" w14:textId="77777777" w:rsidR="00403740" w:rsidRPr="009670C0" w:rsidRDefault="00403740" w:rsidP="00403740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BEA156B" w14:textId="576D571D" w:rsidR="00403740" w:rsidRPr="009670C0" w:rsidRDefault="001435EB" w:rsidP="00F5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9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   </w:t>
      </w:r>
      <w:r w:rsidR="00F50B99" w:rsidRPr="009670C0">
        <w:rPr>
          <w:rFonts w:asciiTheme="majorBidi" w:hAnsiTheme="majorBidi" w:cstheme="majorBidi"/>
          <w:sz w:val="26"/>
          <w:szCs w:val="26"/>
          <w:cs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E34A01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E34A01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E34A01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ลูกหนี้สินเชื่อรายย่อยประกอบด้วย</w:t>
      </w:r>
    </w:p>
    <w:p w14:paraId="5E449E15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403740" w:rsidRPr="009670C0" w14:paraId="42A0AF6B" w14:textId="77777777" w:rsidTr="001855CA">
        <w:trPr>
          <w:gridAfter w:val="1"/>
          <w:wAfter w:w="20" w:type="dxa"/>
          <w:trHeight w:val="380"/>
        </w:trPr>
        <w:tc>
          <w:tcPr>
            <w:tcW w:w="2655" w:type="dxa"/>
          </w:tcPr>
          <w:p w14:paraId="0971815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627BCE2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6849411F" w14:textId="77777777" w:rsidTr="001855CA">
        <w:trPr>
          <w:trHeight w:val="272"/>
        </w:trPr>
        <w:tc>
          <w:tcPr>
            <w:tcW w:w="2655" w:type="dxa"/>
          </w:tcPr>
          <w:p w14:paraId="2976826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27462EF" w14:textId="77777777" w:rsidR="00403740" w:rsidRPr="009670C0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06043E4C" w14:textId="77777777" w:rsidR="00403740" w:rsidRPr="009670C0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  <w:gridSpan w:val="3"/>
          </w:tcPr>
          <w:p w14:paraId="6BD6AA6C" w14:textId="77777777" w:rsidR="00403740" w:rsidRPr="009670C0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54CFA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41AEC1A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9670C0" w14:paraId="779EC739" w14:textId="77777777" w:rsidTr="001855CA">
        <w:trPr>
          <w:trHeight w:val="272"/>
        </w:trPr>
        <w:tc>
          <w:tcPr>
            <w:tcW w:w="2655" w:type="dxa"/>
          </w:tcPr>
          <w:p w14:paraId="5D54275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0760FB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4C45DAE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2EEB168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0BCBF2B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A2C114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9670C0" w14:paraId="184057FC" w14:textId="77777777" w:rsidTr="001855CA">
        <w:trPr>
          <w:trHeight w:val="254"/>
        </w:trPr>
        <w:tc>
          <w:tcPr>
            <w:tcW w:w="2655" w:type="dxa"/>
          </w:tcPr>
          <w:p w14:paraId="214DC30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F3FBDF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0B68293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602E7F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2889002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AD714A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4A01" w:rsidRPr="009670C0" w14:paraId="04D4C132" w14:textId="77777777" w:rsidTr="001855CA">
        <w:tc>
          <w:tcPr>
            <w:tcW w:w="2655" w:type="dxa"/>
          </w:tcPr>
          <w:p w14:paraId="777C280C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1195BD4" w14:textId="4656B63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4E4BD70" w14:textId="7C99D9F1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6446169" w14:textId="4604838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0859A60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72432CD0" w14:textId="70D624E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61B125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79B40F0" w14:textId="3A040AC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0A170CE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3156F254" w14:textId="65E648CF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6F9B566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354DCD96" w14:textId="3A6DB80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34A01" w:rsidRPr="009670C0" w14:paraId="4C07BA2F" w14:textId="77777777" w:rsidTr="001855CA">
        <w:trPr>
          <w:gridAfter w:val="1"/>
          <w:wAfter w:w="20" w:type="dxa"/>
        </w:trPr>
        <w:tc>
          <w:tcPr>
            <w:tcW w:w="2655" w:type="dxa"/>
          </w:tcPr>
          <w:p w14:paraId="71045C80" w14:textId="77777777" w:rsidR="00E34A01" w:rsidRPr="009670C0" w:rsidRDefault="00E34A01" w:rsidP="00E34A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F5D8353" w14:textId="77777777" w:rsidR="00E34A01" w:rsidRPr="009670C0" w:rsidRDefault="00E34A01" w:rsidP="00E34A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5183E57C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4A01" w:rsidRPr="009670C0" w14:paraId="20B4FC7E" w14:textId="77777777" w:rsidTr="001855CA">
        <w:tc>
          <w:tcPr>
            <w:tcW w:w="2655" w:type="dxa"/>
          </w:tcPr>
          <w:p w14:paraId="5F7E8BBE" w14:textId="77777777" w:rsidR="00E34A01" w:rsidRPr="009670C0" w:rsidRDefault="00E34A01" w:rsidP="00E34A0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14C3DCBB" w14:textId="43D7F93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645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36" w:type="dxa"/>
            <w:vAlign w:val="bottom"/>
          </w:tcPr>
          <w:p w14:paraId="38F7AA3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49768B" w14:textId="0BF41117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722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  <w:vAlign w:val="bottom"/>
          </w:tcPr>
          <w:p w14:paraId="6D556A5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00DC8BA2" w14:textId="06BF8B7C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236" w:type="dxa"/>
            <w:vAlign w:val="bottom"/>
          </w:tcPr>
          <w:p w14:paraId="27E5700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807ED3A" w14:textId="0DFA207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36" w:type="dxa"/>
            <w:vAlign w:val="bottom"/>
          </w:tcPr>
          <w:p w14:paraId="532494E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D709D3F" w14:textId="49F0114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665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245" w:type="dxa"/>
            <w:vAlign w:val="bottom"/>
          </w:tcPr>
          <w:p w14:paraId="244D54B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5B73690" w14:textId="165B641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745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</w:tr>
      <w:tr w:rsidR="00E34A01" w:rsidRPr="009670C0" w14:paraId="521A956F" w14:textId="77777777" w:rsidTr="001855CA">
        <w:tc>
          <w:tcPr>
            <w:tcW w:w="2655" w:type="dxa"/>
          </w:tcPr>
          <w:p w14:paraId="5A4740D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7A906F58" w14:textId="4350D95F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36" w:type="dxa"/>
            <w:vAlign w:val="bottom"/>
          </w:tcPr>
          <w:p w14:paraId="120C75F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317177F" w14:textId="098DDB3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36" w:type="dxa"/>
            <w:vAlign w:val="bottom"/>
          </w:tcPr>
          <w:p w14:paraId="27ED198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4DF971AA" w14:textId="5CB1EDCB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8A6FE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F304DF" w14:textId="1263E7E5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0EBBD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8494FB2" w14:textId="71E8FF1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45" w:type="dxa"/>
            <w:vAlign w:val="bottom"/>
          </w:tcPr>
          <w:p w14:paraId="1F832DAB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67BAFF9" w14:textId="1FB4B9C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</w:tr>
      <w:tr w:rsidR="00E34A01" w:rsidRPr="009670C0" w14:paraId="60186C8C" w14:textId="77777777" w:rsidTr="001855CA">
        <w:tc>
          <w:tcPr>
            <w:tcW w:w="2655" w:type="dxa"/>
          </w:tcPr>
          <w:p w14:paraId="60E3A31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</w:t>
            </w:r>
          </w:p>
          <w:p w14:paraId="17F43BB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3A237" w14:textId="4EE84CAD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392DD7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45FA24" w14:textId="636E3C9B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B99F28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BF8CD8D" w14:textId="26A356A7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2F264C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10F5DE" w14:textId="2CAE809C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DB51BBF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F62D8E" w14:textId="3DD02EA5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5" w:type="dxa"/>
            <w:vAlign w:val="bottom"/>
          </w:tcPr>
          <w:p w14:paraId="5A3E58C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24E0D357" w14:textId="7290E316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4A01" w:rsidRPr="009670C0" w14:paraId="03F6D57C" w14:textId="77777777" w:rsidTr="001855CA">
        <w:tc>
          <w:tcPr>
            <w:tcW w:w="2655" w:type="dxa"/>
          </w:tcPr>
          <w:p w14:paraId="24091CB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9E6003" w14:textId="13BA8BAD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677</w:t>
            </w:r>
          </w:p>
        </w:tc>
        <w:tc>
          <w:tcPr>
            <w:tcW w:w="236" w:type="dxa"/>
            <w:vAlign w:val="bottom"/>
          </w:tcPr>
          <w:p w14:paraId="32D5FEE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A1878A" w14:textId="1E790A8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36" w:type="dxa"/>
            <w:vAlign w:val="bottom"/>
          </w:tcPr>
          <w:p w14:paraId="0DD990E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E97AFBF" w14:textId="7EC900C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36" w:type="dxa"/>
            <w:vAlign w:val="bottom"/>
          </w:tcPr>
          <w:p w14:paraId="4C3E327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21DCDD" w14:textId="0BB8A70B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</w:t>
            </w:r>
          </w:p>
        </w:tc>
        <w:tc>
          <w:tcPr>
            <w:tcW w:w="236" w:type="dxa"/>
            <w:vAlign w:val="bottom"/>
          </w:tcPr>
          <w:p w14:paraId="7322CC85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90CFA0A" w14:textId="2731E3C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</w:t>
            </w:r>
          </w:p>
        </w:tc>
        <w:tc>
          <w:tcPr>
            <w:tcW w:w="245" w:type="dxa"/>
            <w:vAlign w:val="bottom"/>
          </w:tcPr>
          <w:p w14:paraId="21E0FE8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4F90E039" w14:textId="39106B4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</w:tr>
      <w:tr w:rsidR="00E34A01" w:rsidRPr="009670C0" w14:paraId="4F2D42E6" w14:textId="77777777" w:rsidTr="001855CA">
        <w:tc>
          <w:tcPr>
            <w:tcW w:w="2655" w:type="dxa"/>
          </w:tcPr>
          <w:p w14:paraId="744CFB39" w14:textId="77777777" w:rsidR="00551293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2F68A34E" w14:textId="484EB6B0" w:rsidR="00E34A01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4DB616" w14:textId="3372095E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C4F402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5D3A62" w14:textId="40118F44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E95CB7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3AB9CD3" w14:textId="19C91D22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9AC2983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C15EC7" w14:textId="526E27A5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15DF07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BDF5FA6" w14:textId="1841ECCF" w:rsidR="00E34A01" w:rsidRPr="009670C0" w:rsidRDefault="00254BA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5" w:type="dxa"/>
            <w:vAlign w:val="bottom"/>
          </w:tcPr>
          <w:p w14:paraId="6365294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AEDC863" w14:textId="7496F256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4A01" w:rsidRPr="009670C0" w14:paraId="33201CB5" w14:textId="77777777" w:rsidTr="001855CA">
        <w:tc>
          <w:tcPr>
            <w:tcW w:w="2655" w:type="dxa"/>
          </w:tcPr>
          <w:p w14:paraId="166C4F9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62C1F" w14:textId="515D431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363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079</w:t>
            </w:r>
          </w:p>
        </w:tc>
        <w:tc>
          <w:tcPr>
            <w:tcW w:w="236" w:type="dxa"/>
            <w:vAlign w:val="bottom"/>
          </w:tcPr>
          <w:p w14:paraId="3D477A0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227ED" w14:textId="43C9B1D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626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833</w:t>
            </w:r>
          </w:p>
        </w:tc>
        <w:tc>
          <w:tcPr>
            <w:tcW w:w="236" w:type="dxa"/>
            <w:vAlign w:val="bottom"/>
          </w:tcPr>
          <w:p w14:paraId="0B629BD2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09058" w14:textId="1137EF14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236" w:type="dxa"/>
            <w:vAlign w:val="bottom"/>
          </w:tcPr>
          <w:p w14:paraId="6DAE5DA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C546" w14:textId="1901B39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707</w:t>
            </w:r>
          </w:p>
        </w:tc>
        <w:tc>
          <w:tcPr>
            <w:tcW w:w="236" w:type="dxa"/>
            <w:vAlign w:val="bottom"/>
          </w:tcPr>
          <w:p w14:paraId="307EFBE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8EDC" w14:textId="6CFB3D2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</w:t>
            </w:r>
          </w:p>
        </w:tc>
        <w:tc>
          <w:tcPr>
            <w:tcW w:w="245" w:type="dxa"/>
            <w:vAlign w:val="bottom"/>
          </w:tcPr>
          <w:p w14:paraId="1B7F3B6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6C212" w14:textId="18C2BC1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</w:tr>
    </w:tbl>
    <w:p w14:paraId="7DED4FEA" w14:textId="77777777" w:rsidR="00A90624" w:rsidRPr="009670C0" w:rsidRDefault="00A9062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p w14:paraId="063DCF18" w14:textId="5D91AFFE" w:rsidR="00254BA9" w:rsidRPr="009670C0" w:rsidRDefault="001435EB" w:rsidP="00254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hanging="518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9</w:t>
      </w:r>
      <w:r w:rsidR="00254BA9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2</w:t>
      </w:r>
      <w:r w:rsidR="00254BA9" w:rsidRPr="009670C0">
        <w:rPr>
          <w:rFonts w:asciiTheme="majorBidi" w:hAnsiTheme="majorBidi" w:cstheme="majorBidi"/>
          <w:sz w:val="26"/>
          <w:szCs w:val="26"/>
        </w:rPr>
        <w:tab/>
      </w:r>
      <w:r w:rsidR="00254BA9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254BA9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254BA9"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254BA9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254BA9" w:rsidRPr="009670C0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ลูกหนี้สินเชื่อรายย่อย (สุทธิจากดอกเบี้ยที่ยังไม่ถือเป็นรายได้) และค่าเผื่อผลขาดทุนด้านเครดิตที่คาดว่าจะเกิดขึ้นจำแนกตามสถานะได้ดังนี้</w:t>
      </w:r>
    </w:p>
    <w:p w14:paraId="5243EE1F" w14:textId="77777777" w:rsidR="00254BA9" w:rsidRPr="009670C0" w:rsidRDefault="00254BA9" w:rsidP="00254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hanging="518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254BA9" w:rsidRPr="009670C0" w14:paraId="7D35C1A8" w14:textId="77777777" w:rsidTr="00625F78">
        <w:trPr>
          <w:trHeight w:val="209"/>
          <w:tblHeader/>
        </w:trPr>
        <w:tc>
          <w:tcPr>
            <w:tcW w:w="3195" w:type="dxa"/>
          </w:tcPr>
          <w:p w14:paraId="13130E34" w14:textId="77777777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D14ACCB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54BA9" w:rsidRPr="009670C0" w14:paraId="7DA0B45C" w14:textId="77777777" w:rsidTr="00625F78">
        <w:trPr>
          <w:trHeight w:val="70"/>
          <w:tblHeader/>
        </w:trPr>
        <w:tc>
          <w:tcPr>
            <w:tcW w:w="3195" w:type="dxa"/>
          </w:tcPr>
          <w:p w14:paraId="1253490A" w14:textId="77777777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25B39D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68639A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C1F56A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37F0E7FB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000676B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A8C488B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12C7B9B7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132C6452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2911522A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9EDD3" w14:textId="77777777" w:rsidR="00254BA9" w:rsidRPr="009670C0" w:rsidRDefault="00254BA9" w:rsidP="00625F78">
            <w:pPr>
              <w:spacing w:line="240" w:lineRule="auto"/>
              <w:ind w:right="-135" w:hanging="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7E7585F3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4BA9" w:rsidRPr="009670C0" w14:paraId="6DDB199C" w14:textId="77777777" w:rsidTr="00625F78">
        <w:trPr>
          <w:trHeight w:val="80"/>
          <w:tblHeader/>
        </w:trPr>
        <w:tc>
          <w:tcPr>
            <w:tcW w:w="3195" w:type="dxa"/>
          </w:tcPr>
          <w:p w14:paraId="19341BA5" w14:textId="77777777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7F1543E8" w14:textId="2F2FAA36" w:rsidR="00254BA9" w:rsidRPr="009670C0" w:rsidRDefault="001435EB" w:rsidP="00625F7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254BA9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54BA9" w:rsidRPr="009670C0" w14:paraId="2A3D839B" w14:textId="77777777" w:rsidTr="00625F78">
        <w:trPr>
          <w:trHeight w:val="209"/>
          <w:tblHeader/>
        </w:trPr>
        <w:tc>
          <w:tcPr>
            <w:tcW w:w="3195" w:type="dxa"/>
          </w:tcPr>
          <w:p w14:paraId="0972591B" w14:textId="77777777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2D115C9" w14:textId="77777777" w:rsidR="00254BA9" w:rsidRPr="009670C0" w:rsidRDefault="00254BA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54BA9" w:rsidRPr="009670C0" w14:paraId="3AEB4E92" w14:textId="77777777" w:rsidTr="00625F78">
        <w:trPr>
          <w:trHeight w:val="209"/>
        </w:trPr>
        <w:tc>
          <w:tcPr>
            <w:tcW w:w="3195" w:type="dxa"/>
          </w:tcPr>
          <w:p w14:paraId="14EEA502" w14:textId="77777777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223D0416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D288FA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3CDD8F26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AC984B7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FF52723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BA9" w:rsidRPr="009670C0" w14:paraId="6815D5C0" w14:textId="77777777" w:rsidTr="00625F78">
        <w:trPr>
          <w:trHeight w:val="70"/>
        </w:trPr>
        <w:tc>
          <w:tcPr>
            <w:tcW w:w="3195" w:type="dxa"/>
            <w:vAlign w:val="bottom"/>
          </w:tcPr>
          <w:p w14:paraId="7031FD3F" w14:textId="637A8C81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48CD3B4B" w14:textId="257969D3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360" w:lineRule="exact"/>
              <w:ind w:left="-108" w:right="31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36" w:type="dxa"/>
          </w:tcPr>
          <w:p w14:paraId="04688B2F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39B042DF" w14:textId="5D7F45AD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38" w:type="dxa"/>
          </w:tcPr>
          <w:p w14:paraId="3A0232B7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16057D2" w14:textId="77B6960C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</w:tr>
      <w:tr w:rsidR="00254BA9" w:rsidRPr="009670C0" w14:paraId="4B6D0CCA" w14:textId="77777777" w:rsidTr="00625F78">
        <w:trPr>
          <w:trHeight w:val="221"/>
        </w:trPr>
        <w:tc>
          <w:tcPr>
            <w:tcW w:w="3195" w:type="dxa"/>
            <w:vAlign w:val="bottom"/>
          </w:tcPr>
          <w:p w14:paraId="28B60503" w14:textId="1B924CED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69EB165C" w14:textId="76DC6E91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360" w:lineRule="exact"/>
              <w:ind w:left="-108" w:right="31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  <w:vAlign w:val="bottom"/>
          </w:tcPr>
          <w:p w14:paraId="7AC5B231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D51FBCA" w14:textId="4785DF2C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238" w:type="dxa"/>
            <w:vAlign w:val="bottom"/>
          </w:tcPr>
          <w:p w14:paraId="1D351CC6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99D87BD" w14:textId="2423703E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254BA9" w:rsidRPr="009670C0" w14:paraId="5D1F34CF" w14:textId="77777777" w:rsidTr="00625F78">
        <w:trPr>
          <w:trHeight w:val="70"/>
        </w:trPr>
        <w:tc>
          <w:tcPr>
            <w:tcW w:w="3195" w:type="dxa"/>
            <w:vAlign w:val="bottom"/>
          </w:tcPr>
          <w:p w14:paraId="319084E4" w14:textId="54B41015" w:rsidR="00254BA9" w:rsidRPr="009670C0" w:rsidRDefault="00254BA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vAlign w:val="bottom"/>
          </w:tcPr>
          <w:p w14:paraId="1046DAB3" w14:textId="585FB6FD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360" w:lineRule="exact"/>
              <w:ind w:left="-108" w:right="316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236" w:type="dxa"/>
          </w:tcPr>
          <w:p w14:paraId="0940BD87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13B395E0" w14:textId="03F28FA3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238" w:type="dxa"/>
          </w:tcPr>
          <w:p w14:paraId="6B895DD5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FE19BB5" w14:textId="74B235B9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54BA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</w:tr>
      <w:tr w:rsidR="00254BA9" w:rsidRPr="009670C0" w14:paraId="60BDB62C" w14:textId="77777777" w:rsidTr="00625F78">
        <w:trPr>
          <w:trHeight w:val="198"/>
        </w:trPr>
        <w:tc>
          <w:tcPr>
            <w:tcW w:w="3195" w:type="dxa"/>
          </w:tcPr>
          <w:p w14:paraId="1139E309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4C79114" w14:textId="17E2C5B6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360" w:lineRule="exact"/>
              <w:ind w:left="-108" w:right="4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</w:t>
            </w:r>
          </w:p>
        </w:tc>
        <w:tc>
          <w:tcPr>
            <w:tcW w:w="236" w:type="dxa"/>
          </w:tcPr>
          <w:p w14:paraId="2715B10A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0635A161" w14:textId="746B2308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227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38" w:type="dxa"/>
          </w:tcPr>
          <w:p w14:paraId="527CCA6C" w14:textId="77777777" w:rsidR="00254BA9" w:rsidRPr="009670C0" w:rsidRDefault="00254BA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86E7651" w14:textId="363BF335" w:rsidR="00254BA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</w:t>
            </w:r>
            <w:r w:rsidR="00254BA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589</w:t>
            </w:r>
          </w:p>
        </w:tc>
      </w:tr>
    </w:tbl>
    <w:p w14:paraId="1F613844" w14:textId="0C3E6F63" w:rsidR="00A90624" w:rsidRPr="009670C0" w:rsidRDefault="00A90624" w:rsidP="00254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hanging="518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br w:type="page"/>
      </w:r>
    </w:p>
    <w:p w14:paraId="6DD7E9CF" w14:textId="2D13FCB2" w:rsidR="00403740" w:rsidRPr="009670C0" w:rsidRDefault="00DD69D9" w:rsidP="00DD6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/>
          <w:sz w:val="26"/>
          <w:szCs w:val="26"/>
        </w:rPr>
        <w:tab/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31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2562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ลูกหนี้สินเชื่อรายย่อย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 (</w:t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สุทธิจากดอกเบี้ยที่ยังไม่ถือเป็นรายได้</w:t>
      </w:r>
      <w:r w:rsidR="00697B1A" w:rsidRPr="009670C0">
        <w:rPr>
          <w:rFonts w:asciiTheme="majorBidi" w:hAnsiTheme="majorBidi" w:cs="Angsana New"/>
          <w:sz w:val="26"/>
          <w:szCs w:val="26"/>
          <w:cs/>
        </w:rPr>
        <w:t xml:space="preserve">) </w:t>
      </w:r>
      <w:r w:rsidR="00697B1A" w:rsidRPr="009670C0">
        <w:rPr>
          <w:rFonts w:asciiTheme="majorBidi" w:hAnsiTheme="majorBidi" w:cs="Angsana New" w:hint="cs"/>
          <w:sz w:val="26"/>
          <w:szCs w:val="26"/>
          <w:cs/>
        </w:rPr>
        <w:t>และค่าเผื่อหนี้สงสัยจะสูญจำแนกตามอายุหนี้ค้างชำระได้ดังนี้</w:t>
      </w:r>
    </w:p>
    <w:p w14:paraId="0F318F0E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D69D9" w:rsidRPr="009670C0" w14:paraId="2791967E" w14:textId="77777777" w:rsidTr="00625F78">
        <w:trPr>
          <w:trHeight w:val="209"/>
          <w:tblHeader/>
        </w:trPr>
        <w:tc>
          <w:tcPr>
            <w:tcW w:w="3195" w:type="dxa"/>
          </w:tcPr>
          <w:p w14:paraId="6C6E4165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CCFB64D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D69D9" w:rsidRPr="009670C0" w14:paraId="3FB23F0C" w14:textId="77777777" w:rsidTr="00625F78">
        <w:trPr>
          <w:trHeight w:val="70"/>
          <w:tblHeader/>
        </w:trPr>
        <w:tc>
          <w:tcPr>
            <w:tcW w:w="3195" w:type="dxa"/>
          </w:tcPr>
          <w:p w14:paraId="1747368B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2043303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5BCA1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40C22B5A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740604BE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F0E031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24D57252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2B8F884F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3C6D1458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DD69D9" w:rsidRPr="009670C0" w14:paraId="2D55C0B3" w14:textId="77777777" w:rsidTr="00625F78">
        <w:trPr>
          <w:trHeight w:val="80"/>
          <w:tblHeader/>
        </w:trPr>
        <w:tc>
          <w:tcPr>
            <w:tcW w:w="3195" w:type="dxa"/>
          </w:tcPr>
          <w:p w14:paraId="34298959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886FAF1" w14:textId="7C6DDAF3" w:rsidR="00DD69D9" w:rsidRPr="009670C0" w:rsidRDefault="001435EB" w:rsidP="00625F7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D69D9" w:rsidRPr="009670C0" w14:paraId="6D07F308" w14:textId="77777777" w:rsidTr="00625F78">
        <w:trPr>
          <w:trHeight w:val="209"/>
          <w:tblHeader/>
        </w:trPr>
        <w:tc>
          <w:tcPr>
            <w:tcW w:w="3195" w:type="dxa"/>
          </w:tcPr>
          <w:p w14:paraId="4DCE6200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1928514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69D9" w:rsidRPr="009670C0" w14:paraId="050315A5" w14:textId="77777777" w:rsidTr="00625F78">
        <w:trPr>
          <w:trHeight w:val="209"/>
        </w:trPr>
        <w:tc>
          <w:tcPr>
            <w:tcW w:w="3195" w:type="dxa"/>
          </w:tcPr>
          <w:p w14:paraId="65035E89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4D4E910D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1F6D0C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2A75096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CB3B32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AAAC98D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69D9" w:rsidRPr="009670C0" w14:paraId="34EE4899" w14:textId="77777777" w:rsidTr="00625F78">
        <w:trPr>
          <w:trHeight w:val="70"/>
        </w:trPr>
        <w:tc>
          <w:tcPr>
            <w:tcW w:w="3195" w:type="dxa"/>
          </w:tcPr>
          <w:p w14:paraId="62621250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76569D1" w14:textId="18FB698A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  <w:tc>
          <w:tcPr>
            <w:tcW w:w="236" w:type="dxa"/>
            <w:vAlign w:val="bottom"/>
          </w:tcPr>
          <w:p w14:paraId="38996033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6F0C663B" w14:textId="2C21F56D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8" w:type="dxa"/>
            <w:vAlign w:val="bottom"/>
          </w:tcPr>
          <w:p w14:paraId="49BAE03E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1397946" w14:textId="58A169E8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DD69D9" w:rsidRPr="009670C0" w14:paraId="13446956" w14:textId="77777777" w:rsidTr="00625F78">
        <w:trPr>
          <w:trHeight w:val="221"/>
        </w:trPr>
        <w:tc>
          <w:tcPr>
            <w:tcW w:w="3195" w:type="dxa"/>
          </w:tcPr>
          <w:p w14:paraId="3463EB14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783E1B67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AE4704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5E71D07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514E57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037444E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69D9" w:rsidRPr="009670C0" w14:paraId="2792FE1C" w14:textId="77777777" w:rsidTr="00625F78">
        <w:trPr>
          <w:trHeight w:val="70"/>
        </w:trPr>
        <w:tc>
          <w:tcPr>
            <w:tcW w:w="3195" w:type="dxa"/>
          </w:tcPr>
          <w:p w14:paraId="4289CB9A" w14:textId="381EBDDE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3B54B819" w14:textId="3D16E78F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36" w:type="dxa"/>
            <w:vAlign w:val="bottom"/>
          </w:tcPr>
          <w:p w14:paraId="3C27792A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5160112E" w14:textId="64590EEF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8" w:type="dxa"/>
            <w:vAlign w:val="bottom"/>
          </w:tcPr>
          <w:p w14:paraId="6D7FF224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60794683" w14:textId="4C5BD472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</w:tr>
      <w:tr w:rsidR="00DD69D9" w:rsidRPr="009670C0" w14:paraId="1F331E19" w14:textId="77777777" w:rsidTr="00625F78">
        <w:trPr>
          <w:trHeight w:val="70"/>
        </w:trPr>
        <w:tc>
          <w:tcPr>
            <w:tcW w:w="3195" w:type="dxa"/>
          </w:tcPr>
          <w:p w14:paraId="4D2B4EF0" w14:textId="1E089A6E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1803411" w14:textId="43B277F2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236" w:type="dxa"/>
            <w:vAlign w:val="bottom"/>
          </w:tcPr>
          <w:p w14:paraId="7E5A32B5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65585558" w14:textId="45550FB9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238" w:type="dxa"/>
            <w:vAlign w:val="bottom"/>
          </w:tcPr>
          <w:p w14:paraId="08CEFA19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75D3E7E" w14:textId="32EFCD4C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DD69D9" w:rsidRPr="009670C0" w14:paraId="714ED12A" w14:textId="77777777" w:rsidTr="00625F78">
        <w:trPr>
          <w:trHeight w:val="70"/>
        </w:trPr>
        <w:tc>
          <w:tcPr>
            <w:tcW w:w="3195" w:type="dxa"/>
          </w:tcPr>
          <w:p w14:paraId="07167303" w14:textId="075ECE2B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0346E9F9" w14:textId="3C5D4F6A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236" w:type="dxa"/>
            <w:vAlign w:val="bottom"/>
          </w:tcPr>
          <w:p w14:paraId="528AAB8E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CE445F9" w14:textId="0DF0D684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238" w:type="dxa"/>
            <w:vAlign w:val="bottom"/>
          </w:tcPr>
          <w:p w14:paraId="4C5D34B4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EBBAFAA" w14:textId="07767F7B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DD69D9" w:rsidRPr="009670C0" w14:paraId="7732D630" w14:textId="77777777" w:rsidTr="00625F78">
        <w:trPr>
          <w:trHeight w:val="70"/>
        </w:trPr>
        <w:tc>
          <w:tcPr>
            <w:tcW w:w="3195" w:type="dxa"/>
          </w:tcPr>
          <w:p w14:paraId="77BB323D" w14:textId="542A3DF9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63834345" w14:textId="29313E79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36" w:type="dxa"/>
            <w:vAlign w:val="bottom"/>
          </w:tcPr>
          <w:p w14:paraId="3DB8AAAC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07864F1" w14:textId="0E8F49CC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38" w:type="dxa"/>
            <w:vAlign w:val="bottom"/>
          </w:tcPr>
          <w:p w14:paraId="55C5774C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37E814B" w14:textId="710006E6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DD69D9" w:rsidRPr="009670C0" w14:paraId="3D09932B" w14:textId="77777777" w:rsidTr="00625F78">
        <w:trPr>
          <w:trHeight w:val="70"/>
        </w:trPr>
        <w:tc>
          <w:tcPr>
            <w:tcW w:w="3195" w:type="dxa"/>
          </w:tcPr>
          <w:p w14:paraId="744FD543" w14:textId="344013AD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35B565D9" w14:textId="38ACB07E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020</w:t>
            </w:r>
          </w:p>
        </w:tc>
        <w:tc>
          <w:tcPr>
            <w:tcW w:w="236" w:type="dxa"/>
            <w:vAlign w:val="bottom"/>
          </w:tcPr>
          <w:p w14:paraId="0B110F13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87C0C31" w14:textId="009D3DA0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38" w:type="dxa"/>
            <w:vAlign w:val="bottom"/>
          </w:tcPr>
          <w:p w14:paraId="39EC87CC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2226856" w14:textId="3D940831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DD69D9" w:rsidRPr="009670C0" w14:paraId="52CC90AC" w14:textId="77777777" w:rsidTr="00625F78">
        <w:trPr>
          <w:trHeight w:val="198"/>
        </w:trPr>
        <w:tc>
          <w:tcPr>
            <w:tcW w:w="3195" w:type="dxa"/>
          </w:tcPr>
          <w:p w14:paraId="335FAFFD" w14:textId="08CCFDD1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8EF4ECE" w14:textId="5970E2EA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236" w:type="dxa"/>
            <w:vAlign w:val="bottom"/>
          </w:tcPr>
          <w:p w14:paraId="0FAF2322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4CE39137" w14:textId="4634715C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38" w:type="dxa"/>
            <w:vAlign w:val="bottom"/>
          </w:tcPr>
          <w:p w14:paraId="5146B7DB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1083456" w14:textId="63D646C3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DD69D9" w:rsidRPr="009670C0" w14:paraId="7B85F0F7" w14:textId="77777777" w:rsidTr="00625F78">
        <w:trPr>
          <w:trHeight w:val="198"/>
        </w:trPr>
        <w:tc>
          <w:tcPr>
            <w:tcW w:w="3195" w:type="dxa"/>
          </w:tcPr>
          <w:p w14:paraId="0CD6F0A0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9F14F" w14:textId="17AED470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36" w:type="dxa"/>
            <w:vAlign w:val="bottom"/>
          </w:tcPr>
          <w:p w14:paraId="400B2C9B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07BB0609" w14:textId="349569BB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38" w:type="dxa"/>
            <w:vAlign w:val="bottom"/>
          </w:tcPr>
          <w:p w14:paraId="2CE344F0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5D87179" w14:textId="0BBB4118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</w:tr>
    </w:tbl>
    <w:p w14:paraId="2BF1F68D" w14:textId="2B0FE9BB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Theme="majorBidi" w:hAnsiTheme="majorBidi" w:cstheme="majorBidi"/>
          <w:sz w:val="26"/>
          <w:szCs w:val="26"/>
        </w:rPr>
      </w:pPr>
    </w:p>
    <w:p w14:paraId="7C8C5A1B" w14:textId="79E366BC" w:rsidR="00403740" w:rsidRPr="009670C0" w:rsidRDefault="001435EB" w:rsidP="00DD6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9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ab/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E34A01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E34A01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670C0">
        <w:rPr>
          <w:rFonts w:asciiTheme="majorBidi" w:hAnsiTheme="majorBidi" w:cstheme="majorBidi"/>
          <w:sz w:val="26"/>
          <w:szCs w:val="26"/>
        </w:rPr>
        <w:t>2562</w:t>
      </w:r>
      <w:r w:rsidR="00E34A01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2F69CAAD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440"/>
        <w:gridCol w:w="270"/>
        <w:gridCol w:w="1440"/>
        <w:gridCol w:w="270"/>
        <w:gridCol w:w="1440"/>
      </w:tblGrid>
      <w:tr w:rsidR="00403740" w:rsidRPr="009670C0" w14:paraId="4D8A3BED" w14:textId="77777777" w:rsidTr="001855CA">
        <w:tc>
          <w:tcPr>
            <w:tcW w:w="3330" w:type="dxa"/>
          </w:tcPr>
          <w:p w14:paraId="089114E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40DBDBC0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793C8024" w14:textId="77777777" w:rsidTr="001855CA">
        <w:tc>
          <w:tcPr>
            <w:tcW w:w="3330" w:type="dxa"/>
          </w:tcPr>
          <w:p w14:paraId="4B29D18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1E573CF9" w14:textId="57755D9F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3CAE0A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</w:tcPr>
          <w:p w14:paraId="6918D8A7" w14:textId="1F078BB2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</w:tc>
      </w:tr>
      <w:tr w:rsidR="00403740" w:rsidRPr="009670C0" w14:paraId="3A7FB04F" w14:textId="77777777" w:rsidTr="001855CA">
        <w:tc>
          <w:tcPr>
            <w:tcW w:w="3330" w:type="dxa"/>
          </w:tcPr>
          <w:p w14:paraId="210CE07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0CD52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355B214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41852E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431EF1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1A180BD5" w14:textId="1011A069" w:rsidR="00AB2905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</w:t>
            </w:r>
            <w:r w:rsidR="00B80C4C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ตามสัญญาสินเชื่</w:t>
            </w:r>
            <w:r w:rsidR="00AB2905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</w:t>
            </w:r>
          </w:p>
          <w:p w14:paraId="7AAD3604" w14:textId="33568AD0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รายย่อย</w:t>
            </w:r>
          </w:p>
        </w:tc>
        <w:tc>
          <w:tcPr>
            <w:tcW w:w="270" w:type="dxa"/>
          </w:tcPr>
          <w:p w14:paraId="61FE254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6DE9B98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9670C0" w14:paraId="62B555FA" w14:textId="77777777" w:rsidTr="001855CA">
        <w:tc>
          <w:tcPr>
            <w:tcW w:w="3330" w:type="dxa"/>
          </w:tcPr>
          <w:p w14:paraId="4F9BA42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20F4999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4A01" w:rsidRPr="009670C0" w14:paraId="5959E486" w14:textId="77777777" w:rsidTr="001855CA">
        <w:tc>
          <w:tcPr>
            <w:tcW w:w="3330" w:type="dxa"/>
          </w:tcPr>
          <w:p w14:paraId="61B03807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40624713" w14:textId="4542549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648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70" w:type="dxa"/>
          </w:tcPr>
          <w:p w14:paraId="154D7846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</w:tcPr>
          <w:p w14:paraId="580BDD23" w14:textId="29D82658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70" w:type="dxa"/>
          </w:tcPr>
          <w:p w14:paraId="5A2F5B0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65C44182" w14:textId="7E8B702A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270" w:type="dxa"/>
          </w:tcPr>
          <w:p w14:paraId="3511FEE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0E6BD1BC" w14:textId="15AD4090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E34A01" w:rsidRPr="009670C0" w14:paraId="4721570B" w14:textId="77777777" w:rsidTr="001855CA">
        <w:trPr>
          <w:trHeight w:val="65"/>
        </w:trPr>
        <w:tc>
          <w:tcPr>
            <w:tcW w:w="3330" w:type="dxa"/>
          </w:tcPr>
          <w:p w14:paraId="68A0D09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6FA1AC" w14:textId="58BA118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270" w:type="dxa"/>
          </w:tcPr>
          <w:p w14:paraId="619A3BBE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F2D664" w14:textId="2BA72D07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2317A98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5DCF426F" w14:textId="3BFE4211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70" w:type="dxa"/>
          </w:tcPr>
          <w:p w14:paraId="7334847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B023B" w14:textId="391A1172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</w:tr>
      <w:tr w:rsidR="00E34A01" w:rsidRPr="009670C0" w14:paraId="269E234F" w14:textId="77777777" w:rsidTr="001855CA">
        <w:tc>
          <w:tcPr>
            <w:tcW w:w="3330" w:type="dxa"/>
          </w:tcPr>
          <w:p w14:paraId="65151104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AC65A" w14:textId="7202FBE5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70" w:type="dxa"/>
          </w:tcPr>
          <w:p w14:paraId="0DD86D39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2E75E" w14:textId="2C515A93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607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</w:tcPr>
          <w:p w14:paraId="15D2DBD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478C29" w14:textId="387EE926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70" w:type="dxa"/>
          </w:tcPr>
          <w:p w14:paraId="34D8D351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2F9CC5" w14:textId="28344F09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E34A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</w:tr>
      <w:tr w:rsidR="00E34A01" w:rsidRPr="009670C0" w14:paraId="73253DB5" w14:textId="77777777" w:rsidTr="001855CA">
        <w:tc>
          <w:tcPr>
            <w:tcW w:w="3330" w:type="dxa"/>
          </w:tcPr>
          <w:p w14:paraId="1BBD5D5A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B2FC65" w14:textId="28DAACBF" w:rsidR="00E34A01" w:rsidRPr="009670C0" w:rsidRDefault="00DD69D9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897918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775B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B6BF22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69C7D" w14:textId="2C8B9136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51E2FB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9643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E34A01" w:rsidRPr="009670C0" w14:paraId="457D79BA" w14:textId="77777777" w:rsidTr="00017412">
        <w:tc>
          <w:tcPr>
            <w:tcW w:w="3330" w:type="dxa"/>
          </w:tcPr>
          <w:p w14:paraId="76BD3266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534377C0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6D8529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55F4F6" w14:textId="29E14520" w:rsidR="00DD69D9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</w:t>
            </w:r>
          </w:p>
        </w:tc>
        <w:tc>
          <w:tcPr>
            <w:tcW w:w="270" w:type="dxa"/>
          </w:tcPr>
          <w:p w14:paraId="22A37702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1941F1" w14:textId="77777777" w:rsidR="00E34A01" w:rsidRPr="009670C0" w:rsidRDefault="00E34A01" w:rsidP="00E34A01">
            <w:pPr>
              <w:tabs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03BFED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49D98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E6A6DD" w14:textId="1C355EAE" w:rsidR="00E34A01" w:rsidRPr="009670C0" w:rsidRDefault="001435EB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</w:t>
            </w:r>
            <w:r w:rsidR="00E34A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70" w:type="dxa"/>
          </w:tcPr>
          <w:p w14:paraId="359C35DE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44CB475C" w14:textId="77777777" w:rsidR="00E34A01" w:rsidRPr="009670C0" w:rsidRDefault="00E34A01" w:rsidP="00E34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4CCDAFFF" w14:textId="77777777" w:rsidR="00A90624" w:rsidRPr="009670C0" w:rsidRDefault="00A9062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9B39E39" w14:textId="12934521" w:rsidR="00403740" w:rsidRPr="009670C0" w:rsidRDefault="001435EB" w:rsidP="0097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9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4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สัญญาสินเชื่อรายย่อยของบริษัทย่อยมีระยะเวลาการกู้ยืมตามสัญญาโดยประมาณ 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- </w:t>
      </w:r>
      <w:r w:rsidRPr="009670C0">
        <w:rPr>
          <w:rFonts w:asciiTheme="majorBidi" w:hAnsiTheme="majorBidi" w:cstheme="majorBidi"/>
          <w:sz w:val="26"/>
          <w:szCs w:val="26"/>
        </w:rPr>
        <w:t>5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และกำหนดชำระเงินต้นในอัตราคงที่ตลอดอายุสัญญาเงินกู้</w:t>
      </w:r>
    </w:p>
    <w:p w14:paraId="20D23FD9" w14:textId="2EEF135F" w:rsidR="00403740" w:rsidRPr="009670C0" w:rsidRDefault="00403740" w:rsidP="00EF5856">
      <w:pPr>
        <w:pStyle w:val="Heading1"/>
        <w:keepLines/>
        <w:numPr>
          <w:ilvl w:val="0"/>
          <w:numId w:val="2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1" w:name="_Toc23425268"/>
      <w:bookmarkStart w:id="22" w:name="_Toc33611513"/>
      <w:r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ลูกหนี้สินเชื่อภาคธุรกิจและดอกเบี้ยค้างรับ</w:t>
      </w:r>
      <w:bookmarkEnd w:id="21"/>
      <w:bookmarkEnd w:id="22"/>
    </w:p>
    <w:p w14:paraId="3CE82CC4" w14:textId="77777777" w:rsidR="00403740" w:rsidRPr="009670C0" w:rsidRDefault="00403740" w:rsidP="00403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  <w:cs/>
        </w:rPr>
      </w:pPr>
    </w:p>
    <w:p w14:paraId="320A393D" w14:textId="542FECA8" w:rsidR="00403740" w:rsidRPr="009670C0" w:rsidRDefault="001435EB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</w:rPr>
        <w:t>10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บริษัทได้ให้เงินกู้ยืมแก่บริษัทย่อยในสิงคโปร์ และบริษัทย่อยดังกล่าวได้ให้สินเชื่อภาคธุรกิจแก่บริษัทอื่นในประเทศไซปรัสและประเทศสิงคโปร์ รายละเอียดของลูกหนี้สินเชื่อภาคธุรกิจ แสดงได้ดังนี้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403740" w:rsidRPr="009670C0" w14:paraId="38102658" w14:textId="77777777" w:rsidTr="001855CA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4D42B16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29D7B6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3E93682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01EFF5B2" w14:textId="77777777" w:rsidTr="001855CA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E9BC6F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192C2EF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F12C000" w14:textId="6A74B082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5" w:type="dxa"/>
          </w:tcPr>
          <w:p w14:paraId="1D5CAD0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7667DAC" w14:textId="52AED8A9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03740" w:rsidRPr="009670C0" w14:paraId="1FC25E15" w14:textId="77777777" w:rsidTr="001855CA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6DB168B5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A0AC6B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1A75441A" w14:textId="1FF6BD90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="00A97FFE"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740" w:rsidRPr="009670C0" w14:paraId="5986D3E3" w14:textId="77777777" w:rsidTr="001855CA">
        <w:trPr>
          <w:cantSplit/>
          <w:trHeight w:val="258"/>
        </w:trPr>
        <w:tc>
          <w:tcPr>
            <w:tcW w:w="3060" w:type="dxa"/>
          </w:tcPr>
          <w:p w14:paraId="7EA00DC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D3DE72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D8DACB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5C4E769C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2928D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4B10CF11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EE4AEE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86" w:type="dxa"/>
            <w:vAlign w:val="bottom"/>
          </w:tcPr>
          <w:p w14:paraId="06165A5E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956D17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239B" w:rsidRPr="009670C0" w14:paraId="1ECD9980" w14:textId="77777777" w:rsidTr="00017412">
        <w:trPr>
          <w:cantSplit/>
          <w:trHeight w:val="258"/>
        </w:trPr>
        <w:tc>
          <w:tcPr>
            <w:tcW w:w="3060" w:type="dxa"/>
          </w:tcPr>
          <w:p w14:paraId="247B7EB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30B8DE64" w14:textId="38A569A2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14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</w:t>
            </w:r>
          </w:p>
        </w:tc>
        <w:tc>
          <w:tcPr>
            <w:tcW w:w="1260" w:type="dxa"/>
          </w:tcPr>
          <w:p w14:paraId="3F3866BD" w14:textId="5C4F659B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80" w:type="dxa"/>
            <w:vAlign w:val="bottom"/>
          </w:tcPr>
          <w:p w14:paraId="71CA3447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5447CE7" w14:textId="36B50BBF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277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85" w:type="dxa"/>
            <w:vAlign w:val="bottom"/>
          </w:tcPr>
          <w:p w14:paraId="5F78A68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32993F38" w14:textId="450194FE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86" w:type="dxa"/>
            <w:vAlign w:val="bottom"/>
          </w:tcPr>
          <w:p w14:paraId="3C1B0755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73F5265C" w14:textId="3B3998B1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278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706</w:t>
            </w:r>
          </w:p>
        </w:tc>
      </w:tr>
      <w:tr w:rsidR="0097239B" w:rsidRPr="009670C0" w14:paraId="60E70C9D" w14:textId="77777777" w:rsidTr="00017412">
        <w:trPr>
          <w:cantSplit/>
          <w:trHeight w:val="258"/>
        </w:trPr>
        <w:tc>
          <w:tcPr>
            <w:tcW w:w="3060" w:type="dxa"/>
          </w:tcPr>
          <w:p w14:paraId="50868390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537210C4" w14:textId="224DF91F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14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</w:t>
            </w:r>
          </w:p>
        </w:tc>
        <w:tc>
          <w:tcPr>
            <w:tcW w:w="1260" w:type="dxa"/>
          </w:tcPr>
          <w:p w14:paraId="59FA06CB" w14:textId="6B7ED9BE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80" w:type="dxa"/>
            <w:vAlign w:val="bottom"/>
          </w:tcPr>
          <w:p w14:paraId="67E3808C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DC75CCB" w14:textId="3DABDEBE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084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516</w:t>
            </w:r>
          </w:p>
        </w:tc>
        <w:tc>
          <w:tcPr>
            <w:tcW w:w="185" w:type="dxa"/>
            <w:vAlign w:val="bottom"/>
          </w:tcPr>
          <w:p w14:paraId="043F9ABC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171FE09C" w14:textId="12AA58AA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86" w:type="dxa"/>
            <w:vAlign w:val="bottom"/>
          </w:tcPr>
          <w:p w14:paraId="3CF890FF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6DF55B0" w14:textId="0427D011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088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736</w:t>
            </w:r>
          </w:p>
        </w:tc>
      </w:tr>
      <w:tr w:rsidR="0097239B" w:rsidRPr="009670C0" w14:paraId="2B2F1553" w14:textId="77777777" w:rsidTr="00017412">
        <w:trPr>
          <w:cantSplit/>
          <w:trHeight w:val="258"/>
        </w:trPr>
        <w:tc>
          <w:tcPr>
            <w:tcW w:w="3060" w:type="dxa"/>
          </w:tcPr>
          <w:p w14:paraId="1ADBCE69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D8A50C8" w14:textId="6F627066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4A032A" w14:textId="45DB9E22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313</w:t>
            </w:r>
          </w:p>
        </w:tc>
        <w:tc>
          <w:tcPr>
            <w:tcW w:w="180" w:type="dxa"/>
            <w:vAlign w:val="bottom"/>
          </w:tcPr>
          <w:p w14:paraId="38683B80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F5DCB" w14:textId="523A4446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432</w:t>
            </w:r>
          </w:p>
        </w:tc>
        <w:tc>
          <w:tcPr>
            <w:tcW w:w="185" w:type="dxa"/>
            <w:vAlign w:val="bottom"/>
          </w:tcPr>
          <w:p w14:paraId="757DE260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9626E77" w14:textId="3D82BEE5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313</w:t>
            </w:r>
          </w:p>
        </w:tc>
        <w:tc>
          <w:tcPr>
            <w:tcW w:w="186" w:type="dxa"/>
            <w:vAlign w:val="bottom"/>
          </w:tcPr>
          <w:p w14:paraId="5034B328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0C9DCFA" w14:textId="3832F5F7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586</w:t>
            </w:r>
          </w:p>
        </w:tc>
      </w:tr>
      <w:tr w:rsidR="0097239B" w:rsidRPr="009670C0" w14:paraId="58A7CEAB" w14:textId="77777777" w:rsidTr="00017412">
        <w:trPr>
          <w:cantSplit/>
          <w:trHeight w:val="258"/>
        </w:trPr>
        <w:tc>
          <w:tcPr>
            <w:tcW w:w="3060" w:type="dxa"/>
          </w:tcPr>
          <w:p w14:paraId="4851D4F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0663C9F9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47F873" w14:textId="5903AF74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662</w:t>
            </w:r>
          </w:p>
        </w:tc>
        <w:tc>
          <w:tcPr>
            <w:tcW w:w="180" w:type="dxa"/>
            <w:vAlign w:val="bottom"/>
          </w:tcPr>
          <w:p w14:paraId="0D1326F4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A0395" w14:textId="2B165C73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401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574</w:t>
            </w:r>
          </w:p>
        </w:tc>
        <w:tc>
          <w:tcPr>
            <w:tcW w:w="185" w:type="dxa"/>
            <w:vAlign w:val="bottom"/>
          </w:tcPr>
          <w:p w14:paraId="0AF833AA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EE2ADA3" w14:textId="07A9C53D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46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662</w:t>
            </w:r>
          </w:p>
        </w:tc>
        <w:tc>
          <w:tcPr>
            <w:tcW w:w="186" w:type="dxa"/>
            <w:vAlign w:val="bottom"/>
          </w:tcPr>
          <w:p w14:paraId="092C3EDA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173F5C2" w14:textId="705960AE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407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028</w:t>
            </w:r>
          </w:p>
        </w:tc>
      </w:tr>
      <w:tr w:rsidR="0097239B" w:rsidRPr="009670C0" w14:paraId="4EF14194" w14:textId="77777777" w:rsidTr="00017412">
        <w:trPr>
          <w:cantSplit/>
          <w:trHeight w:val="258"/>
        </w:trPr>
        <w:tc>
          <w:tcPr>
            <w:tcW w:w="3060" w:type="dxa"/>
          </w:tcPr>
          <w:p w14:paraId="38B062FE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1D28CA7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6ACF76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A5D82E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32F48" w14:textId="6BD1E5A4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45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393</w:t>
            </w:r>
          </w:p>
        </w:tc>
        <w:tc>
          <w:tcPr>
            <w:tcW w:w="185" w:type="dxa"/>
            <w:vAlign w:val="bottom"/>
          </w:tcPr>
          <w:p w14:paraId="6E19BD70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6C855B42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30AF0A1" w14:textId="77777777" w:rsidR="0097239B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5BE41DA" w14:textId="15559078" w:rsidR="0097239B" w:rsidRPr="009670C0" w:rsidRDefault="001435E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43</w:t>
            </w:r>
            <w:r w:rsidR="0097239B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585</w:t>
            </w:r>
          </w:p>
        </w:tc>
      </w:tr>
      <w:tr w:rsidR="00DD0B4C" w:rsidRPr="009670C0" w14:paraId="7B13278B" w14:textId="77777777" w:rsidTr="001855CA">
        <w:trPr>
          <w:cantSplit/>
          <w:trHeight w:val="258"/>
        </w:trPr>
        <w:tc>
          <w:tcPr>
            <w:tcW w:w="3060" w:type="dxa"/>
          </w:tcPr>
          <w:p w14:paraId="186DAE7F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42CC0EE9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64D324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04E565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E11AF4" w14:textId="02F45041" w:rsidR="00DD0B4C" w:rsidRPr="009670C0" w:rsidRDefault="001435EB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446</w:t>
            </w:r>
            <w:r w:rsidR="0097239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967</w:t>
            </w:r>
          </w:p>
        </w:tc>
        <w:tc>
          <w:tcPr>
            <w:tcW w:w="185" w:type="dxa"/>
            <w:vAlign w:val="bottom"/>
          </w:tcPr>
          <w:p w14:paraId="10D3AC27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3801FC6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54FC3FA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01E0783" w14:textId="033EA478" w:rsidR="00DD0B4C" w:rsidRPr="009670C0" w:rsidRDefault="001435EB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DD0B4C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450</w:t>
            </w:r>
            <w:r w:rsidR="00DD0B4C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613</w:t>
            </w:r>
          </w:p>
        </w:tc>
      </w:tr>
      <w:tr w:rsidR="00DD0B4C" w:rsidRPr="009670C0" w14:paraId="2556FCFC" w14:textId="77777777" w:rsidTr="001855CA">
        <w:trPr>
          <w:cantSplit/>
          <w:trHeight w:val="258"/>
        </w:trPr>
        <w:tc>
          <w:tcPr>
            <w:tcW w:w="3060" w:type="dxa"/>
          </w:tcPr>
          <w:p w14:paraId="3667A340" w14:textId="318488AD" w:rsidR="00551293" w:rsidRPr="009670C0" w:rsidRDefault="00DD0B4C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="00551293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551293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551293"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28E10279" w14:textId="40EE991B" w:rsidR="00DD0B4C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  <w:p w14:paraId="5B28A2EA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40FEC55F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E6A99A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05357E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E1CD42" w14:textId="27DA614A" w:rsidR="00DD0B4C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446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967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5" w:type="dxa"/>
            <w:vAlign w:val="bottom"/>
          </w:tcPr>
          <w:p w14:paraId="3F8C3671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1116240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2F2D285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8304AC" w14:textId="626E70CF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409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558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DD0B4C" w:rsidRPr="009670C0" w14:paraId="2EDD8A22" w14:textId="77777777" w:rsidTr="001855CA">
        <w:trPr>
          <w:cantSplit/>
          <w:trHeight w:val="258"/>
        </w:trPr>
        <w:tc>
          <w:tcPr>
            <w:tcW w:w="3060" w:type="dxa"/>
          </w:tcPr>
          <w:p w14:paraId="15341E1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0B73F01B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CEE20E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C33C05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E25087" w14:textId="232AAB22" w:rsidR="00DD0B4C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0138142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6AC09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D6C1EB4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7E2B243" w14:textId="644A6F68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DD0B4C" w:rsidRPr="009670C0" w14:paraId="42E1E3ED" w14:textId="77777777" w:rsidTr="001855CA">
        <w:trPr>
          <w:cantSplit/>
          <w:trHeight w:val="243"/>
        </w:trPr>
        <w:tc>
          <w:tcPr>
            <w:tcW w:w="3060" w:type="dxa"/>
          </w:tcPr>
          <w:p w14:paraId="0409135F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B38CEE5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66078C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3C767A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A0077" w14:textId="6C977473" w:rsidR="00DD0B4C" w:rsidRPr="009670C0" w:rsidRDefault="0097239B" w:rsidP="009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2F10760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58D99A2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444B90B7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BC0D7" w14:textId="5364FD28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6EF1E38C" w14:textId="77777777" w:rsidR="00403740" w:rsidRPr="009670C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  <w:cs/>
        </w:rPr>
      </w:pPr>
    </w:p>
    <w:p w14:paraId="23269376" w14:textId="77777777" w:rsidR="009F3D91" w:rsidRPr="009670C0" w:rsidRDefault="009F3D91" w:rsidP="004037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B353A4" w14:textId="28C1CD73" w:rsidR="00403740" w:rsidRPr="009670C0" w:rsidRDefault="00403740" w:rsidP="004037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ในเดือนเมษายน </w:t>
      </w:r>
      <w:r w:rsidR="001435EB" w:rsidRPr="009670C0">
        <w:rPr>
          <w:rFonts w:asciiTheme="majorBidi" w:hAnsiTheme="majorBidi" w:cstheme="majorBidi"/>
          <w:sz w:val="26"/>
          <w:szCs w:val="26"/>
        </w:rPr>
        <w:t>2561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ผู้บริหารของบริษัทย่อยได้ส่งหนังสือแจ้งการชำระคืนสำหรับสินเชื่อภาคธุรกิจที่เหลืออยู่และดอกเบี้ยคงค้างที่ถึงกำหนดชำระถึง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2561</w:t>
      </w:r>
      <w:r w:rsidR="00DD0B4C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ทั้งหมดให้แก่ผู้กู้กลุ่มสิงคโปร์และไซปรัส จนถึงวันที่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บริษัทย่อยยังไม่ได้รับการชำระเงินต้นหรือดอกเบี้ยจากสินเชื่อภาคธุรกิจดังกล่าว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087FEE4A" w14:textId="77777777" w:rsidR="009758DD" w:rsidRPr="009670C0" w:rsidRDefault="009758DD" w:rsidP="009B2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9C35F06" w14:textId="3C36D11D" w:rsidR="00645D25" w:rsidRPr="009670C0" w:rsidRDefault="00403740" w:rsidP="009B2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จากผลของการผิดนัดชำระหนี้ของเงินกู้ยืมและเรื่องอื่นๆ ซึ่งทำให้บริษัทไม่สามารถได้รับชำระเงิน ณ วันที่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และ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DD0B4C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ผู้บริหารเชื่อว่าการตั้งสำรองเผื่อขาดทุนสำหรับเงินให้กู้ยืมกับกลุ่มลูกหนี้ไซปรัสและสิงคโปร์เต็มจำนวนนั้นเหมาะสมตามนโยบายการบัญชีของกลุ่มบริษัท</w:t>
      </w:r>
      <w:r w:rsidR="009B29F0" w:rsidRPr="009670C0">
        <w:rPr>
          <w:rFonts w:asciiTheme="majorBidi" w:hAnsiTheme="majorBidi" w:cstheme="majorBidi"/>
          <w:sz w:val="26"/>
          <w:szCs w:val="26"/>
        </w:rPr>
        <w:t xml:space="preserve"> </w:t>
      </w:r>
    </w:p>
    <w:p w14:paraId="20222B39" w14:textId="77777777" w:rsidR="009758DD" w:rsidRPr="009670C0" w:rsidRDefault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BE25BDF" w14:textId="62B713AD" w:rsidR="00183070" w:rsidRPr="009670C0" w:rsidRDefault="00891037" w:rsidP="009B2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19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2560</w:t>
      </w:r>
      <w:r w:rsidR="00DD0B4C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สำนักงานคณะกรรมการกำกับหลักทรัพย์และตลาดหลักทรัพย์ (“ก.ล.ต.”) ได้มีหนังสือแจ้งมายังบริษัทให้ดำเนินการแก้ไขงบการเงิน แบบแสดงรายการข้อมูลประจำปี (</w:t>
      </w:r>
      <w:r w:rsidR="001435EB" w:rsidRPr="009670C0">
        <w:rPr>
          <w:rFonts w:asciiTheme="majorBidi" w:hAnsiTheme="majorBidi" w:cstheme="majorBidi"/>
          <w:sz w:val="26"/>
          <w:szCs w:val="26"/>
        </w:rPr>
        <w:t>56</w:t>
      </w:r>
      <w:r w:rsidRPr="009670C0">
        <w:rPr>
          <w:rFonts w:asciiTheme="majorBidi" w:hAnsiTheme="majorBidi" w:cstheme="majorBidi"/>
          <w:sz w:val="26"/>
          <w:szCs w:val="26"/>
          <w:cs/>
        </w:rPr>
        <w:t>-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  <w:cs/>
        </w:rPr>
        <w:t>) และรายงานประจำปี (</w:t>
      </w:r>
      <w:r w:rsidR="001435EB" w:rsidRPr="009670C0">
        <w:rPr>
          <w:rFonts w:asciiTheme="majorBidi" w:hAnsiTheme="majorBidi" w:cstheme="majorBidi"/>
          <w:sz w:val="26"/>
          <w:szCs w:val="26"/>
        </w:rPr>
        <w:t>56</w:t>
      </w:r>
      <w:r w:rsidRPr="009670C0">
        <w:rPr>
          <w:rFonts w:asciiTheme="majorBidi" w:hAnsiTheme="majorBidi" w:cstheme="majorBidi"/>
          <w:sz w:val="26"/>
          <w:szCs w:val="26"/>
          <w:cs/>
        </w:rPr>
        <w:t>-</w:t>
      </w:r>
      <w:r w:rsidR="001435EB" w:rsidRPr="009670C0">
        <w:rPr>
          <w:rFonts w:asciiTheme="majorBidi" w:hAnsiTheme="majorBidi" w:cstheme="majorBidi"/>
          <w:sz w:val="26"/>
          <w:szCs w:val="26"/>
        </w:rPr>
        <w:t>2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) ของบริษัทให้ถูกต้อง เนื่องจากวันที่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2560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ก.ล.ต.ได้เปิดเผยถึงการกล่าวโทษอดีตผู้บริหารท่านหนึ่งต่อกรมสอบสวนคดีพิเศษ (“ดีเอสไอ”) กรณีทุจริต เบียดบังทรัพย์สินของบริษัท และทำบัญชีไม่ถูกต้อง โดยทำธุรกรรมอำพรางผ่านบริษัทที่เกี่ยวข้องในต่างประเทศหลายแห่ง เพื่อให้ผลประกอบการของกลุ่มบริษัทสูงเกินความจริง ดังนั้นบริษัทได้ตั้งค่าเผื่อหนี้สงสัยจะสูญสำหรับลูกหนี้สินเชื่อภาคธุรกิจและดอกเบี้ยค้างรับเต็มจำนวน และจะบันทึกรายการที่จะได้รับคืนในงวดที่ได้รับ ผู้บริหารรับรู้ว่าการสืบสวนของดีเอสไอต่ออดีตผู้บริหารยังอยู่ในกระบวนการสอบสวน แต่ในปัจจุบันยังไม่พบว่ามีเรื่องอื่นที่อาจจะเกิดขึ้นต่อบริษัทจากการสอบสวน</w:t>
      </w:r>
    </w:p>
    <w:p w14:paraId="2FC56CDE" w14:textId="77777777" w:rsidR="00891037" w:rsidRPr="009670C0" w:rsidRDefault="00891037" w:rsidP="009B2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93092C" w14:textId="5A1F3515" w:rsidR="00403740" w:rsidRPr="009670C0" w:rsidRDefault="001435EB" w:rsidP="00403740">
      <w:pPr>
        <w:pStyle w:val="block"/>
        <w:spacing w:after="0" w:line="240" w:lineRule="atLeast"/>
        <w:ind w:left="518" w:right="-43" w:hanging="518"/>
        <w:rPr>
          <w:rFonts w:asciiTheme="majorBidi" w:hAnsiTheme="majorBidi" w:cstheme="majorBidi"/>
          <w:sz w:val="26"/>
          <w:szCs w:val="26"/>
          <w:lang w:val="en-US" w:bidi="th-TH"/>
        </w:rPr>
      </w:pPr>
      <w:r w:rsidRPr="009670C0">
        <w:rPr>
          <w:rFonts w:asciiTheme="majorBidi" w:hAnsiTheme="majorBidi" w:cstheme="majorBidi"/>
          <w:sz w:val="26"/>
          <w:szCs w:val="26"/>
          <w:lang w:val="en-US" w:bidi="th-TH"/>
        </w:rPr>
        <w:t>10</w:t>
      </w:r>
      <w:r w:rsidR="00403740" w:rsidRPr="009670C0">
        <w:rPr>
          <w:rFonts w:asciiTheme="majorBidi" w:hAnsiTheme="majorBidi" w:cstheme="majorBidi"/>
          <w:sz w:val="26"/>
          <w:szCs w:val="26"/>
          <w:lang w:val="en-US" w:bidi="th-TH"/>
        </w:rPr>
        <w:t>.</w:t>
      </w:r>
      <w:r w:rsidRPr="009670C0">
        <w:rPr>
          <w:rFonts w:asciiTheme="majorBidi" w:hAnsiTheme="majorBidi" w:cstheme="majorBidi"/>
          <w:sz w:val="26"/>
          <w:szCs w:val="26"/>
          <w:lang w:val="en-US" w:bidi="th-TH"/>
        </w:rPr>
        <w:t>2</w:t>
      </w:r>
      <w:r w:rsidR="00403740" w:rsidRPr="009670C0">
        <w:rPr>
          <w:rFonts w:asciiTheme="majorBidi" w:hAnsiTheme="majorBidi" w:cstheme="majorBidi"/>
          <w:sz w:val="26"/>
          <w:szCs w:val="26"/>
          <w:lang w:val="en-US" w:bidi="th-TH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  <w:lang w:val="en-US" w:bidi="th-TH"/>
        </w:rPr>
        <w:t>31</w:t>
      </w:r>
      <w:r w:rsidR="00DD0B4C" w:rsidRPr="009670C0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  <w:lang w:val="en-US" w:bidi="th-TH"/>
        </w:rPr>
        <w:t>2563</w:t>
      </w:r>
      <w:r w:rsidR="00DD0B4C" w:rsidRPr="009670C0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และ </w:t>
      </w:r>
      <w:r w:rsidRPr="009670C0">
        <w:rPr>
          <w:rFonts w:asciiTheme="majorBidi" w:hAnsiTheme="majorBidi" w:cstheme="majorBidi"/>
          <w:sz w:val="26"/>
          <w:szCs w:val="26"/>
          <w:lang w:val="en-US" w:bidi="th-TH"/>
        </w:rPr>
        <w:t>2562</w:t>
      </w:r>
      <w:r w:rsidR="00DD0B4C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>ยอดคงเหลือของทั้งลูกหนี้สินเชื่อภาคธุรกิจภายใต้ข้อพิพาท และลูกหนี้สินเชื่อภาคธุรกิจอื่นแก่ผู้กู้กลุ่มสิงคโปร์</w:t>
      </w:r>
      <w:r w:rsidR="007D055C" w:rsidRPr="009670C0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>ไซปรัส</w:t>
      </w:r>
      <w:r w:rsidR="007D055C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และอื่น ๆ </w:t>
      </w:r>
      <w:r w:rsidR="00403740" w:rsidRPr="009670C0">
        <w:rPr>
          <w:rFonts w:asciiTheme="majorBidi" w:hAnsiTheme="majorBidi" w:cstheme="majorBidi"/>
          <w:sz w:val="26"/>
          <w:szCs w:val="26"/>
          <w:cs/>
          <w:lang w:val="en-US" w:bidi="th-TH"/>
        </w:rPr>
        <w:t>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403740" w:rsidRPr="009670C0" w14:paraId="61397378" w14:textId="77777777" w:rsidTr="001855CA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D3B01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116D9F6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4B4A56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9670C0" w14:paraId="5016FEEA" w14:textId="77777777" w:rsidTr="001855CA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40FBEB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B15A4C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85EC4F4" w14:textId="2B0A837F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56B67EA2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224FD52" w14:textId="78144F4E" w:rsidR="00403740" w:rsidRPr="009670C0" w:rsidRDefault="001435EB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03740" w:rsidRPr="009670C0" w14:paraId="08E070B1" w14:textId="77777777" w:rsidTr="00645D25">
        <w:trPr>
          <w:cantSplit/>
          <w:trHeight w:val="278"/>
        </w:trPr>
        <w:tc>
          <w:tcPr>
            <w:tcW w:w="6210" w:type="dxa"/>
          </w:tcPr>
          <w:p w14:paraId="1D3E45D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14"/>
                <w:szCs w:val="14"/>
                <w:lang w:val="en-GB" w:bidi="ar-SA"/>
              </w:rPr>
            </w:pPr>
          </w:p>
        </w:tc>
        <w:tc>
          <w:tcPr>
            <w:tcW w:w="180" w:type="dxa"/>
          </w:tcPr>
          <w:p w14:paraId="7909A24A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1A3EDA4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403740" w:rsidRPr="009670C0" w14:paraId="1C81DEDA" w14:textId="77777777" w:rsidTr="001855CA">
        <w:trPr>
          <w:cantSplit/>
        </w:trPr>
        <w:tc>
          <w:tcPr>
            <w:tcW w:w="6210" w:type="dxa"/>
          </w:tcPr>
          <w:p w14:paraId="254FEE0D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066C2D19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F0AD508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D9B9E43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613466F" w14:textId="77777777" w:rsidR="00403740" w:rsidRPr="009670C0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D0B4C" w:rsidRPr="009670C0" w14:paraId="0959AF07" w14:textId="77777777" w:rsidTr="00017412">
        <w:trPr>
          <w:cantSplit/>
        </w:trPr>
        <w:tc>
          <w:tcPr>
            <w:tcW w:w="6210" w:type="dxa"/>
          </w:tcPr>
          <w:p w14:paraId="3D4F1275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1D83F45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A424FCD" w14:textId="14D5A30A" w:rsidR="00DD0B4C" w:rsidRPr="009670C0" w:rsidRDefault="001435EB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542</w:t>
            </w:r>
            <w:r w:rsidR="00C16BBF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958</w:t>
            </w:r>
          </w:p>
        </w:tc>
        <w:tc>
          <w:tcPr>
            <w:tcW w:w="180" w:type="dxa"/>
          </w:tcPr>
          <w:p w14:paraId="0CFC5846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47D31F04" w14:textId="12A8B821" w:rsidR="00DD0B4C" w:rsidRPr="009670C0" w:rsidRDefault="001435EB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DD0B4C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</w:tr>
      <w:tr w:rsidR="00DD0B4C" w:rsidRPr="009670C0" w14:paraId="051CC105" w14:textId="77777777" w:rsidTr="00017412">
        <w:trPr>
          <w:cantSplit/>
        </w:trPr>
        <w:tc>
          <w:tcPr>
            <w:tcW w:w="6210" w:type="dxa"/>
          </w:tcPr>
          <w:p w14:paraId="0BE5B506" w14:textId="77777777" w:rsidR="00551293" w:rsidRPr="009670C0" w:rsidRDefault="00DD0B4C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51293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551293"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51293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  <w:p w14:paraId="1920ED5E" w14:textId="06C71481" w:rsidR="00DD0B4C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</w:t>
            </w:r>
            <w:r w:rsidR="00DD0B4C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1F3EFF66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BC1F643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ED8B423" w14:textId="3D8BFE16" w:rsidR="00C16BBF" w:rsidRPr="009670C0" w:rsidRDefault="00C16BBF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542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958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A837283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D22D061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CCF696" w14:textId="0F7B1734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071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6BBF" w:rsidRPr="009670C0" w14:paraId="5FD36E4E" w14:textId="77777777" w:rsidTr="00017412">
        <w:trPr>
          <w:cantSplit/>
        </w:trPr>
        <w:tc>
          <w:tcPr>
            <w:tcW w:w="6210" w:type="dxa"/>
          </w:tcPr>
          <w:p w14:paraId="3B259F34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ลูกหนี้สินเชื่อภาคธุรกิจภายใต้ข้อพิพาทส่วนที่ถึงกำหนด</w:t>
            </w:r>
          </w:p>
          <w:p w14:paraId="2D59652F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ชำระในหนึ่งปี</w:t>
            </w:r>
          </w:p>
        </w:tc>
        <w:tc>
          <w:tcPr>
            <w:tcW w:w="180" w:type="dxa"/>
          </w:tcPr>
          <w:p w14:paraId="598B8700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8E942E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C6FD6A" w14:textId="21D77E95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F4B35B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96441D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91A0D3" w14:textId="14F2E6AD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6BBF" w:rsidRPr="009670C0" w14:paraId="69A92DE3" w14:textId="77777777" w:rsidTr="00017412">
        <w:trPr>
          <w:cantSplit/>
        </w:trPr>
        <w:tc>
          <w:tcPr>
            <w:tcW w:w="6210" w:type="dxa"/>
          </w:tcPr>
          <w:p w14:paraId="4D3B9441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ลูกหนี้สินเชื่อภาคธุรกิจภายใต้ข้อพิพาทส่วนที่ถึงกำหนดชำระเกินกว่าหนึ่งปี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1B36D5D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7743E7" w14:textId="631FD3BF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74DAD4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FB9C54" w14:textId="17515634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0B4C" w:rsidRPr="009670C0" w14:paraId="249F6147" w14:textId="77777777" w:rsidTr="00017412">
        <w:trPr>
          <w:cantSplit/>
          <w:trHeight w:val="272"/>
        </w:trPr>
        <w:tc>
          <w:tcPr>
            <w:tcW w:w="6210" w:type="dxa"/>
          </w:tcPr>
          <w:p w14:paraId="1A524279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  <w:lang w:val="en-GB" w:bidi="ar-SA"/>
              </w:rPr>
            </w:pPr>
          </w:p>
        </w:tc>
        <w:tc>
          <w:tcPr>
            <w:tcW w:w="180" w:type="dxa"/>
          </w:tcPr>
          <w:p w14:paraId="60CCC9BD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6430D4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DB1EE56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11315B" w14:textId="77777777" w:rsidR="00DD0B4C" w:rsidRPr="009670C0" w:rsidRDefault="00DD0B4C" w:rsidP="00D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C16BBF" w:rsidRPr="009670C0" w14:paraId="219A92E1" w14:textId="77777777" w:rsidTr="00017412">
        <w:trPr>
          <w:cantSplit/>
        </w:trPr>
        <w:tc>
          <w:tcPr>
            <w:tcW w:w="6210" w:type="dxa"/>
          </w:tcPr>
          <w:p w14:paraId="1163A5F4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180" w:type="dxa"/>
          </w:tcPr>
          <w:p w14:paraId="36E24E38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2DF8640" w14:textId="74566F50" w:rsidR="00C16BBF" w:rsidRPr="009670C0" w:rsidRDefault="001435EB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="00C16BB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009</w:t>
            </w:r>
          </w:p>
        </w:tc>
        <w:tc>
          <w:tcPr>
            <w:tcW w:w="180" w:type="dxa"/>
          </w:tcPr>
          <w:p w14:paraId="742DF8CC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2AEA91D" w14:textId="1FE22987" w:rsidR="00C16BBF" w:rsidRPr="009670C0" w:rsidRDefault="001435EB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="00C16BB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</w:tr>
      <w:tr w:rsidR="00C16BBF" w:rsidRPr="009670C0" w14:paraId="48A8B0E5" w14:textId="77777777" w:rsidTr="00017412">
        <w:trPr>
          <w:cantSplit/>
        </w:trPr>
        <w:tc>
          <w:tcPr>
            <w:tcW w:w="6210" w:type="dxa"/>
          </w:tcPr>
          <w:p w14:paraId="0AC2C9D8" w14:textId="77777777" w:rsidR="00551293" w:rsidRPr="009670C0" w:rsidRDefault="00C16BBF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51293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551293"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551293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  <w:p w14:paraId="521675CF" w14:textId="63AEB2E3" w:rsidR="00C16BBF" w:rsidRPr="009670C0" w:rsidRDefault="00551293" w:rsidP="0055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    </w:t>
            </w:r>
            <w:r w:rsidR="00C16BBF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สำหรับลูกหนี้สินเชื่อภาคธุกิจและดอกเบี้ยค้างรับ</w:t>
            </w:r>
          </w:p>
        </w:tc>
        <w:tc>
          <w:tcPr>
            <w:tcW w:w="180" w:type="dxa"/>
          </w:tcPr>
          <w:p w14:paraId="42B2644F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169D6ED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BF09EF" w14:textId="26555E79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BECEA7E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43E73082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ECC75A" w14:textId="2C8480A6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6BBF" w:rsidRPr="009670C0" w14:paraId="6F54FE49" w14:textId="77777777" w:rsidTr="00017412">
        <w:trPr>
          <w:cantSplit/>
        </w:trPr>
        <w:tc>
          <w:tcPr>
            <w:tcW w:w="6210" w:type="dxa"/>
          </w:tcPr>
          <w:p w14:paraId="0A971BEF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ถึงกำหนดชำระในหนึ่งปี</w:t>
            </w:r>
          </w:p>
        </w:tc>
        <w:tc>
          <w:tcPr>
            <w:tcW w:w="180" w:type="dxa"/>
          </w:tcPr>
          <w:p w14:paraId="62175206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0FBFF9DE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B2A4D8" w14:textId="3D96E854" w:rsidR="00C16BBF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76AC530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E7C556B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1BB0A9" w14:textId="29B9F3D8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055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16BBF" w:rsidRPr="009670C0" w14:paraId="29367AAF" w14:textId="77777777" w:rsidTr="00017412">
        <w:trPr>
          <w:cantSplit/>
        </w:trPr>
        <w:tc>
          <w:tcPr>
            <w:tcW w:w="6210" w:type="dxa"/>
          </w:tcPr>
          <w:p w14:paraId="2AAC2DE2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ถึงกำหนดชำระเกินกว่าหนึ่งปี</w:t>
            </w:r>
          </w:p>
        </w:tc>
        <w:tc>
          <w:tcPr>
            <w:tcW w:w="180" w:type="dxa"/>
          </w:tcPr>
          <w:p w14:paraId="2A68F837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E065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729E7" w14:textId="446716FE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DF472D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16D9E" w14:textId="77777777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A7565" w14:textId="13AF1510" w:rsidR="00C16BBF" w:rsidRPr="009670C0" w:rsidRDefault="00C16BBF" w:rsidP="00C1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41D4554" w14:textId="77777777" w:rsidR="00982044" w:rsidRPr="009670C0" w:rsidRDefault="0098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A0D60FE" w14:textId="50E25A35" w:rsidR="00403740" w:rsidRPr="009670C0" w:rsidRDefault="001435EB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t>10</w:t>
      </w:r>
      <w:r w:rsidR="00403740" w:rsidRPr="009670C0">
        <w:rPr>
          <w:rFonts w:asciiTheme="majorBidi" w:hAnsiTheme="majorBidi" w:cstheme="majorBidi"/>
          <w:sz w:val="26"/>
          <w:szCs w:val="26"/>
        </w:rPr>
        <w:t>.</w:t>
      </w:r>
      <w:r w:rsidRPr="009670C0">
        <w:rPr>
          <w:rFonts w:asciiTheme="majorBidi" w:hAnsiTheme="majorBidi" w:cstheme="majorBidi"/>
          <w:sz w:val="26"/>
          <w:szCs w:val="26"/>
        </w:rPr>
        <w:t>3</w:t>
      </w:r>
      <w:r w:rsidR="00403740" w:rsidRPr="009670C0">
        <w:rPr>
          <w:rFonts w:asciiTheme="majorBidi" w:hAnsiTheme="majorBidi" w:cstheme="majorBidi"/>
          <w:sz w:val="26"/>
          <w:szCs w:val="26"/>
        </w:rPr>
        <w:tab/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670C0">
        <w:rPr>
          <w:rFonts w:asciiTheme="majorBidi" w:hAnsiTheme="majorBidi" w:cstheme="majorBidi"/>
          <w:sz w:val="26"/>
          <w:szCs w:val="26"/>
        </w:rPr>
        <w:t>31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="0040374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ยอดคงเหลือของทั้งลูกหนี้สินเชื่อภาคธุรกิจภายใต้ข้อพิพาท และลูกหนี้สินเชื่อภาคธุรกิจอื่น จำแนกตามอายุหนี้ค้างชำระ</w:t>
      </w:r>
      <w:r w:rsidR="00017344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03740" w:rsidRPr="009670C0">
        <w:rPr>
          <w:rFonts w:asciiTheme="majorBidi" w:hAnsiTheme="majorBidi" w:cstheme="majorBidi"/>
          <w:sz w:val="26"/>
          <w:szCs w:val="26"/>
          <w:cs/>
        </w:rPr>
        <w:t>ได้ดังนี้</w:t>
      </w:r>
    </w:p>
    <w:p w14:paraId="67C470D2" w14:textId="7EF3F1E2" w:rsidR="00403740" w:rsidRPr="009670C0" w:rsidRDefault="00403740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405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2925"/>
        <w:gridCol w:w="1890"/>
        <w:gridCol w:w="236"/>
        <w:gridCol w:w="1924"/>
        <w:gridCol w:w="238"/>
        <w:gridCol w:w="2192"/>
      </w:tblGrid>
      <w:tr w:rsidR="00C16BBF" w:rsidRPr="009670C0" w14:paraId="7965EEC8" w14:textId="77777777" w:rsidTr="001A679D">
        <w:trPr>
          <w:trHeight w:val="209"/>
          <w:tblHeader/>
        </w:trPr>
        <w:tc>
          <w:tcPr>
            <w:tcW w:w="2925" w:type="dxa"/>
          </w:tcPr>
          <w:p w14:paraId="70338122" w14:textId="77777777" w:rsidR="00C16BBF" w:rsidRPr="009670C0" w:rsidRDefault="00C16BBF" w:rsidP="001A679D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23" w:name="_Hlk104600855"/>
          </w:p>
        </w:tc>
        <w:tc>
          <w:tcPr>
            <w:tcW w:w="6480" w:type="dxa"/>
            <w:gridSpan w:val="5"/>
            <w:hideMark/>
          </w:tcPr>
          <w:p w14:paraId="02EDD736" w14:textId="7A0C494E" w:rsidR="00C16BBF" w:rsidRPr="009670C0" w:rsidRDefault="0026297E" w:rsidP="001A679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6297E" w:rsidRPr="009670C0" w14:paraId="43760F61" w14:textId="77777777" w:rsidTr="001A679D">
        <w:trPr>
          <w:trHeight w:val="209"/>
          <w:tblHeader/>
        </w:trPr>
        <w:tc>
          <w:tcPr>
            <w:tcW w:w="2925" w:type="dxa"/>
          </w:tcPr>
          <w:p w14:paraId="56866964" w14:textId="77777777" w:rsidR="0026297E" w:rsidRPr="009670C0" w:rsidRDefault="0026297E" w:rsidP="0026297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hideMark/>
          </w:tcPr>
          <w:p w14:paraId="7D86001C" w14:textId="27B3C2C4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</w:tc>
        <w:tc>
          <w:tcPr>
            <w:tcW w:w="236" w:type="dxa"/>
          </w:tcPr>
          <w:p w14:paraId="18BF29C3" w14:textId="77777777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vAlign w:val="center"/>
            <w:hideMark/>
          </w:tcPr>
          <w:p w14:paraId="78B1CD6B" w14:textId="574847AF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8" w:type="dxa"/>
          </w:tcPr>
          <w:p w14:paraId="582268D2" w14:textId="77777777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192" w:type="dxa"/>
            <w:hideMark/>
          </w:tcPr>
          <w:p w14:paraId="3B1C304F" w14:textId="102A2BE3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สินเชื่อภาคธุรกิจ</w:t>
            </w:r>
          </w:p>
        </w:tc>
      </w:tr>
      <w:tr w:rsidR="0026297E" w:rsidRPr="009670C0" w14:paraId="10A5BF57" w14:textId="77777777" w:rsidTr="001A679D">
        <w:trPr>
          <w:trHeight w:val="209"/>
          <w:tblHeader/>
        </w:trPr>
        <w:tc>
          <w:tcPr>
            <w:tcW w:w="2925" w:type="dxa"/>
          </w:tcPr>
          <w:p w14:paraId="2338DD6C" w14:textId="77777777" w:rsidR="0026297E" w:rsidRPr="009670C0" w:rsidRDefault="0026297E" w:rsidP="0026297E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hideMark/>
          </w:tcPr>
          <w:p w14:paraId="57934243" w14:textId="76B2BCE5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4761EFDD" w14:textId="77777777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hideMark/>
          </w:tcPr>
          <w:p w14:paraId="133BBDDD" w14:textId="2505DAC1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75EF932F" w14:textId="77777777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192" w:type="dxa"/>
            <w:hideMark/>
          </w:tcPr>
          <w:p w14:paraId="02EE725B" w14:textId="53DA90F5" w:rsidR="0026297E" w:rsidRPr="009670C0" w:rsidRDefault="0026297E" w:rsidP="0026297E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และดอกเบี้ยค้างรับ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C16BBF" w:rsidRPr="009670C0" w14:paraId="136D7B55" w14:textId="77777777" w:rsidTr="001A679D">
        <w:trPr>
          <w:trHeight w:val="80"/>
          <w:tblHeader/>
        </w:trPr>
        <w:tc>
          <w:tcPr>
            <w:tcW w:w="2925" w:type="dxa"/>
          </w:tcPr>
          <w:p w14:paraId="41AA1B83" w14:textId="77777777" w:rsidR="00C16BBF" w:rsidRPr="009670C0" w:rsidRDefault="00C16BBF" w:rsidP="001A679D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  <w:hideMark/>
          </w:tcPr>
          <w:p w14:paraId="35EE5632" w14:textId="4EE49C95" w:rsidR="00C16BBF" w:rsidRPr="009670C0" w:rsidRDefault="001435EB" w:rsidP="001A679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6297E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6297E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16BBF" w:rsidRPr="009670C0" w14:paraId="6D35696F" w14:textId="77777777" w:rsidTr="001A679D">
        <w:trPr>
          <w:trHeight w:val="209"/>
          <w:tblHeader/>
        </w:trPr>
        <w:tc>
          <w:tcPr>
            <w:tcW w:w="2925" w:type="dxa"/>
          </w:tcPr>
          <w:p w14:paraId="6A212413" w14:textId="77777777" w:rsidR="00C16BBF" w:rsidRPr="009670C0" w:rsidRDefault="00C16BBF" w:rsidP="001A679D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hideMark/>
          </w:tcPr>
          <w:p w14:paraId="1471CF96" w14:textId="7ABF585A" w:rsidR="00C16BBF" w:rsidRPr="009670C0" w:rsidRDefault="0026297E" w:rsidP="001A679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16BBF" w:rsidRPr="009670C0" w14:paraId="668F40F7" w14:textId="77777777" w:rsidTr="001A679D">
        <w:trPr>
          <w:trHeight w:val="209"/>
        </w:trPr>
        <w:tc>
          <w:tcPr>
            <w:tcW w:w="2925" w:type="dxa"/>
            <w:hideMark/>
          </w:tcPr>
          <w:p w14:paraId="351AAD27" w14:textId="10534537" w:rsidR="00C16BBF" w:rsidRPr="009670C0" w:rsidRDefault="0026297E" w:rsidP="001A679D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1890" w:type="dxa"/>
          </w:tcPr>
          <w:p w14:paraId="5B718550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236" w:type="dxa"/>
          </w:tcPr>
          <w:p w14:paraId="2D14273B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</w:tcPr>
          <w:p w14:paraId="7931BBC0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8" w:type="dxa"/>
          </w:tcPr>
          <w:p w14:paraId="03FCB33C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192" w:type="dxa"/>
          </w:tcPr>
          <w:p w14:paraId="1074A94A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C16BBF" w:rsidRPr="009670C0" w14:paraId="47FC8129" w14:textId="77777777" w:rsidTr="0026297E">
        <w:trPr>
          <w:trHeight w:val="64"/>
        </w:trPr>
        <w:tc>
          <w:tcPr>
            <w:tcW w:w="2925" w:type="dxa"/>
            <w:vAlign w:val="bottom"/>
            <w:hideMark/>
          </w:tcPr>
          <w:p w14:paraId="20BC2FB4" w14:textId="7410ACC6" w:rsidR="00C16BBF" w:rsidRPr="009670C0" w:rsidRDefault="0026297E" w:rsidP="001A679D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vAlign w:val="bottom"/>
            <w:hideMark/>
          </w:tcPr>
          <w:p w14:paraId="6E7EDC69" w14:textId="77777777" w:rsidR="00C16BBF" w:rsidRPr="009670C0" w:rsidRDefault="00C16BBF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DAA80D" w14:textId="77777777" w:rsidR="00C16BBF" w:rsidRPr="009670C0" w:rsidRDefault="00C16BBF" w:rsidP="001A679D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hideMark/>
          </w:tcPr>
          <w:p w14:paraId="466DB099" w14:textId="77777777" w:rsidR="00C16BBF" w:rsidRPr="009670C0" w:rsidRDefault="00C16BBF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91CA80F" w14:textId="77777777" w:rsidR="00C16BBF" w:rsidRPr="009670C0" w:rsidRDefault="00C16BBF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2" w:type="dxa"/>
            <w:vAlign w:val="bottom"/>
            <w:hideMark/>
          </w:tcPr>
          <w:p w14:paraId="5B68366B" w14:textId="77777777" w:rsidR="00C16BBF" w:rsidRPr="009670C0" w:rsidRDefault="00C16BBF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297E" w:rsidRPr="009670C0" w14:paraId="77559447" w14:textId="77777777" w:rsidTr="001A679D">
        <w:trPr>
          <w:trHeight w:val="221"/>
        </w:trPr>
        <w:tc>
          <w:tcPr>
            <w:tcW w:w="2925" w:type="dxa"/>
            <w:hideMark/>
          </w:tcPr>
          <w:p w14:paraId="3CF3D703" w14:textId="733E24E5" w:rsidR="0026297E" w:rsidRPr="009670C0" w:rsidRDefault="0026297E" w:rsidP="0026297E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90" w:type="dxa"/>
            <w:vAlign w:val="bottom"/>
            <w:hideMark/>
          </w:tcPr>
          <w:p w14:paraId="718C751D" w14:textId="77777777" w:rsidR="0026297E" w:rsidRPr="009670C0" w:rsidRDefault="0026297E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75D05F" w14:textId="77777777" w:rsidR="0026297E" w:rsidRPr="009670C0" w:rsidRDefault="0026297E" w:rsidP="0026297E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hideMark/>
          </w:tcPr>
          <w:p w14:paraId="26C7A9A6" w14:textId="77777777" w:rsidR="0026297E" w:rsidRPr="009670C0" w:rsidRDefault="0026297E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C416AD" w14:textId="77777777" w:rsidR="0026297E" w:rsidRPr="009670C0" w:rsidRDefault="0026297E" w:rsidP="0026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2" w:type="dxa"/>
            <w:vAlign w:val="bottom"/>
            <w:hideMark/>
          </w:tcPr>
          <w:p w14:paraId="01A6CEBB" w14:textId="77777777" w:rsidR="0026297E" w:rsidRPr="009670C0" w:rsidRDefault="0026297E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69D9" w:rsidRPr="009670C0" w14:paraId="63E22C68" w14:textId="77777777" w:rsidTr="00625F78">
        <w:trPr>
          <w:trHeight w:val="70"/>
        </w:trPr>
        <w:tc>
          <w:tcPr>
            <w:tcW w:w="2925" w:type="dxa"/>
            <w:hideMark/>
          </w:tcPr>
          <w:p w14:paraId="2926586A" w14:textId="42E25B79" w:rsidR="00DD69D9" w:rsidRPr="009670C0" w:rsidRDefault="00DD69D9" w:rsidP="00DD69D9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A99D3" w14:textId="4F57E993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236" w:type="dxa"/>
            <w:vAlign w:val="bottom"/>
          </w:tcPr>
          <w:p w14:paraId="7A8BF9C8" w14:textId="77777777" w:rsidR="00DD69D9" w:rsidRPr="009670C0" w:rsidRDefault="00DD69D9" w:rsidP="00DD69D9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A6E75" w14:textId="2FE1F6CC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238" w:type="dxa"/>
            <w:vAlign w:val="bottom"/>
          </w:tcPr>
          <w:p w14:paraId="306C61A3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2" w:type="dxa"/>
            <w:vAlign w:val="bottom"/>
            <w:hideMark/>
          </w:tcPr>
          <w:p w14:paraId="48EA699B" w14:textId="0976C2AD" w:rsidR="00DD69D9" w:rsidRPr="009670C0" w:rsidRDefault="00DD69D9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69D9" w:rsidRPr="009670C0" w14:paraId="35A5EA2B" w14:textId="77777777" w:rsidTr="0026297E">
        <w:trPr>
          <w:trHeight w:val="198"/>
        </w:trPr>
        <w:tc>
          <w:tcPr>
            <w:tcW w:w="2925" w:type="dxa"/>
            <w:vAlign w:val="bottom"/>
            <w:hideMark/>
          </w:tcPr>
          <w:p w14:paraId="76CE8E75" w14:textId="329D57F5" w:rsidR="00DD69D9" w:rsidRPr="009670C0" w:rsidRDefault="00DD69D9" w:rsidP="00DD69D9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3C284B" w14:textId="60294939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36" w:type="dxa"/>
            <w:vAlign w:val="bottom"/>
          </w:tcPr>
          <w:p w14:paraId="37E2C6F3" w14:textId="77777777" w:rsidR="00DD69D9" w:rsidRPr="009670C0" w:rsidRDefault="00DD69D9" w:rsidP="00DD69D9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F71BF1" w14:textId="1604F85F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38" w:type="dxa"/>
            <w:vAlign w:val="bottom"/>
          </w:tcPr>
          <w:p w14:paraId="4FF7A0DA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E29CCA" w14:textId="538EB6D5" w:rsidR="00DD69D9" w:rsidRPr="009670C0" w:rsidRDefault="00DD69D9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bookmarkEnd w:id="23"/>
    </w:tbl>
    <w:p w14:paraId="6F9375A4" w14:textId="041B4024" w:rsidR="00C16BBF" w:rsidRPr="009670C0" w:rsidRDefault="00C16BBF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6D93CEA" w14:textId="0AD8F48B" w:rsidR="00DD69D9" w:rsidRPr="009670C0" w:rsidRDefault="00DD69D9" w:rsidP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pacing w:val="12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pacing w:val="12"/>
          <w:sz w:val="26"/>
          <w:szCs w:val="26"/>
        </w:rPr>
        <w:t>31</w:t>
      </w:r>
      <w:r w:rsidRPr="009670C0">
        <w:rPr>
          <w:rFonts w:asciiTheme="majorBidi" w:hAnsiTheme="majorBidi" w:cstheme="majorBidi"/>
          <w:spacing w:val="12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pacing w:val="12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pacing w:val="12"/>
          <w:sz w:val="26"/>
          <w:szCs w:val="26"/>
        </w:rPr>
        <w:t>2562</w:t>
      </w:r>
      <w:r w:rsidRPr="009670C0">
        <w:rPr>
          <w:rFonts w:asciiTheme="majorBidi" w:hAnsiTheme="majorBidi" w:cstheme="majorBidi"/>
          <w:spacing w:val="12"/>
          <w:sz w:val="26"/>
          <w:szCs w:val="26"/>
          <w:cs/>
        </w:rPr>
        <w:t xml:space="preserve"> ยอดคงเหลือของทั้งลูกหนี้สินเชื่อภาคธุรกิจภายใต้ข้อพิพาท และลูกหนี้สินเชื่อภาคธุรกิจอื่น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และค่าเผื่อหนี้สงสัยจะสูญ</w:t>
      </w:r>
      <w:r w:rsidRPr="009670C0">
        <w:rPr>
          <w:rFonts w:asciiTheme="majorBidi" w:hAnsiTheme="majorBidi" w:cstheme="majorBidi"/>
          <w:sz w:val="26"/>
          <w:szCs w:val="26"/>
          <w:cs/>
        </w:rPr>
        <w:t>จำแนกตามอายุหนี้ค้างชำระได้ดังนี้</w:t>
      </w:r>
    </w:p>
    <w:p w14:paraId="24784680" w14:textId="3535506D" w:rsidR="00DD69D9" w:rsidRPr="009670C0" w:rsidRDefault="00DD69D9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40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856"/>
        <w:gridCol w:w="1984"/>
        <w:gridCol w:w="236"/>
        <w:gridCol w:w="1890"/>
        <w:gridCol w:w="270"/>
        <w:gridCol w:w="2172"/>
      </w:tblGrid>
      <w:tr w:rsidR="00DD69D9" w:rsidRPr="009670C0" w14:paraId="47BFEB0F" w14:textId="77777777" w:rsidTr="00DD69D9">
        <w:trPr>
          <w:trHeight w:val="209"/>
          <w:tblHeader/>
        </w:trPr>
        <w:tc>
          <w:tcPr>
            <w:tcW w:w="2856" w:type="dxa"/>
          </w:tcPr>
          <w:p w14:paraId="23839522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2" w:type="dxa"/>
            <w:gridSpan w:val="5"/>
          </w:tcPr>
          <w:p w14:paraId="09FCF140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D69D9" w:rsidRPr="009670C0" w14:paraId="3AAE4A9F" w14:textId="77777777" w:rsidTr="00DD69D9">
        <w:trPr>
          <w:trHeight w:val="70"/>
          <w:tblHeader/>
        </w:trPr>
        <w:tc>
          <w:tcPr>
            <w:tcW w:w="2856" w:type="dxa"/>
          </w:tcPr>
          <w:p w14:paraId="28A96AE1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675F7B5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76AC968B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561850C0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7DDEB222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64C121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2B51F5B7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72" w:type="dxa"/>
          </w:tcPr>
          <w:p w14:paraId="024C4873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43840485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DD69D9" w:rsidRPr="009670C0" w14:paraId="4A851BF3" w14:textId="77777777" w:rsidTr="00DD69D9">
        <w:trPr>
          <w:trHeight w:val="80"/>
          <w:tblHeader/>
        </w:trPr>
        <w:tc>
          <w:tcPr>
            <w:tcW w:w="2856" w:type="dxa"/>
          </w:tcPr>
          <w:p w14:paraId="4B717A3F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vAlign w:val="bottom"/>
          </w:tcPr>
          <w:p w14:paraId="5B6B9D79" w14:textId="2D55DC16" w:rsidR="00DD69D9" w:rsidRPr="009670C0" w:rsidRDefault="001435EB" w:rsidP="00625F7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D69D9" w:rsidRPr="009670C0" w14:paraId="35C68264" w14:textId="77777777" w:rsidTr="00DD69D9">
        <w:trPr>
          <w:trHeight w:val="209"/>
          <w:tblHeader/>
        </w:trPr>
        <w:tc>
          <w:tcPr>
            <w:tcW w:w="2856" w:type="dxa"/>
          </w:tcPr>
          <w:p w14:paraId="6F8E0FD1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2" w:type="dxa"/>
            <w:gridSpan w:val="5"/>
          </w:tcPr>
          <w:p w14:paraId="3801BD43" w14:textId="77777777" w:rsidR="00DD69D9" w:rsidRPr="009670C0" w:rsidRDefault="00DD69D9" w:rsidP="00625F7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69D9" w:rsidRPr="009670C0" w14:paraId="44F9AF41" w14:textId="77777777" w:rsidTr="00DD69D9">
        <w:trPr>
          <w:trHeight w:val="209"/>
        </w:trPr>
        <w:tc>
          <w:tcPr>
            <w:tcW w:w="2856" w:type="dxa"/>
          </w:tcPr>
          <w:p w14:paraId="1B850202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984" w:type="dxa"/>
          </w:tcPr>
          <w:p w14:paraId="58AACBBC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6D04D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C81EE1E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8CE10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</w:tcPr>
          <w:p w14:paraId="04261B80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69D9" w:rsidRPr="009670C0" w14:paraId="58A04EAE" w14:textId="77777777" w:rsidTr="00DD69D9">
        <w:trPr>
          <w:trHeight w:val="70"/>
        </w:trPr>
        <w:tc>
          <w:tcPr>
            <w:tcW w:w="2856" w:type="dxa"/>
          </w:tcPr>
          <w:p w14:paraId="39C51B78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984" w:type="dxa"/>
          </w:tcPr>
          <w:p w14:paraId="59BB8FAD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B83CBD3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A2F0750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38619A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</w:tcPr>
          <w:p w14:paraId="63052D1B" w14:textId="77777777" w:rsidR="00DD69D9" w:rsidRPr="009670C0" w:rsidRDefault="00DD69D9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69D9" w:rsidRPr="009670C0" w14:paraId="28CB8276" w14:textId="77777777" w:rsidTr="00DD69D9">
        <w:trPr>
          <w:trHeight w:val="373"/>
        </w:trPr>
        <w:tc>
          <w:tcPr>
            <w:tcW w:w="2856" w:type="dxa"/>
          </w:tcPr>
          <w:p w14:paraId="18F75C4E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984" w:type="dxa"/>
          </w:tcPr>
          <w:p w14:paraId="649CCFCF" w14:textId="77777777" w:rsidR="00DD69D9" w:rsidRPr="009670C0" w:rsidRDefault="00DD69D9" w:rsidP="00DD69D9">
            <w:pPr>
              <w:tabs>
                <w:tab w:val="decimal" w:pos="1783"/>
              </w:tabs>
              <w:ind w:right="-10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DD303B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6904730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07CABD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</w:tcPr>
          <w:p w14:paraId="3DF98762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69D9" w:rsidRPr="009670C0" w14:paraId="7845DBDE" w14:textId="77777777" w:rsidTr="00DD69D9">
        <w:trPr>
          <w:trHeight w:val="70"/>
        </w:trPr>
        <w:tc>
          <w:tcPr>
            <w:tcW w:w="2856" w:type="dxa"/>
          </w:tcPr>
          <w:p w14:paraId="2258A3C3" w14:textId="7435D75E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984" w:type="dxa"/>
          </w:tcPr>
          <w:p w14:paraId="3D8F40D6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BB73925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F180D64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C6A412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</w:tcPr>
          <w:p w14:paraId="5791325C" w14:textId="77777777" w:rsidR="00DD69D9" w:rsidRPr="009670C0" w:rsidRDefault="00DD69D9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69D9" w:rsidRPr="009670C0" w14:paraId="13DE6B8F" w14:textId="77777777" w:rsidTr="00DD69D9">
        <w:trPr>
          <w:trHeight w:val="70"/>
        </w:trPr>
        <w:tc>
          <w:tcPr>
            <w:tcW w:w="2856" w:type="dxa"/>
          </w:tcPr>
          <w:p w14:paraId="2B10DBCB" w14:textId="692D7F51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984" w:type="dxa"/>
          </w:tcPr>
          <w:p w14:paraId="40CCD63C" w14:textId="32C8DADA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236" w:type="dxa"/>
            <w:vAlign w:val="bottom"/>
          </w:tcPr>
          <w:p w14:paraId="0D438D53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914E3D" w14:textId="77777777" w:rsidR="00DD69D9" w:rsidRPr="009670C0" w:rsidRDefault="00DD69D9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7376FE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</w:tcPr>
          <w:p w14:paraId="70A8B96D" w14:textId="0AFE0820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-108" w:right="4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</w:tr>
      <w:tr w:rsidR="00DD69D9" w:rsidRPr="009670C0" w14:paraId="1527A69A" w14:textId="77777777" w:rsidTr="00DD69D9">
        <w:trPr>
          <w:trHeight w:val="198"/>
        </w:trPr>
        <w:tc>
          <w:tcPr>
            <w:tcW w:w="2856" w:type="dxa"/>
          </w:tcPr>
          <w:p w14:paraId="56D10239" w14:textId="4EA2A11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4F242B" w14:textId="735FA4F4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36" w:type="dxa"/>
            <w:vAlign w:val="bottom"/>
          </w:tcPr>
          <w:p w14:paraId="162B48D6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595EA99" w14:textId="66108055" w:rsidR="00DD69D9" w:rsidRPr="009670C0" w:rsidRDefault="001435EB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="00DD69D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0" w:type="dxa"/>
            <w:vAlign w:val="bottom"/>
          </w:tcPr>
          <w:p w14:paraId="3355B38B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</w:tcPr>
          <w:p w14:paraId="79D5ABAB" w14:textId="77777777" w:rsidR="00DD69D9" w:rsidRPr="009670C0" w:rsidRDefault="00DD69D9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69D9" w:rsidRPr="009670C0" w14:paraId="26D741E6" w14:textId="77777777" w:rsidTr="00DD69D9">
        <w:trPr>
          <w:trHeight w:val="198"/>
        </w:trPr>
        <w:tc>
          <w:tcPr>
            <w:tcW w:w="2856" w:type="dxa"/>
          </w:tcPr>
          <w:p w14:paraId="2D2F0F94" w14:textId="77777777" w:rsidR="00DD69D9" w:rsidRPr="009670C0" w:rsidRDefault="00DD69D9" w:rsidP="00625F7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56BFF" w14:textId="6083B806" w:rsidR="00DD69D9" w:rsidRPr="009670C0" w:rsidRDefault="001435EB" w:rsidP="00DD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613</w:t>
            </w:r>
          </w:p>
        </w:tc>
        <w:tc>
          <w:tcPr>
            <w:tcW w:w="236" w:type="dxa"/>
            <w:vAlign w:val="bottom"/>
          </w:tcPr>
          <w:p w14:paraId="10BCD734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896E5" w14:textId="169E83CC" w:rsidR="00DD69D9" w:rsidRPr="009670C0" w:rsidRDefault="001435EB" w:rsidP="001D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558</w:t>
            </w:r>
          </w:p>
        </w:tc>
        <w:tc>
          <w:tcPr>
            <w:tcW w:w="270" w:type="dxa"/>
            <w:vAlign w:val="bottom"/>
          </w:tcPr>
          <w:p w14:paraId="73E1AC96" w14:textId="77777777" w:rsidR="00DD69D9" w:rsidRPr="009670C0" w:rsidRDefault="00DD69D9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bottom w:val="double" w:sz="4" w:space="0" w:color="auto"/>
            </w:tcBorders>
          </w:tcPr>
          <w:p w14:paraId="33A6F379" w14:textId="2943ADD1" w:rsidR="00DD69D9" w:rsidRPr="009670C0" w:rsidRDefault="001435EB" w:rsidP="0062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DD69D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055</w:t>
            </w:r>
          </w:p>
        </w:tc>
      </w:tr>
    </w:tbl>
    <w:p w14:paraId="236B2248" w14:textId="77777777" w:rsidR="00DD69D9" w:rsidRPr="009670C0" w:rsidRDefault="00DD69D9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62DF7A96" w14:textId="7B85A71C" w:rsidR="00820F0B" w:rsidRPr="009670C0" w:rsidRDefault="001D410F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ลูกหนี้สินเชื่อภาคธุรกิจภายใต้ข้อพิพาทและลูกหนี้สินเชื่อภาคธุรกิจอื่นของบริษัทย่อยเหล่านี้มีหลักทรัพย์ค้ำประกัน</w:t>
      </w:r>
      <w:r w:rsidRPr="009670C0">
        <w:rPr>
          <w:rFonts w:asciiTheme="majorBidi" w:hAnsiTheme="majorBidi" w:cs="Angsana New"/>
          <w:sz w:val="26"/>
          <w:szCs w:val="26"/>
          <w:cs/>
          <w:lang w:val="en-US" w:bidi="th-TH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อันประกอบด้วย</w:t>
      </w:r>
      <w:r w:rsidRPr="009670C0">
        <w:rPr>
          <w:rFonts w:asciiTheme="majorBidi" w:hAnsiTheme="majorBidi" w:cs="Angsana New"/>
          <w:sz w:val="26"/>
          <w:szCs w:val="26"/>
          <w:cs/>
          <w:lang w:val="en-US" w:bidi="th-TH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อสังหาริมทรัพย์ในประเทศญี่ปุ่น</w:t>
      </w:r>
      <w:r w:rsidRPr="009670C0">
        <w:rPr>
          <w:rFonts w:asciiTheme="majorBidi" w:hAnsiTheme="majorBidi" w:cs="Angsana New"/>
          <w:sz w:val="26"/>
          <w:szCs w:val="26"/>
          <w:cs/>
          <w:lang w:val="en-US" w:bidi="th-TH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เกาะไซปรัสและประเทศบราซิล</w:t>
      </w:r>
      <w:r w:rsidRPr="009670C0">
        <w:rPr>
          <w:rFonts w:asciiTheme="majorBidi" w:hAnsiTheme="majorBidi" w:cs="Angsana New"/>
          <w:sz w:val="26"/>
          <w:szCs w:val="26"/>
          <w:cs/>
          <w:lang w:val="en-US" w:bidi="th-TH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พันธบัตรรัฐบาลไซปรัส</w:t>
      </w:r>
      <w:r w:rsidRPr="009670C0">
        <w:rPr>
          <w:rFonts w:asciiTheme="majorBidi" w:hAnsiTheme="majorBidi" w:cs="Angsana New"/>
          <w:sz w:val="26"/>
          <w:szCs w:val="26"/>
          <w:cs/>
          <w:lang w:val="en-US" w:bidi="th-TH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US" w:bidi="th-TH"/>
        </w:rPr>
        <w:t>และหุ้นในบริษัทอื่นในต่างประเทศ</w:t>
      </w:r>
    </w:p>
    <w:p w14:paraId="7E0E9D81" w14:textId="11BD5D9F" w:rsidR="0026297E" w:rsidRPr="009670C0" w:rsidRDefault="0026297E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759F7FCF" w14:textId="77777777" w:rsidR="009758DD" w:rsidRPr="009670C0" w:rsidRDefault="0097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24" w:name="_Toc33611514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5A847403" w14:textId="2D6D255E" w:rsidR="00403740" w:rsidRPr="009670C0" w:rsidRDefault="001435EB" w:rsidP="008B618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</w:pPr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1</w:t>
      </w:r>
      <w:r w:rsidR="00403740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สินทรัพย์รอการขาย</w:t>
      </w:r>
      <w:bookmarkEnd w:id="24"/>
    </w:p>
    <w:p w14:paraId="4EB63D7D" w14:textId="0E82F919" w:rsidR="008A32A5" w:rsidRPr="009670C0" w:rsidRDefault="008A32A5" w:rsidP="008A32A5">
      <w:pPr>
        <w:tabs>
          <w:tab w:val="clear" w:pos="454"/>
          <w:tab w:val="clear" w:pos="907"/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52"/>
        <w:gridCol w:w="1143"/>
        <w:gridCol w:w="270"/>
        <w:gridCol w:w="1080"/>
        <w:gridCol w:w="45"/>
        <w:gridCol w:w="243"/>
        <w:gridCol w:w="1197"/>
      </w:tblGrid>
      <w:tr w:rsidR="00780659" w:rsidRPr="009670C0" w14:paraId="3C8F993A" w14:textId="77777777" w:rsidTr="00985004">
        <w:trPr>
          <w:cantSplit/>
          <w:tblHeader/>
        </w:trPr>
        <w:tc>
          <w:tcPr>
            <w:tcW w:w="3780" w:type="dxa"/>
          </w:tcPr>
          <w:p w14:paraId="21FD8C38" w14:textId="77777777" w:rsidR="00780659" w:rsidRPr="009670C0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3"/>
          </w:tcPr>
          <w:p w14:paraId="16F8F1CD" w14:textId="77777777" w:rsidR="00780659" w:rsidRPr="009670C0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760F473" w14:textId="77777777" w:rsidR="00780659" w:rsidRPr="009670C0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5" w:type="dxa"/>
            <w:gridSpan w:val="4"/>
          </w:tcPr>
          <w:p w14:paraId="0D8EDBB6" w14:textId="77777777" w:rsidR="00780659" w:rsidRPr="009670C0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10CE8" w:rsidRPr="009670C0" w14:paraId="35865897" w14:textId="77777777" w:rsidTr="00985004">
        <w:trPr>
          <w:cantSplit/>
          <w:tblHeader/>
        </w:trPr>
        <w:tc>
          <w:tcPr>
            <w:tcW w:w="3780" w:type="dxa"/>
          </w:tcPr>
          <w:p w14:paraId="6BF6242E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CD6D7F2" w14:textId="4A67CB9D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392733A9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2FF59E95" w14:textId="60027A89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7CD178D7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B15D196" w14:textId="2923BD06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8" w:type="dxa"/>
            <w:gridSpan w:val="2"/>
          </w:tcPr>
          <w:p w14:paraId="5F16162C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6D5D760A" w14:textId="290E3A0E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10CE8" w:rsidRPr="009670C0" w14:paraId="41E6BC7A" w14:textId="77777777" w:rsidTr="00985004">
        <w:trPr>
          <w:cantSplit/>
          <w:tblHeader/>
        </w:trPr>
        <w:tc>
          <w:tcPr>
            <w:tcW w:w="3780" w:type="dxa"/>
          </w:tcPr>
          <w:p w14:paraId="7E01758A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90" w:type="dxa"/>
            <w:gridSpan w:val="8"/>
          </w:tcPr>
          <w:p w14:paraId="1907236D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E2FD3" w:rsidRPr="009670C0" w14:paraId="3553C660" w14:textId="77777777" w:rsidTr="00985004">
        <w:trPr>
          <w:cantSplit/>
        </w:trPr>
        <w:tc>
          <w:tcPr>
            <w:tcW w:w="3780" w:type="dxa"/>
          </w:tcPr>
          <w:p w14:paraId="4BD970C8" w14:textId="467FE273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สินทรัพย์ยึดคืน</w:t>
            </w:r>
          </w:p>
        </w:tc>
        <w:tc>
          <w:tcPr>
            <w:tcW w:w="1260" w:type="dxa"/>
          </w:tcPr>
          <w:p w14:paraId="6FC8880A" w14:textId="7124DEF8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="002E2FD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252" w:type="dxa"/>
          </w:tcPr>
          <w:p w14:paraId="7B17CA3C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5AB6617F" w14:textId="1D9F6E5B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="002E2FD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270" w:type="dxa"/>
          </w:tcPr>
          <w:p w14:paraId="21C72F2A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</w:tcPr>
          <w:p w14:paraId="7169128E" w14:textId="6B9F0A69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2E2FD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243" w:type="dxa"/>
          </w:tcPr>
          <w:p w14:paraId="66F9C98B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17B5D25C" w14:textId="0E8A9C42" w:rsidR="002E2FD3" w:rsidRPr="009670C0" w:rsidRDefault="001435EB" w:rsidP="00A97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2E2FD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799</w:t>
            </w:r>
          </w:p>
        </w:tc>
      </w:tr>
      <w:tr w:rsidR="002E2FD3" w:rsidRPr="009670C0" w14:paraId="388585EE" w14:textId="77777777" w:rsidTr="00985004">
        <w:trPr>
          <w:cantSplit/>
        </w:trPr>
        <w:tc>
          <w:tcPr>
            <w:tcW w:w="3780" w:type="dxa"/>
          </w:tcPr>
          <w:p w14:paraId="69EE1821" w14:textId="539DF948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</w:t>
            </w:r>
          </w:p>
        </w:tc>
        <w:tc>
          <w:tcPr>
            <w:tcW w:w="1260" w:type="dxa"/>
          </w:tcPr>
          <w:p w14:paraId="6E20A039" w14:textId="524987A0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</w:tcPr>
          <w:p w14:paraId="74AF9CAC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101A56F7" w14:textId="551D3142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D870B89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20D25D64" w14:textId="4798055D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</w:tcPr>
          <w:p w14:paraId="415577E8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06E5CA10" w14:textId="67F3E4D1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2FD3" w:rsidRPr="009670C0" w14:paraId="1E3D851E" w14:textId="77777777" w:rsidTr="00985004">
        <w:trPr>
          <w:cantSplit/>
        </w:trPr>
        <w:tc>
          <w:tcPr>
            <w:tcW w:w="3780" w:type="dxa"/>
          </w:tcPr>
          <w:p w14:paraId="7A3EC08D" w14:textId="41FC6FF6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สินทรัพย์รอการขาย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6DD7E8" w14:textId="7252D893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1500D4B2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EC7C57" w14:textId="7C7E26A8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637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A6B00FB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15BD4" w14:textId="55890B2B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199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2FC81CC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C0C4847" w14:textId="58492A8E" w:rsidR="002E2FD3" w:rsidRPr="009670C0" w:rsidRDefault="002E2FD3" w:rsidP="00A97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5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598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E2FD3" w:rsidRPr="009670C0" w14:paraId="2B65BE73" w14:textId="77777777" w:rsidTr="00985004">
        <w:trPr>
          <w:cantSplit/>
          <w:trHeight w:val="112"/>
        </w:trPr>
        <w:tc>
          <w:tcPr>
            <w:tcW w:w="3780" w:type="dxa"/>
          </w:tcPr>
          <w:p w14:paraId="392881A7" w14:textId="294BB215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สินทรัพย์รอการขาย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02AE85" w14:textId="5536FF0B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</w:t>
            </w:r>
            <w:r w:rsidR="002E2FD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412</w:t>
            </w:r>
          </w:p>
        </w:tc>
        <w:tc>
          <w:tcPr>
            <w:tcW w:w="252" w:type="dxa"/>
          </w:tcPr>
          <w:p w14:paraId="1BEE0FC4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6DF97D0" w14:textId="36977356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59</w:t>
            </w:r>
            <w:r w:rsidR="002E2FD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555</w:t>
            </w:r>
          </w:p>
        </w:tc>
        <w:tc>
          <w:tcPr>
            <w:tcW w:w="270" w:type="dxa"/>
          </w:tcPr>
          <w:p w14:paraId="1ACFD697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81208" w14:textId="174DCDBF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</w:t>
            </w:r>
            <w:r w:rsidR="002E2FD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354</w:t>
            </w:r>
          </w:p>
        </w:tc>
        <w:tc>
          <w:tcPr>
            <w:tcW w:w="243" w:type="dxa"/>
          </w:tcPr>
          <w:p w14:paraId="5D889911" w14:textId="77777777" w:rsidR="002E2FD3" w:rsidRPr="009670C0" w:rsidRDefault="002E2FD3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C650B0C" w14:textId="43B3FB5D" w:rsidR="002E2FD3" w:rsidRPr="009670C0" w:rsidRDefault="001435EB" w:rsidP="002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</w:t>
            </w:r>
            <w:r w:rsidR="002E2FD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201</w:t>
            </w:r>
          </w:p>
        </w:tc>
      </w:tr>
    </w:tbl>
    <w:p w14:paraId="20116F23" w14:textId="77777777" w:rsidR="005E3333" w:rsidRPr="009670C0" w:rsidRDefault="005E3333" w:rsidP="00FE3D84">
      <w:pPr>
        <w:rPr>
          <w:rFonts w:asciiTheme="majorBidi" w:hAnsiTheme="majorBidi" w:cstheme="majorBidi"/>
          <w:cs/>
          <w:lang w:val="th-TH"/>
        </w:rPr>
        <w:sectPr w:rsidR="005E3333" w:rsidRPr="009670C0" w:rsidSect="003B0E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57E16376" w14:textId="721C751B" w:rsidR="005E3333" w:rsidRPr="009670C0" w:rsidRDefault="001435EB" w:rsidP="00D96D5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25" w:name="_Toc23425269"/>
      <w:bookmarkStart w:id="26" w:name="_Toc33611515"/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2</w:t>
      </w:r>
      <w:r w:rsidR="00D96D54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5E3333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เงินลงทุนในบริษัทร่วม</w:t>
      </w:r>
      <w:bookmarkEnd w:id="25"/>
      <w:bookmarkEnd w:id="26"/>
    </w:p>
    <w:p w14:paraId="7CB18639" w14:textId="77777777" w:rsidR="006F1268" w:rsidRPr="009670C0" w:rsidRDefault="006F126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152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6"/>
        <w:gridCol w:w="1177"/>
        <w:gridCol w:w="178"/>
        <w:gridCol w:w="981"/>
        <w:gridCol w:w="670"/>
        <w:gridCol w:w="178"/>
        <w:gridCol w:w="770"/>
        <w:gridCol w:w="178"/>
        <w:gridCol w:w="722"/>
        <w:gridCol w:w="178"/>
        <w:gridCol w:w="725"/>
        <w:gridCol w:w="36"/>
        <w:gridCol w:w="178"/>
        <w:gridCol w:w="838"/>
        <w:gridCol w:w="178"/>
        <w:gridCol w:w="843"/>
        <w:gridCol w:w="183"/>
        <w:gridCol w:w="804"/>
        <w:gridCol w:w="178"/>
        <w:gridCol w:w="812"/>
        <w:gridCol w:w="180"/>
        <w:gridCol w:w="900"/>
        <w:gridCol w:w="178"/>
        <w:gridCol w:w="904"/>
        <w:gridCol w:w="187"/>
        <w:gridCol w:w="803"/>
        <w:gridCol w:w="178"/>
        <w:gridCol w:w="927"/>
        <w:gridCol w:w="18"/>
      </w:tblGrid>
      <w:tr w:rsidR="00183CE5" w:rsidRPr="009670C0" w14:paraId="20AF2C5D" w14:textId="77777777" w:rsidTr="00C3647B">
        <w:trPr>
          <w:gridAfter w:val="1"/>
          <w:wAfter w:w="18" w:type="dxa"/>
          <w:cantSplit/>
          <w:trHeight w:val="374"/>
          <w:tblHeader/>
        </w:trPr>
        <w:tc>
          <w:tcPr>
            <w:tcW w:w="1166" w:type="dxa"/>
          </w:tcPr>
          <w:p w14:paraId="4177292D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736F8E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AEFF76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78B28A3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7D228977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00A5D3" w14:textId="77777777" w:rsidR="00175169" w:rsidRPr="009670C0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3" w:type="dxa"/>
            <w:gridSpan w:val="15"/>
            <w:vAlign w:val="bottom"/>
          </w:tcPr>
          <w:p w14:paraId="00E65DF5" w14:textId="77777777" w:rsidR="00175169" w:rsidRPr="009670C0" w:rsidRDefault="00A4031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9670C0" w14:paraId="11CDFDBA" w14:textId="77777777" w:rsidTr="00C3647B">
        <w:trPr>
          <w:cantSplit/>
          <w:trHeight w:val="1066"/>
          <w:tblHeader/>
        </w:trPr>
        <w:tc>
          <w:tcPr>
            <w:tcW w:w="1166" w:type="dxa"/>
            <w:vAlign w:val="bottom"/>
          </w:tcPr>
          <w:p w14:paraId="7B45B3A4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C098756" w14:textId="1332DF5C" w:rsidR="002C02A0" w:rsidRPr="009670C0" w:rsidRDefault="00D0312F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  <w:r w:rsidR="002C02A0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56969D6" w14:textId="768BD203" w:rsidR="002C02A0" w:rsidRPr="009670C0" w:rsidRDefault="00D0312F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18" w:type="dxa"/>
            <w:gridSpan w:val="3"/>
            <w:vAlign w:val="bottom"/>
          </w:tcPr>
          <w:p w14:paraId="080DFBD4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0117FF27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78" w:type="dxa"/>
            <w:vAlign w:val="bottom"/>
          </w:tcPr>
          <w:p w14:paraId="0592C223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6040251D" w:rsidR="002C02A0" w:rsidRPr="009670C0" w:rsidRDefault="00CF32E9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</w:t>
            </w:r>
          </w:p>
          <w:p w14:paraId="3F7593F0" w14:textId="77777777" w:rsidR="002C02A0" w:rsidRPr="009670C0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1CB92E4A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7318708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9670C0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4"/>
            <w:vAlign w:val="bottom"/>
          </w:tcPr>
          <w:p w14:paraId="67C87F71" w14:textId="77777777" w:rsidR="002C02A0" w:rsidRPr="009670C0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  <w:r w:rsidR="002C02A0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710CE8" w:rsidRPr="009670C0" w14:paraId="34C10731" w14:textId="77777777" w:rsidTr="0007089E">
        <w:trPr>
          <w:gridAfter w:val="1"/>
          <w:wAfter w:w="18" w:type="dxa"/>
          <w:cantSplit/>
          <w:trHeight w:val="434"/>
          <w:tblHeader/>
        </w:trPr>
        <w:tc>
          <w:tcPr>
            <w:tcW w:w="1166" w:type="dxa"/>
          </w:tcPr>
          <w:p w14:paraId="268B7CB9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03C88DE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62D9A8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vAlign w:val="bottom"/>
          </w:tcPr>
          <w:p w14:paraId="1A44FAD1" w14:textId="39ED93F7" w:rsidR="00710CE8" w:rsidRPr="009670C0" w:rsidRDefault="001435EB" w:rsidP="00710CE8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6356F645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243622B3" w14:textId="6DC1ED60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4BDDFC27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E1F36D1" w14:textId="318EF5FA" w:rsidR="00710CE8" w:rsidRPr="009670C0" w:rsidRDefault="001435EB" w:rsidP="00710CE8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E86B0D1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4C42EE2C" w14:textId="303956ED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3EB7F8E9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2D4CC3A" w14:textId="02CB921E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8AB8EC9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F1A6E05" w14:textId="67382E20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3" w:type="dxa"/>
          </w:tcPr>
          <w:p w14:paraId="13FBA4DD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37F06D1B" w14:textId="6B13FC7B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1D966ED7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44F4449" w14:textId="739FD6C4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6FFB4A0E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54FB5E" w14:textId="3631FAE0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3BF76D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3724440" w14:textId="5647684D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7" w:type="dxa"/>
          </w:tcPr>
          <w:p w14:paraId="11B1138F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148134A" w14:textId="1F7E7D24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18DC84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F3AFB22" w14:textId="041F653F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10CE8" w:rsidRPr="009670C0" w14:paraId="12C5A57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6C3DB359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616414A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0FCF167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</w:tcPr>
          <w:p w14:paraId="42C5CEC4" w14:textId="33331B6B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399A0095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5" w:type="dxa"/>
            <w:gridSpan w:val="3"/>
          </w:tcPr>
          <w:p w14:paraId="641523A0" w14:textId="73488946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14" w:type="dxa"/>
            <w:gridSpan w:val="2"/>
          </w:tcPr>
          <w:p w14:paraId="1A04A69D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3" w:type="dxa"/>
            <w:gridSpan w:val="15"/>
          </w:tcPr>
          <w:p w14:paraId="3F78A7AE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0CE8" w:rsidRPr="009670C0" w14:paraId="03086B8D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4369853F" w14:textId="77777777" w:rsidR="00710CE8" w:rsidRPr="009670C0" w:rsidRDefault="00710CE8" w:rsidP="00710CE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7" w:type="dxa"/>
          </w:tcPr>
          <w:p w14:paraId="42299282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69435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F4A0D4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58792B4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E5E29F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7D85D6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99764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184E3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5CC0842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794D050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5B411ED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7512B592" w14:textId="77777777" w:rsidR="00710CE8" w:rsidRPr="009670C0" w:rsidRDefault="00710CE8" w:rsidP="00710CE8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7" w:type="dxa"/>
          </w:tcPr>
          <w:p w14:paraId="69CC8877" w14:textId="532A1187" w:rsidR="00710CE8" w:rsidRPr="009670C0" w:rsidRDefault="00710CE8" w:rsidP="00710CE8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ธุรกิจสินเชื่อรายย่อย สินเชื่อ และธุรกิจเช่าซื้อ</w:t>
            </w:r>
          </w:p>
        </w:tc>
        <w:tc>
          <w:tcPr>
            <w:tcW w:w="178" w:type="dxa"/>
          </w:tcPr>
          <w:p w14:paraId="669C39AF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25DE377" w14:textId="5EA7E4FA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0" w:type="dxa"/>
          </w:tcPr>
          <w:p w14:paraId="36EC0D7E" w14:textId="7B553AD0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2E2FD3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78" w:type="dxa"/>
          </w:tcPr>
          <w:p w14:paraId="18CE7CA2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44900EDF" w14:textId="46CE98FB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78" w:type="dxa"/>
          </w:tcPr>
          <w:p w14:paraId="65974771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FDAACD3" w14:textId="220E80C5" w:rsidR="002E2FD3" w:rsidRPr="009670C0" w:rsidRDefault="001435EB" w:rsidP="002E2FD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="002E2FD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  <w:p w14:paraId="54952D7E" w14:textId="3325184F" w:rsidR="00710CE8" w:rsidRPr="009670C0" w:rsidRDefault="002E2FD3" w:rsidP="002E2FD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79FF0BD8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0D2D1647" w14:textId="337521DD" w:rsidR="00710CE8" w:rsidRPr="009670C0" w:rsidRDefault="001435EB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  <w:p w14:paraId="57CC82D0" w14:textId="4A7643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5BC34997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7FBF7341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448CD97C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1F6E1739" w:rsidR="00710CE8" w:rsidRPr="009670C0" w:rsidRDefault="00611E7C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2,279,884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97F929D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3C3DF" w14:textId="05C4F379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4D73DA38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9A0442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A204B5" w14:textId="4AFA7847" w:rsidR="00710CE8" w:rsidRPr="009670C0" w:rsidRDefault="00855610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085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2A4EF4CB" w14:textId="2D67B48F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085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7D538447" w:rsidR="00710CE8" w:rsidRPr="009670C0" w:rsidRDefault="00611E7C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1,697,799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710CE8" w:rsidRPr="009670C0" w:rsidRDefault="00710CE8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AECD8AD" w14:textId="53DC029B" w:rsidR="00710CE8" w:rsidRPr="009670C0" w:rsidRDefault="001435EB" w:rsidP="0071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766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</w:tr>
    </w:tbl>
    <w:p w14:paraId="5CA72AB4" w14:textId="77777777" w:rsidR="00935757" w:rsidRPr="009670C0" w:rsidRDefault="00935757" w:rsidP="00FE3D84">
      <w:pPr>
        <w:jc w:val="both"/>
        <w:rPr>
          <w:rFonts w:asciiTheme="majorBidi" w:hAnsiTheme="majorBidi" w:cstheme="majorBidi"/>
          <w:sz w:val="26"/>
          <w:szCs w:val="26"/>
        </w:rPr>
      </w:pPr>
    </w:p>
    <w:p w14:paraId="3261ABCE" w14:textId="63D8E54E" w:rsidR="008A11E0" w:rsidRPr="009670C0" w:rsidRDefault="00BD6C2F" w:rsidP="004E0762">
      <w:pPr>
        <w:tabs>
          <w:tab w:val="left" w:pos="999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  <w:sectPr w:rsidR="008A11E0" w:rsidRPr="009670C0" w:rsidSect="00F31849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บริษัทไม่ได้รับเงินปันผล</w:t>
      </w:r>
      <w:r w:rsidR="00134A3D" w:rsidRPr="009670C0">
        <w:rPr>
          <w:rFonts w:asciiTheme="majorBidi" w:hAnsiTheme="majorBidi" w:cstheme="majorBidi"/>
          <w:sz w:val="26"/>
          <w:szCs w:val="26"/>
          <w:cs/>
        </w:rPr>
        <w:t xml:space="preserve">สำหรับปีสิ้นสุดวันที่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134A3D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34A3D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710CE8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(</w:t>
      </w:r>
      <w:r w:rsidR="00855610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สำหรับปีสิ้นสุดวันที่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31</w:t>
      </w:r>
      <w:r w:rsidR="00855610"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855610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2562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:</w:t>
      </w:r>
      <w:r w:rsidR="00710CE8"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16</w:t>
      </w:r>
      <w:r w:rsidR="00D17A99" w:rsidRPr="009670C0">
        <w:rPr>
          <w:rFonts w:asciiTheme="majorBidi" w:hAnsiTheme="majorBidi" w:cstheme="majorBidi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04</w:t>
      </w:r>
      <w:r w:rsidR="00D17A99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)</w:t>
      </w:r>
    </w:p>
    <w:p w14:paraId="2A97BA11" w14:textId="60B4EF81" w:rsidR="00645D25" w:rsidRPr="009670C0" w:rsidRDefault="00645D25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สรุปข้อมูลทางการเงิน</w:t>
      </w:r>
    </w:p>
    <w:p w14:paraId="18550082" w14:textId="77777777" w:rsidR="00645D25" w:rsidRPr="009670C0" w:rsidRDefault="00645D25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5ABF3564" w14:textId="2C3D79BF" w:rsidR="008A11E0" w:rsidRPr="009670C0" w:rsidRDefault="008A11E0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BDC56CC" w14:textId="77777777" w:rsidR="008A11E0" w:rsidRPr="009670C0" w:rsidRDefault="008A11E0" w:rsidP="008A11E0">
      <w:pPr>
        <w:tabs>
          <w:tab w:val="left" w:pos="999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180"/>
        <w:gridCol w:w="990"/>
        <w:gridCol w:w="181"/>
        <w:gridCol w:w="989"/>
        <w:gridCol w:w="180"/>
        <w:gridCol w:w="990"/>
      </w:tblGrid>
      <w:tr w:rsidR="008A11E0" w:rsidRPr="009670C0" w14:paraId="64C7A6B3" w14:textId="77777777" w:rsidTr="00645D25">
        <w:trPr>
          <w:tblHeader/>
        </w:trPr>
        <w:tc>
          <w:tcPr>
            <w:tcW w:w="5130" w:type="dxa"/>
          </w:tcPr>
          <w:p w14:paraId="4DA2C467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78558678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0414AEBF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59" w:type="dxa"/>
            <w:gridSpan w:val="3"/>
          </w:tcPr>
          <w:p w14:paraId="28808053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Commercial Credit and Finance PLC</w:t>
            </w:r>
          </w:p>
        </w:tc>
      </w:tr>
      <w:tr w:rsidR="008A11E0" w:rsidRPr="009670C0" w14:paraId="212C6590" w14:textId="77777777" w:rsidTr="00645D25">
        <w:trPr>
          <w:tblHeader/>
        </w:trPr>
        <w:tc>
          <w:tcPr>
            <w:tcW w:w="5130" w:type="dxa"/>
          </w:tcPr>
          <w:p w14:paraId="5A5303DB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DC7D8CD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6D50E0F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892A45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77276437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3D3C994D" w14:textId="7A0BCFDF" w:rsidR="008A11E0" w:rsidRPr="009670C0" w:rsidRDefault="00484E46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58D1FA9C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A881222" w14:textId="6AC46A51" w:rsidR="008A11E0" w:rsidRPr="009670C0" w:rsidRDefault="001435EB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</w:tr>
      <w:tr w:rsidR="008A11E0" w:rsidRPr="009670C0" w14:paraId="33A4A2CB" w14:textId="77777777" w:rsidTr="00645D25">
        <w:trPr>
          <w:tblHeader/>
        </w:trPr>
        <w:tc>
          <w:tcPr>
            <w:tcW w:w="5130" w:type="dxa"/>
          </w:tcPr>
          <w:p w14:paraId="3F411C88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F0515E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16E5353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7F5845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3069FCA0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59" w:type="dxa"/>
            <w:gridSpan w:val="3"/>
          </w:tcPr>
          <w:p w14:paraId="6D0D55E2" w14:textId="4A2349C8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9670C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8A11E0" w:rsidRPr="009670C0" w14:paraId="61A051CE" w14:textId="77777777" w:rsidTr="00D900E7">
        <w:trPr>
          <w:tblHeader/>
        </w:trPr>
        <w:tc>
          <w:tcPr>
            <w:tcW w:w="5130" w:type="dxa"/>
          </w:tcPr>
          <w:p w14:paraId="4E062654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00" w:type="dxa"/>
            <w:gridSpan w:val="7"/>
          </w:tcPr>
          <w:p w14:paraId="5CF94386" w14:textId="77777777" w:rsidR="008A11E0" w:rsidRPr="009670C0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855610" w:rsidRPr="009670C0" w14:paraId="3F85DD11" w14:textId="77777777" w:rsidTr="00645D25">
        <w:trPr>
          <w:cantSplit/>
        </w:trPr>
        <w:tc>
          <w:tcPr>
            <w:tcW w:w="5130" w:type="dxa"/>
          </w:tcPr>
          <w:p w14:paraId="5E6F3BC7" w14:textId="13708DBD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90" w:type="dxa"/>
          </w:tcPr>
          <w:p w14:paraId="6C55295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A20E07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A4F8BC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8B2D9CA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059FBB7" w14:textId="6D19DCC6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1D410F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428</w:t>
            </w:r>
          </w:p>
        </w:tc>
        <w:tc>
          <w:tcPr>
            <w:tcW w:w="180" w:type="dxa"/>
          </w:tcPr>
          <w:p w14:paraId="771A737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CCBBFB2" w14:textId="3139401A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872</w:t>
            </w:r>
          </w:p>
        </w:tc>
      </w:tr>
      <w:tr w:rsidR="00855610" w:rsidRPr="009670C0" w14:paraId="56F0197C" w14:textId="77777777" w:rsidTr="00645D25">
        <w:trPr>
          <w:cantSplit/>
        </w:trPr>
        <w:tc>
          <w:tcPr>
            <w:tcW w:w="5130" w:type="dxa"/>
          </w:tcPr>
          <w:p w14:paraId="0D7EA102" w14:textId="0F923683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</w:tcPr>
          <w:p w14:paraId="4DF3764F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0E917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9EF30C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82E7AF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7A300C33" w14:textId="05CF1DE9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(14)</w:t>
            </w:r>
          </w:p>
        </w:tc>
        <w:tc>
          <w:tcPr>
            <w:tcW w:w="180" w:type="dxa"/>
          </w:tcPr>
          <w:p w14:paraId="205102C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EE37443" w14:textId="4D9E0CCC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212</w:t>
            </w:r>
          </w:p>
        </w:tc>
      </w:tr>
      <w:tr w:rsidR="00855610" w:rsidRPr="009670C0" w14:paraId="493ED3B2" w14:textId="77777777" w:rsidTr="00645D25">
        <w:trPr>
          <w:cantSplit/>
        </w:trPr>
        <w:tc>
          <w:tcPr>
            <w:tcW w:w="5130" w:type="dxa"/>
          </w:tcPr>
          <w:p w14:paraId="540EA082" w14:textId="67DA4572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50307BB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F07B35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577D47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11FAF2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78E5829" w14:textId="4C070D69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AD8E83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B510" w14:textId="4E13D15A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</w:p>
        </w:tc>
      </w:tr>
      <w:tr w:rsidR="00855610" w:rsidRPr="009670C0" w14:paraId="028A910D" w14:textId="77777777" w:rsidTr="00645D25">
        <w:trPr>
          <w:cantSplit/>
        </w:trPr>
        <w:tc>
          <w:tcPr>
            <w:tcW w:w="5130" w:type="dxa"/>
          </w:tcPr>
          <w:p w14:paraId="0A4C25F0" w14:textId="55A1582E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26582C99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FB3BD3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6E42A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9FF63C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5A26BE0" w14:textId="37AA431A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(17)</w:t>
            </w:r>
          </w:p>
        </w:tc>
        <w:tc>
          <w:tcPr>
            <w:tcW w:w="180" w:type="dxa"/>
          </w:tcPr>
          <w:p w14:paraId="73117A3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8B7EC2" w14:textId="4015C1D5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215</w:t>
            </w:r>
          </w:p>
        </w:tc>
      </w:tr>
      <w:tr w:rsidR="00855610" w:rsidRPr="009670C0" w14:paraId="286F2FBD" w14:textId="77777777" w:rsidTr="00645D25">
        <w:trPr>
          <w:cantSplit/>
        </w:trPr>
        <w:tc>
          <w:tcPr>
            <w:tcW w:w="5130" w:type="dxa"/>
          </w:tcPr>
          <w:p w14:paraId="18EB5886" w14:textId="5EC4C0C6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90" w:type="dxa"/>
          </w:tcPr>
          <w:p w14:paraId="17AFBF8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C530A4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8BEF7EA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139963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438288" w14:textId="2EDF9752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(5)</w:t>
            </w:r>
          </w:p>
        </w:tc>
        <w:tc>
          <w:tcPr>
            <w:tcW w:w="180" w:type="dxa"/>
          </w:tcPr>
          <w:p w14:paraId="0DF3861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6C8676" w14:textId="15DC7456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64</w:t>
            </w:r>
          </w:p>
        </w:tc>
      </w:tr>
      <w:tr w:rsidR="00855610" w:rsidRPr="009670C0" w14:paraId="64FB7DBF" w14:textId="77777777" w:rsidTr="00645D25">
        <w:trPr>
          <w:cantSplit/>
        </w:trPr>
        <w:tc>
          <w:tcPr>
            <w:tcW w:w="5130" w:type="dxa"/>
          </w:tcPr>
          <w:p w14:paraId="4C873B74" w14:textId="32397B95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990" w:type="dxa"/>
          </w:tcPr>
          <w:p w14:paraId="7B00AA2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38C924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2D48E3A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F61182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AE80B72" w14:textId="63441036" w:rsidR="00855610" w:rsidRPr="009670C0" w:rsidRDefault="00855610" w:rsidP="0094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30C039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F3406D" w14:textId="4C83C3EB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</w:tr>
      <w:tr w:rsidR="00855610" w:rsidRPr="009670C0" w14:paraId="55DBCD2A" w14:textId="77777777" w:rsidTr="00645D25">
        <w:trPr>
          <w:cantSplit/>
        </w:trPr>
        <w:tc>
          <w:tcPr>
            <w:tcW w:w="5130" w:type="dxa"/>
          </w:tcPr>
          <w:p w14:paraId="1F13F4A9" w14:textId="2E95B513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</w:tcPr>
          <w:p w14:paraId="5B9DBCE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D65BF8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371089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644AD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C9747AF" w14:textId="0559DAC7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(5)</w:t>
            </w:r>
          </w:p>
        </w:tc>
        <w:tc>
          <w:tcPr>
            <w:tcW w:w="180" w:type="dxa"/>
          </w:tcPr>
          <w:p w14:paraId="62A5E5E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71CD40" w14:textId="3A7DF378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64</w:t>
            </w:r>
          </w:p>
        </w:tc>
      </w:tr>
      <w:tr w:rsidR="00855610" w:rsidRPr="009670C0" w14:paraId="1ECAFD76" w14:textId="77777777" w:rsidTr="00645D25">
        <w:trPr>
          <w:cantSplit/>
        </w:trPr>
        <w:tc>
          <w:tcPr>
            <w:tcW w:w="5130" w:type="dxa"/>
          </w:tcPr>
          <w:p w14:paraId="6C5AB7F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4FAA2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E3ED7D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BEBCFF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096F82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ABB92F8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901E58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0013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55610" w:rsidRPr="009670C0" w14:paraId="306C308E" w14:textId="77777777" w:rsidTr="00484E46">
        <w:trPr>
          <w:cantSplit/>
        </w:trPr>
        <w:tc>
          <w:tcPr>
            <w:tcW w:w="5130" w:type="dxa"/>
          </w:tcPr>
          <w:p w14:paraId="6C6A5BFA" w14:textId="108441BF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475763E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EA180B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4D3015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DE6FD9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219C1A72" w14:textId="7404BEB0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13,639</w:t>
            </w:r>
          </w:p>
        </w:tc>
        <w:tc>
          <w:tcPr>
            <w:tcW w:w="180" w:type="dxa"/>
          </w:tcPr>
          <w:p w14:paraId="7CAF5A0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E1ED8B3" w14:textId="41225822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15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335</w:t>
            </w:r>
          </w:p>
        </w:tc>
      </w:tr>
      <w:tr w:rsidR="00855610" w:rsidRPr="009670C0" w14:paraId="5F69BC1F" w14:textId="77777777" w:rsidTr="00484E46">
        <w:trPr>
          <w:cantSplit/>
        </w:trPr>
        <w:tc>
          <w:tcPr>
            <w:tcW w:w="5130" w:type="dxa"/>
          </w:tcPr>
          <w:p w14:paraId="418F9638" w14:textId="41D15961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990" w:type="dxa"/>
          </w:tcPr>
          <w:p w14:paraId="3C82CBF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0D8AD7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38347B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E62BB4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CB8686E" w14:textId="740A6F82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(11,411)</w:t>
            </w:r>
          </w:p>
        </w:tc>
        <w:tc>
          <w:tcPr>
            <w:tcW w:w="180" w:type="dxa"/>
          </w:tcPr>
          <w:p w14:paraId="698B11E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3B77A5" w14:textId="5B9FD96D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878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855610" w:rsidRPr="009670C0" w14:paraId="449ED8B1" w14:textId="77777777" w:rsidTr="00484E46">
        <w:trPr>
          <w:cantSplit/>
        </w:trPr>
        <w:tc>
          <w:tcPr>
            <w:tcW w:w="5130" w:type="dxa"/>
          </w:tcPr>
          <w:p w14:paraId="7662E087" w14:textId="6AC21790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4A4C912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668830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2771D1A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EA4309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BE99310" w14:textId="5B4BDF3C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2,228</w:t>
            </w:r>
          </w:p>
        </w:tc>
        <w:tc>
          <w:tcPr>
            <w:tcW w:w="180" w:type="dxa"/>
          </w:tcPr>
          <w:p w14:paraId="1ABB7DB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D3ACF4" w14:textId="26763F25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457</w:t>
            </w:r>
          </w:p>
        </w:tc>
      </w:tr>
      <w:tr w:rsidR="00855610" w:rsidRPr="009670C0" w14:paraId="57625926" w14:textId="77777777" w:rsidTr="00221FDF">
        <w:trPr>
          <w:cantSplit/>
        </w:trPr>
        <w:tc>
          <w:tcPr>
            <w:tcW w:w="5130" w:type="dxa"/>
          </w:tcPr>
          <w:p w14:paraId="1CEBE627" w14:textId="7AEF16BF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</w:tcPr>
          <w:p w14:paraId="20E9369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DDF2EB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60F2A38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ED3921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5985DD6" w14:textId="12ECF9C1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668</w:t>
            </w:r>
          </w:p>
        </w:tc>
        <w:tc>
          <w:tcPr>
            <w:tcW w:w="180" w:type="dxa"/>
          </w:tcPr>
          <w:p w14:paraId="0154C0B9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7234DA" w14:textId="1750AE93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737</w:t>
            </w:r>
          </w:p>
        </w:tc>
      </w:tr>
      <w:tr w:rsidR="00855610" w:rsidRPr="009670C0" w14:paraId="16D294CB" w14:textId="77777777" w:rsidTr="00221FDF">
        <w:trPr>
          <w:cantSplit/>
        </w:trPr>
        <w:tc>
          <w:tcPr>
            <w:tcW w:w="5130" w:type="dxa"/>
          </w:tcPr>
          <w:p w14:paraId="7302F6DB" w14:textId="3D58FEBB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990" w:type="dxa"/>
          </w:tcPr>
          <w:p w14:paraId="53C5353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F97F41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37B360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8D3613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0452BD5" w14:textId="2E3614D5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8AF74B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E1CED90" w14:textId="656618E1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855610" w:rsidRPr="009670C0" w14:paraId="2C59D93F" w14:textId="77777777" w:rsidTr="00221FDF">
        <w:trPr>
          <w:cantSplit/>
        </w:trPr>
        <w:tc>
          <w:tcPr>
            <w:tcW w:w="5130" w:type="dxa"/>
          </w:tcPr>
          <w:p w14:paraId="27A2DD4E" w14:textId="0B8457EE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รับรู้สินทรัพย์ไม่มีตัวตน</w:t>
            </w:r>
          </w:p>
        </w:tc>
        <w:tc>
          <w:tcPr>
            <w:tcW w:w="990" w:type="dxa"/>
          </w:tcPr>
          <w:p w14:paraId="2E10BD99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3465C44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4E73B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5B9491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4035872A" w14:textId="4E1A8EE5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523</w:t>
            </w:r>
          </w:p>
        </w:tc>
        <w:tc>
          <w:tcPr>
            <w:tcW w:w="180" w:type="dxa"/>
          </w:tcPr>
          <w:p w14:paraId="608F3C9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2150B27" w14:textId="5E38FF6F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523</w:t>
            </w:r>
          </w:p>
        </w:tc>
      </w:tr>
      <w:tr w:rsidR="00855610" w:rsidRPr="009670C0" w14:paraId="7A35B1E0" w14:textId="77777777" w:rsidTr="00645D25">
        <w:trPr>
          <w:cantSplit/>
        </w:trPr>
        <w:tc>
          <w:tcPr>
            <w:tcW w:w="5130" w:type="dxa"/>
          </w:tcPr>
          <w:p w14:paraId="0DF005F4" w14:textId="4B10ED63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4C2120BB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DF17D8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469647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A40A49D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1CF80463" w14:textId="02F83A3C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322</w:t>
            </w:r>
          </w:p>
        </w:tc>
        <w:tc>
          <w:tcPr>
            <w:tcW w:w="180" w:type="dxa"/>
          </w:tcPr>
          <w:p w14:paraId="71CD0C6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2628FDB" w14:textId="06133BD6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="00855610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322</w:t>
            </w:r>
          </w:p>
        </w:tc>
      </w:tr>
      <w:tr w:rsidR="00855610" w:rsidRPr="009670C0" w14:paraId="7DAB0216" w14:textId="77777777" w:rsidTr="00645D25">
        <w:trPr>
          <w:cantSplit/>
        </w:trPr>
        <w:tc>
          <w:tcPr>
            <w:tcW w:w="5130" w:type="dxa"/>
          </w:tcPr>
          <w:p w14:paraId="78F5DF19" w14:textId="52142F2F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ต้นทุนที่เกี่ยวข้องกับการซื้อ</w:t>
            </w:r>
          </w:p>
        </w:tc>
        <w:tc>
          <w:tcPr>
            <w:tcW w:w="990" w:type="dxa"/>
          </w:tcPr>
          <w:p w14:paraId="0B7CC4B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C92382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080199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D617F6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5061874E" w14:textId="1A253638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</w:t>
            </w:r>
          </w:p>
        </w:tc>
        <w:tc>
          <w:tcPr>
            <w:tcW w:w="180" w:type="dxa"/>
          </w:tcPr>
          <w:p w14:paraId="4890A2F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C89939" w14:textId="5E913CBC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</w:t>
            </w:r>
          </w:p>
        </w:tc>
      </w:tr>
      <w:tr w:rsidR="00855610" w:rsidRPr="009670C0" w14:paraId="17704FD2" w14:textId="77777777" w:rsidTr="00645D25">
        <w:trPr>
          <w:cantSplit/>
        </w:trPr>
        <w:tc>
          <w:tcPr>
            <w:tcW w:w="5130" w:type="dxa"/>
          </w:tcPr>
          <w:p w14:paraId="1876E2F0" w14:textId="1989CE35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ผลต่างจากการแปลงค่าอัตราแลกเปลี่ยนที่เป็นเงินตราต่างประเทศ</w:t>
            </w:r>
          </w:p>
        </w:tc>
        <w:tc>
          <w:tcPr>
            <w:tcW w:w="990" w:type="dxa"/>
          </w:tcPr>
          <w:p w14:paraId="23ECCEE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ECB4DB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871235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66CEB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1E14850B" w14:textId="261FA7B0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440AC9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293203" w14:textId="2F678A9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855610" w:rsidRPr="009670C0" w14:paraId="622AADAC" w14:textId="77777777" w:rsidTr="00645D25">
        <w:trPr>
          <w:cantSplit/>
        </w:trPr>
        <w:tc>
          <w:tcPr>
            <w:tcW w:w="5130" w:type="dxa"/>
          </w:tcPr>
          <w:p w14:paraId="247BF2DD" w14:textId="10C201D2" w:rsidR="00855610" w:rsidRPr="009670C0" w:rsidRDefault="00855610" w:rsidP="00855610">
            <w:pPr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ค่าเผื่อผลขาดทุนจากเงินลงทุน</w:t>
            </w:r>
          </w:p>
        </w:tc>
        <w:tc>
          <w:tcPr>
            <w:tcW w:w="990" w:type="dxa"/>
          </w:tcPr>
          <w:p w14:paraId="4220DF4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2227C3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040028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486BE86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047E9CD" w14:textId="57350E4A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1E11F5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7BF31E" w14:textId="159E42B6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</w:tr>
      <w:tr w:rsidR="00855610" w:rsidRPr="009670C0" w14:paraId="3FF8F3C2" w14:textId="77777777" w:rsidTr="00645D25">
        <w:trPr>
          <w:cantSplit/>
        </w:trPr>
        <w:tc>
          <w:tcPr>
            <w:tcW w:w="5130" w:type="dxa"/>
          </w:tcPr>
          <w:p w14:paraId="1A558F48" w14:textId="47575B30" w:rsidR="00855610" w:rsidRPr="009670C0" w:rsidRDefault="00855610" w:rsidP="008556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มูลค่าตามบัญชีของส่วนที่เป็นของกลุ่มบริษัท</w:t>
            </w:r>
          </w:p>
        </w:tc>
        <w:tc>
          <w:tcPr>
            <w:tcW w:w="990" w:type="dxa"/>
          </w:tcPr>
          <w:p w14:paraId="5F6670EE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8074801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A623DA2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5E33FA7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A0DAE4D" w14:textId="3F036C71" w:rsidR="00855610" w:rsidRPr="009670C0" w:rsidRDefault="00611E7C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1,698</w:t>
            </w:r>
          </w:p>
        </w:tc>
        <w:tc>
          <w:tcPr>
            <w:tcW w:w="180" w:type="dxa"/>
          </w:tcPr>
          <w:p w14:paraId="29E4A880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20F8E3" w14:textId="59786154" w:rsidR="00855610" w:rsidRPr="009670C0" w:rsidRDefault="001435EB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767</w:t>
            </w:r>
          </w:p>
        </w:tc>
      </w:tr>
    </w:tbl>
    <w:p w14:paraId="2695FC8A" w14:textId="74701B83" w:rsidR="008A11E0" w:rsidRPr="009670C0" w:rsidRDefault="008A11E0" w:rsidP="008A11E0">
      <w:pPr>
        <w:tabs>
          <w:tab w:val="left" w:pos="9990"/>
        </w:tabs>
        <w:jc w:val="both"/>
        <w:rPr>
          <w:rFonts w:asciiTheme="majorBidi" w:hAnsiTheme="majorBidi" w:cstheme="majorBidi"/>
          <w:sz w:val="26"/>
          <w:szCs w:val="26"/>
          <w:cs/>
        </w:rPr>
        <w:sectPr w:rsidR="008A11E0" w:rsidRPr="009670C0" w:rsidSect="00FE25F2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07EE310A" w14:textId="4E2E4F01" w:rsidR="005E3333" w:rsidRPr="009670C0" w:rsidRDefault="001435EB" w:rsidP="000300F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27" w:name="_Toc23425270"/>
      <w:bookmarkStart w:id="28" w:name="_Toc33611516"/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3</w:t>
      </w:r>
      <w:r w:rsidR="00DC3B0B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 </w:t>
      </w:r>
      <w:r w:rsidR="000300FB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5E3333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เงินลงทุนในบริษัท</w:t>
      </w:r>
      <w:r w:rsidR="005E3333" w:rsidRPr="009670C0">
        <w:rPr>
          <w:rFonts w:asciiTheme="majorBidi" w:hAnsiTheme="majorBidi" w:cstheme="majorBidi"/>
          <w:sz w:val="26"/>
          <w:szCs w:val="26"/>
          <w:u w:val="none"/>
          <w:cs/>
        </w:rPr>
        <w:t>ย่อย</w:t>
      </w:r>
      <w:bookmarkEnd w:id="27"/>
      <w:bookmarkEnd w:id="28"/>
    </w:p>
    <w:p w14:paraId="57DBFA90" w14:textId="77777777" w:rsidR="005E3333" w:rsidRPr="009670C0" w:rsidRDefault="005E3333" w:rsidP="00FE3D84">
      <w:pPr>
        <w:spacing w:line="240" w:lineRule="auto"/>
        <w:ind w:right="14"/>
        <w:jc w:val="both"/>
        <w:rPr>
          <w:rFonts w:asciiTheme="majorBidi" w:hAnsiTheme="majorBidi" w:cstheme="majorBidi"/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183CE5" w:rsidRPr="009670C0" w14:paraId="3FA1B7BC" w14:textId="77777777" w:rsidTr="00221FDF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9670C0" w:rsidRDefault="005E3333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9670C0" w:rsidRDefault="005E3333" w:rsidP="00FE3D8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9670C0" w:rsidRDefault="005E3333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9670C0" w:rsidRDefault="005E3333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3CE5" w:rsidRPr="009670C0" w14:paraId="2692903E" w14:textId="77777777" w:rsidTr="00221FDF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9670C0" w:rsidRDefault="005E3333" w:rsidP="00FE3D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9670C0" w:rsidRDefault="005E3333" w:rsidP="00FE3D84">
            <w:pPr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9670C0" w:rsidRDefault="005E3333" w:rsidP="00FE3D84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9670C0" w:rsidRDefault="005E3333" w:rsidP="00FE3D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4CA8E893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1CA3841F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36117A59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52ACD4C1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9670C0" w:rsidRDefault="005E3333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9670C0" w:rsidRDefault="005E3333" w:rsidP="00FE3D84">
            <w:pPr>
              <w:pStyle w:val="acctmergecolhdg"/>
              <w:spacing w:line="240" w:lineRule="atLeast"/>
              <w:ind w:left="-75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471339DE" w14:textId="77777777" w:rsidR="0003620A" w:rsidRPr="009670C0" w:rsidRDefault="005E3333" w:rsidP="0003620A">
            <w:pPr>
              <w:pStyle w:val="acctmergecolhdg"/>
              <w:spacing w:line="240" w:lineRule="atLeast"/>
              <w:ind w:left="-85" w:right="-77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="0003620A"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สำหรับปี</w:t>
            </w:r>
          </w:p>
          <w:p w14:paraId="7C82BF77" w14:textId="77777777" w:rsidR="002752F5" w:rsidRPr="009670C0" w:rsidRDefault="0003620A" w:rsidP="0003620A">
            <w:pPr>
              <w:pStyle w:val="acctmergecolhdg"/>
              <w:spacing w:line="240" w:lineRule="atLeast"/>
              <w:ind w:left="-85" w:right="-77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  <w:r w:rsidR="002752F5" w:rsidRPr="009670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</w:p>
          <w:p w14:paraId="5132D7ED" w14:textId="63904020" w:rsidR="005E3333" w:rsidRPr="009670C0" w:rsidRDefault="001435EB" w:rsidP="0003620A">
            <w:pPr>
              <w:pStyle w:val="acctmergecolhdg"/>
              <w:spacing w:line="240" w:lineRule="atLeast"/>
              <w:ind w:left="-85" w:right="-77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31</w:t>
            </w:r>
            <w:r w:rsidR="002752F5" w:rsidRPr="009670C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752F5"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710CE8" w:rsidRPr="009670C0" w14:paraId="61D08E6E" w14:textId="77777777" w:rsidTr="00221FDF">
        <w:trPr>
          <w:cantSplit/>
          <w:trHeight w:val="344"/>
          <w:tblHeader/>
        </w:trPr>
        <w:tc>
          <w:tcPr>
            <w:tcW w:w="2699" w:type="dxa"/>
            <w:vAlign w:val="bottom"/>
          </w:tcPr>
          <w:p w14:paraId="5FB458A3" w14:textId="77777777" w:rsidR="00710CE8" w:rsidRPr="009670C0" w:rsidRDefault="00710CE8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710CE8" w:rsidRPr="009670C0" w:rsidRDefault="00710CE8" w:rsidP="00710C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0A8758" w14:textId="24852668" w:rsidR="00710CE8" w:rsidRPr="009670C0" w:rsidRDefault="001435EB" w:rsidP="00710CE8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FF73E65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F0777" w14:textId="7CE59876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BDE0FF6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171EE5" w14:textId="7C18D5CE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  <w:vAlign w:val="bottom"/>
          </w:tcPr>
          <w:p w14:paraId="6F08F874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6338E" w14:textId="29C7D4C3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1" w:type="dxa"/>
          </w:tcPr>
          <w:p w14:paraId="4834BA55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D305D" w14:textId="37AA9839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5951F54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5EBBE0" w14:textId="2C44CB6A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05A648E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06FE1" w14:textId="3771ECBB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4560F1D7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C47FBA" w14:textId="41FF8A46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0164C662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1B5FD7" w14:textId="5A519A1E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3F388476" w14:textId="77777777" w:rsidR="00710CE8" w:rsidRPr="009670C0" w:rsidRDefault="00710CE8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FC650C" w14:textId="122D47A1" w:rsidR="00710CE8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BBD5600" w14:textId="77777777" w:rsidR="00710CE8" w:rsidRPr="009670C0" w:rsidRDefault="00710CE8" w:rsidP="007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91345" w14:textId="1B383744" w:rsidR="00710CE8" w:rsidRPr="009670C0" w:rsidRDefault="001435EB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-76" w:right="-9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9" w:type="dxa"/>
            <w:vAlign w:val="bottom"/>
          </w:tcPr>
          <w:p w14:paraId="20850CAB" w14:textId="77777777" w:rsidR="00710CE8" w:rsidRPr="009670C0" w:rsidRDefault="00710CE8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43C45B" w14:textId="442B14A8" w:rsidR="00710CE8" w:rsidRPr="009670C0" w:rsidRDefault="001435EB" w:rsidP="00710C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710CE8" w:rsidRPr="009670C0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710CE8" w:rsidRPr="009670C0" w:rsidRDefault="00710CE8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46717F85" w:rsidR="00710CE8" w:rsidRPr="009670C0" w:rsidRDefault="00710CE8" w:rsidP="00710C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430" w:type="dxa"/>
            <w:gridSpan w:val="5"/>
          </w:tcPr>
          <w:p w14:paraId="299E46BC" w14:textId="77777777" w:rsidR="00710CE8" w:rsidRPr="009670C0" w:rsidRDefault="00710CE8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710CE8" w:rsidRPr="009670C0" w:rsidRDefault="00710CE8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0CE8" w:rsidRPr="009670C0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710CE8" w:rsidRPr="009670C0" w:rsidRDefault="00710CE8" w:rsidP="00710CE8">
            <w:pPr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710CE8" w:rsidRPr="009670C0" w:rsidRDefault="00710CE8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710CE8" w:rsidRPr="009670C0" w:rsidRDefault="00710CE8" w:rsidP="00710C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710CE8" w:rsidRPr="009670C0" w:rsidRDefault="00710CE8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610" w:rsidRPr="009670C0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855610" w:rsidRPr="009670C0" w:rsidRDefault="00855610" w:rsidP="00855610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7A5C79B3" w:rsidR="00855610" w:rsidRPr="009670C0" w:rsidRDefault="001435EB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63A9A980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7F6AE137" w:rsidR="00855610" w:rsidRPr="009670C0" w:rsidRDefault="001435EB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1BBFF32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D42A2D0" w14:textId="597C8115" w:rsidR="00855610" w:rsidRPr="009670C0" w:rsidRDefault="001435EB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32224739" w14:textId="106CEF84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66ED2" w14:textId="40029405" w:rsidR="00855610" w:rsidRPr="009670C0" w:rsidRDefault="001435EB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6ED69649" w14:textId="4F8686DF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4BBEAADE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80" w:type="dxa"/>
          </w:tcPr>
          <w:p w14:paraId="51B73E92" w14:textId="77777777" w:rsidR="00855610" w:rsidRPr="009670C0" w:rsidRDefault="00855610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599DC8BB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80" w:type="dxa"/>
          </w:tcPr>
          <w:p w14:paraId="5377F91D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2D534F96" w:rsidR="00855610" w:rsidRPr="009670C0" w:rsidRDefault="00855610" w:rsidP="0085561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855610" w:rsidRPr="009670C0" w:rsidRDefault="00855610" w:rsidP="00855610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5A0B2A8F" w:rsidR="00855610" w:rsidRPr="009670C0" w:rsidRDefault="00855610" w:rsidP="0085561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69658590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80" w:type="dxa"/>
          </w:tcPr>
          <w:p w14:paraId="453A0B2D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32C76303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80" w:type="dxa"/>
          </w:tcPr>
          <w:p w14:paraId="40A53E71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1599A278" w:rsidR="00855610" w:rsidRPr="009670C0" w:rsidRDefault="009B5A9D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541066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747E" w:rsidRPr="009670C0" w14:paraId="3C45E7E2" w14:textId="77777777" w:rsidTr="00E51DFB">
        <w:trPr>
          <w:cantSplit/>
          <w:trHeight w:val="19"/>
        </w:trPr>
        <w:tc>
          <w:tcPr>
            <w:tcW w:w="2879" w:type="dxa"/>
            <w:gridSpan w:val="2"/>
          </w:tcPr>
          <w:p w14:paraId="6EFC8591" w14:textId="5B10B4BE" w:rsidR="00C0747E" w:rsidRPr="009670C0" w:rsidRDefault="00C0747E" w:rsidP="00C0747E">
            <w:pPr>
              <w:tabs>
                <w:tab w:val="clear" w:pos="227"/>
                <w:tab w:val="clear" w:pos="454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Group Lease Holdings Pte. Ltd.(“GLH”)</w:t>
            </w:r>
          </w:p>
        </w:tc>
        <w:tc>
          <w:tcPr>
            <w:tcW w:w="630" w:type="dxa"/>
          </w:tcPr>
          <w:p w14:paraId="689CF04D" w14:textId="6818CDA6" w:rsidR="00C0747E" w:rsidRPr="009670C0" w:rsidRDefault="00C0747E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C0747E" w:rsidRPr="009670C0" w:rsidRDefault="00C0747E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1170EA61" w:rsidR="00C0747E" w:rsidRPr="009670C0" w:rsidRDefault="00C0747E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C0747E" w:rsidRPr="009670C0" w:rsidRDefault="00C0747E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767B15CD" w:rsidR="00C0747E" w:rsidRPr="009670C0" w:rsidRDefault="00C0747E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C0747E" w:rsidRPr="009670C0" w:rsidRDefault="00C0747E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053E2D77" w:rsidR="00C0747E" w:rsidRPr="009670C0" w:rsidRDefault="00C0747E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C0747E" w:rsidRPr="009670C0" w:rsidRDefault="00C0747E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137FC531" w:rsidR="00C0747E" w:rsidRPr="009670C0" w:rsidRDefault="00C0747E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80" w:type="dxa"/>
          </w:tcPr>
          <w:p w14:paraId="12ACB064" w14:textId="77777777" w:rsidR="00C0747E" w:rsidRPr="009670C0" w:rsidRDefault="00C0747E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0928E874" w:rsidR="00C0747E" w:rsidRPr="009670C0" w:rsidRDefault="00C0747E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80" w:type="dxa"/>
          </w:tcPr>
          <w:p w14:paraId="0675A220" w14:textId="77777777" w:rsidR="00C0747E" w:rsidRPr="009670C0" w:rsidRDefault="00C0747E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675FD609" w:rsidR="00C0747E" w:rsidRPr="009670C0" w:rsidRDefault="00C0747E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2F6E3B6" w14:textId="77777777" w:rsidR="00C0747E" w:rsidRPr="009670C0" w:rsidRDefault="00C0747E" w:rsidP="00855610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65E9B7A7" w:rsidR="00C0747E" w:rsidRPr="009670C0" w:rsidRDefault="00C0747E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3D6A64A" w14:textId="77777777" w:rsidR="00C0747E" w:rsidRPr="009670C0" w:rsidRDefault="00C0747E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2EDB05CF" w:rsidR="00C0747E" w:rsidRPr="009670C0" w:rsidRDefault="00C0747E" w:rsidP="00BD6C2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A586FF" w14:textId="77777777" w:rsidR="00C0747E" w:rsidRPr="009670C0" w:rsidRDefault="00C0747E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54CB56BB" w:rsidR="00C0747E" w:rsidRPr="009670C0" w:rsidRDefault="00C0747E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80" w:type="dxa"/>
            <w:vAlign w:val="bottom"/>
          </w:tcPr>
          <w:p w14:paraId="613E6A8A" w14:textId="77777777" w:rsidR="00C0747E" w:rsidRPr="009670C0" w:rsidRDefault="00C0747E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41FA99A1" w:rsidR="00C0747E" w:rsidRPr="009670C0" w:rsidRDefault="00C0747E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C0747E" w:rsidRPr="009670C0" w:rsidRDefault="00C0747E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36395683" w:rsidR="00C0747E" w:rsidRPr="009670C0" w:rsidRDefault="00C0747E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5610" w:rsidRPr="009670C0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855610" w:rsidRPr="009670C0" w:rsidRDefault="00855610" w:rsidP="00855610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6A3AEE3C" w:rsidR="00855610" w:rsidRPr="009670C0" w:rsidRDefault="00855610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2A2C03DE" w:rsidR="00855610" w:rsidRPr="009670C0" w:rsidRDefault="00855610" w:rsidP="008556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0174C" w14:textId="77777777" w:rsidR="00855610" w:rsidRPr="009670C0" w:rsidRDefault="00855610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855610" w:rsidRPr="009670C0" w:rsidRDefault="00855610" w:rsidP="00855610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610" w:rsidRPr="009670C0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855610" w:rsidRPr="009670C0" w:rsidRDefault="00855610" w:rsidP="00855610">
            <w:pPr>
              <w:tabs>
                <w:tab w:val="clear" w:pos="454"/>
                <w:tab w:val="decimal" w:pos="461"/>
              </w:tabs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71D26C34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289BAACB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855610" w:rsidRPr="009670C0" w:rsidRDefault="00855610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79CF8" w14:textId="77777777" w:rsidR="00855610" w:rsidRPr="009670C0" w:rsidRDefault="00855610" w:rsidP="00855610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5610" w:rsidRPr="009670C0" w14:paraId="124DF523" w14:textId="77777777" w:rsidTr="00221FDF">
        <w:trPr>
          <w:cantSplit/>
          <w:trHeight w:val="19"/>
        </w:trPr>
        <w:tc>
          <w:tcPr>
            <w:tcW w:w="2699" w:type="dxa"/>
          </w:tcPr>
          <w:p w14:paraId="687618E5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GL Leasing (Lao)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855610" w:rsidRPr="009670C0" w:rsidRDefault="00855610" w:rsidP="00855610">
            <w:pPr>
              <w:tabs>
                <w:tab w:val="clear" w:pos="454"/>
                <w:tab w:val="decimal" w:pos="461"/>
              </w:tabs>
              <w:ind w:left="107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332F6F02" w:rsidR="00855610" w:rsidRPr="009670C0" w:rsidRDefault="001435EB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75CBA4A5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6953FA9F" w:rsidR="00855610" w:rsidRPr="009670C0" w:rsidRDefault="001435EB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412FC0A3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08E031F" w14:textId="33116121" w:rsidR="00855610" w:rsidRPr="009670C0" w:rsidRDefault="001435EB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  <w:p w14:paraId="31587F21" w14:textId="531A9C65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3" w:type="dxa"/>
          </w:tcPr>
          <w:p w14:paraId="2B11CFBC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197176" w14:textId="5F9A6F1C" w:rsidR="00855610" w:rsidRPr="009670C0" w:rsidRDefault="001435EB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855610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  <w:p w14:paraId="7441ECB3" w14:textId="272F2F7D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1" w:type="dxa"/>
          </w:tcPr>
          <w:p w14:paraId="20228198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121CF722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180" w:type="dxa"/>
          </w:tcPr>
          <w:p w14:paraId="32AE28F8" w14:textId="77777777" w:rsidR="00855610" w:rsidRPr="009670C0" w:rsidRDefault="00855610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77F84F08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180" w:type="dxa"/>
          </w:tcPr>
          <w:p w14:paraId="1DFF2DEA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3CDB684B" w:rsidR="00855610" w:rsidRPr="009670C0" w:rsidRDefault="00855610" w:rsidP="0085561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855610" w:rsidRPr="009670C0" w:rsidRDefault="00855610" w:rsidP="00855610">
            <w:pPr>
              <w:pStyle w:val="acctfourfigures"/>
              <w:tabs>
                <w:tab w:val="decimal" w:pos="55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0B913081" w:rsidR="00855610" w:rsidRPr="009670C0" w:rsidRDefault="00855610" w:rsidP="0085561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7DB32D55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180" w:type="dxa"/>
          </w:tcPr>
          <w:p w14:paraId="56279064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520B9933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45E48CA1" w:rsidR="00855610" w:rsidRPr="009670C0" w:rsidRDefault="009B5A9D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0B085B70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44EEF11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5610" w:rsidRPr="009670C0" w14:paraId="629488ED" w14:textId="77777777" w:rsidTr="00296BBD">
        <w:trPr>
          <w:cantSplit/>
          <w:trHeight w:val="19"/>
        </w:trPr>
        <w:tc>
          <w:tcPr>
            <w:tcW w:w="2699" w:type="dxa"/>
          </w:tcPr>
          <w:p w14:paraId="53C1EA0C" w14:textId="77777777" w:rsidR="00855610" w:rsidRPr="009670C0" w:rsidRDefault="00855610" w:rsidP="0085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855610" w:rsidRPr="009670C0" w:rsidRDefault="00855610" w:rsidP="00855610">
            <w:pPr>
              <w:tabs>
                <w:tab w:val="clear" w:pos="454"/>
                <w:tab w:val="decimal" w:pos="461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855610" w:rsidRPr="009670C0" w:rsidRDefault="00855610" w:rsidP="0085561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855610" w:rsidRPr="009670C0" w:rsidRDefault="00855610" w:rsidP="008556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855610" w:rsidRPr="009670C0" w:rsidRDefault="00855610" w:rsidP="008556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855610" w:rsidRPr="009670C0" w:rsidRDefault="00855610" w:rsidP="00855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15322CEB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017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120</w:t>
            </w:r>
          </w:p>
        </w:tc>
        <w:tc>
          <w:tcPr>
            <w:tcW w:w="180" w:type="dxa"/>
          </w:tcPr>
          <w:p w14:paraId="3CD74BBA" w14:textId="77777777" w:rsidR="00855610" w:rsidRPr="009670C0" w:rsidRDefault="00855610" w:rsidP="00855610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1B518315" w:rsidR="00855610" w:rsidRPr="009670C0" w:rsidRDefault="001435EB" w:rsidP="0085561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017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120</w:t>
            </w:r>
          </w:p>
        </w:tc>
        <w:tc>
          <w:tcPr>
            <w:tcW w:w="180" w:type="dxa"/>
          </w:tcPr>
          <w:p w14:paraId="2FE66FE8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FD8D8" w14:textId="60DB3DFD" w:rsidR="00855610" w:rsidRPr="009670C0" w:rsidRDefault="00686FF1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387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211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60EADD7" w14:textId="77777777" w:rsidR="00855610" w:rsidRPr="009670C0" w:rsidRDefault="00855610" w:rsidP="00855610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324B89B7" w:rsidR="00855610" w:rsidRPr="009670C0" w:rsidRDefault="00855610" w:rsidP="0085561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818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E64A782" w14:textId="77777777" w:rsidR="00855610" w:rsidRPr="009670C0" w:rsidRDefault="00855610" w:rsidP="00855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44B543EB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629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180" w:type="dxa"/>
          </w:tcPr>
          <w:p w14:paraId="49E64504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6218976C" w:rsidR="00855610" w:rsidRPr="009670C0" w:rsidRDefault="001435EB" w:rsidP="0085561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  <w:r w:rsidR="00855610"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180" w:type="dxa"/>
          </w:tcPr>
          <w:p w14:paraId="71E0AADC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6BF3DFD7" w:rsidR="00855610" w:rsidRPr="009670C0" w:rsidRDefault="009B5A9D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A87AEDA" w14:textId="77777777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20823296" w:rsidR="00855610" w:rsidRPr="009670C0" w:rsidRDefault="00855610" w:rsidP="0085561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D093" w14:textId="77777777" w:rsidR="005E3333" w:rsidRPr="009670C0" w:rsidRDefault="005E3333" w:rsidP="00FE3D8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D18273D" w14:textId="4091D3E0" w:rsidR="00C26537" w:rsidRPr="009670C0" w:rsidRDefault="003848BB" w:rsidP="00384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ในระหว่างปี </w:t>
      </w:r>
      <w:r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กลุ่มบริษัทบันทึกค่าเผื่อการด้อยค่าเพิ่มเติมสำหรับเงินลงทุนใน </w:t>
      </w:r>
      <w:r w:rsidRPr="009670C0">
        <w:rPr>
          <w:rFonts w:asciiTheme="majorBidi" w:hAnsiTheme="majorBidi" w:cstheme="majorBidi"/>
          <w:sz w:val="26"/>
          <w:szCs w:val="26"/>
        </w:rPr>
        <w:t xml:space="preserve">GLH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 </w:t>
      </w:r>
      <w:r w:rsidRPr="009670C0">
        <w:rPr>
          <w:rFonts w:asciiTheme="majorBidi" w:hAnsiTheme="majorBidi" w:cstheme="majorBidi"/>
          <w:sz w:val="26"/>
          <w:szCs w:val="26"/>
        </w:rPr>
        <w:t>2,960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ล้านบาท</w:t>
      </w:r>
      <w:r w:rsidR="00C26537"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6F990E7" w14:textId="40A2B575" w:rsidR="005E3333" w:rsidRPr="009670C0" w:rsidRDefault="005E3333" w:rsidP="00EF082E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เงินลงทุนในบริษัทย่อยที่ถือหุ้นโดยบริษัทย่อยของบริษัทแสดงได้ดังนี้</w:t>
      </w:r>
    </w:p>
    <w:tbl>
      <w:tblPr>
        <w:tblW w:w="121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720"/>
        <w:gridCol w:w="180"/>
        <w:gridCol w:w="720"/>
        <w:gridCol w:w="180"/>
        <w:gridCol w:w="1260"/>
        <w:gridCol w:w="180"/>
        <w:gridCol w:w="1350"/>
        <w:gridCol w:w="180"/>
        <w:gridCol w:w="810"/>
        <w:gridCol w:w="180"/>
        <w:gridCol w:w="900"/>
        <w:gridCol w:w="180"/>
        <w:gridCol w:w="709"/>
        <w:gridCol w:w="199"/>
        <w:gridCol w:w="807"/>
      </w:tblGrid>
      <w:tr w:rsidR="00EF082E" w:rsidRPr="009670C0" w14:paraId="31A9AD25" w14:textId="77777777" w:rsidTr="00EF082E">
        <w:trPr>
          <w:cantSplit/>
          <w:trHeight w:val="594"/>
          <w:tblHeader/>
        </w:trPr>
        <w:tc>
          <w:tcPr>
            <w:tcW w:w="3420" w:type="dxa"/>
            <w:vAlign w:val="bottom"/>
          </w:tcPr>
          <w:p w14:paraId="5F38F29D" w14:textId="77777777" w:rsidR="00EF082E" w:rsidRPr="009670C0" w:rsidRDefault="00EF082E" w:rsidP="00FE3D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EF082E" w:rsidRPr="009670C0" w:rsidRDefault="00EF082E" w:rsidP="00FE3D84">
            <w:pPr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EF082E" w:rsidRPr="009670C0" w:rsidRDefault="00EF082E" w:rsidP="00FE3D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EF082E" w:rsidRPr="009670C0" w:rsidRDefault="00EF082E" w:rsidP="00FE3D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FBF95A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0A99B176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645F36B6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EF082E" w:rsidRPr="009670C0" w:rsidRDefault="00EF082E" w:rsidP="00FE3D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EF082E" w:rsidRPr="009670C0" w:rsidRDefault="00EF082E" w:rsidP="00FE3D84">
            <w:pPr>
              <w:pStyle w:val="acctmergecolhdg"/>
              <w:spacing w:line="240" w:lineRule="atLeast"/>
              <w:ind w:left="-75" w:right="-75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36B50A5D" w:rsidR="00EF082E" w:rsidRPr="009670C0" w:rsidRDefault="00EF082E" w:rsidP="00296B8E">
            <w:pPr>
              <w:pStyle w:val="acctmergecolhdg"/>
              <w:spacing w:line="240" w:lineRule="atLeast"/>
              <w:ind w:left="-75" w:hanging="5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บริษัทย่อยสำหรับปี</w:t>
            </w:r>
          </w:p>
          <w:p w14:paraId="3076D8B9" w14:textId="77777777" w:rsidR="00EF082E" w:rsidRPr="009670C0" w:rsidRDefault="00EF082E" w:rsidP="00FE3D84">
            <w:pPr>
              <w:pStyle w:val="acctmergecolhdg"/>
              <w:spacing w:line="240" w:lineRule="atLeast"/>
              <w:ind w:left="-75" w:hanging="5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  <w:r w:rsidRPr="009670C0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 </w:t>
            </w:r>
          </w:p>
          <w:p w14:paraId="3969FA07" w14:textId="49A6169C" w:rsidR="00EF082E" w:rsidRPr="009670C0" w:rsidRDefault="001435EB" w:rsidP="00FE3D84">
            <w:pPr>
              <w:pStyle w:val="acctmergecolhdg"/>
              <w:spacing w:line="240" w:lineRule="atLeast"/>
              <w:ind w:left="-75" w:hanging="5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31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EF082E" w:rsidRPr="009670C0" w14:paraId="32E99564" w14:textId="77777777" w:rsidTr="00EF082E">
        <w:trPr>
          <w:cantSplit/>
          <w:trHeight w:val="155"/>
          <w:tblHeader/>
        </w:trPr>
        <w:tc>
          <w:tcPr>
            <w:tcW w:w="3420" w:type="dxa"/>
            <w:vAlign w:val="bottom"/>
          </w:tcPr>
          <w:p w14:paraId="55642CAC" w14:textId="77777777" w:rsidR="00EF082E" w:rsidRPr="009670C0" w:rsidRDefault="00EF082E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EF082E" w:rsidRPr="009670C0" w:rsidRDefault="00EF082E" w:rsidP="00710C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99671A" w14:textId="408B1408" w:rsidR="00EF082E" w:rsidRPr="009670C0" w:rsidRDefault="001435EB" w:rsidP="00710CE8">
            <w:pPr>
              <w:tabs>
                <w:tab w:val="clear" w:pos="680"/>
              </w:tabs>
              <w:ind w:left="-78" w:right="-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00151383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83E66F" w14:textId="48CC660C" w:rsidR="00EF082E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3B2BE706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4A9B96" w14:textId="442B6D57" w:rsidR="00EF082E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F3F8B21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CBA2C4" w14:textId="33223A97" w:rsidR="00EF082E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7E301DE7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F82BEB" w14:textId="675A8E10" w:rsidR="00EF082E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49B999BB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7DAE13" w14:textId="2B79B9F9" w:rsidR="00EF082E" w:rsidRPr="009670C0" w:rsidRDefault="001435EB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3F8BDFE6" w14:textId="77777777" w:rsidR="00EF082E" w:rsidRPr="009670C0" w:rsidRDefault="00EF082E" w:rsidP="007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554ED4" w14:textId="71FA6337" w:rsidR="00EF082E" w:rsidRPr="009670C0" w:rsidRDefault="001435EB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99" w:type="dxa"/>
            <w:vAlign w:val="bottom"/>
          </w:tcPr>
          <w:p w14:paraId="40BDCA4C" w14:textId="77777777" w:rsidR="00EF082E" w:rsidRPr="009670C0" w:rsidRDefault="00EF082E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C0690B0" w14:textId="4CB43495" w:rsidR="00EF082E" w:rsidRPr="009670C0" w:rsidRDefault="001435EB" w:rsidP="00710C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EF082E" w:rsidRPr="009670C0" w14:paraId="4D9D76AF" w14:textId="77777777" w:rsidTr="00EF082E">
        <w:trPr>
          <w:cantSplit/>
          <w:trHeight w:val="19"/>
        </w:trPr>
        <w:tc>
          <w:tcPr>
            <w:tcW w:w="3420" w:type="dxa"/>
          </w:tcPr>
          <w:p w14:paraId="4614F4EB" w14:textId="77777777" w:rsidR="00EF082E" w:rsidRPr="009670C0" w:rsidRDefault="00EF082E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EF082E" w:rsidRPr="009670C0" w:rsidRDefault="00EF082E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28AE6DE7" w:rsidR="00EF082E" w:rsidRPr="009670C0" w:rsidRDefault="00EF082E" w:rsidP="00710C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970" w:type="dxa"/>
            <w:gridSpan w:val="4"/>
          </w:tcPr>
          <w:p w14:paraId="6F2F415B" w14:textId="77777777" w:rsidR="00EF082E" w:rsidRPr="009670C0" w:rsidRDefault="00EF082E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3965" w:type="dxa"/>
            <w:gridSpan w:val="8"/>
          </w:tcPr>
          <w:p w14:paraId="02EB28BD" w14:textId="77777777" w:rsidR="00EF082E" w:rsidRPr="009670C0" w:rsidRDefault="00EF082E" w:rsidP="00710C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EF082E" w:rsidRPr="009670C0" w14:paraId="2576105D" w14:textId="77777777" w:rsidTr="00EF082E">
        <w:trPr>
          <w:cantSplit/>
          <w:trHeight w:val="19"/>
        </w:trPr>
        <w:tc>
          <w:tcPr>
            <w:tcW w:w="4320" w:type="dxa"/>
            <w:gridSpan w:val="3"/>
          </w:tcPr>
          <w:p w14:paraId="2CDEF623" w14:textId="77777777" w:rsidR="00EF082E" w:rsidRPr="009670C0" w:rsidRDefault="00EF082E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</w:tcPr>
          <w:p w14:paraId="00955909" w14:textId="77777777" w:rsidR="00EF082E" w:rsidRPr="009670C0" w:rsidRDefault="00EF082E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EF082E" w:rsidRPr="009670C0" w:rsidRDefault="00EF082E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EF082E" w:rsidRPr="009670C0" w:rsidRDefault="00EF082E" w:rsidP="00710CE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E1818" w14:textId="77777777" w:rsidR="00EF082E" w:rsidRPr="009670C0" w:rsidRDefault="00EF082E" w:rsidP="00710C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EF082E" w:rsidRPr="009670C0" w:rsidRDefault="00EF082E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8E2262" w14:textId="77777777" w:rsidR="00EF082E" w:rsidRPr="009670C0" w:rsidRDefault="00EF082E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EF082E" w:rsidRPr="009670C0" w:rsidRDefault="00EF082E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EF082E" w:rsidRPr="009670C0" w:rsidRDefault="00EF082E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EF082E" w:rsidRPr="009670C0" w:rsidRDefault="00EF082E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EF082E" w:rsidRPr="009670C0" w:rsidRDefault="00EF082E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EF082E" w:rsidRPr="009670C0" w:rsidRDefault="00EF082E" w:rsidP="00710C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EF082E" w:rsidRPr="009670C0" w:rsidRDefault="00EF082E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EF082E" w:rsidRPr="009670C0" w:rsidRDefault="00EF082E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EF082E" w:rsidRPr="009670C0" w:rsidRDefault="00EF082E" w:rsidP="00710C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82E" w:rsidRPr="009670C0" w14:paraId="62D83A4D" w14:textId="77777777" w:rsidTr="00EF082E">
        <w:trPr>
          <w:cantSplit/>
          <w:trHeight w:val="19"/>
        </w:trPr>
        <w:tc>
          <w:tcPr>
            <w:tcW w:w="3420" w:type="dxa"/>
          </w:tcPr>
          <w:p w14:paraId="3D5E7BF4" w14:textId="24F09AFD" w:rsidR="00EF082E" w:rsidRPr="009670C0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GL Finance Plc.</w:t>
            </w:r>
            <w:r w:rsidR="00C0747E" w:rsidRPr="009670C0">
              <w:rPr>
                <w:rFonts w:asciiTheme="majorBidi" w:hAnsiTheme="majorBidi" w:cstheme="majorBidi"/>
                <w:sz w:val="24"/>
                <w:szCs w:val="24"/>
              </w:rPr>
              <w:t xml:space="preserve"> (“GLF”)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EF082E" w:rsidRPr="009670C0" w:rsidRDefault="00EF082E" w:rsidP="00A2537F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4B00C87F" w:rsidR="00EF082E" w:rsidRPr="009670C0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75DF2B80" w14:textId="77777777" w:rsidR="00EF082E" w:rsidRPr="009670C0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5FF952EC" w:rsidR="00EF082E" w:rsidRPr="009670C0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21989912" w14:textId="77777777" w:rsidR="00EF082E" w:rsidRPr="009670C0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F532CD" w14:textId="79938592" w:rsidR="00EF082E" w:rsidRPr="009670C0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  <w:p w14:paraId="35AAAB27" w14:textId="77777777" w:rsidR="00EF082E" w:rsidRPr="009670C0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พันเหรียญ</w:t>
            </w:r>
          </w:p>
          <w:p w14:paraId="76351BE8" w14:textId="6F74D859" w:rsidR="00EF082E" w:rsidRPr="009670C0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80" w:type="dxa"/>
          </w:tcPr>
          <w:p w14:paraId="6E7C8159" w14:textId="77777777" w:rsidR="00EF082E" w:rsidRPr="009670C0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482037" w14:textId="3D6B836D" w:rsidR="00EF082E" w:rsidRPr="009670C0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  <w:p w14:paraId="0608AED5" w14:textId="77777777" w:rsidR="00EF082E" w:rsidRPr="009670C0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พันเหรียญ</w:t>
            </w:r>
          </w:p>
          <w:p w14:paraId="397B2D17" w14:textId="6DE1B126" w:rsidR="00EF082E" w:rsidRPr="009670C0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80" w:type="dxa"/>
          </w:tcPr>
          <w:p w14:paraId="457DABA3" w14:textId="77777777" w:rsidR="00EF082E" w:rsidRPr="009670C0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1CA6DCF4" w:rsidR="00EF082E" w:rsidRPr="009670C0" w:rsidRDefault="001435EB" w:rsidP="002D750A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80" w:type="dxa"/>
          </w:tcPr>
          <w:p w14:paraId="6E66BDBA" w14:textId="77777777" w:rsidR="00EF082E" w:rsidRPr="009670C0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1FD3FCB1" w:rsidR="00EF082E" w:rsidRPr="009670C0" w:rsidRDefault="001435EB" w:rsidP="002D750A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80" w:type="dxa"/>
          </w:tcPr>
          <w:p w14:paraId="12A7AFCB" w14:textId="77777777" w:rsidR="00EF082E" w:rsidRPr="009670C0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64DE7878" w:rsidR="00EF082E" w:rsidRPr="009670C0" w:rsidRDefault="00EF082E" w:rsidP="002D750A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EF082E" w:rsidRPr="009670C0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137B19CB" w:rsidR="00EF082E" w:rsidRPr="009670C0" w:rsidRDefault="00EF082E" w:rsidP="002D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82E" w:rsidRPr="009670C0" w14:paraId="23C12B6B" w14:textId="77777777" w:rsidTr="00EF082E">
        <w:trPr>
          <w:cantSplit/>
          <w:trHeight w:val="19"/>
        </w:trPr>
        <w:tc>
          <w:tcPr>
            <w:tcW w:w="3420" w:type="dxa"/>
          </w:tcPr>
          <w:p w14:paraId="1C41760A" w14:textId="1FE4B9F1" w:rsidR="00EF082E" w:rsidRPr="009670C0" w:rsidRDefault="00EF082E" w:rsidP="00A2537F">
            <w:pPr>
              <w:ind w:left="195" w:hanging="19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 xml:space="preserve">GL Leasing (Lao)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EF082E" w:rsidRPr="009670C0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49695FF9" w:rsidR="00EF082E" w:rsidRPr="009670C0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6BD3F945" w14:textId="77777777" w:rsidR="00EF082E" w:rsidRPr="009670C0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5E6E9996" w:rsidR="00EF082E" w:rsidRPr="009670C0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550D8F6F" w14:textId="77777777" w:rsidR="00EF082E" w:rsidRPr="009670C0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CBEB9" w14:textId="28EFC9F3" w:rsidR="00EF082E" w:rsidRPr="009670C0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  <w:p w14:paraId="5465E205" w14:textId="484DAABB" w:rsidR="00EF082E" w:rsidRPr="009670C0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พันกีบลาว</w:t>
            </w:r>
          </w:p>
        </w:tc>
        <w:tc>
          <w:tcPr>
            <w:tcW w:w="180" w:type="dxa"/>
          </w:tcPr>
          <w:p w14:paraId="639CAE09" w14:textId="77777777" w:rsidR="00EF082E" w:rsidRPr="009670C0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678937" w14:textId="6AAB2441" w:rsidR="00EF082E" w:rsidRPr="009670C0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  <w:p w14:paraId="40379DFB" w14:textId="1C172CE9" w:rsidR="00EF082E" w:rsidRPr="009670C0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พันกีบลาว</w:t>
            </w:r>
          </w:p>
        </w:tc>
        <w:tc>
          <w:tcPr>
            <w:tcW w:w="180" w:type="dxa"/>
          </w:tcPr>
          <w:p w14:paraId="30B47EAD" w14:textId="77777777" w:rsidR="00EF082E" w:rsidRPr="009670C0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29182935" w:rsidR="00EF082E" w:rsidRPr="009670C0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80" w:type="dxa"/>
          </w:tcPr>
          <w:p w14:paraId="37980D8E" w14:textId="77777777" w:rsidR="00EF082E" w:rsidRPr="009670C0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3582427C" w:rsidR="00EF082E" w:rsidRPr="009670C0" w:rsidRDefault="001435EB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EF082E" w:rsidRPr="009670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80" w:type="dxa"/>
          </w:tcPr>
          <w:p w14:paraId="1FA418F5" w14:textId="77777777" w:rsidR="00EF082E" w:rsidRPr="009670C0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45C0712E" w:rsidR="00EF082E" w:rsidRPr="009670C0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EF082E" w:rsidRPr="009670C0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2DE6C07F" w:rsidR="00EF082E" w:rsidRPr="009670C0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82E" w:rsidRPr="003D6837" w14:paraId="078A2C55" w14:textId="77777777" w:rsidTr="00EF082E">
        <w:trPr>
          <w:cantSplit/>
          <w:trHeight w:val="19"/>
        </w:trPr>
        <w:tc>
          <w:tcPr>
            <w:tcW w:w="3420" w:type="dxa"/>
          </w:tcPr>
          <w:p w14:paraId="44AB604B" w14:textId="5A807938" w:rsidR="00EF082E" w:rsidRPr="003D6837" w:rsidRDefault="00EF082E" w:rsidP="00A2537F">
            <w:pPr>
              <w:ind w:left="195" w:hanging="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PT Group Lease Finance Indonesia</w:t>
            </w:r>
            <w:r w:rsidR="00534FFD" w:rsidRPr="003D683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34FFD" w:rsidRPr="003D68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7CACE919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CEB39CB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4C275AAE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0F368C1E" w14:textId="77777777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8C1B76" w14:textId="1896C738" w:rsidR="00EF082E" w:rsidRPr="003D6837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  <w:p w14:paraId="3AAA1E56" w14:textId="685BC471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2B5A8F01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C73347" w14:textId="2D644EC1" w:rsidR="00EF082E" w:rsidRPr="003D6837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  <w:p w14:paraId="4C2CD0F6" w14:textId="510653BC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6E593EA9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331FCF79" w:rsidR="00EF082E" w:rsidRPr="003D6837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80" w:type="dxa"/>
          </w:tcPr>
          <w:p w14:paraId="71AF6EF3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20279206" w:rsidR="00EF082E" w:rsidRPr="003D6837" w:rsidRDefault="001435EB" w:rsidP="00A2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80" w:type="dxa"/>
          </w:tcPr>
          <w:p w14:paraId="2860BBD9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02C2C689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67C16DC0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82E" w:rsidRPr="003D6837" w14:paraId="0EF680AF" w14:textId="77777777" w:rsidTr="00EF082E">
        <w:trPr>
          <w:cantSplit/>
          <w:trHeight w:val="19"/>
        </w:trPr>
        <w:tc>
          <w:tcPr>
            <w:tcW w:w="3420" w:type="dxa"/>
          </w:tcPr>
          <w:p w14:paraId="5AD35CC5" w14:textId="28ECC51C" w:rsidR="00EF082E" w:rsidRPr="003D6837" w:rsidRDefault="00EF082E" w:rsidP="00A2537F">
            <w:pPr>
              <w:ind w:left="195" w:hanging="19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731C5C45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2DF54747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5D7B4D85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12B4269B" w14:textId="77777777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A0115C" w14:textId="07D74D37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  <w:p w14:paraId="561C7D3C" w14:textId="0CC6F295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7B7627" w14:textId="1CE8963B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  <w:p w14:paraId="219478CF" w14:textId="0C11399F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781FA136" w:rsidR="00EF082E" w:rsidRPr="003D6837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180" w:type="dxa"/>
          </w:tcPr>
          <w:p w14:paraId="4B49716F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598DF517" w:rsidR="00EF082E" w:rsidRPr="003D6837" w:rsidRDefault="001435EB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180" w:type="dxa"/>
          </w:tcPr>
          <w:p w14:paraId="78846AB8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05471A90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02833339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82E" w:rsidRPr="003D6837" w14:paraId="2AD44825" w14:textId="77777777" w:rsidTr="00EF082E">
        <w:trPr>
          <w:cantSplit/>
          <w:trHeight w:val="19"/>
        </w:trPr>
        <w:tc>
          <w:tcPr>
            <w:tcW w:w="3420" w:type="dxa"/>
          </w:tcPr>
          <w:p w14:paraId="21B37E5C" w14:textId="54E5A274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17B709E0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2373E3B2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508640D5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14A9D56E" w14:textId="77777777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54F0DB" w14:textId="2F45EFA5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52F42BB5" w14:textId="20A8DA47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AB288" w14:textId="1C4994F8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69CBACA9" w14:textId="4843C97D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4824E03A" w:rsidR="00EF082E" w:rsidRPr="003D6837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180" w:type="dxa"/>
          </w:tcPr>
          <w:p w14:paraId="154EFD93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244E2D3F" w:rsidR="00EF082E" w:rsidRPr="003D6837" w:rsidRDefault="001435EB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180" w:type="dxa"/>
          </w:tcPr>
          <w:p w14:paraId="6F12EAF1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10692EA9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14B01A1F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0BBE34EB" w:rsidR="00EF082E" w:rsidRPr="003D6837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816</w:t>
            </w:r>
          </w:p>
        </w:tc>
      </w:tr>
      <w:tr w:rsidR="00EF082E" w:rsidRPr="003D6837" w14:paraId="59B8009B" w14:textId="77777777" w:rsidTr="00EF082E">
        <w:trPr>
          <w:cantSplit/>
          <w:trHeight w:val="19"/>
        </w:trPr>
        <w:tc>
          <w:tcPr>
            <w:tcW w:w="3420" w:type="dxa"/>
          </w:tcPr>
          <w:p w14:paraId="2CE079CD" w14:textId="563710AC" w:rsidR="00EF082E" w:rsidRPr="003D6837" w:rsidRDefault="00EF082E" w:rsidP="00A2537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D683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E02C45" w14:textId="77777777" w:rsidR="00EF082E" w:rsidRPr="003D6837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B3CF0E" w14:textId="77777777" w:rsidR="00EF082E" w:rsidRPr="003D6837" w:rsidRDefault="00EF082E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82E" w:rsidRPr="003D6837" w14:paraId="2579EFFC" w14:textId="77777777" w:rsidTr="00EF082E">
        <w:trPr>
          <w:cantSplit/>
          <w:trHeight w:val="19"/>
        </w:trPr>
        <w:tc>
          <w:tcPr>
            <w:tcW w:w="3420" w:type="dxa"/>
          </w:tcPr>
          <w:p w14:paraId="02FC17D3" w14:textId="7D9C1E6C" w:rsidR="00EF082E" w:rsidRPr="003D6837" w:rsidRDefault="00EF082E" w:rsidP="00A2537F">
            <w:pPr>
              <w:spacing w:line="240" w:lineRule="exact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5031FD8E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9C4C148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2791BEDE" w:rsidR="00EF082E" w:rsidRPr="003D6837" w:rsidRDefault="001435EB" w:rsidP="00A253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315E4F09" w14:textId="77777777" w:rsidR="00EF082E" w:rsidRPr="003D6837" w:rsidRDefault="00EF082E" w:rsidP="00A2537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CA8BAC" w14:textId="17ACD0AF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5CBDADC7" w14:textId="5D5CE999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EBA34A" w14:textId="1A9D7909" w:rsidR="00EF082E" w:rsidRPr="003D6837" w:rsidRDefault="001435EB" w:rsidP="00A2537F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  <w:p w14:paraId="0F99B7DB" w14:textId="25003889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77CAA29A" w:rsidR="00EF082E" w:rsidRPr="003D6837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E9DCA50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573DC089" w:rsidR="00EF082E" w:rsidRPr="003D6837" w:rsidRDefault="001435EB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F082E"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D68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D0C9AA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2E2FBD9F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2C110F4C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82E" w:rsidRPr="003D6837" w14:paraId="0869F2A5" w14:textId="77777777" w:rsidTr="00EF082E">
        <w:trPr>
          <w:cantSplit/>
          <w:trHeight w:val="19"/>
        </w:trPr>
        <w:tc>
          <w:tcPr>
            <w:tcW w:w="3420" w:type="dxa"/>
          </w:tcPr>
          <w:p w14:paraId="51F86B5D" w14:textId="422C3162" w:rsidR="00EF082E" w:rsidRPr="003D6837" w:rsidRDefault="00EF082E" w:rsidP="00A2537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EF082E" w:rsidRPr="003D6837" w:rsidRDefault="00EF082E" w:rsidP="00A2537F">
            <w:pPr>
              <w:tabs>
                <w:tab w:val="clear" w:pos="454"/>
                <w:tab w:val="decimal" w:pos="461"/>
              </w:tabs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EF082E" w:rsidRPr="003D6837" w:rsidRDefault="00EF082E" w:rsidP="00A2537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EF082E" w:rsidRPr="003D6837" w:rsidRDefault="00EF082E" w:rsidP="00A2537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EF082E" w:rsidRPr="003D6837" w:rsidRDefault="00EF082E" w:rsidP="00A2537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672791" w14:textId="77777777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37D63B" w14:textId="77777777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EF082E" w:rsidRPr="003D6837" w:rsidRDefault="00EF082E" w:rsidP="00A2537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0C030A5E" w:rsidR="00EF082E" w:rsidRPr="003D6837" w:rsidRDefault="001435EB" w:rsidP="00A2537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F082E"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489</w:t>
            </w:r>
            <w:r w:rsidR="00EF082E"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070</w:t>
            </w:r>
          </w:p>
        </w:tc>
        <w:tc>
          <w:tcPr>
            <w:tcW w:w="180" w:type="dxa"/>
          </w:tcPr>
          <w:p w14:paraId="0A8D328E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0E58835F" w:rsidR="00EF082E" w:rsidRPr="003D6837" w:rsidRDefault="001435EB" w:rsidP="00A2537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F082E"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489</w:t>
            </w:r>
            <w:r w:rsidR="00EF082E"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070</w:t>
            </w:r>
          </w:p>
        </w:tc>
        <w:tc>
          <w:tcPr>
            <w:tcW w:w="180" w:type="dxa"/>
          </w:tcPr>
          <w:p w14:paraId="58723155" w14:textId="77777777" w:rsidR="00EF082E" w:rsidRPr="003D6837" w:rsidRDefault="00EF082E" w:rsidP="00A253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788A4763" w:rsidR="00EF082E" w:rsidRPr="003D6837" w:rsidRDefault="00EF082E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2662F49A" w14:textId="77777777" w:rsidR="00EF082E" w:rsidRPr="003D6837" w:rsidRDefault="00EF082E" w:rsidP="00A253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4EF5CF33" w:rsidR="00EF082E" w:rsidRPr="003D6837" w:rsidRDefault="001435EB" w:rsidP="00A253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F082E" w:rsidRPr="003D68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D68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816</w:t>
            </w:r>
          </w:p>
        </w:tc>
      </w:tr>
    </w:tbl>
    <w:p w14:paraId="267F9233" w14:textId="77777777" w:rsidR="00534FFD" w:rsidRPr="003D6837" w:rsidRDefault="00534FFD" w:rsidP="00DC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50"/>
        </w:tabs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34F3A62D" w14:textId="3BC1A604" w:rsidR="00534FFD" w:rsidRDefault="00534FFD" w:rsidP="00534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50"/>
        </w:tabs>
        <w:ind w:left="540"/>
        <w:rPr>
          <w:rFonts w:asciiTheme="majorBidi" w:hAnsiTheme="majorBidi" w:cstheme="majorBidi"/>
          <w:sz w:val="26"/>
          <w:szCs w:val="26"/>
        </w:rPr>
      </w:pPr>
      <w:r w:rsidRPr="003D6837">
        <w:rPr>
          <w:rFonts w:asciiTheme="majorBidi" w:hAnsiTheme="majorBidi" w:cstheme="majorBidi"/>
          <w:sz w:val="24"/>
          <w:szCs w:val="24"/>
          <w:vertAlign w:val="superscript"/>
        </w:rPr>
        <w:t>(1)</w:t>
      </w:r>
      <w:r w:rsidRPr="003D6837"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</w:t>
      </w:r>
      <w:r w:rsidRPr="003D6837">
        <w:rPr>
          <w:rFonts w:asciiTheme="majorBidi" w:hAnsiTheme="majorBidi" w:cs="Angsana New"/>
          <w:sz w:val="24"/>
          <w:szCs w:val="24"/>
          <w:vertAlign w:val="superscript"/>
          <w:cs/>
        </w:rPr>
        <w:t>-</w:t>
      </w:r>
      <w:r w:rsidRPr="003D6837">
        <w:rPr>
          <w:rFonts w:asciiTheme="majorBidi" w:hAnsiTheme="majorBidi" w:cs="Angsana New" w:hint="cs"/>
          <w:sz w:val="24"/>
          <w:szCs w:val="24"/>
          <w:cs/>
        </w:rPr>
        <w:t xml:space="preserve">ตามที่เปิดเผยไว้ในหมายเหตุข้อ </w:t>
      </w:r>
      <w:r w:rsidRPr="003D6837">
        <w:rPr>
          <w:rFonts w:asciiTheme="majorBidi" w:hAnsiTheme="majorBidi" w:cs="Angsana New"/>
          <w:sz w:val="24"/>
          <w:szCs w:val="24"/>
        </w:rPr>
        <w:t>34</w:t>
      </w:r>
      <w:r w:rsidRPr="003D6837">
        <w:rPr>
          <w:rFonts w:asciiTheme="majorBidi" w:hAnsiTheme="majorBidi" w:cs="Angsana New" w:hint="cs"/>
          <w:sz w:val="24"/>
          <w:szCs w:val="24"/>
          <w:cs/>
        </w:rPr>
        <w:t xml:space="preserve"> ในวันที่ </w:t>
      </w:r>
      <w:r w:rsidRPr="003D6837">
        <w:rPr>
          <w:rFonts w:asciiTheme="majorBidi" w:hAnsiTheme="majorBidi" w:cs="Angsana New"/>
          <w:sz w:val="24"/>
          <w:szCs w:val="24"/>
        </w:rPr>
        <w:t>2</w:t>
      </w:r>
      <w:r w:rsidRPr="003D6837">
        <w:rPr>
          <w:rFonts w:asciiTheme="majorBidi" w:hAnsiTheme="majorBidi" w:cs="Angsana New"/>
          <w:sz w:val="24"/>
          <w:szCs w:val="24"/>
          <w:cs/>
        </w:rPr>
        <w:t xml:space="preserve">1 </w:t>
      </w:r>
      <w:r w:rsidRPr="003D6837">
        <w:rPr>
          <w:rFonts w:asciiTheme="majorBidi" w:hAnsiTheme="majorBidi" w:cs="Angsana New" w:hint="cs"/>
          <w:sz w:val="24"/>
          <w:szCs w:val="24"/>
          <w:cs/>
        </w:rPr>
        <w:t>กรกฎาคม</w:t>
      </w:r>
      <w:r w:rsidRPr="003D6837">
        <w:rPr>
          <w:rFonts w:asciiTheme="majorBidi" w:hAnsiTheme="majorBidi" w:cs="Angsana New"/>
          <w:sz w:val="24"/>
          <w:szCs w:val="24"/>
          <w:cs/>
        </w:rPr>
        <w:t xml:space="preserve"> 2565 </w:t>
      </w:r>
      <w:r w:rsidRPr="003D6837">
        <w:rPr>
          <w:rFonts w:asciiTheme="majorBidi" w:hAnsiTheme="majorBidi" w:cs="Angsana New" w:hint="cs"/>
          <w:sz w:val="24"/>
          <w:szCs w:val="24"/>
          <w:cs/>
        </w:rPr>
        <w:t>ศาลการค้าจาการ์ตากลางมีคำสั่งให้</w:t>
      </w:r>
      <w:r w:rsidRPr="003D683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3D6837">
        <w:rPr>
          <w:rFonts w:asciiTheme="majorBidi" w:hAnsiTheme="majorBidi" w:cstheme="majorBidi"/>
          <w:sz w:val="24"/>
          <w:szCs w:val="24"/>
        </w:rPr>
        <w:t xml:space="preserve">GLFI </w:t>
      </w:r>
      <w:r w:rsidRPr="003D6837">
        <w:rPr>
          <w:rFonts w:asciiTheme="majorBidi" w:hAnsiTheme="majorBidi" w:cs="Angsana New" w:hint="cs"/>
          <w:sz w:val="24"/>
          <w:szCs w:val="24"/>
          <w:cs/>
        </w:rPr>
        <w:t>ล้มละลาย</w:t>
      </w:r>
    </w:p>
    <w:p w14:paraId="24B25B38" w14:textId="564BCC90" w:rsidR="00534FFD" w:rsidRPr="009670C0" w:rsidRDefault="00534FFD" w:rsidP="00DC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50"/>
        </w:tabs>
        <w:rPr>
          <w:rFonts w:asciiTheme="majorBidi" w:hAnsiTheme="majorBidi" w:cstheme="majorBidi"/>
          <w:sz w:val="26"/>
          <w:szCs w:val="26"/>
          <w:cs/>
        </w:rPr>
        <w:sectPr w:rsidR="00534FFD" w:rsidRPr="009670C0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7919FE21" w14:textId="29500709" w:rsidR="00DC3B0B" w:rsidRPr="009670C0" w:rsidRDefault="001435EB" w:rsidP="000300F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9" w:name="_Toc33611517"/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4</w:t>
      </w:r>
      <w:r w:rsidR="00420358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DC3B0B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ส่วนได้เสียที่ไม่มีอำนาจควบคุม</w:t>
      </w:r>
      <w:bookmarkEnd w:id="29"/>
      <w:r w:rsidR="00DC3B0B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7537315F" w14:textId="77777777" w:rsidR="00DC3B0B" w:rsidRPr="009670C0" w:rsidRDefault="00DC3B0B" w:rsidP="00DC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6DED3D" w14:textId="55B92A96" w:rsidR="00DC3B0B" w:rsidRPr="009670C0" w:rsidRDefault="00DC3B0B" w:rsidP="00DC3B0B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95"/>
        <w:gridCol w:w="1668"/>
        <w:gridCol w:w="178"/>
        <w:gridCol w:w="1235"/>
        <w:gridCol w:w="182"/>
        <w:gridCol w:w="1033"/>
      </w:tblGrid>
      <w:tr w:rsidR="00D75AEE" w:rsidRPr="009670C0" w14:paraId="1C1987AB" w14:textId="77777777" w:rsidTr="7761284E">
        <w:trPr>
          <w:cantSplit/>
          <w:tblHeader/>
        </w:trPr>
        <w:tc>
          <w:tcPr>
            <w:tcW w:w="4795" w:type="dxa"/>
            <w:vAlign w:val="bottom"/>
          </w:tcPr>
          <w:p w14:paraId="41B3B863" w14:textId="77777777" w:rsidR="00D75AEE" w:rsidRPr="009670C0" w:rsidRDefault="00D75AEE" w:rsidP="0098386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6" w:type="dxa"/>
            <w:gridSpan w:val="5"/>
          </w:tcPr>
          <w:p w14:paraId="26B580C3" w14:textId="73229F4F" w:rsidR="00D75AEE" w:rsidRPr="009670C0" w:rsidRDefault="001435EB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D75AEE"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75AEE"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D75AEE" w:rsidRPr="009670C0" w14:paraId="274C9C23" w14:textId="77777777" w:rsidTr="7761284E">
        <w:trPr>
          <w:cantSplit/>
          <w:tblHeader/>
        </w:trPr>
        <w:tc>
          <w:tcPr>
            <w:tcW w:w="4795" w:type="dxa"/>
            <w:vAlign w:val="bottom"/>
          </w:tcPr>
          <w:p w14:paraId="1A7661E5" w14:textId="77777777" w:rsidR="00D75AEE" w:rsidRPr="009670C0" w:rsidRDefault="00D75AEE" w:rsidP="0098386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8" w:type="dxa"/>
          </w:tcPr>
          <w:p w14:paraId="4A965F90" w14:textId="77777777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PT. Group Lease Finance Indonesia </w:t>
            </w:r>
          </w:p>
        </w:tc>
        <w:tc>
          <w:tcPr>
            <w:tcW w:w="178" w:type="dxa"/>
          </w:tcPr>
          <w:p w14:paraId="05DCFB32" w14:textId="77777777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099D6584" w14:textId="77777777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GL-AMMK Co., Ltd.</w:t>
            </w:r>
          </w:p>
        </w:tc>
        <w:tc>
          <w:tcPr>
            <w:tcW w:w="182" w:type="dxa"/>
            <w:vAlign w:val="bottom"/>
          </w:tcPr>
          <w:p w14:paraId="764C1CD7" w14:textId="77777777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0FB6488" w14:textId="77777777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5AEE" w:rsidRPr="009670C0" w14:paraId="26C822B5" w14:textId="77777777" w:rsidTr="7761284E">
        <w:trPr>
          <w:cantSplit/>
          <w:tblHeader/>
        </w:trPr>
        <w:tc>
          <w:tcPr>
            <w:tcW w:w="4795" w:type="dxa"/>
            <w:vAlign w:val="bottom"/>
          </w:tcPr>
          <w:p w14:paraId="410E9F51" w14:textId="7777777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96" w:type="dxa"/>
            <w:gridSpan w:val="5"/>
            <w:vAlign w:val="bottom"/>
          </w:tcPr>
          <w:p w14:paraId="6902AD88" w14:textId="3E28B3C8" w:rsidR="00D75AEE" w:rsidRPr="009670C0" w:rsidRDefault="00D75AEE" w:rsidP="0098386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="001B65E4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75AEE" w:rsidRPr="009670C0" w14:paraId="1736F5F0" w14:textId="77777777" w:rsidTr="7761284E">
        <w:trPr>
          <w:cantSplit/>
        </w:trPr>
        <w:tc>
          <w:tcPr>
            <w:tcW w:w="4795" w:type="dxa"/>
            <w:vAlign w:val="bottom"/>
          </w:tcPr>
          <w:p w14:paraId="66E84D99" w14:textId="7777777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68" w:type="dxa"/>
            <w:vAlign w:val="bottom"/>
          </w:tcPr>
          <w:p w14:paraId="78F5CA3C" w14:textId="58D244D5" w:rsidR="00D75AEE" w:rsidRPr="009670C0" w:rsidRDefault="001435EB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178" w:type="dxa"/>
            <w:vAlign w:val="bottom"/>
          </w:tcPr>
          <w:p w14:paraId="085C4FF8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8748D6C" w14:textId="451D3443" w:rsidR="00D75AEE" w:rsidRPr="009670C0" w:rsidRDefault="001435EB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43</w:t>
            </w:r>
          </w:p>
        </w:tc>
        <w:tc>
          <w:tcPr>
            <w:tcW w:w="182" w:type="dxa"/>
            <w:vAlign w:val="bottom"/>
          </w:tcPr>
          <w:p w14:paraId="0A624825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7767A19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D75AEE" w:rsidRPr="009670C0" w14:paraId="061CF2A5" w14:textId="77777777" w:rsidTr="7761284E">
        <w:trPr>
          <w:cantSplit/>
        </w:trPr>
        <w:tc>
          <w:tcPr>
            <w:tcW w:w="4795" w:type="dxa"/>
          </w:tcPr>
          <w:p w14:paraId="3285BE8C" w14:textId="7777777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</w:tcPr>
          <w:p w14:paraId="4FEBC9D7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AB13CD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75235904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81ADB79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696295E2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D75AEE" w:rsidRPr="009670C0" w14:paraId="64C108CC" w14:textId="77777777" w:rsidTr="7761284E">
        <w:trPr>
          <w:cantSplit/>
        </w:trPr>
        <w:tc>
          <w:tcPr>
            <w:tcW w:w="4795" w:type="dxa"/>
          </w:tcPr>
          <w:p w14:paraId="1F955ADE" w14:textId="7777777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68" w:type="dxa"/>
          </w:tcPr>
          <w:p w14:paraId="3FCBAF98" w14:textId="76DD5CC2" w:rsidR="00D75AEE" w:rsidRPr="009670C0" w:rsidRDefault="001435EB" w:rsidP="7761284E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146</w:t>
            </w:r>
            <w:r w:rsidR="119E5DD1" w:rsidRPr="009670C0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178" w:type="dxa"/>
          </w:tcPr>
          <w:p w14:paraId="041C35DC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94AF204" w14:textId="7DF177EC" w:rsidR="00D75AEE" w:rsidRPr="009670C0" w:rsidRDefault="001435EB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172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171</w:t>
            </w:r>
          </w:p>
        </w:tc>
        <w:tc>
          <w:tcPr>
            <w:tcW w:w="182" w:type="dxa"/>
          </w:tcPr>
          <w:p w14:paraId="5B336D07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5EEA7CC2" w14:textId="77777777" w:rsidR="00D75AEE" w:rsidRPr="009670C0" w:rsidRDefault="00D75AEE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A2537F" w:rsidRPr="009670C0" w14:paraId="4D5E3D23" w14:textId="77777777" w:rsidTr="7761284E">
        <w:trPr>
          <w:cantSplit/>
        </w:trPr>
        <w:tc>
          <w:tcPr>
            <w:tcW w:w="4795" w:type="dxa"/>
          </w:tcPr>
          <w:p w14:paraId="5C7B70A5" w14:textId="77777777" w:rsidR="00A2537F" w:rsidRPr="009670C0" w:rsidRDefault="00A2537F" w:rsidP="00A2537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68" w:type="dxa"/>
          </w:tcPr>
          <w:p w14:paraId="069D516C" w14:textId="17F6D879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50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275</w:t>
            </w:r>
          </w:p>
        </w:tc>
        <w:tc>
          <w:tcPr>
            <w:tcW w:w="178" w:type="dxa"/>
          </w:tcPr>
          <w:p w14:paraId="5C4949CA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2A0B503" w14:textId="66862FA5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159</w:t>
            </w:r>
          </w:p>
        </w:tc>
        <w:tc>
          <w:tcPr>
            <w:tcW w:w="182" w:type="dxa"/>
          </w:tcPr>
          <w:p w14:paraId="6A4CD368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20573A24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A2537F" w:rsidRPr="009670C0" w14:paraId="7DFB18FC" w14:textId="77777777" w:rsidTr="7761284E">
        <w:trPr>
          <w:cantSplit/>
        </w:trPr>
        <w:tc>
          <w:tcPr>
            <w:tcW w:w="4795" w:type="dxa"/>
          </w:tcPr>
          <w:p w14:paraId="335C3B30" w14:textId="77777777" w:rsidR="00A2537F" w:rsidRPr="009670C0" w:rsidRDefault="00A2537F" w:rsidP="00A2537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668" w:type="dxa"/>
          </w:tcPr>
          <w:p w14:paraId="7457613F" w14:textId="435B1D46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74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178" w:type="dxa"/>
          </w:tcPr>
          <w:p w14:paraId="573AB2A9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1E4D224" w14:textId="3573F176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447</w:t>
            </w:r>
          </w:p>
        </w:tc>
        <w:tc>
          <w:tcPr>
            <w:tcW w:w="182" w:type="dxa"/>
          </w:tcPr>
          <w:p w14:paraId="425E7343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C78B66C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A2537F" w:rsidRPr="009670C0" w14:paraId="3662C73C" w14:textId="77777777" w:rsidTr="7761284E">
        <w:trPr>
          <w:cantSplit/>
        </w:trPr>
        <w:tc>
          <w:tcPr>
            <w:tcW w:w="4795" w:type="dxa"/>
          </w:tcPr>
          <w:p w14:paraId="24FA6DE4" w14:textId="77777777" w:rsidR="00A2537F" w:rsidRPr="009670C0" w:rsidRDefault="00A2537F" w:rsidP="00A2537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36567E7F" w14:textId="1FEA68EA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087</w:t>
            </w:r>
          </w:p>
        </w:tc>
        <w:tc>
          <w:tcPr>
            <w:tcW w:w="178" w:type="dxa"/>
          </w:tcPr>
          <w:p w14:paraId="2F3FB098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966849F" w14:textId="5E78201A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</w:p>
        </w:tc>
        <w:tc>
          <w:tcPr>
            <w:tcW w:w="182" w:type="dxa"/>
          </w:tcPr>
          <w:p w14:paraId="2CFA9397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3FCDACE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A2537F" w:rsidRPr="009670C0" w14:paraId="32052FD7" w14:textId="77777777" w:rsidTr="7761284E">
        <w:trPr>
          <w:cantSplit/>
        </w:trPr>
        <w:tc>
          <w:tcPr>
            <w:tcW w:w="4795" w:type="dxa"/>
          </w:tcPr>
          <w:p w14:paraId="06821DB2" w14:textId="77777777" w:rsidR="00A2537F" w:rsidRPr="009670C0" w:rsidRDefault="00A2537F" w:rsidP="00A2537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14:paraId="48B9E16C" w14:textId="30AAAA8C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64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193</w:t>
            </w:r>
          </w:p>
        </w:tc>
        <w:tc>
          <w:tcPr>
            <w:tcW w:w="178" w:type="dxa"/>
          </w:tcPr>
          <w:p w14:paraId="1E09C913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39366" w14:textId="6E50CA23" w:rsidR="00A2537F" w:rsidRPr="009670C0" w:rsidRDefault="001435EB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64</w:t>
            </w:r>
            <w:r w:rsidR="00A2537F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455</w:t>
            </w:r>
          </w:p>
        </w:tc>
        <w:tc>
          <w:tcPr>
            <w:tcW w:w="182" w:type="dxa"/>
          </w:tcPr>
          <w:p w14:paraId="04EAA46C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8B27A28" w14:textId="77777777" w:rsidR="00A2537F" w:rsidRPr="009670C0" w:rsidRDefault="00A2537F" w:rsidP="00A2537F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9670C0" w14:paraId="5A684796" w14:textId="77777777" w:rsidTr="7761284E">
        <w:trPr>
          <w:cantSplit/>
          <w:trHeight w:val="270"/>
        </w:trPr>
        <w:tc>
          <w:tcPr>
            <w:tcW w:w="4795" w:type="dxa"/>
          </w:tcPr>
          <w:p w14:paraId="0C0926BF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8" w:type="dxa"/>
            <w:tcBorders>
              <w:top w:val="double" w:sz="4" w:space="0" w:color="auto"/>
            </w:tcBorders>
          </w:tcPr>
          <w:p w14:paraId="5620267B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A712642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1D58931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7FD0721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10726CD" w14:textId="39C54D0D" w:rsidR="00D75AEE" w:rsidRPr="009670C0" w:rsidRDefault="00A2537F" w:rsidP="00A736F7">
            <w:pPr>
              <w:pStyle w:val="acctmergecolhdg"/>
              <w:spacing w:line="360" w:lineRule="exact"/>
              <w:ind w:left="49" w:right="-351" w:firstLine="1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5AEE" w:rsidRPr="009670C0" w14:paraId="36A4B2B7" w14:textId="77777777" w:rsidTr="7761284E">
        <w:trPr>
          <w:cantSplit/>
          <w:trHeight w:val="270"/>
        </w:trPr>
        <w:tc>
          <w:tcPr>
            <w:tcW w:w="4795" w:type="dxa"/>
          </w:tcPr>
          <w:p w14:paraId="6D8F1969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8" w:type="dxa"/>
          </w:tcPr>
          <w:p w14:paraId="25CEBBC5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7063A54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4F8601E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78C09D6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2620D4A" w14:textId="6129C76F" w:rsidR="00D75AEE" w:rsidRPr="009670C0" w:rsidRDefault="00A2537F" w:rsidP="00A736F7">
            <w:pPr>
              <w:pStyle w:val="acctmergecolhdg"/>
              <w:spacing w:line="360" w:lineRule="exact"/>
              <w:ind w:right="-351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5AEE" w:rsidRPr="009670C0" w14:paraId="4DBFFF82" w14:textId="77777777" w:rsidTr="7761284E">
        <w:trPr>
          <w:cantSplit/>
          <w:trHeight w:val="270"/>
        </w:trPr>
        <w:tc>
          <w:tcPr>
            <w:tcW w:w="4795" w:type="dxa"/>
          </w:tcPr>
          <w:p w14:paraId="6768E06F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8" w:type="dxa"/>
          </w:tcPr>
          <w:p w14:paraId="3D76E6E1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841670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75D9238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BBF256B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F0B40C0" w14:textId="7A223BD3" w:rsidR="00D75AEE" w:rsidRPr="009670C0" w:rsidRDefault="001435EB" w:rsidP="009B29F0">
            <w:pPr>
              <w:pStyle w:val="acctmergecolhdg"/>
              <w:tabs>
                <w:tab w:val="left" w:pos="50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648</w:t>
            </w:r>
          </w:p>
        </w:tc>
      </w:tr>
      <w:tr w:rsidR="00D75AEE" w:rsidRPr="009670C0" w14:paraId="5342DF09" w14:textId="77777777" w:rsidTr="7761284E">
        <w:trPr>
          <w:cantSplit/>
          <w:trHeight w:val="183"/>
        </w:trPr>
        <w:tc>
          <w:tcPr>
            <w:tcW w:w="4795" w:type="dxa"/>
          </w:tcPr>
          <w:p w14:paraId="59B9FE6F" w14:textId="77777777" w:rsidR="00D75AEE" w:rsidRPr="009670C0" w:rsidRDefault="00D75AEE" w:rsidP="00983865">
            <w:pPr>
              <w:pStyle w:val="ListBullet3"/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68" w:type="dxa"/>
          </w:tcPr>
          <w:p w14:paraId="4F62CADB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C0D07EE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AF5FD2B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9FE2DF2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77354FCA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75AEE" w:rsidRPr="009670C0" w14:paraId="246D053E" w14:textId="77777777" w:rsidTr="7761284E">
        <w:trPr>
          <w:cantSplit/>
          <w:trHeight w:val="270"/>
        </w:trPr>
        <w:tc>
          <w:tcPr>
            <w:tcW w:w="4795" w:type="dxa"/>
          </w:tcPr>
          <w:p w14:paraId="4773306A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668" w:type="dxa"/>
          </w:tcPr>
          <w:p w14:paraId="29152BAD" w14:textId="0731A54A" w:rsidR="00D75AEE" w:rsidRPr="009670C0" w:rsidRDefault="001435EB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178" w:type="dxa"/>
          </w:tcPr>
          <w:p w14:paraId="2C39452B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C1F5ABD" w14:textId="3005625D" w:rsidR="00D75AEE" w:rsidRPr="009670C0" w:rsidRDefault="001435EB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82" w:type="dxa"/>
          </w:tcPr>
          <w:p w14:paraId="49E8CF83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36DC00B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9670C0" w14:paraId="62FDA3FC" w14:textId="77777777" w:rsidTr="7761284E">
        <w:trPr>
          <w:cantSplit/>
          <w:trHeight w:val="270"/>
        </w:trPr>
        <w:tc>
          <w:tcPr>
            <w:tcW w:w="4795" w:type="dxa"/>
          </w:tcPr>
          <w:p w14:paraId="056EEB8D" w14:textId="0B64A99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 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8" w:type="dxa"/>
          </w:tcPr>
          <w:p w14:paraId="0B4F3367" w14:textId="634FC10A" w:rsidR="00D75AEE" w:rsidRPr="009670C0" w:rsidRDefault="00A2537F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873AC37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8A2A3DC" w14:textId="73634BAD" w:rsidR="00D75AEE" w:rsidRPr="009670C0" w:rsidRDefault="001435EB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2537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82" w:type="dxa"/>
          </w:tcPr>
          <w:p w14:paraId="6274D55C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72A0B3B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9670C0" w14:paraId="7360ED4D" w14:textId="77777777" w:rsidTr="7761284E">
        <w:trPr>
          <w:cantSplit/>
          <w:trHeight w:val="270"/>
        </w:trPr>
        <w:tc>
          <w:tcPr>
            <w:tcW w:w="4795" w:type="dxa"/>
          </w:tcPr>
          <w:p w14:paraId="3788D450" w14:textId="77777777" w:rsidR="00D75AEE" w:rsidRPr="009670C0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1745CBC5" w14:textId="6D58B297" w:rsidR="00D75AEE" w:rsidRPr="009670C0" w:rsidRDefault="00A2537F" w:rsidP="0098386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BA6FBB6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0136956" w14:textId="5B876F28" w:rsidR="00D75AEE" w:rsidRPr="009670C0" w:rsidRDefault="001435EB" w:rsidP="0098386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A2537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82" w:type="dxa"/>
          </w:tcPr>
          <w:p w14:paraId="03BCB13B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78E7E59F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9670C0" w14:paraId="3722D960" w14:textId="77777777" w:rsidTr="7761284E">
        <w:trPr>
          <w:cantSplit/>
          <w:trHeight w:val="270"/>
        </w:trPr>
        <w:tc>
          <w:tcPr>
            <w:tcW w:w="4795" w:type="dxa"/>
          </w:tcPr>
          <w:p w14:paraId="687CAA5E" w14:textId="77777777" w:rsidR="00D75AEE" w:rsidRPr="009670C0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</w:tcPr>
          <w:p w14:paraId="11A0BAAF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E267994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51310D7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79B510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324000E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5AEE" w:rsidRPr="009670C0" w14:paraId="1866C704" w14:textId="77777777" w:rsidTr="7761284E">
        <w:trPr>
          <w:cantSplit/>
          <w:trHeight w:val="270"/>
        </w:trPr>
        <w:tc>
          <w:tcPr>
            <w:tcW w:w="4795" w:type="dxa"/>
          </w:tcPr>
          <w:p w14:paraId="4EFA0BDE" w14:textId="198799E6" w:rsidR="00D75AEE" w:rsidRPr="009670C0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</w:t>
            </w:r>
            <w:r w:rsidR="005741B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)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68" w:type="dxa"/>
            <w:tcBorders>
              <w:bottom w:val="double" w:sz="4" w:space="0" w:color="auto"/>
            </w:tcBorders>
            <w:shd w:val="clear" w:color="auto" w:fill="auto"/>
          </w:tcPr>
          <w:p w14:paraId="69A6353D" w14:textId="217CB880" w:rsidR="00D75AEE" w:rsidRPr="009670C0" w:rsidRDefault="00A736F7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8554D16" w14:textId="0893850B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6B7B1C5B" w14:textId="44EE447B" w:rsidR="00D75AEE" w:rsidRPr="009670C0" w:rsidRDefault="001435EB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736F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82" w:type="dxa"/>
          </w:tcPr>
          <w:p w14:paraId="6CFBC751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21A5CCC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5AEE" w:rsidRPr="009670C0" w14:paraId="3E45D920" w14:textId="77777777" w:rsidTr="7761284E">
        <w:trPr>
          <w:cantSplit/>
          <w:trHeight w:val="270"/>
        </w:trPr>
        <w:tc>
          <w:tcPr>
            <w:tcW w:w="4795" w:type="dxa"/>
          </w:tcPr>
          <w:p w14:paraId="39EDB42D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8" w:type="dxa"/>
            <w:tcBorders>
              <w:top w:val="double" w:sz="4" w:space="0" w:color="auto"/>
            </w:tcBorders>
          </w:tcPr>
          <w:p w14:paraId="6F260660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0CF7D86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30F3FD7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B1103DC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6CDBFDA" w14:textId="1364B7F9" w:rsidR="00D75AEE" w:rsidRPr="009670C0" w:rsidRDefault="00A736F7" w:rsidP="00A736F7">
            <w:pPr>
              <w:pStyle w:val="acctmergecolhdg"/>
              <w:tabs>
                <w:tab w:val="left" w:pos="584"/>
              </w:tabs>
              <w:spacing w:line="360" w:lineRule="exact"/>
              <w:ind w:right="-351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D75AEE" w:rsidRPr="009670C0" w14:paraId="24979173" w14:textId="77777777" w:rsidTr="7761284E">
        <w:trPr>
          <w:cantSplit/>
          <w:trHeight w:val="270"/>
        </w:trPr>
        <w:tc>
          <w:tcPr>
            <w:tcW w:w="4795" w:type="dxa"/>
          </w:tcPr>
          <w:p w14:paraId="18A76CAE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8" w:type="dxa"/>
          </w:tcPr>
          <w:p w14:paraId="6A0110B2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EA736D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E5AF29D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1A5EF5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8B9A264" w14:textId="19F291BE" w:rsidR="00D75AEE" w:rsidRPr="009670C0" w:rsidRDefault="00A736F7" w:rsidP="00A736F7">
            <w:pPr>
              <w:pStyle w:val="acctmergecolhdg"/>
              <w:tabs>
                <w:tab w:val="left" w:pos="584"/>
              </w:tabs>
              <w:spacing w:line="360" w:lineRule="exact"/>
              <w:ind w:right="-351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9670C0" w14:paraId="596A5D5A" w14:textId="77777777" w:rsidTr="7761284E">
        <w:trPr>
          <w:cantSplit/>
          <w:trHeight w:val="270"/>
        </w:trPr>
        <w:tc>
          <w:tcPr>
            <w:tcW w:w="4795" w:type="dxa"/>
          </w:tcPr>
          <w:p w14:paraId="65B3A851" w14:textId="77777777" w:rsidR="00D75AEE" w:rsidRPr="009670C0" w:rsidRDefault="00D75AEE" w:rsidP="00983865">
            <w:pPr>
              <w:pStyle w:val="ListBullet3"/>
              <w:spacing w:line="360" w:lineRule="exact"/>
              <w:ind w:left="0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8" w:type="dxa"/>
          </w:tcPr>
          <w:p w14:paraId="384D0677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FDD14D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538185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9C793F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E44CFD" w14:textId="1B7A01FD" w:rsidR="00D75AEE" w:rsidRPr="009670C0" w:rsidRDefault="00A736F7" w:rsidP="00983865">
            <w:pPr>
              <w:pStyle w:val="acctmergecolhdg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75AEE" w:rsidRPr="009670C0" w14:paraId="41466A5C" w14:textId="77777777" w:rsidTr="7761284E">
        <w:trPr>
          <w:cantSplit/>
          <w:trHeight w:val="270"/>
        </w:trPr>
        <w:tc>
          <w:tcPr>
            <w:tcW w:w="4795" w:type="dxa"/>
          </w:tcPr>
          <w:p w14:paraId="608C1E8F" w14:textId="77777777" w:rsidR="00D75AEE" w:rsidRPr="009670C0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</w:tcPr>
          <w:p w14:paraId="7A7D3E1F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C513DD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097CEA3" w14:textId="77777777" w:rsidR="00D75AEE" w:rsidRPr="009670C0" w:rsidRDefault="00D75AEE" w:rsidP="0098386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DF3CC1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12A5D34" w14:textId="77777777" w:rsidR="00D75AEE" w:rsidRPr="009670C0" w:rsidRDefault="00D75AEE" w:rsidP="00983865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736F7" w:rsidRPr="009670C0" w14:paraId="0F527D36" w14:textId="77777777" w:rsidTr="7761284E">
        <w:trPr>
          <w:cantSplit/>
          <w:trHeight w:val="270"/>
        </w:trPr>
        <w:tc>
          <w:tcPr>
            <w:tcW w:w="4795" w:type="dxa"/>
            <w:vAlign w:val="bottom"/>
          </w:tcPr>
          <w:p w14:paraId="456B166D" w14:textId="739C567E" w:rsidR="00A736F7" w:rsidRPr="009670C0" w:rsidRDefault="00A736F7" w:rsidP="00A736F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="004602B6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ได้มาจาก (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ใช้ไปใน</w:t>
            </w:r>
            <w:r w:rsidR="004602B6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)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668" w:type="dxa"/>
            <w:shd w:val="clear" w:color="auto" w:fill="auto"/>
          </w:tcPr>
          <w:p w14:paraId="3848269E" w14:textId="4BBA211D" w:rsidR="00A736F7" w:rsidRPr="009670C0" w:rsidRDefault="00A736F7" w:rsidP="00A736F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78" w:type="dxa"/>
            <w:vAlign w:val="bottom"/>
          </w:tcPr>
          <w:p w14:paraId="42FE5F21" w14:textId="77777777" w:rsidR="00A736F7" w:rsidRPr="009670C0" w:rsidRDefault="00A736F7" w:rsidP="00A736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339445C3" w14:textId="01914ACB" w:rsidR="00A736F7" w:rsidRPr="009670C0" w:rsidRDefault="00A736F7" w:rsidP="00A736F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5A451C56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85CE88F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36F7" w:rsidRPr="009670C0" w14:paraId="0C2C33F1" w14:textId="77777777" w:rsidTr="7761284E">
        <w:trPr>
          <w:cantSplit/>
          <w:trHeight w:val="270"/>
        </w:trPr>
        <w:tc>
          <w:tcPr>
            <w:tcW w:w="4795" w:type="dxa"/>
            <w:vAlign w:val="bottom"/>
          </w:tcPr>
          <w:p w14:paraId="6A9A2A20" w14:textId="77777777" w:rsidR="00A736F7" w:rsidRPr="009670C0" w:rsidRDefault="00A736F7" w:rsidP="00A736F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668" w:type="dxa"/>
            <w:shd w:val="clear" w:color="auto" w:fill="auto"/>
          </w:tcPr>
          <w:p w14:paraId="374EFF97" w14:textId="3A648475" w:rsidR="00A736F7" w:rsidRPr="009670C0" w:rsidRDefault="00A736F7" w:rsidP="00A736F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CB02842" w14:textId="77777777" w:rsidR="00A736F7" w:rsidRPr="009670C0" w:rsidRDefault="00A736F7" w:rsidP="00A736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3D05551A" w14:textId="1442A291" w:rsidR="00A736F7" w:rsidRPr="009670C0" w:rsidRDefault="00A736F7" w:rsidP="00A736F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454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109E9A4B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F91EC8A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36F7" w:rsidRPr="009670C0" w14:paraId="202885D1" w14:textId="77777777" w:rsidTr="7761284E">
        <w:trPr>
          <w:cantSplit/>
          <w:trHeight w:val="270"/>
        </w:trPr>
        <w:tc>
          <w:tcPr>
            <w:tcW w:w="4795" w:type="dxa"/>
            <w:vAlign w:val="bottom"/>
          </w:tcPr>
          <w:p w14:paraId="6523687F" w14:textId="61672FDA" w:rsidR="00A736F7" w:rsidRPr="009670C0" w:rsidRDefault="00A736F7" w:rsidP="00A736F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="004602B6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เพิ่มขึ้น 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ลดลง</w:t>
            </w:r>
            <w:r w:rsidR="004602B6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)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CBE82" w14:textId="569B8AE0" w:rsidR="00A736F7" w:rsidRPr="009670C0" w:rsidRDefault="001435EB" w:rsidP="00A736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="00A736F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78" w:type="dxa"/>
          </w:tcPr>
          <w:p w14:paraId="58D54A0E" w14:textId="77777777" w:rsidR="00A736F7" w:rsidRPr="009670C0" w:rsidRDefault="00A736F7" w:rsidP="00A736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EA35" w14:textId="67DC923A" w:rsidR="00A736F7" w:rsidRPr="009670C0" w:rsidRDefault="00A736F7" w:rsidP="00A736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008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7D3B50B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FD52CE8" w14:textId="77777777" w:rsidR="00A736F7" w:rsidRPr="009670C0" w:rsidRDefault="00A736F7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53E" w:rsidRPr="009670C0" w14:paraId="09D44FCA" w14:textId="77777777" w:rsidTr="7761284E">
        <w:trPr>
          <w:cantSplit/>
          <w:trHeight w:val="270"/>
        </w:trPr>
        <w:tc>
          <w:tcPr>
            <w:tcW w:w="4795" w:type="dxa"/>
            <w:vAlign w:val="bottom"/>
          </w:tcPr>
          <w:p w14:paraId="6386DB3E" w14:textId="77777777" w:rsidR="00B3553E" w:rsidRPr="009670C0" w:rsidRDefault="00B3553E" w:rsidP="00A736F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  <w:tcBorders>
              <w:top w:val="double" w:sz="4" w:space="0" w:color="auto"/>
            </w:tcBorders>
            <w:shd w:val="clear" w:color="auto" w:fill="auto"/>
          </w:tcPr>
          <w:p w14:paraId="4795D60E" w14:textId="77777777" w:rsidR="00B3553E" w:rsidRPr="009670C0" w:rsidRDefault="00B3553E" w:rsidP="00A736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A41AC94" w14:textId="77777777" w:rsidR="00B3553E" w:rsidRPr="009670C0" w:rsidRDefault="00B3553E" w:rsidP="00A736F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</w:tcPr>
          <w:p w14:paraId="24868D46" w14:textId="77777777" w:rsidR="00B3553E" w:rsidRPr="009670C0" w:rsidRDefault="00B3553E" w:rsidP="00A736F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58E6724C" w14:textId="77777777" w:rsidR="00B3553E" w:rsidRPr="009670C0" w:rsidRDefault="00B3553E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BBBAC79" w14:textId="77777777" w:rsidR="00B3553E" w:rsidRPr="009670C0" w:rsidRDefault="00B3553E" w:rsidP="00A736F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966AC40" w14:textId="77777777" w:rsidR="00DC3B0B" w:rsidRPr="009670C0" w:rsidRDefault="00DC3B0B" w:rsidP="00DC3B0B">
      <w:pPr>
        <w:ind w:right="-43" w:firstLine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32611CE7" w14:textId="77777777" w:rsidR="00B3553E" w:rsidRPr="009670C0" w:rsidRDefault="00B3553E"/>
    <w:tbl>
      <w:tblPr>
        <w:tblW w:w="924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79"/>
        <w:gridCol w:w="1662"/>
        <w:gridCol w:w="181"/>
        <w:gridCol w:w="1246"/>
        <w:gridCol w:w="178"/>
        <w:gridCol w:w="887"/>
        <w:gridCol w:w="7"/>
      </w:tblGrid>
      <w:tr w:rsidR="00D75AEE" w:rsidRPr="009670C0" w14:paraId="3DDB2810" w14:textId="77777777" w:rsidTr="00686FF1">
        <w:trPr>
          <w:gridAfter w:val="1"/>
          <w:wAfter w:w="7" w:type="dxa"/>
          <w:cantSplit/>
          <w:tblHeader/>
        </w:trPr>
        <w:tc>
          <w:tcPr>
            <w:tcW w:w="5079" w:type="dxa"/>
            <w:vAlign w:val="bottom"/>
          </w:tcPr>
          <w:p w14:paraId="119DF899" w14:textId="77777777" w:rsidR="00D75AEE" w:rsidRPr="009670C0" w:rsidRDefault="00D75AEE" w:rsidP="009838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154" w:type="dxa"/>
            <w:gridSpan w:val="5"/>
          </w:tcPr>
          <w:p w14:paraId="7456B7EE" w14:textId="4F2A59EE" w:rsidR="00D75AEE" w:rsidRPr="009670C0" w:rsidRDefault="001435EB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D75AEE"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D75AEE"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D75AEE" w:rsidRPr="009670C0" w14:paraId="7994180B" w14:textId="77777777" w:rsidTr="00686FF1">
        <w:trPr>
          <w:cantSplit/>
          <w:tblHeader/>
        </w:trPr>
        <w:tc>
          <w:tcPr>
            <w:tcW w:w="5079" w:type="dxa"/>
            <w:vAlign w:val="bottom"/>
          </w:tcPr>
          <w:p w14:paraId="1B9CB85E" w14:textId="77777777" w:rsidR="00D75AEE" w:rsidRPr="009670C0" w:rsidRDefault="00D75AEE" w:rsidP="0098386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2" w:type="dxa"/>
          </w:tcPr>
          <w:p w14:paraId="6659BDB8" w14:textId="77777777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PT. Group Lease Finance Indonesia </w:t>
            </w:r>
          </w:p>
        </w:tc>
        <w:tc>
          <w:tcPr>
            <w:tcW w:w="181" w:type="dxa"/>
          </w:tcPr>
          <w:p w14:paraId="1BD0384D" w14:textId="77777777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E0CB080" w14:textId="77777777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GL-AMMK Co., Ltd.</w:t>
            </w:r>
          </w:p>
        </w:tc>
        <w:tc>
          <w:tcPr>
            <w:tcW w:w="178" w:type="dxa"/>
            <w:vAlign w:val="bottom"/>
          </w:tcPr>
          <w:p w14:paraId="67DBDFC3" w14:textId="77777777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79241DB1" w14:textId="77777777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5AEE" w:rsidRPr="009670C0" w14:paraId="1BC65200" w14:textId="77777777" w:rsidTr="00686FF1">
        <w:trPr>
          <w:gridAfter w:val="1"/>
          <w:wAfter w:w="7" w:type="dxa"/>
          <w:cantSplit/>
          <w:tblHeader/>
        </w:trPr>
        <w:tc>
          <w:tcPr>
            <w:tcW w:w="5079" w:type="dxa"/>
            <w:vAlign w:val="bottom"/>
          </w:tcPr>
          <w:p w14:paraId="416B4ADE" w14:textId="77777777" w:rsidR="00D75AEE" w:rsidRPr="009670C0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54" w:type="dxa"/>
            <w:gridSpan w:val="5"/>
            <w:vAlign w:val="bottom"/>
          </w:tcPr>
          <w:p w14:paraId="4C23FDA4" w14:textId="22095769" w:rsidR="00D75AEE" w:rsidRPr="009670C0" w:rsidRDefault="00D75AEE" w:rsidP="0098386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="006750C6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10CE8" w:rsidRPr="009670C0" w14:paraId="61C36EDE" w14:textId="77777777" w:rsidTr="00686FF1">
        <w:trPr>
          <w:cantSplit/>
        </w:trPr>
        <w:tc>
          <w:tcPr>
            <w:tcW w:w="5079" w:type="dxa"/>
            <w:vAlign w:val="bottom"/>
          </w:tcPr>
          <w:p w14:paraId="2244802D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62" w:type="dxa"/>
            <w:vAlign w:val="bottom"/>
          </w:tcPr>
          <w:p w14:paraId="38F5FE56" w14:textId="493DE0EC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02B07BA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D44649" w14:textId="19068796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43</w:t>
            </w:r>
          </w:p>
        </w:tc>
        <w:tc>
          <w:tcPr>
            <w:tcW w:w="178" w:type="dxa"/>
            <w:vAlign w:val="bottom"/>
          </w:tcPr>
          <w:p w14:paraId="73991E95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4371F95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2D1E0FE7" w14:textId="77777777" w:rsidTr="00686FF1">
        <w:trPr>
          <w:cantSplit/>
        </w:trPr>
        <w:tc>
          <w:tcPr>
            <w:tcW w:w="5079" w:type="dxa"/>
          </w:tcPr>
          <w:p w14:paraId="21812F64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</w:tcPr>
          <w:p w14:paraId="7403C2A7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F4F6AC4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34BFC2D6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BA25938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5E458C23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63784AB9" w14:textId="77777777" w:rsidTr="00686FF1">
        <w:trPr>
          <w:cantSplit/>
        </w:trPr>
        <w:tc>
          <w:tcPr>
            <w:tcW w:w="5079" w:type="dxa"/>
          </w:tcPr>
          <w:p w14:paraId="7554EE0D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62" w:type="dxa"/>
          </w:tcPr>
          <w:p w14:paraId="563D6075" w14:textId="027EAE10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200</w:t>
            </w:r>
            <w:r w:rsidR="00710CE8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181" w:type="dxa"/>
          </w:tcPr>
          <w:p w14:paraId="0BAA4C89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F46EA0E" w14:textId="606544B3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133</w:t>
            </w:r>
            <w:r w:rsidR="00710CE8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289</w:t>
            </w:r>
          </w:p>
        </w:tc>
        <w:tc>
          <w:tcPr>
            <w:tcW w:w="178" w:type="dxa"/>
          </w:tcPr>
          <w:p w14:paraId="7E8DDD18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367E2E6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23090F1C" w14:textId="77777777" w:rsidTr="00686FF1">
        <w:trPr>
          <w:cantSplit/>
        </w:trPr>
        <w:tc>
          <w:tcPr>
            <w:tcW w:w="5079" w:type="dxa"/>
          </w:tcPr>
          <w:p w14:paraId="18D78BC1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62" w:type="dxa"/>
          </w:tcPr>
          <w:p w14:paraId="201917D9" w14:textId="6A835370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35</w:t>
            </w:r>
            <w:r w:rsidR="00710CE8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022</w:t>
            </w:r>
          </w:p>
        </w:tc>
        <w:tc>
          <w:tcPr>
            <w:tcW w:w="181" w:type="dxa"/>
          </w:tcPr>
          <w:p w14:paraId="7DB4A42A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0AD247" w14:textId="682768FD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</w:t>
            </w:r>
            <w:r w:rsidR="00710CE8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550</w:t>
            </w:r>
          </w:p>
        </w:tc>
        <w:tc>
          <w:tcPr>
            <w:tcW w:w="178" w:type="dxa"/>
          </w:tcPr>
          <w:p w14:paraId="38319A60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61FC31A2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601AF985" w14:textId="77777777" w:rsidTr="00686FF1">
        <w:trPr>
          <w:cantSplit/>
        </w:trPr>
        <w:tc>
          <w:tcPr>
            <w:tcW w:w="5079" w:type="dxa"/>
          </w:tcPr>
          <w:p w14:paraId="2D95774B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5A0E5515" w14:textId="5ED98172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79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194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2E2E27D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517C9C7" w14:textId="36AC7AA9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9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722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CA48E36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FF0B34A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03D736A1" w14:textId="77777777" w:rsidTr="00686FF1">
        <w:trPr>
          <w:cantSplit/>
        </w:trPr>
        <w:tc>
          <w:tcPr>
            <w:tcW w:w="5079" w:type="dxa"/>
          </w:tcPr>
          <w:p w14:paraId="05E342C7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7A858F80" w14:textId="69CFCD1C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181" w:type="dxa"/>
          </w:tcPr>
          <w:p w14:paraId="70DF1F14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AB82C97" w14:textId="1F3E43B2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</w:t>
            </w:r>
          </w:p>
        </w:tc>
        <w:tc>
          <w:tcPr>
            <w:tcW w:w="178" w:type="dxa"/>
          </w:tcPr>
          <w:p w14:paraId="46936D1B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0CD6CE4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0CE8" w:rsidRPr="009670C0" w14:paraId="0C79941C" w14:textId="77777777" w:rsidTr="00686FF1">
        <w:trPr>
          <w:cantSplit/>
        </w:trPr>
        <w:tc>
          <w:tcPr>
            <w:tcW w:w="5079" w:type="dxa"/>
          </w:tcPr>
          <w:p w14:paraId="7257831F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224E24CA" w14:textId="6A340E00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70</w:t>
            </w:r>
            <w:r w:rsidR="00710CE8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181" w:type="dxa"/>
          </w:tcPr>
          <w:p w14:paraId="2AE61BD9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70BBA" w14:textId="03F1570D" w:rsidR="00710CE8" w:rsidRPr="009670C0" w:rsidRDefault="001435EB" w:rsidP="776128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  <w:t>54</w:t>
            </w:r>
            <w:r w:rsidR="00710CE8" w:rsidRPr="009670C0">
              <w:rPr>
                <w:rFonts w:asciiTheme="majorBidi" w:hAnsiTheme="majorBidi" w:cstheme="majorBidi"/>
                <w:b w:val="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  <w:t>671</w:t>
            </w:r>
          </w:p>
        </w:tc>
        <w:tc>
          <w:tcPr>
            <w:tcW w:w="178" w:type="dxa"/>
            <w:shd w:val="clear" w:color="auto" w:fill="auto"/>
          </w:tcPr>
          <w:p w14:paraId="6719CBBD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63AA0473" w14:textId="77777777" w:rsidR="00710CE8" w:rsidRPr="009670C0" w:rsidRDefault="00710CE8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0AF2CA9B" w14:textId="77777777" w:rsidTr="00686FF1">
        <w:trPr>
          <w:cantSplit/>
          <w:trHeight w:val="270"/>
        </w:trPr>
        <w:tc>
          <w:tcPr>
            <w:tcW w:w="5079" w:type="dxa"/>
          </w:tcPr>
          <w:p w14:paraId="2F33B1F7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6D3F289E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B063813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28A2025A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A40FB2D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59F0EE4C" w14:textId="2850DEDD" w:rsidR="00710CE8" w:rsidRPr="009670C0" w:rsidRDefault="00710CE8" w:rsidP="007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    -</w:t>
            </w:r>
          </w:p>
        </w:tc>
      </w:tr>
      <w:tr w:rsidR="00710CE8" w:rsidRPr="009670C0" w14:paraId="63A51C14" w14:textId="77777777" w:rsidTr="00686FF1">
        <w:trPr>
          <w:cantSplit/>
          <w:trHeight w:val="270"/>
        </w:trPr>
        <w:tc>
          <w:tcPr>
            <w:tcW w:w="5079" w:type="dxa"/>
          </w:tcPr>
          <w:p w14:paraId="1F534C7D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2" w:type="dxa"/>
          </w:tcPr>
          <w:p w14:paraId="59AA2961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0026380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26B0099B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A6D4C8F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EEE34" w14:textId="4182955C" w:rsidR="00710CE8" w:rsidRPr="009670C0" w:rsidRDefault="00710CE8" w:rsidP="007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    -</w:t>
            </w:r>
          </w:p>
        </w:tc>
      </w:tr>
      <w:tr w:rsidR="00710CE8" w:rsidRPr="009670C0" w14:paraId="11553C5D" w14:textId="77777777" w:rsidTr="00686FF1">
        <w:trPr>
          <w:cantSplit/>
          <w:trHeight w:val="270"/>
        </w:trPr>
        <w:tc>
          <w:tcPr>
            <w:tcW w:w="5079" w:type="dxa"/>
          </w:tcPr>
          <w:p w14:paraId="50330747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</w:tcPr>
          <w:p w14:paraId="50AB0ABB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CC77CE7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C0F8303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A21BC72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174A" w14:textId="1D61F8D4" w:rsidR="00710CE8" w:rsidRPr="009670C0" w:rsidRDefault="001435EB" w:rsidP="776128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</w:p>
        </w:tc>
      </w:tr>
      <w:tr w:rsidR="00710CE8" w:rsidRPr="009670C0" w14:paraId="7A42E136" w14:textId="77777777" w:rsidTr="00686FF1">
        <w:trPr>
          <w:cantSplit/>
          <w:trHeight w:val="270"/>
        </w:trPr>
        <w:tc>
          <w:tcPr>
            <w:tcW w:w="5079" w:type="dxa"/>
          </w:tcPr>
          <w:p w14:paraId="0DF98465" w14:textId="77777777" w:rsidR="00710CE8" w:rsidRPr="009670C0" w:rsidRDefault="00710CE8" w:rsidP="00710CE8">
            <w:pPr>
              <w:pStyle w:val="ListBullet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62" w:type="dxa"/>
          </w:tcPr>
          <w:p w14:paraId="3858CA8B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15F04A6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5421916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3C95775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</w:tcBorders>
          </w:tcPr>
          <w:p w14:paraId="5E2CDDB9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10CE8" w:rsidRPr="009670C0" w14:paraId="7F94A45B" w14:textId="77777777" w:rsidTr="00686FF1">
        <w:trPr>
          <w:cantSplit/>
          <w:trHeight w:val="270"/>
        </w:trPr>
        <w:tc>
          <w:tcPr>
            <w:tcW w:w="5079" w:type="dxa"/>
          </w:tcPr>
          <w:p w14:paraId="72C6E11B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662" w:type="dxa"/>
          </w:tcPr>
          <w:p w14:paraId="52B6B8D3" w14:textId="02D2FB2C" w:rsidR="00710CE8" w:rsidRPr="009670C0" w:rsidRDefault="001435EB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81" w:type="dxa"/>
          </w:tcPr>
          <w:p w14:paraId="46DD65C5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6961EB8" w14:textId="0EDF8B0B" w:rsidR="00710CE8" w:rsidRPr="009670C0" w:rsidRDefault="001435EB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78" w:type="dxa"/>
          </w:tcPr>
          <w:p w14:paraId="38253EC1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07E537A7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179EAB7B" w14:textId="77777777" w:rsidTr="00686FF1">
        <w:trPr>
          <w:cantSplit/>
          <w:trHeight w:val="270"/>
        </w:trPr>
        <w:tc>
          <w:tcPr>
            <w:tcW w:w="5079" w:type="dxa"/>
          </w:tcPr>
          <w:p w14:paraId="04723B16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ขาดทุน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D517091" w14:textId="3864AE70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28583FA5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C8E7608" w14:textId="7EBF53D4" w:rsidR="00710CE8" w:rsidRPr="009670C0" w:rsidRDefault="001435EB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78" w:type="dxa"/>
          </w:tcPr>
          <w:p w14:paraId="6052E99F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67D954FF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049060CF" w14:textId="77777777" w:rsidTr="00686FF1">
        <w:trPr>
          <w:cantSplit/>
          <w:trHeight w:val="270"/>
        </w:trPr>
        <w:tc>
          <w:tcPr>
            <w:tcW w:w="5079" w:type="dxa"/>
          </w:tcPr>
          <w:p w14:paraId="3D25564A" w14:textId="77777777" w:rsidR="00710CE8" w:rsidRPr="009670C0" w:rsidRDefault="00710CE8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5C6C2F18" w14:textId="426F897F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3D57A03C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5AAE294" w14:textId="525DA359" w:rsidR="00710CE8" w:rsidRPr="009670C0" w:rsidRDefault="001435EB" w:rsidP="00710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710CE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  <w:tc>
          <w:tcPr>
            <w:tcW w:w="178" w:type="dxa"/>
          </w:tcPr>
          <w:p w14:paraId="67C33E3A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8371794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4D872CBA" w14:textId="77777777" w:rsidTr="00686FF1">
        <w:trPr>
          <w:cantSplit/>
          <w:trHeight w:val="270"/>
        </w:trPr>
        <w:tc>
          <w:tcPr>
            <w:tcW w:w="5079" w:type="dxa"/>
          </w:tcPr>
          <w:p w14:paraId="31DEA916" w14:textId="77777777" w:rsidR="00710CE8" w:rsidRPr="009670C0" w:rsidRDefault="00710CE8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46097A32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4A1BBC2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BACFB62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34CCD2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2A2759F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0CE8" w:rsidRPr="009670C0" w14:paraId="0FE0A2F7" w14:textId="77777777" w:rsidTr="00686FF1">
        <w:trPr>
          <w:cantSplit/>
          <w:trHeight w:val="270"/>
        </w:trPr>
        <w:tc>
          <w:tcPr>
            <w:tcW w:w="5079" w:type="dxa"/>
          </w:tcPr>
          <w:p w14:paraId="55CBBED9" w14:textId="77777777" w:rsidR="00710CE8" w:rsidRPr="009670C0" w:rsidRDefault="00710CE8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 (ขาดทุน) ที่แบ่งให้กับส่วนได้เสียที่ไม่มีอำนาจควบคุม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04657E86" w14:textId="2B8BA1E5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4B39F8A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9FC4833" w14:textId="7DDF78FF" w:rsidR="00710CE8" w:rsidRPr="009670C0" w:rsidRDefault="001435EB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78" w:type="dxa"/>
          </w:tcPr>
          <w:p w14:paraId="1E6AA8EB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7CDEF16B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0CE8" w:rsidRPr="009670C0" w14:paraId="73CC28D6" w14:textId="77777777" w:rsidTr="00686FF1">
        <w:trPr>
          <w:cantSplit/>
          <w:trHeight w:val="270"/>
        </w:trPr>
        <w:tc>
          <w:tcPr>
            <w:tcW w:w="5079" w:type="dxa"/>
          </w:tcPr>
          <w:p w14:paraId="37D89268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0A756DDC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6044EBD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E4D7CE0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BCA3DE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8E77DA6" w14:textId="6588C07E" w:rsidR="00710CE8" w:rsidRPr="009670C0" w:rsidRDefault="00710CE8" w:rsidP="007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   -</w:t>
            </w:r>
          </w:p>
        </w:tc>
      </w:tr>
      <w:tr w:rsidR="00710CE8" w:rsidRPr="009670C0" w14:paraId="381C2DC8" w14:textId="77777777" w:rsidTr="00686FF1">
        <w:trPr>
          <w:cantSplit/>
          <w:trHeight w:val="270"/>
        </w:trPr>
        <w:tc>
          <w:tcPr>
            <w:tcW w:w="5079" w:type="dxa"/>
          </w:tcPr>
          <w:p w14:paraId="7A478A48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2" w:type="dxa"/>
          </w:tcPr>
          <w:p w14:paraId="2590E5C4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2CB628D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F90869B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889172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</w:tcPr>
          <w:p w14:paraId="3040918A" w14:textId="4A4D849B" w:rsidR="00710CE8" w:rsidRPr="009670C0" w:rsidRDefault="00710CE8" w:rsidP="007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   -</w:t>
            </w:r>
          </w:p>
        </w:tc>
      </w:tr>
      <w:tr w:rsidR="00710CE8" w:rsidRPr="009670C0" w14:paraId="60388436" w14:textId="77777777" w:rsidTr="00686FF1">
        <w:trPr>
          <w:cantSplit/>
          <w:trHeight w:val="270"/>
        </w:trPr>
        <w:tc>
          <w:tcPr>
            <w:tcW w:w="5079" w:type="dxa"/>
          </w:tcPr>
          <w:p w14:paraId="2C15128C" w14:textId="77777777" w:rsidR="00710CE8" w:rsidRPr="009670C0" w:rsidRDefault="00710CE8" w:rsidP="00710CE8">
            <w:pPr>
              <w:pStyle w:val="ListBullet3"/>
              <w:ind w:left="0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</w:tcPr>
          <w:p w14:paraId="3F7543E0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0B9B900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FFAF98F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A44C482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375BC" w14:textId="1E64C7C2" w:rsidR="00710CE8" w:rsidRPr="009670C0" w:rsidRDefault="001435EB" w:rsidP="00710CE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10CE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273</w:t>
            </w:r>
          </w:p>
        </w:tc>
      </w:tr>
      <w:tr w:rsidR="00710CE8" w:rsidRPr="009670C0" w14:paraId="7AA56703" w14:textId="77777777" w:rsidTr="00686FF1">
        <w:trPr>
          <w:cantSplit/>
          <w:trHeight w:val="125"/>
        </w:trPr>
        <w:tc>
          <w:tcPr>
            <w:tcW w:w="5079" w:type="dxa"/>
          </w:tcPr>
          <w:p w14:paraId="7335006D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</w:tcPr>
          <w:p w14:paraId="535E5C9E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13FF86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83EA7A0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166D7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</w:tcBorders>
          </w:tcPr>
          <w:p w14:paraId="5EC3050B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0CE8" w:rsidRPr="009670C0" w14:paraId="795E5002" w14:textId="77777777" w:rsidTr="00686FF1">
        <w:trPr>
          <w:cantSplit/>
          <w:trHeight w:val="270"/>
        </w:trPr>
        <w:tc>
          <w:tcPr>
            <w:tcW w:w="5079" w:type="dxa"/>
            <w:vAlign w:val="bottom"/>
          </w:tcPr>
          <w:p w14:paraId="366DCD22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62" w:type="dxa"/>
            <w:vAlign w:val="bottom"/>
          </w:tcPr>
          <w:p w14:paraId="2D6372AF" w14:textId="6BAE4452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B337B8A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1174069" w14:textId="2F8B8E73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40EEFD5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C13A99A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6EDB43A5" w14:textId="77777777" w:rsidTr="00686FF1">
        <w:trPr>
          <w:cantSplit/>
          <w:trHeight w:val="270"/>
        </w:trPr>
        <w:tc>
          <w:tcPr>
            <w:tcW w:w="5079" w:type="dxa"/>
            <w:vAlign w:val="bottom"/>
          </w:tcPr>
          <w:p w14:paraId="32305F7A" w14:textId="77777777" w:rsidR="00710CE8" w:rsidRPr="009670C0" w:rsidRDefault="00710CE8" w:rsidP="00710CE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662" w:type="dxa"/>
            <w:vAlign w:val="bottom"/>
          </w:tcPr>
          <w:p w14:paraId="04CBA3D1" w14:textId="5BBEF9C0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         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35829E6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4C0D09" w14:textId="6CD78D95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447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89CD9C0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45A7F88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6FF1" w:rsidRPr="009670C0" w14:paraId="44ECB6DA" w14:textId="77777777" w:rsidTr="00686FF1">
        <w:trPr>
          <w:cantSplit/>
          <w:trHeight w:val="270"/>
        </w:trPr>
        <w:tc>
          <w:tcPr>
            <w:tcW w:w="5079" w:type="dxa"/>
            <w:vAlign w:val="bottom"/>
          </w:tcPr>
          <w:p w14:paraId="53D83768" w14:textId="77777777" w:rsidR="00686FF1" w:rsidRPr="009670C0" w:rsidRDefault="00686FF1" w:rsidP="00710CE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กระแสเงินสดใช้ไปในกิจกรรมจัดหาเงิน </w:t>
            </w:r>
          </w:p>
          <w:p w14:paraId="5E873833" w14:textId="21295A0D" w:rsidR="00686FF1" w:rsidRPr="009670C0" w:rsidRDefault="00686FF1" w:rsidP="00686FF1">
            <w:pPr>
              <w:pStyle w:val="acctfourfigures"/>
              <w:tabs>
                <w:tab w:val="clear" w:pos="765"/>
              </w:tabs>
              <w:spacing w:line="240" w:lineRule="atLeast"/>
              <w:ind w:left="191" w:hanging="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(เงินปันผลที่จ่ายให้กับส่วนได้เสียที่ไม่มีอำนาจควบคุม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: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2" w:type="dxa"/>
            <w:vAlign w:val="bottom"/>
          </w:tcPr>
          <w:p w14:paraId="0483F28B" w14:textId="2F78355B" w:rsidR="00686FF1" w:rsidRPr="009670C0" w:rsidRDefault="00296BBD" w:rsidP="00296BBD">
            <w:pPr>
              <w:ind w:right="3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54FC7531" w14:textId="77777777" w:rsidR="00686FF1" w:rsidRPr="009670C0" w:rsidRDefault="00686FF1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428C991" w14:textId="4022B9B3" w:rsidR="00686FF1" w:rsidRPr="009670C0" w:rsidRDefault="00296BBD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5BC9A7AD" w14:textId="77777777" w:rsidR="00686FF1" w:rsidRPr="009670C0" w:rsidRDefault="00686FF1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232762E" w14:textId="77777777" w:rsidR="00686FF1" w:rsidRPr="009670C0" w:rsidRDefault="00686FF1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0CE8" w:rsidRPr="009670C0" w14:paraId="1E8D5576" w14:textId="77777777" w:rsidTr="00686FF1">
        <w:trPr>
          <w:cantSplit/>
          <w:trHeight w:val="270"/>
        </w:trPr>
        <w:tc>
          <w:tcPr>
            <w:tcW w:w="5079" w:type="dxa"/>
            <w:tcBorders>
              <w:bottom w:val="nil"/>
            </w:tcBorders>
            <w:vAlign w:val="bottom"/>
          </w:tcPr>
          <w:p w14:paraId="49C94C75" w14:textId="4E124F47" w:rsidR="00710CE8" w:rsidRPr="009670C0" w:rsidRDefault="00296BBD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4A86FB45" w14:textId="7DC12A06" w:rsidR="00710CE8" w:rsidRPr="009670C0" w:rsidRDefault="00710CE8" w:rsidP="00A736F7">
            <w:pPr>
              <w:tabs>
                <w:tab w:val="left" w:pos="1070"/>
              </w:tabs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067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tcBorders>
              <w:bottom w:val="nil"/>
            </w:tcBorders>
          </w:tcPr>
          <w:p w14:paraId="37626CF2" w14:textId="77777777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5FA4273" w14:textId="55D72CF6" w:rsidR="00710CE8" w:rsidRPr="009670C0" w:rsidRDefault="00710CE8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tcBorders>
              <w:bottom w:val="nil"/>
            </w:tcBorders>
          </w:tcPr>
          <w:p w14:paraId="7CD41B01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nil"/>
            </w:tcBorders>
          </w:tcPr>
          <w:p w14:paraId="701CDE69" w14:textId="77777777" w:rsidR="00710CE8" w:rsidRPr="009670C0" w:rsidRDefault="00710CE8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5AE" w:rsidRPr="009670C0" w14:paraId="01A62DE4" w14:textId="77777777" w:rsidTr="00686FF1">
        <w:trPr>
          <w:cantSplit/>
          <w:trHeight w:val="270"/>
        </w:trPr>
        <w:tc>
          <w:tcPr>
            <w:tcW w:w="5079" w:type="dxa"/>
            <w:tcBorders>
              <w:bottom w:val="nil"/>
            </w:tcBorders>
            <w:vAlign w:val="bottom"/>
          </w:tcPr>
          <w:p w14:paraId="53C30B0F" w14:textId="77777777" w:rsidR="00F715AE" w:rsidRPr="009670C0" w:rsidRDefault="00F715AE" w:rsidP="00710CE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  <w:tcBorders>
              <w:top w:val="double" w:sz="4" w:space="0" w:color="auto"/>
              <w:bottom w:val="nil"/>
            </w:tcBorders>
          </w:tcPr>
          <w:p w14:paraId="7C8C1DC1" w14:textId="77777777" w:rsidR="00F715AE" w:rsidRPr="009670C0" w:rsidRDefault="00F715AE" w:rsidP="00A736F7">
            <w:pPr>
              <w:tabs>
                <w:tab w:val="left" w:pos="107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265E771E" w14:textId="77777777" w:rsidR="00F715AE" w:rsidRPr="009670C0" w:rsidRDefault="00F715AE" w:rsidP="00710C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nil"/>
            </w:tcBorders>
          </w:tcPr>
          <w:p w14:paraId="110C7312" w14:textId="77777777" w:rsidR="00F715AE" w:rsidRPr="009670C0" w:rsidRDefault="00F715AE" w:rsidP="00710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14:paraId="25A743B8" w14:textId="77777777" w:rsidR="00F715AE" w:rsidRPr="009670C0" w:rsidRDefault="00F715AE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nil"/>
            </w:tcBorders>
          </w:tcPr>
          <w:p w14:paraId="1CDDBCF1" w14:textId="77777777" w:rsidR="00F715AE" w:rsidRPr="009670C0" w:rsidRDefault="00F715AE" w:rsidP="00710C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2EAE7B2" w14:textId="77777777" w:rsidR="00DC3B0B" w:rsidRPr="009670C0" w:rsidRDefault="00DC3B0B" w:rsidP="00DC3B0B">
      <w:pPr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</w:rPr>
        <w:br w:type="page"/>
      </w:r>
    </w:p>
    <w:p w14:paraId="0DF8E906" w14:textId="73F85792" w:rsidR="00B650B8" w:rsidRPr="009670C0" w:rsidRDefault="001435EB" w:rsidP="00820A5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0" w:name="_Toc23425271"/>
      <w:bookmarkStart w:id="31" w:name="_Toc33611518"/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5</w:t>
      </w:r>
      <w:r w:rsidR="00820A5C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B650B8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เงินลงทุนระยะยาวอื่น</w:t>
      </w:r>
      <w:bookmarkEnd w:id="30"/>
      <w:bookmarkEnd w:id="31"/>
    </w:p>
    <w:p w14:paraId="19447460" w14:textId="77777777" w:rsidR="0022323E" w:rsidRPr="009670C0" w:rsidRDefault="0022323E" w:rsidP="0022323E">
      <w:pPr>
        <w:rPr>
          <w:rFonts w:cstheme="minorBidi"/>
          <w:cs/>
          <w:lang w:val="th-TH"/>
        </w:rPr>
      </w:pPr>
    </w:p>
    <w:tbl>
      <w:tblPr>
        <w:tblW w:w="909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97"/>
        <w:gridCol w:w="180"/>
        <w:gridCol w:w="1603"/>
      </w:tblGrid>
      <w:tr w:rsidR="008C0C56" w:rsidRPr="009670C0" w14:paraId="79E77C37" w14:textId="77777777" w:rsidTr="00C4119C">
        <w:trPr>
          <w:cantSplit/>
        </w:trPr>
        <w:tc>
          <w:tcPr>
            <w:tcW w:w="6210" w:type="dxa"/>
            <w:shd w:val="clear" w:color="auto" w:fill="auto"/>
          </w:tcPr>
          <w:p w14:paraId="42F7E6DC" w14:textId="77777777" w:rsidR="008C0C56" w:rsidRPr="009670C0" w:rsidRDefault="008C0C56" w:rsidP="00C4119C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3B60635C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D0874D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9E38EBC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56" w:rsidRPr="009670C0" w14:paraId="580FDF43" w14:textId="77777777" w:rsidTr="00C4119C">
        <w:trPr>
          <w:cantSplit/>
        </w:trPr>
        <w:tc>
          <w:tcPr>
            <w:tcW w:w="6210" w:type="dxa"/>
          </w:tcPr>
          <w:p w14:paraId="4095337B" w14:textId="77777777" w:rsidR="008C0C56" w:rsidRPr="009670C0" w:rsidRDefault="008C0C56" w:rsidP="00C4119C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36E4C5EF" w14:textId="34220C7D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8A29E9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center"/>
          </w:tcPr>
          <w:p w14:paraId="2C767915" w14:textId="7B7F68DD" w:rsidR="008C0C56" w:rsidRPr="009670C0" w:rsidRDefault="001435EB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8C0C56" w:rsidRPr="009670C0" w14:paraId="1C57BADB" w14:textId="77777777" w:rsidTr="00C4119C">
        <w:trPr>
          <w:cantSplit/>
        </w:trPr>
        <w:tc>
          <w:tcPr>
            <w:tcW w:w="6210" w:type="dxa"/>
          </w:tcPr>
          <w:p w14:paraId="41A5267B" w14:textId="77777777" w:rsidR="008C0C56" w:rsidRPr="009670C0" w:rsidRDefault="008C0C56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7C221E9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D9BD0B1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DA2099E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C0C56" w:rsidRPr="009670C0" w14:paraId="34B09D13" w14:textId="77777777" w:rsidTr="00C4119C">
        <w:trPr>
          <w:cantSplit/>
        </w:trPr>
        <w:tc>
          <w:tcPr>
            <w:tcW w:w="6210" w:type="dxa"/>
          </w:tcPr>
          <w:p w14:paraId="6CA82FD5" w14:textId="46AAA37A" w:rsidR="008C0C56" w:rsidRPr="009670C0" w:rsidRDefault="008C0C56" w:rsidP="008C0C5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</w:t>
            </w:r>
            <w:r w:rsidRPr="009670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ที่วัดมูลค่าด้วยราคาทุนตัดจำหน่าย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97" w:type="dxa"/>
          </w:tcPr>
          <w:p w14:paraId="0B3FFB23" w14:textId="77777777" w:rsidR="008C0C56" w:rsidRPr="009670C0" w:rsidRDefault="008C0C56" w:rsidP="008C0C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09231D3" w14:textId="77777777" w:rsidR="008C0C56" w:rsidRPr="009670C0" w:rsidRDefault="008C0C56" w:rsidP="008C0C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738E49C2" w14:textId="77777777" w:rsidR="008C0C56" w:rsidRPr="009670C0" w:rsidRDefault="008C0C56" w:rsidP="008C0C56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56" w:rsidRPr="009670C0" w14:paraId="5A70A581" w14:textId="77777777" w:rsidTr="00C4119C">
        <w:trPr>
          <w:cantSplit/>
        </w:trPr>
        <w:tc>
          <w:tcPr>
            <w:tcW w:w="6210" w:type="dxa"/>
          </w:tcPr>
          <w:p w14:paraId="7686B6A5" w14:textId="6351672B" w:rsidR="008C0C56" w:rsidRPr="009670C0" w:rsidRDefault="008C0C56" w:rsidP="008C0C5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14:paraId="2919C27E" w14:textId="1945D3E1" w:rsidR="008C0C56" w:rsidRPr="009670C0" w:rsidRDefault="008C0C56" w:rsidP="008C0C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C471AA3" w14:textId="77777777" w:rsidR="008C0C56" w:rsidRPr="009670C0" w:rsidRDefault="008C0C56" w:rsidP="008C0C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2ED5C844" w14:textId="6200476C" w:rsidR="008C0C56" w:rsidRPr="009670C0" w:rsidRDefault="001435EB" w:rsidP="008C0C5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</w:tr>
      <w:tr w:rsidR="008C0C56" w:rsidRPr="009670C0" w14:paraId="7E5715F0" w14:textId="77777777" w:rsidTr="00C4119C">
        <w:trPr>
          <w:cantSplit/>
        </w:trPr>
        <w:tc>
          <w:tcPr>
            <w:tcW w:w="6210" w:type="dxa"/>
          </w:tcPr>
          <w:p w14:paraId="7BC7ECA0" w14:textId="44EFCE96" w:rsidR="008C0C56" w:rsidRPr="009670C0" w:rsidRDefault="008C0C56" w:rsidP="008C0C5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97" w:type="dxa"/>
          </w:tcPr>
          <w:p w14:paraId="3FCDB6A1" w14:textId="77777777" w:rsidR="008C0C56" w:rsidRPr="009670C0" w:rsidRDefault="008C0C56" w:rsidP="008C0C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E405BF" w14:textId="77777777" w:rsidR="008C0C56" w:rsidRPr="009670C0" w:rsidRDefault="008C0C56" w:rsidP="008C0C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3BD4043" w14:textId="642FE797" w:rsidR="008C0C56" w:rsidRPr="009670C0" w:rsidRDefault="008C0C56" w:rsidP="008C0C5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C0C56" w:rsidRPr="009670C0" w14:paraId="71BA92D6" w14:textId="77777777" w:rsidTr="00C4119C">
        <w:trPr>
          <w:cantSplit/>
        </w:trPr>
        <w:tc>
          <w:tcPr>
            <w:tcW w:w="6210" w:type="dxa"/>
          </w:tcPr>
          <w:p w14:paraId="68962CD5" w14:textId="3ED534E6" w:rsidR="008C0C56" w:rsidRPr="009670C0" w:rsidRDefault="008C0C56" w:rsidP="008C0C5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7" w:type="dxa"/>
          </w:tcPr>
          <w:p w14:paraId="6442D359" w14:textId="77777777" w:rsidR="008C0C56" w:rsidRPr="009670C0" w:rsidRDefault="008C0C56" w:rsidP="008C0C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B2F3B7" w14:textId="77777777" w:rsidR="008C0C56" w:rsidRPr="009670C0" w:rsidRDefault="008C0C56" w:rsidP="008C0C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563CB362" w14:textId="699F0B60" w:rsidR="008C0C56" w:rsidRPr="009670C0" w:rsidRDefault="008C0C56" w:rsidP="008C0C5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8C0C56" w:rsidRPr="009670C0" w14:paraId="4AC7D9F8" w14:textId="77777777" w:rsidTr="00C4119C">
        <w:trPr>
          <w:cantSplit/>
        </w:trPr>
        <w:tc>
          <w:tcPr>
            <w:tcW w:w="6210" w:type="dxa"/>
          </w:tcPr>
          <w:p w14:paraId="2E8A26AC" w14:textId="77777777" w:rsidR="008C0C56" w:rsidRPr="009670C0" w:rsidRDefault="008C0C56" w:rsidP="00C4119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04FA620A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48FCD09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6BB99CF8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56" w:rsidRPr="009670C0" w14:paraId="0584CB91" w14:textId="77777777" w:rsidTr="008C0C56">
        <w:trPr>
          <w:cantSplit/>
          <w:trHeight w:val="207"/>
        </w:trPr>
        <w:tc>
          <w:tcPr>
            <w:tcW w:w="6210" w:type="dxa"/>
            <w:vAlign w:val="bottom"/>
          </w:tcPr>
          <w:p w14:paraId="78749A41" w14:textId="77777777" w:rsidR="00CD3CBF" w:rsidRDefault="008C0C56" w:rsidP="008C0C56">
            <w:pPr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</w:t>
            </w:r>
            <w:r w:rsidR="00CD3CBF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ในตราสารทุน</w:t>
            </w:r>
            <w:r w:rsidRPr="009670C0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ที่กำหนดให้วัดมูลค่าด้วยมูลค่ายุติธรรม</w:t>
            </w:r>
          </w:p>
          <w:p w14:paraId="7001CCF1" w14:textId="61D87561" w:rsidR="008C0C56" w:rsidRPr="009670C0" w:rsidRDefault="00CD3CBF" w:rsidP="008C0C5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="008C0C56" w:rsidRPr="009670C0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97" w:type="dxa"/>
          </w:tcPr>
          <w:p w14:paraId="10202F31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F252C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6901CF91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56" w:rsidRPr="009670C0" w14:paraId="6117B728" w14:textId="77777777" w:rsidTr="008C0C56">
        <w:trPr>
          <w:cantSplit/>
        </w:trPr>
        <w:tc>
          <w:tcPr>
            <w:tcW w:w="6210" w:type="dxa"/>
            <w:vAlign w:val="bottom"/>
          </w:tcPr>
          <w:p w14:paraId="52821DA4" w14:textId="37E038F8" w:rsidR="008C0C56" w:rsidRPr="009670C0" w:rsidRDefault="008C0C56" w:rsidP="008C0C56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1097" w:type="dxa"/>
          </w:tcPr>
          <w:p w14:paraId="64B7FD9C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892C22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66EBB65" w14:textId="2580CE2E" w:rsidR="008C0C56" w:rsidRPr="009670C0" w:rsidRDefault="00686FF1" w:rsidP="00686FF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0C56" w:rsidRPr="009670C0" w14:paraId="12BF210E" w14:textId="77777777" w:rsidTr="00296BBD">
        <w:trPr>
          <w:cantSplit/>
        </w:trPr>
        <w:tc>
          <w:tcPr>
            <w:tcW w:w="6210" w:type="dxa"/>
            <w:vAlign w:val="bottom"/>
          </w:tcPr>
          <w:p w14:paraId="65DA57F9" w14:textId="77777777" w:rsidR="008C0C56" w:rsidRPr="009670C0" w:rsidRDefault="008C0C56" w:rsidP="008C0C56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PT Bank JTrust Indonesia Tbk.</w:t>
            </w:r>
          </w:p>
        </w:tc>
        <w:tc>
          <w:tcPr>
            <w:tcW w:w="1097" w:type="dxa"/>
          </w:tcPr>
          <w:p w14:paraId="046DCF44" w14:textId="7E378CD0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3B51516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shd w:val="clear" w:color="auto" w:fill="auto"/>
          </w:tcPr>
          <w:p w14:paraId="54F69501" w14:textId="6E84A4DA" w:rsidR="008C0C56" w:rsidRPr="009670C0" w:rsidRDefault="001435EB" w:rsidP="00C411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="00686FF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</w:tr>
      <w:tr w:rsidR="008C0C56" w:rsidRPr="009670C0" w14:paraId="0E059328" w14:textId="77777777" w:rsidTr="008C0C56">
        <w:trPr>
          <w:cantSplit/>
        </w:trPr>
        <w:tc>
          <w:tcPr>
            <w:tcW w:w="6210" w:type="dxa"/>
            <w:vAlign w:val="bottom"/>
          </w:tcPr>
          <w:p w14:paraId="05520605" w14:textId="5CE4B530" w:rsidR="008C0C56" w:rsidRPr="009670C0" w:rsidRDefault="00EF082E" w:rsidP="008C0C5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7" w:type="dxa"/>
          </w:tcPr>
          <w:p w14:paraId="36BD98D3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29CBA89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71ACD21D" w14:textId="4F7F32B2" w:rsidR="008C0C56" w:rsidRPr="009670C0" w:rsidRDefault="001435EB" w:rsidP="00C411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255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614</w:t>
            </w:r>
          </w:p>
        </w:tc>
      </w:tr>
      <w:tr w:rsidR="008C0C56" w:rsidRPr="009670C0" w14:paraId="4916E4CE" w14:textId="77777777" w:rsidTr="008C0C56">
        <w:trPr>
          <w:cantSplit/>
        </w:trPr>
        <w:tc>
          <w:tcPr>
            <w:tcW w:w="6210" w:type="dxa"/>
            <w:vAlign w:val="bottom"/>
          </w:tcPr>
          <w:p w14:paraId="06EB194F" w14:textId="3577F49A" w:rsidR="008C0C56" w:rsidRPr="009670C0" w:rsidRDefault="008C0C56" w:rsidP="008C0C5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3C734F" w:rsidRPr="009670C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7" w:type="dxa"/>
          </w:tcPr>
          <w:p w14:paraId="0436B2E3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795102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66258973" w14:textId="7AE26B98" w:rsidR="008C0C56" w:rsidRPr="009670C0" w:rsidRDefault="001435EB" w:rsidP="00C4119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</w:t>
            </w:r>
            <w:r w:rsidR="008C0C5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</w:tr>
    </w:tbl>
    <w:p w14:paraId="36603FEF" w14:textId="25818A85" w:rsidR="008C0C56" w:rsidRPr="009670C0" w:rsidRDefault="008C0C56" w:rsidP="00A82A9E">
      <w:pPr>
        <w:spacing w:line="240" w:lineRule="exact"/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tbl>
      <w:tblPr>
        <w:tblW w:w="909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97"/>
        <w:gridCol w:w="180"/>
        <w:gridCol w:w="1603"/>
      </w:tblGrid>
      <w:tr w:rsidR="008C0C56" w:rsidRPr="009670C0" w14:paraId="4F2E51C6" w14:textId="77777777" w:rsidTr="008C0C56">
        <w:trPr>
          <w:cantSplit/>
        </w:trPr>
        <w:tc>
          <w:tcPr>
            <w:tcW w:w="6210" w:type="dxa"/>
            <w:shd w:val="clear" w:color="auto" w:fill="auto"/>
          </w:tcPr>
          <w:p w14:paraId="0E858E88" w14:textId="77777777" w:rsidR="008C0C56" w:rsidRPr="009670C0" w:rsidRDefault="008C0C56" w:rsidP="00C4119C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34B99EF8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146656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9A6CDB4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56" w:rsidRPr="009670C0" w14:paraId="654A9F8E" w14:textId="77777777" w:rsidTr="008C0C56">
        <w:trPr>
          <w:cantSplit/>
        </w:trPr>
        <w:tc>
          <w:tcPr>
            <w:tcW w:w="6210" w:type="dxa"/>
          </w:tcPr>
          <w:p w14:paraId="3F03FB89" w14:textId="77777777" w:rsidR="008C0C56" w:rsidRPr="009670C0" w:rsidRDefault="008C0C56" w:rsidP="00C4119C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16D5921C" w14:textId="26DE289F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52FFC3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center"/>
          </w:tcPr>
          <w:p w14:paraId="7D2A892B" w14:textId="42487983" w:rsidR="008C0C56" w:rsidRPr="009670C0" w:rsidRDefault="001435EB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8C0C56" w:rsidRPr="009670C0" w14:paraId="491EAA1F" w14:textId="77777777" w:rsidTr="008C0C56">
        <w:trPr>
          <w:cantSplit/>
        </w:trPr>
        <w:tc>
          <w:tcPr>
            <w:tcW w:w="6210" w:type="dxa"/>
          </w:tcPr>
          <w:p w14:paraId="43A8F10B" w14:textId="77777777" w:rsidR="008C0C56" w:rsidRPr="009670C0" w:rsidRDefault="008C0C56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3340066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0014E2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472DF50C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C0C56" w:rsidRPr="009670C0" w14:paraId="0642098A" w14:textId="77777777" w:rsidTr="008C0C56">
        <w:trPr>
          <w:cantSplit/>
        </w:trPr>
        <w:tc>
          <w:tcPr>
            <w:tcW w:w="6210" w:type="dxa"/>
          </w:tcPr>
          <w:p w14:paraId="38713C28" w14:textId="77777777" w:rsidR="008C0C56" w:rsidRPr="009670C0" w:rsidRDefault="008C0C56" w:rsidP="00C4119C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1097" w:type="dxa"/>
          </w:tcPr>
          <w:p w14:paraId="6B1D9CA6" w14:textId="77777777" w:rsidR="008C0C56" w:rsidRPr="009670C0" w:rsidRDefault="008C0C56" w:rsidP="00C411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A0F8F80" w14:textId="77777777" w:rsidR="008C0C56" w:rsidRPr="009670C0" w:rsidRDefault="008C0C56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720123CC" w14:textId="77777777" w:rsidR="008C0C56" w:rsidRPr="009670C0" w:rsidRDefault="008C0C56" w:rsidP="00C4119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C56" w:rsidRPr="009670C0" w14:paraId="5B4F986F" w14:textId="77777777" w:rsidTr="008C0C56">
        <w:trPr>
          <w:cantSplit/>
        </w:trPr>
        <w:tc>
          <w:tcPr>
            <w:tcW w:w="6210" w:type="dxa"/>
          </w:tcPr>
          <w:p w14:paraId="2E74A0C4" w14:textId="77777777" w:rsidR="008C0C56" w:rsidRPr="009670C0" w:rsidRDefault="008C0C56" w:rsidP="008C0C5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14:paraId="4B484A6E" w14:textId="33C912FC" w:rsidR="008C0C56" w:rsidRPr="009670C0" w:rsidRDefault="008C0C56" w:rsidP="008C0C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5C45E3" w14:textId="77777777" w:rsidR="008C0C56" w:rsidRPr="009670C0" w:rsidRDefault="008C0C56" w:rsidP="008C0C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1F1ECD6" w14:textId="1C6222EC" w:rsidR="008C0C56" w:rsidRPr="009670C0" w:rsidRDefault="001435EB" w:rsidP="008C0C5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8C0C5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</w:tr>
      <w:tr w:rsidR="009D6603" w:rsidRPr="009670C0" w14:paraId="7EB39C11" w14:textId="77777777" w:rsidTr="009D6603">
        <w:trPr>
          <w:cantSplit/>
        </w:trPr>
        <w:tc>
          <w:tcPr>
            <w:tcW w:w="6210" w:type="dxa"/>
          </w:tcPr>
          <w:p w14:paraId="362D4601" w14:textId="4DF0AFF9" w:rsidR="009D6603" w:rsidRPr="009670C0" w:rsidRDefault="009D6603" w:rsidP="009D66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97" w:type="dxa"/>
          </w:tcPr>
          <w:p w14:paraId="01E37506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E0D26CC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29961BC2" w14:textId="3D25F90C" w:rsidR="009D6603" w:rsidRPr="009670C0" w:rsidRDefault="009D6603" w:rsidP="009D660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9D6603" w:rsidRPr="009670C0" w14:paraId="359DF22E" w14:textId="77777777" w:rsidTr="009D6603">
        <w:trPr>
          <w:cantSplit/>
        </w:trPr>
        <w:tc>
          <w:tcPr>
            <w:tcW w:w="6210" w:type="dxa"/>
          </w:tcPr>
          <w:p w14:paraId="465F6ECD" w14:textId="259BC624" w:rsidR="009D6603" w:rsidRPr="009670C0" w:rsidRDefault="009D6603" w:rsidP="009D66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7" w:type="dxa"/>
          </w:tcPr>
          <w:p w14:paraId="562A98F2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3A5A06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489C776A" w14:textId="4DF521BF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192,718</w:t>
            </w:r>
          </w:p>
        </w:tc>
      </w:tr>
      <w:tr w:rsidR="009D6603" w:rsidRPr="009670C0" w14:paraId="68107D4B" w14:textId="77777777" w:rsidTr="009D6603">
        <w:trPr>
          <w:cantSplit/>
        </w:trPr>
        <w:tc>
          <w:tcPr>
            <w:tcW w:w="6210" w:type="dxa"/>
          </w:tcPr>
          <w:p w14:paraId="547414AA" w14:textId="77777777" w:rsidR="009D6603" w:rsidRPr="009670C0" w:rsidRDefault="009D6603" w:rsidP="009D66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0449ABE8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49736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5D39A15F" w14:textId="77777777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6603" w:rsidRPr="009670C0" w14:paraId="728E4B4A" w14:textId="77777777" w:rsidTr="008C0C56">
        <w:trPr>
          <w:cantSplit/>
          <w:trHeight w:val="207"/>
        </w:trPr>
        <w:tc>
          <w:tcPr>
            <w:tcW w:w="6210" w:type="dxa"/>
          </w:tcPr>
          <w:p w14:paraId="5BA3900B" w14:textId="77777777" w:rsidR="009D6603" w:rsidRPr="009670C0" w:rsidRDefault="009D6603" w:rsidP="009D66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097" w:type="dxa"/>
          </w:tcPr>
          <w:p w14:paraId="2CD9E21E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C476DC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510A738" w14:textId="77777777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6603" w:rsidRPr="009670C0" w14:paraId="0BA7DAC5" w14:textId="77777777" w:rsidTr="008C0C56">
        <w:trPr>
          <w:cantSplit/>
        </w:trPr>
        <w:tc>
          <w:tcPr>
            <w:tcW w:w="6210" w:type="dxa"/>
          </w:tcPr>
          <w:p w14:paraId="57EB59D5" w14:textId="77777777" w:rsidR="009D6603" w:rsidRPr="009670C0" w:rsidRDefault="009D6603" w:rsidP="009D6603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1097" w:type="dxa"/>
          </w:tcPr>
          <w:p w14:paraId="7AE21545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56F08D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78572E0E" w14:textId="7716472B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</w:p>
        </w:tc>
      </w:tr>
      <w:tr w:rsidR="009D6603" w:rsidRPr="009670C0" w14:paraId="4BD03F72" w14:textId="77777777" w:rsidTr="00BD6C2F">
        <w:trPr>
          <w:cantSplit/>
        </w:trPr>
        <w:tc>
          <w:tcPr>
            <w:tcW w:w="6210" w:type="dxa"/>
          </w:tcPr>
          <w:p w14:paraId="4180614D" w14:textId="77777777" w:rsidR="009D6603" w:rsidRPr="009670C0" w:rsidRDefault="009D6603" w:rsidP="009D6603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PT Bank JTrust Indonesia Tbk.</w:t>
            </w:r>
          </w:p>
        </w:tc>
        <w:tc>
          <w:tcPr>
            <w:tcW w:w="1097" w:type="dxa"/>
          </w:tcPr>
          <w:p w14:paraId="7521A77A" w14:textId="43EA225E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722F1BA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02A03089" w14:textId="797CA2ED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</w:tr>
      <w:tr w:rsidR="009D6603" w:rsidRPr="009670C0" w14:paraId="2C0F1A65" w14:textId="77777777" w:rsidTr="008C0C56">
        <w:trPr>
          <w:cantSplit/>
        </w:trPr>
        <w:tc>
          <w:tcPr>
            <w:tcW w:w="6210" w:type="dxa"/>
          </w:tcPr>
          <w:p w14:paraId="0F1ED9F9" w14:textId="1322E75B" w:rsidR="009D6603" w:rsidRPr="009670C0" w:rsidRDefault="009D6603" w:rsidP="009D6603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9670C0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ค่าเผื่อการด้อยค่า</w:t>
            </w:r>
            <w:r w:rsidR="00E63774" w:rsidRPr="009670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PT Bank JTrust Indonesia Tbk.</w:t>
            </w:r>
          </w:p>
        </w:tc>
        <w:tc>
          <w:tcPr>
            <w:tcW w:w="1097" w:type="dxa"/>
          </w:tcPr>
          <w:p w14:paraId="2D9CEBF7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1539A5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615163C1" w14:textId="0670F3C3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D6603" w:rsidRPr="009670C0" w14:paraId="61E0F38D" w14:textId="77777777" w:rsidTr="008C0C56">
        <w:trPr>
          <w:cantSplit/>
        </w:trPr>
        <w:tc>
          <w:tcPr>
            <w:tcW w:w="6210" w:type="dxa"/>
          </w:tcPr>
          <w:p w14:paraId="5A745F05" w14:textId="2212E419" w:rsidR="009D6603" w:rsidRPr="009670C0" w:rsidRDefault="009D6603" w:rsidP="009D66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7" w:type="dxa"/>
          </w:tcPr>
          <w:p w14:paraId="3D6E23D9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621E4A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6030CA48" w14:textId="3C1A5B8B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791</w:t>
            </w:r>
          </w:p>
        </w:tc>
      </w:tr>
      <w:tr w:rsidR="009D6603" w:rsidRPr="009670C0" w14:paraId="7E0940B1" w14:textId="77777777" w:rsidTr="008C0C56">
        <w:trPr>
          <w:cantSplit/>
        </w:trPr>
        <w:tc>
          <w:tcPr>
            <w:tcW w:w="6210" w:type="dxa"/>
          </w:tcPr>
          <w:p w14:paraId="0DEC637C" w14:textId="19965D95" w:rsidR="009D6603" w:rsidRPr="009670C0" w:rsidRDefault="009D6603" w:rsidP="009D66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9670C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7" w:type="dxa"/>
          </w:tcPr>
          <w:p w14:paraId="40B137CE" w14:textId="77777777" w:rsidR="009D6603" w:rsidRPr="009670C0" w:rsidRDefault="009D6603" w:rsidP="009D66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B6B6AB" w14:textId="77777777" w:rsidR="009D6603" w:rsidRPr="009670C0" w:rsidRDefault="009D6603" w:rsidP="009D66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218AC059" w14:textId="0001E9D1" w:rsidR="009D6603" w:rsidRPr="009670C0" w:rsidRDefault="009D6603" w:rsidP="009D660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535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</w:t>
            </w:r>
          </w:p>
        </w:tc>
      </w:tr>
    </w:tbl>
    <w:p w14:paraId="473A55D1" w14:textId="23FB07F9" w:rsidR="008C0C56" w:rsidRPr="009670C0" w:rsidRDefault="008C0C56" w:rsidP="00A82A9E">
      <w:pPr>
        <w:spacing w:line="240" w:lineRule="exact"/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46CD1C4" w14:textId="5D481C1C" w:rsidR="00674410" w:rsidRPr="009670C0" w:rsidRDefault="00674410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เงินลงทุนใน 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PT Bank JTrust Indonesia Tbk.</w:t>
      </w:r>
    </w:p>
    <w:p w14:paraId="1DB82871" w14:textId="77777777" w:rsidR="00674410" w:rsidRPr="009670C0" w:rsidRDefault="00674410" w:rsidP="00A82A9E">
      <w:pPr>
        <w:spacing w:line="240" w:lineRule="exact"/>
        <w:ind w:left="461"/>
        <w:rPr>
          <w:rFonts w:asciiTheme="majorBidi" w:hAnsiTheme="majorBidi" w:cstheme="majorBidi"/>
          <w:sz w:val="26"/>
          <w:szCs w:val="26"/>
        </w:rPr>
      </w:pPr>
    </w:p>
    <w:p w14:paraId="3CB120CF" w14:textId="439F4BA0" w:rsidR="00D17A99" w:rsidRPr="009670C0" w:rsidRDefault="00D17A99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ผู้ถือหุ้นใหญ่ของ </w:t>
      </w:r>
      <w:r w:rsidRPr="009670C0">
        <w:rPr>
          <w:rFonts w:asciiTheme="majorBidi" w:hAnsiTheme="majorBidi" w:cstheme="majorBidi"/>
          <w:sz w:val="26"/>
          <w:szCs w:val="26"/>
        </w:rPr>
        <w:t>PT Bank JTrust Indonesia Tbk. (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ซึ่งถือหุ้นประมาณร้อยละ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97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ของหุ้นทั้งหมด) เป็นบริษัทในกลุ่มเดียวกันกับผู้ที่เป็นโจทก์ฟ้องบริษัทในคดีความต่างๆ ตามที่กล่าวไว้ในหมายเหตุประกอบงบการเงินข้อ </w:t>
      </w:r>
      <w:r w:rsidR="001435EB" w:rsidRPr="009670C0">
        <w:rPr>
          <w:rFonts w:asciiTheme="majorBidi" w:hAnsiTheme="majorBidi" w:cstheme="majorBidi"/>
          <w:sz w:val="26"/>
          <w:szCs w:val="26"/>
        </w:rPr>
        <w:t>34</w:t>
      </w:r>
    </w:p>
    <w:p w14:paraId="4EDE6A95" w14:textId="74B26339" w:rsidR="009D6603" w:rsidRPr="009670C0" w:rsidRDefault="009D6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15B5AAE" w14:textId="1B537B61" w:rsidR="002E706B" w:rsidRPr="009670C0" w:rsidRDefault="002E706B" w:rsidP="002E7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hint="cs"/>
          <w:sz w:val="26"/>
          <w:szCs w:val="26"/>
          <w:cs/>
        </w:rPr>
        <w:t>รายการเคลื่อนไหวของเงินลงทุนที่กำหนดให้วัดมูลค่าด้วยมูลค่ายุติธรรมผ่านกำไรขาดทุนเบ็ดเสร็จอื่นในระหว่างปีมีดังนี้</w:t>
      </w:r>
    </w:p>
    <w:p w14:paraId="15ED33B6" w14:textId="77777777" w:rsidR="009D6603" w:rsidRPr="009670C0" w:rsidRDefault="009D6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9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97"/>
        <w:gridCol w:w="180"/>
        <w:gridCol w:w="1603"/>
      </w:tblGrid>
      <w:tr w:rsidR="009D6603" w:rsidRPr="009670C0" w14:paraId="41B7AF39" w14:textId="77777777" w:rsidTr="00473821">
        <w:trPr>
          <w:cantSplit/>
        </w:trPr>
        <w:tc>
          <w:tcPr>
            <w:tcW w:w="6210" w:type="dxa"/>
            <w:shd w:val="clear" w:color="auto" w:fill="auto"/>
          </w:tcPr>
          <w:p w14:paraId="45ABA2C8" w14:textId="77777777" w:rsidR="009D6603" w:rsidRPr="009670C0" w:rsidRDefault="009D6603" w:rsidP="0047382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6490A586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2B01D7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8F247C2" w14:textId="77777777" w:rsidR="009D6603" w:rsidRPr="009670C0" w:rsidRDefault="009D6603" w:rsidP="004738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D6603" w:rsidRPr="009670C0" w14:paraId="3DF9ED19" w14:textId="77777777" w:rsidTr="00473821">
        <w:trPr>
          <w:cantSplit/>
        </w:trPr>
        <w:tc>
          <w:tcPr>
            <w:tcW w:w="6210" w:type="dxa"/>
          </w:tcPr>
          <w:p w14:paraId="3EC9FE11" w14:textId="113F5995" w:rsidR="009D6603" w:rsidRPr="009670C0" w:rsidRDefault="002E706B" w:rsidP="0047382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097" w:type="dxa"/>
          </w:tcPr>
          <w:p w14:paraId="66249C47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58C4249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center"/>
          </w:tcPr>
          <w:p w14:paraId="10D7B2FA" w14:textId="5B080F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2E706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9D6603" w:rsidRPr="009670C0" w14:paraId="696DD165" w14:textId="77777777" w:rsidTr="00473821">
        <w:trPr>
          <w:cantSplit/>
        </w:trPr>
        <w:tc>
          <w:tcPr>
            <w:tcW w:w="6210" w:type="dxa"/>
          </w:tcPr>
          <w:p w14:paraId="3809AE7A" w14:textId="77777777" w:rsidR="009D6603" w:rsidRPr="009670C0" w:rsidRDefault="009D6603" w:rsidP="0047382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677425A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8397434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1F2BABE2" w14:textId="77777777" w:rsidR="009D6603" w:rsidRPr="009670C0" w:rsidRDefault="009D6603" w:rsidP="004738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D6603" w:rsidRPr="009670C0" w14:paraId="7243CC6E" w14:textId="77777777" w:rsidTr="002E706B">
        <w:trPr>
          <w:cantSplit/>
        </w:trPr>
        <w:tc>
          <w:tcPr>
            <w:tcW w:w="6210" w:type="dxa"/>
            <w:vAlign w:val="bottom"/>
          </w:tcPr>
          <w:p w14:paraId="59664A5A" w14:textId="3D123A57" w:rsidR="009D6603" w:rsidRPr="009670C0" w:rsidRDefault="002E706B" w:rsidP="002E706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63774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97" w:type="dxa"/>
          </w:tcPr>
          <w:p w14:paraId="443F31F1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76BBCD2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0B37AF11" w14:textId="58E498AB" w:rsidR="009D6603" w:rsidRPr="009670C0" w:rsidRDefault="002E706B" w:rsidP="002E70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342,791</w:t>
            </w:r>
          </w:p>
        </w:tc>
      </w:tr>
      <w:tr w:rsidR="009D6603" w:rsidRPr="009670C0" w14:paraId="100A6496" w14:textId="77777777" w:rsidTr="002E706B">
        <w:trPr>
          <w:cantSplit/>
        </w:trPr>
        <w:tc>
          <w:tcPr>
            <w:tcW w:w="6210" w:type="dxa"/>
            <w:vAlign w:val="bottom"/>
          </w:tcPr>
          <w:p w14:paraId="69CC90CB" w14:textId="71484DCB" w:rsidR="009D6603" w:rsidRPr="009670C0" w:rsidRDefault="002E706B" w:rsidP="002E706B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097" w:type="dxa"/>
          </w:tcPr>
          <w:p w14:paraId="67DB9A61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BE64E2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193136A7" w14:textId="12DA066C" w:rsidR="009D6603" w:rsidRPr="009670C0" w:rsidRDefault="007F166B" w:rsidP="002E70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2E706B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87,177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9D6603" w:rsidRPr="009670C0" w14:paraId="41DFF508" w14:textId="77777777" w:rsidTr="002E706B">
        <w:trPr>
          <w:cantSplit/>
        </w:trPr>
        <w:tc>
          <w:tcPr>
            <w:tcW w:w="6210" w:type="dxa"/>
            <w:vAlign w:val="bottom"/>
          </w:tcPr>
          <w:p w14:paraId="3E6D9DB4" w14:textId="7DC39F08" w:rsidR="009D6603" w:rsidRPr="009670C0" w:rsidRDefault="002E706B" w:rsidP="002E706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7" w:type="dxa"/>
          </w:tcPr>
          <w:p w14:paraId="0E47CC0C" w14:textId="77777777" w:rsidR="009D6603" w:rsidRPr="009670C0" w:rsidRDefault="009D6603" w:rsidP="004738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6BB109" w14:textId="77777777" w:rsidR="009D6603" w:rsidRPr="009670C0" w:rsidRDefault="009D6603" w:rsidP="0047382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3ADD2" w14:textId="34D005AC" w:rsidR="009D6603" w:rsidRPr="009670C0" w:rsidRDefault="002E706B" w:rsidP="002E70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255,614</w:t>
            </w:r>
          </w:p>
        </w:tc>
      </w:tr>
    </w:tbl>
    <w:p w14:paraId="60CD04CA" w14:textId="47C80009" w:rsidR="00E43D2E" w:rsidRPr="009670C0" w:rsidRDefault="00E43D2E" w:rsidP="00A8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BF2896" w14:textId="39360ACA" w:rsidR="00985004" w:rsidRPr="009670C0" w:rsidRDefault="001435EB" w:rsidP="00A0434A">
      <w:pPr>
        <w:pStyle w:val="Heading1"/>
        <w:keepLines/>
        <w:numPr>
          <w:ilvl w:val="0"/>
          <w:numId w:val="0"/>
        </w:numPr>
        <w:shd w:val="clear" w:color="auto" w:fill="auto"/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u w:val="none"/>
        </w:rPr>
      </w:pPr>
      <w:r w:rsidRPr="009670C0">
        <w:rPr>
          <w:rFonts w:asciiTheme="majorBidi" w:hAnsiTheme="majorBidi" w:cstheme="majorBidi"/>
          <w:sz w:val="26"/>
          <w:szCs w:val="26"/>
          <w:u w:val="none"/>
        </w:rPr>
        <w:t>16</w:t>
      </w:r>
      <w:r w:rsidR="00147F54" w:rsidRPr="009670C0">
        <w:rPr>
          <w:rFonts w:asciiTheme="majorBidi" w:hAnsiTheme="majorBidi" w:cstheme="majorBidi"/>
          <w:sz w:val="26"/>
          <w:szCs w:val="26"/>
          <w:u w:val="none"/>
          <w:cs/>
        </w:rPr>
        <w:tab/>
        <w:t>ค่าเผื่อ</w:t>
      </w:r>
      <w:r w:rsidR="00E43D2E" w:rsidRPr="009670C0">
        <w:rPr>
          <w:rFonts w:asciiTheme="majorBidi" w:hAnsiTheme="majorBidi" w:cstheme="majorBidi" w:hint="cs"/>
          <w:sz w:val="26"/>
          <w:szCs w:val="26"/>
          <w:u w:val="none"/>
          <w:cs/>
        </w:rPr>
        <w:t>ผลขาดทุน</w:t>
      </w:r>
      <w:bookmarkStart w:id="32" w:name="_Hlk107219228"/>
      <w:r w:rsidR="00E43D2E" w:rsidRPr="009670C0">
        <w:rPr>
          <w:rFonts w:asciiTheme="majorBidi" w:hAnsiTheme="majorBidi" w:cstheme="majorBidi" w:hint="cs"/>
          <w:sz w:val="26"/>
          <w:szCs w:val="26"/>
          <w:u w:val="none"/>
          <w:cs/>
        </w:rPr>
        <w:t>ด้านเครดิต</w:t>
      </w:r>
      <w:bookmarkEnd w:id="32"/>
      <w:r w:rsidR="00E43D2E" w:rsidRPr="009670C0">
        <w:rPr>
          <w:rFonts w:asciiTheme="majorBidi" w:hAnsiTheme="majorBidi" w:cstheme="majorBidi" w:hint="cs"/>
          <w:sz w:val="26"/>
          <w:szCs w:val="26"/>
          <w:u w:val="none"/>
          <w:cs/>
        </w:rPr>
        <w:t>ที่คาดว่าจะ</w:t>
      </w:r>
      <w:r w:rsidR="00484E46" w:rsidRPr="009670C0">
        <w:rPr>
          <w:rFonts w:asciiTheme="majorBidi" w:hAnsiTheme="majorBidi" w:cstheme="majorBidi" w:hint="cs"/>
          <w:sz w:val="26"/>
          <w:szCs w:val="26"/>
          <w:u w:val="none"/>
          <w:cs/>
        </w:rPr>
        <w:t>เกิดขึ้น</w:t>
      </w:r>
    </w:p>
    <w:p w14:paraId="49CFA13D" w14:textId="77777777" w:rsidR="00A0434A" w:rsidRPr="009670C0" w:rsidRDefault="00A0434A" w:rsidP="00147F54">
      <w:pPr>
        <w:ind w:left="446" w:right="389"/>
        <w:jc w:val="both"/>
        <w:rPr>
          <w:rFonts w:asciiTheme="majorBidi" w:hAnsiTheme="majorBidi" w:cstheme="majorBidi"/>
          <w:sz w:val="26"/>
          <w:szCs w:val="26"/>
        </w:rPr>
      </w:pPr>
    </w:p>
    <w:p w14:paraId="09AA89AD" w14:textId="13DE00C7" w:rsidR="00147F54" w:rsidRPr="009670C0" w:rsidRDefault="00147F54" w:rsidP="004E24BC">
      <w:pPr>
        <w:tabs>
          <w:tab w:val="clear" w:pos="454"/>
        </w:tabs>
        <w:ind w:left="540" w:right="389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การเปลี่ยนแปลงของค่าเผื่อผลขาดทุน</w:t>
      </w:r>
      <w:r w:rsidR="00E43D2E" w:rsidRPr="009670C0">
        <w:rPr>
          <w:rFonts w:asciiTheme="majorBidi" w:hAnsiTheme="majorBidi" w:cs="Angsana New" w:hint="cs"/>
          <w:sz w:val="26"/>
          <w:szCs w:val="26"/>
          <w:cs/>
        </w:rPr>
        <w:t>ด้านเครดิต</w:t>
      </w:r>
      <w:r w:rsidRPr="009670C0">
        <w:rPr>
          <w:rFonts w:asciiTheme="majorBidi" w:hAnsiTheme="majorBidi" w:cstheme="majorBidi"/>
          <w:sz w:val="26"/>
          <w:szCs w:val="26"/>
          <w:cs/>
        </w:rPr>
        <w:t>ที่คาดว่าจะ</w:t>
      </w:r>
      <w:r w:rsidR="00484E46" w:rsidRPr="009670C0">
        <w:rPr>
          <w:rFonts w:asciiTheme="majorBidi" w:hAnsiTheme="majorBidi" w:cstheme="majorBidi" w:hint="cs"/>
          <w:sz w:val="26"/>
          <w:szCs w:val="26"/>
          <w:cs/>
        </w:rPr>
        <w:t>เกิดขึ้น</w:t>
      </w:r>
      <w:r w:rsidRPr="009670C0">
        <w:rPr>
          <w:rFonts w:asciiTheme="majorBidi" w:hAnsiTheme="majorBidi" w:cstheme="majorBidi"/>
          <w:sz w:val="26"/>
          <w:szCs w:val="26"/>
          <w:cs/>
        </w:rPr>
        <w:t>ระหว่างงวดมีดังนี้</w:t>
      </w:r>
    </w:p>
    <w:p w14:paraId="15155585" w14:textId="77777777" w:rsidR="00147F54" w:rsidRPr="009670C0" w:rsidRDefault="00147F54" w:rsidP="00147F54">
      <w:pPr>
        <w:ind w:left="446" w:right="389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294"/>
      </w:tblGrid>
      <w:tr w:rsidR="00147F54" w:rsidRPr="009670C0" w14:paraId="67C4BFD9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07AC0" w14:textId="77777777" w:rsidR="00147F54" w:rsidRPr="009670C0" w:rsidRDefault="00147F54" w:rsidP="001A679D">
            <w:pPr>
              <w:pStyle w:val="BodyText"/>
              <w:spacing w:after="0" w:line="24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  <w:p w14:paraId="6C220DD6" w14:textId="77777777" w:rsidR="00147F54" w:rsidRPr="009670C0" w:rsidRDefault="00147F54" w:rsidP="001A679D">
            <w:pPr>
              <w:pStyle w:val="BodyText"/>
              <w:spacing w:after="0" w:line="24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AEC5" w14:textId="78A1D07B" w:rsidR="00147F54" w:rsidRPr="009670C0" w:rsidRDefault="00147F54" w:rsidP="001A679D">
            <w:pPr>
              <w:tabs>
                <w:tab w:val="left" w:pos="92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2A849" w14:textId="77777777" w:rsidR="00147F54" w:rsidRPr="009670C0" w:rsidRDefault="00147F54" w:rsidP="001A679D">
            <w:pPr>
              <w:ind w:left="-290" w:right="-120" w:firstLine="19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F836" w14:textId="77777777" w:rsidR="00147F54" w:rsidRPr="009670C0" w:rsidRDefault="00147F54" w:rsidP="001A679D">
            <w:pPr>
              <w:tabs>
                <w:tab w:val="left" w:pos="128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66EE7F1" w14:textId="5262D69C" w:rsidR="00147F54" w:rsidRPr="009670C0" w:rsidRDefault="00147F54" w:rsidP="001A679D">
            <w:pPr>
              <w:tabs>
                <w:tab w:val="left" w:pos="128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7F54" w:rsidRPr="009670C0" w14:paraId="05E35A16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0C3A0" w14:textId="77777777" w:rsidR="00147F54" w:rsidRPr="009670C0" w:rsidRDefault="00147F54" w:rsidP="001A679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D71CA" w14:textId="241177F9" w:rsidR="00147F54" w:rsidRPr="009670C0" w:rsidRDefault="00147F54" w:rsidP="001A679D">
            <w:pPr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7F54" w:rsidRPr="009670C0" w14:paraId="3440DAAB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3A03B" w14:textId="575B7708" w:rsidR="00147F54" w:rsidRPr="009670C0" w:rsidRDefault="00147F54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33" w:name="_Hlk40123139"/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ปรับปรุงใหม่ (ดูหมายเหตุ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F802" w14:textId="7E5F100B" w:rsidR="00147F54" w:rsidRPr="009670C0" w:rsidRDefault="001435EB" w:rsidP="00147F5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47F5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979</w:t>
            </w:r>
            <w:r w:rsidR="00147F5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593E" w14:textId="77777777" w:rsidR="00147F54" w:rsidRPr="009670C0" w:rsidRDefault="00147F54" w:rsidP="00147F5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6463" w14:textId="5D22BF43" w:rsidR="00147F54" w:rsidRPr="009670C0" w:rsidRDefault="001435EB" w:rsidP="00147F54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453</w:t>
            </w:r>
            <w:r w:rsidR="00147F5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</w:tr>
      <w:bookmarkEnd w:id="33"/>
      <w:tr w:rsidR="00147F54" w:rsidRPr="009670C0" w14:paraId="1D0E4715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AE82" w14:textId="7DD53FD4" w:rsidR="00147F54" w:rsidRPr="009670C0" w:rsidRDefault="00147F54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การวัดมูลค่าสุทธิของค่าเผื่อผลขาดทุน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89A4" w14:textId="735EB59E" w:rsidR="00147F54" w:rsidRPr="009670C0" w:rsidRDefault="00902AFC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3F4E" w14:textId="77777777" w:rsidR="00147F54" w:rsidRPr="009670C0" w:rsidRDefault="00147F54" w:rsidP="00147F54">
            <w:pPr>
              <w:ind w:left="-95" w:right="-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6E4C" w14:textId="264209E1" w:rsidR="00147F54" w:rsidRPr="009670C0" w:rsidRDefault="00902AFC" w:rsidP="00902AF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248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F54" w:rsidRPr="009670C0" w14:paraId="7BBD5B53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9B2A4" w14:textId="5D03D89A" w:rsidR="00147F54" w:rsidRPr="009670C0" w:rsidRDefault="00147F54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สินทรัพย์ทางการเงินที่ชำระคืนและการตัดจำหน่าย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71865" w14:textId="761BF083" w:rsidR="00147F54" w:rsidRPr="009670C0" w:rsidRDefault="00902AFC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F93DD" w14:textId="77777777" w:rsidR="00147F54" w:rsidRPr="009670C0" w:rsidRDefault="00147F54" w:rsidP="00147F54">
            <w:pPr>
              <w:ind w:left="-95" w:right="-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84F77" w14:textId="68E0CDE0" w:rsidR="00147F54" w:rsidRPr="009670C0" w:rsidRDefault="00902AFC" w:rsidP="00902AF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538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47F54" w:rsidRPr="009670C0" w14:paraId="45FD7217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569DA" w14:textId="571B7110" w:rsidR="00147F54" w:rsidRPr="009670C0" w:rsidRDefault="00147F54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ได้มาซึ่งสินทรัพย์ทางการเงินใหม่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9CDA" w14:textId="0FDFBDD6" w:rsidR="00147F54" w:rsidRPr="009670C0" w:rsidRDefault="001435EB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446</w:t>
            </w:r>
            <w:r w:rsidR="00902AFC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03B4" w14:textId="77777777" w:rsidR="00147F54" w:rsidRPr="009670C0" w:rsidRDefault="00147F54" w:rsidP="00147F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E62E" w14:textId="3A13CA2E" w:rsidR="00147F54" w:rsidRPr="009670C0" w:rsidRDefault="001435EB" w:rsidP="00902AF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  <w:r w:rsidR="00902AFC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954</w:t>
            </w:r>
          </w:p>
        </w:tc>
      </w:tr>
      <w:tr w:rsidR="00BC27E5" w:rsidRPr="009670C0" w14:paraId="44AC2AB0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F19D" w14:textId="211CC5E0" w:rsidR="00BC27E5" w:rsidRPr="009670C0" w:rsidRDefault="00BC27E5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ผลขาดทุนจากการเปลี่ยนแปลงเงื่อนไขสัญญา 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1435EB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C3D8" w14:textId="4B58B0F4" w:rsidR="00BC27E5" w:rsidRPr="009670C0" w:rsidRDefault="001435EB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="00BC27E5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E499" w14:textId="77777777" w:rsidR="00BC27E5" w:rsidRPr="009670C0" w:rsidRDefault="00BC27E5" w:rsidP="00147F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A517" w14:textId="468BB965" w:rsidR="00BC27E5" w:rsidRPr="009670C0" w:rsidRDefault="001435EB" w:rsidP="00902AF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BC27E5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594</w:t>
            </w:r>
          </w:p>
        </w:tc>
      </w:tr>
      <w:tr w:rsidR="00147F54" w:rsidRPr="009670C0" w14:paraId="727B77E6" w14:textId="77777777" w:rsidTr="001A679D">
        <w:trPr>
          <w:trHeight w:val="20"/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894A" w14:textId="5187B150" w:rsidR="00147F54" w:rsidRPr="009670C0" w:rsidRDefault="00147F54" w:rsidP="00147F5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440" w:type="dxa"/>
            <w:tcBorders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B2A7" w14:textId="137D4274" w:rsidR="00147F54" w:rsidRPr="009670C0" w:rsidRDefault="00902AFC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712F" w14:textId="77777777" w:rsidR="00147F54" w:rsidRPr="009670C0" w:rsidRDefault="00147F54" w:rsidP="00147F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DA9C" w14:textId="4DC5A4D3" w:rsidR="00147F54" w:rsidRPr="009670C0" w:rsidRDefault="00902AFC" w:rsidP="00147F54">
            <w:pPr>
              <w:ind w:right="24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902AFC" w:rsidRPr="009670C0" w14:paraId="04A9F878" w14:textId="77777777" w:rsidTr="001A679D">
        <w:trPr>
          <w:trHeight w:val="2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39B9C" w14:textId="0CA840BA" w:rsidR="00902AFC" w:rsidRPr="009670C0" w:rsidRDefault="00902AFC" w:rsidP="00902AF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5642" w14:textId="727F23D7" w:rsidR="00902AFC" w:rsidRPr="009670C0" w:rsidRDefault="001435EB" w:rsidP="0010297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BC27E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047</w:t>
            </w:r>
            <w:r w:rsidR="00BC27E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10B9" w14:textId="77777777" w:rsidR="00902AFC" w:rsidRPr="009670C0" w:rsidRDefault="00902AFC" w:rsidP="00902AFC">
            <w:pPr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4E85" w14:textId="2F758F23" w:rsidR="00902AFC" w:rsidRPr="009670C0" w:rsidRDefault="001435EB" w:rsidP="00902AF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354</w:t>
            </w:r>
            <w:r w:rsidR="00BC27E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933</w:t>
            </w:r>
          </w:p>
        </w:tc>
      </w:tr>
    </w:tbl>
    <w:p w14:paraId="5F2651E0" w14:textId="1594AD0A" w:rsidR="00147F54" w:rsidRPr="009670C0" w:rsidRDefault="00147F5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  <w:sectPr w:rsidR="00147F54" w:rsidRPr="009670C0" w:rsidSect="00E85C64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40514016" w14:textId="5043B3CD" w:rsidR="005D6A89" w:rsidRPr="009670C0" w:rsidRDefault="001435EB" w:rsidP="000300FB">
      <w:pPr>
        <w:pStyle w:val="Heading1"/>
        <w:keepLines/>
        <w:numPr>
          <w:ilvl w:val="0"/>
          <w:numId w:val="0"/>
        </w:numPr>
        <w:shd w:val="clear" w:color="auto" w:fill="auto"/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4" w:name="_Toc33611519"/>
      <w:r w:rsidRPr="009670C0">
        <w:rPr>
          <w:rFonts w:asciiTheme="majorBidi" w:hAnsiTheme="majorBidi" w:cstheme="majorBidi"/>
          <w:sz w:val="26"/>
          <w:szCs w:val="26"/>
          <w:u w:val="none"/>
        </w:rPr>
        <w:t>17</w:t>
      </w:r>
      <w:r w:rsidR="000300FB" w:rsidRPr="009670C0">
        <w:rPr>
          <w:rFonts w:asciiTheme="majorBidi" w:hAnsiTheme="majorBidi" w:cstheme="majorBidi"/>
          <w:sz w:val="26"/>
          <w:szCs w:val="26"/>
          <w:u w:val="none"/>
          <w:cs/>
        </w:rPr>
        <w:tab/>
      </w:r>
      <w:r w:rsidR="00147F54" w:rsidRPr="009670C0">
        <w:rPr>
          <w:rFonts w:asciiTheme="majorBidi" w:hAnsiTheme="majorBidi" w:cstheme="majorBidi"/>
          <w:sz w:val="26"/>
          <w:szCs w:val="26"/>
          <w:u w:val="none"/>
        </w:rPr>
        <w:t xml:space="preserve"> </w:t>
      </w:r>
      <w:r w:rsidR="005D6A89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ที่ดิน อาคารและอุปกรณ์</w:t>
      </w:r>
      <w:bookmarkEnd w:id="34"/>
      <w:r w:rsidR="005D6A89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</w:t>
      </w:r>
    </w:p>
    <w:p w14:paraId="002F503B" w14:textId="7D68F462" w:rsidR="00290168" w:rsidRPr="009670C0" w:rsidRDefault="00290168" w:rsidP="0029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line="240" w:lineRule="auto"/>
        <w:ind w:left="533" w:hanging="533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236"/>
        <w:gridCol w:w="1058"/>
        <w:gridCol w:w="236"/>
        <w:gridCol w:w="1129"/>
        <w:gridCol w:w="270"/>
        <w:gridCol w:w="1167"/>
        <w:gridCol w:w="238"/>
        <w:gridCol w:w="1165"/>
        <w:gridCol w:w="236"/>
        <w:gridCol w:w="1061"/>
        <w:gridCol w:w="257"/>
        <w:gridCol w:w="1093"/>
        <w:gridCol w:w="236"/>
        <w:gridCol w:w="1158"/>
      </w:tblGrid>
      <w:tr w:rsidR="003276CB" w:rsidRPr="009670C0" w14:paraId="303E15C3" w14:textId="77777777" w:rsidTr="008818D2">
        <w:trPr>
          <w:tblHeader/>
        </w:trPr>
        <w:tc>
          <w:tcPr>
            <w:tcW w:w="3420" w:type="dxa"/>
          </w:tcPr>
          <w:p w14:paraId="3F905F50" w14:textId="0D063FCE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5"/>
          </w:tcPr>
          <w:p w14:paraId="0F6852D3" w14:textId="43CA6F51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76CB" w:rsidRPr="009670C0" w14:paraId="1F3E170E" w14:textId="77777777" w:rsidTr="008818D2">
        <w:trPr>
          <w:tblHeader/>
        </w:trPr>
        <w:tc>
          <w:tcPr>
            <w:tcW w:w="3420" w:type="dxa"/>
          </w:tcPr>
          <w:p w14:paraId="0A4B458C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B7AF61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5EF5BF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5CFD377" w14:textId="4376B08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62F78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0F02AAF" w14:textId="40428572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14098F1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78A26D16" w14:textId="0B302679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6D239958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A3FEC51" w14:textId="6578FA34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C147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15994B3" w14:textId="143878BE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12278940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4AA767C" w14:textId="48FFA346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46FD8C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A905C9F" w14:textId="10DEB809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76CB" w:rsidRPr="009670C0" w14:paraId="340726CB" w14:textId="77777777" w:rsidTr="008818D2">
        <w:trPr>
          <w:tblHeader/>
        </w:trPr>
        <w:tc>
          <w:tcPr>
            <w:tcW w:w="3420" w:type="dxa"/>
          </w:tcPr>
          <w:p w14:paraId="2C073F04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094882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518AE68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82F64B6" w14:textId="45067DE6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0F5566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D3790E1" w14:textId="2F57EC41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68CE956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47BDDDC1" w14:textId="36383D1A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74ECEE2E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59F12308" w14:textId="09BEB9DC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7898C14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2D9D5A8" w14:textId="2E0F99BC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6CF97B5F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49E64926" w14:textId="11C92768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งาน</w:t>
            </w:r>
          </w:p>
        </w:tc>
        <w:tc>
          <w:tcPr>
            <w:tcW w:w="236" w:type="dxa"/>
          </w:tcPr>
          <w:p w14:paraId="41EB13A6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2911CB6" w14:textId="7D79BA40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76CB" w:rsidRPr="009670C0" w14:paraId="6D02DE7B" w14:textId="77777777" w:rsidTr="008818D2">
        <w:trPr>
          <w:tblHeader/>
        </w:trPr>
        <w:tc>
          <w:tcPr>
            <w:tcW w:w="3420" w:type="dxa"/>
          </w:tcPr>
          <w:p w14:paraId="116807D3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00E777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563448AB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0BCBAD0" w14:textId="3EE79B0E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02C781C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3579DB3" w14:textId="764C1772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สถานที่เช่า</w:t>
            </w:r>
          </w:p>
        </w:tc>
        <w:tc>
          <w:tcPr>
            <w:tcW w:w="270" w:type="dxa"/>
          </w:tcPr>
          <w:p w14:paraId="65459DA8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73499139" w14:textId="06E04862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23226FE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6855368F" w14:textId="407A62EE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13C0E55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</w:tcPr>
          <w:p w14:paraId="281AF9B9" w14:textId="62CF9961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7" w:type="dxa"/>
          </w:tcPr>
          <w:p w14:paraId="03E4DA63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2DEAE5A8" w14:textId="39FEED5D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236" w:type="dxa"/>
          </w:tcPr>
          <w:p w14:paraId="0C945EC6" w14:textId="7777777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27792165" w14:textId="725D9E72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276CB" w:rsidRPr="009670C0" w14:paraId="176C1E34" w14:textId="77777777" w:rsidTr="008818D2">
        <w:trPr>
          <w:tblHeader/>
        </w:trPr>
        <w:tc>
          <w:tcPr>
            <w:tcW w:w="3420" w:type="dxa"/>
          </w:tcPr>
          <w:p w14:paraId="221DF6C4" w14:textId="71145DAA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5"/>
          </w:tcPr>
          <w:p w14:paraId="0DAF4163" w14:textId="12EE2A57" w:rsidR="003276CB" w:rsidRPr="009670C0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3CA4" w:rsidRPr="009670C0" w14:paraId="1C390338" w14:textId="77777777" w:rsidTr="008818D2">
        <w:tc>
          <w:tcPr>
            <w:tcW w:w="3420" w:type="dxa"/>
          </w:tcPr>
          <w:p w14:paraId="7C1A8E6C" w14:textId="3CED90FB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21D6BFF9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303365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8F6BE1" w14:textId="73DEDF7A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C42CB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72A67F7" w14:textId="61569CDA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0898A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0E31E50" w14:textId="689A4546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719D5D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40EA3A7" w14:textId="0CDF52A1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33BF9E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0A9072C" w14:textId="022DC03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3046089B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F850F98" w14:textId="19C83280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BE8808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EB40BE4" w14:textId="47A94B6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3F10E771" w14:textId="77777777" w:rsidTr="008818D2">
        <w:tc>
          <w:tcPr>
            <w:tcW w:w="3420" w:type="dxa"/>
          </w:tcPr>
          <w:p w14:paraId="29CF5CF3" w14:textId="64CA729C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132DA8A0" w14:textId="5EAC5DB0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36" w:type="dxa"/>
          </w:tcPr>
          <w:p w14:paraId="6DED7629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9AACD80" w14:textId="5910B15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236" w:type="dxa"/>
          </w:tcPr>
          <w:p w14:paraId="7241BA0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89A9D5E" w14:textId="068CF56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</w:tcPr>
          <w:p w14:paraId="7E1C038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E93C7E9" w14:textId="4A8DB5F0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238" w:type="dxa"/>
          </w:tcPr>
          <w:p w14:paraId="2ABE9FD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669084A" w14:textId="7E85A821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36" w:type="dxa"/>
          </w:tcPr>
          <w:p w14:paraId="71B5871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66FE623" w14:textId="1D04934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57" w:type="dxa"/>
          </w:tcPr>
          <w:p w14:paraId="62D0E91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DC8BE0" w14:textId="50EF6371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2271050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0EF154D" w14:textId="608C9BE0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</w:tr>
      <w:tr w:rsidR="006E7237" w:rsidRPr="009670C0" w14:paraId="58A223D6" w14:textId="77777777" w:rsidTr="008818D2">
        <w:tc>
          <w:tcPr>
            <w:tcW w:w="3420" w:type="dxa"/>
          </w:tcPr>
          <w:p w14:paraId="068BA3EF" w14:textId="526F71B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="0093125B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080" w:type="dxa"/>
          </w:tcPr>
          <w:p w14:paraId="361CBF0C" w14:textId="4F5E4275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24C8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7DA042F" w14:textId="6E28654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4A641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1DF23DD" w14:textId="6E432B4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  <w:tc>
          <w:tcPr>
            <w:tcW w:w="270" w:type="dxa"/>
          </w:tcPr>
          <w:p w14:paraId="2DD045E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86FB63D" w14:textId="23EA3C2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238" w:type="dxa"/>
          </w:tcPr>
          <w:p w14:paraId="0B8ABF2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0AF4402" w14:textId="4F07BD0B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236" w:type="dxa"/>
          </w:tcPr>
          <w:p w14:paraId="4B3E3F6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0ED0F8B1" w14:textId="2AFC488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257" w:type="dxa"/>
          </w:tcPr>
          <w:p w14:paraId="7A4FD03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1E14A70" w14:textId="432F8A2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11947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AF15DA4" w14:textId="5CA0B3F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6E7237" w:rsidRPr="009670C0" w14:paraId="651E2940" w14:textId="77777777" w:rsidTr="008818D2">
        <w:trPr>
          <w:trHeight w:val="162"/>
        </w:trPr>
        <w:tc>
          <w:tcPr>
            <w:tcW w:w="3420" w:type="dxa"/>
          </w:tcPr>
          <w:p w14:paraId="7AC86AA8" w14:textId="39E9249B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5B0A424" w14:textId="588C8B44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5F5B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7FF171C" w14:textId="22C78DA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26738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0E2ABA2B" w14:textId="77F892B6" w:rsidR="006E7237" w:rsidRPr="009670C0" w:rsidRDefault="006E7237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34B90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9ABC864" w14:textId="5723A1D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E3385A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99B7C5C" w14:textId="5F26518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029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CFEB8B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23009EB8" w14:textId="17B14480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7" w:type="dxa"/>
          </w:tcPr>
          <w:p w14:paraId="69D5BDB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7DB7975" w14:textId="6E8D9E7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CF59E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2B8583F" w14:textId="6CB7A01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7237" w:rsidRPr="009670C0" w14:paraId="60B6753E" w14:textId="77777777" w:rsidTr="008818D2">
        <w:tc>
          <w:tcPr>
            <w:tcW w:w="3420" w:type="dxa"/>
          </w:tcPr>
          <w:p w14:paraId="00E0BC29" w14:textId="4CA2570D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2FC08" w14:textId="0AF25F0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7224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8EB2906" w14:textId="0F341FBB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AEF09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0919549" w14:textId="18A0F668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AC8522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18DDA6" w14:textId="082EA345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CED94A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0FBF1C3" w14:textId="11EBD0E5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D45814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C76921D" w14:textId="0FA5113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583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7" w:type="dxa"/>
          </w:tcPr>
          <w:p w14:paraId="3296E5F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BD05F4A" w14:textId="703693B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79154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3E4845B" w14:textId="65F45A2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7237" w:rsidRPr="009670C0" w14:paraId="08D41588" w14:textId="77777777" w:rsidTr="008818D2">
        <w:tc>
          <w:tcPr>
            <w:tcW w:w="3420" w:type="dxa"/>
          </w:tcPr>
          <w:p w14:paraId="52BCB1BA" w14:textId="2C4032F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FAFD1F" w14:textId="503B994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</w:p>
        </w:tc>
        <w:tc>
          <w:tcPr>
            <w:tcW w:w="236" w:type="dxa"/>
          </w:tcPr>
          <w:p w14:paraId="0889B23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CD4BDA" w14:textId="747C116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36" w:type="dxa"/>
          </w:tcPr>
          <w:p w14:paraId="4E23E7F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1CE3CFE0" w14:textId="1FD7457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793</w:t>
            </w:r>
          </w:p>
        </w:tc>
        <w:tc>
          <w:tcPr>
            <w:tcW w:w="270" w:type="dxa"/>
          </w:tcPr>
          <w:p w14:paraId="532CDDE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AAA8A81" w14:textId="3BFC8115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766</w:t>
            </w:r>
          </w:p>
        </w:tc>
        <w:tc>
          <w:tcPr>
            <w:tcW w:w="238" w:type="dxa"/>
          </w:tcPr>
          <w:p w14:paraId="6106DC1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9077AB" w14:textId="27915F5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</w:p>
        </w:tc>
        <w:tc>
          <w:tcPr>
            <w:tcW w:w="236" w:type="dxa"/>
          </w:tcPr>
          <w:p w14:paraId="4ECADB8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04B97D0" w14:textId="0476D929" w:rsidR="006E7237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257" w:type="dxa"/>
          </w:tcPr>
          <w:p w14:paraId="55BF831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F0BE559" w14:textId="6953A0B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1B7DC91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66A588F" w14:textId="6CC91CD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339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874</w:t>
            </w:r>
          </w:p>
        </w:tc>
      </w:tr>
      <w:tr w:rsidR="00D16AF7" w:rsidRPr="009670C0" w14:paraId="46DF7D9D" w14:textId="77777777" w:rsidTr="00E8625F">
        <w:trPr>
          <w:trHeight w:val="225"/>
        </w:trPr>
        <w:tc>
          <w:tcPr>
            <w:tcW w:w="3420" w:type="dxa"/>
          </w:tcPr>
          <w:p w14:paraId="4B4AC2FE" w14:textId="27C6A25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080" w:type="dxa"/>
          </w:tcPr>
          <w:p w14:paraId="0E277A25" w14:textId="20E65C7B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24494C88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B859830" w14:textId="2126F653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58,369 </w:t>
            </w:r>
          </w:p>
        </w:tc>
        <w:tc>
          <w:tcPr>
            <w:tcW w:w="236" w:type="dxa"/>
          </w:tcPr>
          <w:p w14:paraId="767B9A4A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F2C2C7F" w14:textId="065AAF39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70" w:type="dxa"/>
          </w:tcPr>
          <w:p w14:paraId="42A633CA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CB3F3C9" w14:textId="7E7E2BFD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5,453 </w:t>
            </w:r>
          </w:p>
        </w:tc>
        <w:tc>
          <w:tcPr>
            <w:tcW w:w="238" w:type="dxa"/>
          </w:tcPr>
          <w:p w14:paraId="18ACD6C1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E9C0C01" w14:textId="18CCFBD5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1,264 </w:t>
            </w:r>
          </w:p>
        </w:tc>
        <w:tc>
          <w:tcPr>
            <w:tcW w:w="236" w:type="dxa"/>
          </w:tcPr>
          <w:p w14:paraId="67D78779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3858616" w14:textId="2DD7B391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5,421 </w:t>
            </w:r>
          </w:p>
        </w:tc>
        <w:tc>
          <w:tcPr>
            <w:tcW w:w="257" w:type="dxa"/>
          </w:tcPr>
          <w:p w14:paraId="6C8B96B7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475E06B" w14:textId="0904B103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FDBF78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92F4E67" w14:textId="4226BF7E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71,017 </w:t>
            </w:r>
          </w:p>
        </w:tc>
      </w:tr>
      <w:tr w:rsidR="00D16AF7" w:rsidRPr="009670C0" w14:paraId="3F74ACF6" w14:textId="77777777" w:rsidTr="00E8625F">
        <w:tc>
          <w:tcPr>
            <w:tcW w:w="3420" w:type="dxa"/>
          </w:tcPr>
          <w:p w14:paraId="06E2D2B8" w14:textId="3B320834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80" w:type="dxa"/>
          </w:tcPr>
          <w:p w14:paraId="46BA98C9" w14:textId="069EED48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236" w:type="dxa"/>
          </w:tcPr>
          <w:p w14:paraId="32A1E86C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843CD8" w14:textId="4916A0DF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(6,897)</w:t>
            </w:r>
          </w:p>
        </w:tc>
        <w:tc>
          <w:tcPr>
            <w:tcW w:w="236" w:type="dxa"/>
          </w:tcPr>
          <w:p w14:paraId="31ADFD1F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F1F24E8" w14:textId="3326CA2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DE788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8D78444" w14:textId="61F75676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(2,432)</w:t>
            </w:r>
          </w:p>
        </w:tc>
        <w:tc>
          <w:tcPr>
            <w:tcW w:w="238" w:type="dxa"/>
          </w:tcPr>
          <w:p w14:paraId="4A1580F5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EF9F015" w14:textId="2FE5DF7C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(3,352)</w:t>
            </w:r>
          </w:p>
        </w:tc>
        <w:tc>
          <w:tcPr>
            <w:tcW w:w="236" w:type="dxa"/>
          </w:tcPr>
          <w:p w14:paraId="7446D015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57C2521" w14:textId="4EEAE738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(3,716)</w:t>
            </w:r>
          </w:p>
        </w:tc>
        <w:tc>
          <w:tcPr>
            <w:tcW w:w="257" w:type="dxa"/>
          </w:tcPr>
          <w:p w14:paraId="290CFA91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6A9321D" w14:textId="14076C13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54B32B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3F4552F" w14:textId="3985AB91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(16,451)</w:t>
            </w:r>
          </w:p>
        </w:tc>
      </w:tr>
      <w:tr w:rsidR="00D16AF7" w:rsidRPr="009670C0" w14:paraId="5F905F8E" w14:textId="77777777" w:rsidTr="001A679D">
        <w:tc>
          <w:tcPr>
            <w:tcW w:w="3420" w:type="dxa"/>
          </w:tcPr>
          <w:p w14:paraId="7D873FA1" w14:textId="7566E652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C132ED" w14:textId="4D90AC8B" w:rsidR="00D16AF7" w:rsidRPr="009670C0" w:rsidRDefault="00D16AF7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CE8A2F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E6C99DD" w14:textId="7F9A7876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(96)</w:t>
            </w:r>
          </w:p>
        </w:tc>
        <w:tc>
          <w:tcPr>
            <w:tcW w:w="236" w:type="dxa"/>
          </w:tcPr>
          <w:p w14:paraId="44391CC5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7155C31" w14:textId="1B07003A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70" w:type="dxa"/>
          </w:tcPr>
          <w:p w14:paraId="12AEDD9C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C946A2B" w14:textId="54BD6476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74 </w:t>
            </w:r>
          </w:p>
        </w:tc>
        <w:tc>
          <w:tcPr>
            <w:tcW w:w="238" w:type="dxa"/>
          </w:tcPr>
          <w:p w14:paraId="07B383BB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725D861" w14:textId="765E2D42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(128)</w:t>
            </w:r>
          </w:p>
        </w:tc>
        <w:tc>
          <w:tcPr>
            <w:tcW w:w="236" w:type="dxa"/>
          </w:tcPr>
          <w:p w14:paraId="288C3E3A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44340BB" w14:textId="5FE02805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1,416 </w:t>
            </w:r>
          </w:p>
        </w:tc>
        <w:tc>
          <w:tcPr>
            <w:tcW w:w="257" w:type="dxa"/>
          </w:tcPr>
          <w:p w14:paraId="4FEAB199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80E2D67" w14:textId="7BC9E04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F96406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822868A" w14:textId="075EDAAE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1,211 </w:t>
            </w:r>
          </w:p>
        </w:tc>
      </w:tr>
      <w:tr w:rsidR="00D16AF7" w:rsidRPr="009670C0" w14:paraId="40E65853" w14:textId="77777777" w:rsidTr="00221FDF">
        <w:tc>
          <w:tcPr>
            <w:tcW w:w="3420" w:type="dxa"/>
          </w:tcPr>
          <w:p w14:paraId="40AEBB81" w14:textId="7E8DDC5D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5C1371" w14:textId="47A77CEC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36,118</w:t>
            </w:r>
          </w:p>
        </w:tc>
        <w:tc>
          <w:tcPr>
            <w:tcW w:w="236" w:type="dxa"/>
          </w:tcPr>
          <w:p w14:paraId="008C48DB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96285C9" w14:textId="106195A3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96,929 </w:t>
            </w:r>
          </w:p>
        </w:tc>
        <w:tc>
          <w:tcPr>
            <w:tcW w:w="236" w:type="dxa"/>
          </w:tcPr>
          <w:p w14:paraId="644B8D5D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3B3182F" w14:textId="1840CF05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39,059</w:t>
            </w:r>
          </w:p>
        </w:tc>
        <w:tc>
          <w:tcPr>
            <w:tcW w:w="270" w:type="dxa"/>
          </w:tcPr>
          <w:p w14:paraId="7B242642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8B38457" w14:textId="1114930B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53,861 </w:t>
            </w:r>
          </w:p>
        </w:tc>
        <w:tc>
          <w:tcPr>
            <w:tcW w:w="238" w:type="dxa"/>
          </w:tcPr>
          <w:p w14:paraId="55CA1505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9E8B91A" w14:textId="560621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111,050 </w:t>
            </w:r>
          </w:p>
        </w:tc>
        <w:tc>
          <w:tcPr>
            <w:tcW w:w="236" w:type="dxa"/>
          </w:tcPr>
          <w:p w14:paraId="465EAC72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4011D677" w14:textId="36220045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58,334 </w:t>
            </w:r>
          </w:p>
        </w:tc>
        <w:tc>
          <w:tcPr>
            <w:tcW w:w="257" w:type="dxa"/>
          </w:tcPr>
          <w:p w14:paraId="5AE895C6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075D59AB" w14:textId="35FA46ED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5AC373F4" w14:textId="77777777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23459EB5" w14:textId="30514682" w:rsidR="00D16AF7" w:rsidRPr="009670C0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395,651 </w:t>
            </w:r>
          </w:p>
        </w:tc>
      </w:tr>
      <w:tr w:rsidR="003976EE" w:rsidRPr="009670C0" w14:paraId="4E06A48B" w14:textId="77777777" w:rsidTr="00221FDF">
        <w:tc>
          <w:tcPr>
            <w:tcW w:w="3420" w:type="dxa"/>
          </w:tcPr>
          <w:p w14:paraId="7738DEE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B8A8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EC8C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8E0B6D" w14:textId="20D397AF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FAFBF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65918C9" w14:textId="417B0852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before="240"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F976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31895BC" w14:textId="34DCA4EB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E6237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1352869" w14:textId="449554E1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4E47F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F5C1931" w14:textId="390A6EED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0D65894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B3F267F" w14:textId="27C6B6F4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04CC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0B4AABC" w14:textId="17442C9D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667CA9F2" w14:textId="77777777" w:rsidTr="008818D2">
        <w:tc>
          <w:tcPr>
            <w:tcW w:w="3420" w:type="dxa"/>
          </w:tcPr>
          <w:p w14:paraId="343AA4B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CD73D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0FE6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8BA6D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BF9D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AFBA8D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9C2E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70726F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6E555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BCC469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BF45B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39A0C1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27CDCD2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D4531D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9677B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17BD3E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71FCB8C4" w14:textId="77777777" w:rsidTr="008818D2">
        <w:tc>
          <w:tcPr>
            <w:tcW w:w="3420" w:type="dxa"/>
          </w:tcPr>
          <w:p w14:paraId="26DF1A0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F5E2E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0E440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155B74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64479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21AC21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95F26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E8257A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968840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9D870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3431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441678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4C2E6DC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C36582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E11A2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5B5FEC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6C52F666" w14:textId="77777777" w:rsidTr="008818D2">
        <w:tc>
          <w:tcPr>
            <w:tcW w:w="3420" w:type="dxa"/>
          </w:tcPr>
          <w:p w14:paraId="0B4BE36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5E892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C08E9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82BD0D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682B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302A24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E6F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1619C2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AF3DE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5E6D5A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9F68D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586060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41A11E9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D206D7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42E7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146987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31638E6D" w14:textId="77777777" w:rsidTr="008818D2">
        <w:tc>
          <w:tcPr>
            <w:tcW w:w="3420" w:type="dxa"/>
          </w:tcPr>
          <w:p w14:paraId="6CCE716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E2756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BE042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CB1ED9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F46DE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C2A268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1474B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3CF47F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085EF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630F9B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E880E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5A5065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66F0FFE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696725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AD9EF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3B8536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125E9FD3" w14:textId="77777777" w:rsidTr="008818D2">
        <w:tc>
          <w:tcPr>
            <w:tcW w:w="3420" w:type="dxa"/>
          </w:tcPr>
          <w:p w14:paraId="622A0A6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DDFD1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335D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9766FA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A70B2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6639FC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5492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B03DE9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7F320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0AE207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202F7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4C92DC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04EE5E2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79EA16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214A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400162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22C" w:rsidRPr="009670C0" w14:paraId="6AC146E9" w14:textId="77777777" w:rsidTr="008818D2">
        <w:tc>
          <w:tcPr>
            <w:tcW w:w="3420" w:type="dxa"/>
          </w:tcPr>
          <w:p w14:paraId="79F27BB1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803A26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439F97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D4E5141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8FE595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B675D19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B4500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942DE54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558015F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C3996F0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077F0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7E60AAE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0F347C8C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B9AB756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784C17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70BCCED" w14:textId="77777777" w:rsidR="0077522C" w:rsidRPr="009670C0" w:rsidRDefault="0077522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05D679C4" w14:textId="77777777" w:rsidTr="008818D2">
        <w:tc>
          <w:tcPr>
            <w:tcW w:w="3420" w:type="dxa"/>
          </w:tcPr>
          <w:p w14:paraId="0180455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F10C6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661B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A8F0CE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E8EDB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6EB721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3B3D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4972BC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764D4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37F5F2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33F0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844D44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63910D4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B80476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8FF34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1744DB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37AECE54" w14:textId="77777777" w:rsidTr="008818D2">
        <w:tc>
          <w:tcPr>
            <w:tcW w:w="3420" w:type="dxa"/>
          </w:tcPr>
          <w:p w14:paraId="5FD7486F" w14:textId="6138106E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102B3D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AD972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FB975E7" w14:textId="651A369A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29182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8ECE700" w14:textId="62A12C30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64066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366BACC" w14:textId="5E50F215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B847D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7190F1B" w14:textId="2AEA6884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A75C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7656755" w14:textId="362B048D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481B113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83A10A2" w14:textId="0B5146F0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9BEA4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69CC7EE" w14:textId="483DCADA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337F4D3B" w14:textId="77777777" w:rsidTr="008818D2">
        <w:tc>
          <w:tcPr>
            <w:tcW w:w="3420" w:type="dxa"/>
          </w:tcPr>
          <w:p w14:paraId="482E3053" w14:textId="000ECCE0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2F00C8C1" w14:textId="1B54601B" w:rsidR="003976EE" w:rsidRPr="009670C0" w:rsidRDefault="003976EE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10921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C225D78" w14:textId="79C2AEC8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36" w:type="dxa"/>
          </w:tcPr>
          <w:p w14:paraId="3946C00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D6897C3" w14:textId="1B7E9735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  <w:tc>
          <w:tcPr>
            <w:tcW w:w="270" w:type="dxa"/>
          </w:tcPr>
          <w:p w14:paraId="28581DE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0930582" w14:textId="50DDC78A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38" w:type="dxa"/>
          </w:tcPr>
          <w:p w14:paraId="74961BD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34714C1" w14:textId="2083CD6A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36" w:type="dxa"/>
          </w:tcPr>
          <w:p w14:paraId="1585CA9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08F429BA" w14:textId="130DF8AE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257" w:type="dxa"/>
          </w:tcPr>
          <w:p w14:paraId="07EB792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9F1708E" w14:textId="40290481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59613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E77C2F6" w14:textId="7F6A3E78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3976EE" w:rsidRPr="009670C0" w14:paraId="16FFD0E0" w14:textId="77777777" w:rsidTr="008818D2">
        <w:tc>
          <w:tcPr>
            <w:tcW w:w="3420" w:type="dxa"/>
          </w:tcPr>
          <w:p w14:paraId="35C29F8F" w14:textId="30DBD9D3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6700399" w14:textId="3A0EA6DF" w:rsidR="003976EE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612CE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246C579" w14:textId="60BE6FA6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36" w:type="dxa"/>
          </w:tcPr>
          <w:p w14:paraId="677E1AAF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01271F9" w14:textId="13E23435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70" w:type="dxa"/>
          </w:tcPr>
          <w:p w14:paraId="5059EE1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EAB2E15" w14:textId="161C06D9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238" w:type="dxa"/>
          </w:tcPr>
          <w:p w14:paraId="50FCAA2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813A031" w14:textId="0A5FD8B4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236" w:type="dxa"/>
          </w:tcPr>
          <w:p w14:paraId="266421F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3F532FF" w14:textId="7DECABEA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57" w:type="dxa"/>
          </w:tcPr>
          <w:p w14:paraId="2F6C8DF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0B22725" w14:textId="277E668F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34B8E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D948D5D" w14:textId="6F2BBBD1" w:rsidR="003976EE" w:rsidRPr="009670C0" w:rsidRDefault="001435EB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3976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  <w:tr w:rsidR="003976EE" w:rsidRPr="009670C0" w14:paraId="74BC3DE8" w14:textId="77777777" w:rsidTr="008818D2">
        <w:tc>
          <w:tcPr>
            <w:tcW w:w="3420" w:type="dxa"/>
          </w:tcPr>
          <w:p w14:paraId="28552DBE" w14:textId="4B1AAA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66C8A1A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2AB71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9EF208C" w14:textId="4A1E5835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56F85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5C06544" w14:textId="0DD3AB15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A8570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0F9A357" w14:textId="62D11891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38DB2D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3FC1EF0" w14:textId="70DFC4CC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D8E74B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A3BD153" w14:textId="4C2404CC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6117991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3DA4BD2" w14:textId="28B5CA1E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2426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89B9BFF" w14:textId="7D27F3D6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22C" w:rsidRPr="009670C0" w14:paraId="65B17D74" w14:textId="77777777" w:rsidTr="008818D2">
        <w:tc>
          <w:tcPr>
            <w:tcW w:w="3420" w:type="dxa"/>
          </w:tcPr>
          <w:p w14:paraId="749FD6ED" w14:textId="018F267B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ส่วนที่จำหน่าย/ตัดจำหน่าย</w:t>
            </w:r>
          </w:p>
        </w:tc>
        <w:tc>
          <w:tcPr>
            <w:tcW w:w="1080" w:type="dxa"/>
          </w:tcPr>
          <w:p w14:paraId="330546CC" w14:textId="54BA52F9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564436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C79CDF5" w14:textId="5B17DC06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4186BF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7DF25A5" w14:textId="4EC5578D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6D73FD34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6B3E54F" w14:textId="762C0388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(3,234)</w:t>
            </w:r>
          </w:p>
        </w:tc>
        <w:tc>
          <w:tcPr>
            <w:tcW w:w="238" w:type="dxa"/>
          </w:tcPr>
          <w:p w14:paraId="21BDA5FD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E70F4A6" w14:textId="39E1C924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(3,005)</w:t>
            </w:r>
          </w:p>
        </w:tc>
        <w:tc>
          <w:tcPr>
            <w:tcW w:w="236" w:type="dxa"/>
          </w:tcPr>
          <w:p w14:paraId="25B452F4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E663BD3" w14:textId="1E1C5DB5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(312)</w:t>
            </w:r>
          </w:p>
        </w:tc>
        <w:tc>
          <w:tcPr>
            <w:tcW w:w="257" w:type="dxa"/>
          </w:tcPr>
          <w:p w14:paraId="30D6FB5D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311FE58" w14:textId="74D1B590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04B89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4575700" w14:textId="6DA6F57F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(6,568)</w:t>
            </w:r>
          </w:p>
        </w:tc>
      </w:tr>
      <w:tr w:rsidR="0077522C" w:rsidRPr="009670C0" w14:paraId="67956C28" w14:textId="77777777" w:rsidTr="0060491C">
        <w:tc>
          <w:tcPr>
            <w:tcW w:w="3420" w:type="dxa"/>
          </w:tcPr>
          <w:p w14:paraId="5269831E" w14:textId="1AF14FCB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B7302" w14:textId="44B37DB9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35A240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717CA34" w14:textId="335F110A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EA3FD9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6B4E264" w14:textId="5B20D4BB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  <w:tc>
          <w:tcPr>
            <w:tcW w:w="270" w:type="dxa"/>
          </w:tcPr>
          <w:p w14:paraId="5CFC8A11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45DE454" w14:textId="1451B22B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(533)</w:t>
            </w:r>
          </w:p>
        </w:tc>
        <w:tc>
          <w:tcPr>
            <w:tcW w:w="238" w:type="dxa"/>
          </w:tcPr>
          <w:p w14:paraId="1BD4BA05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10D47BA" w14:textId="263DBAD8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(4,195)</w:t>
            </w:r>
          </w:p>
        </w:tc>
        <w:tc>
          <w:tcPr>
            <w:tcW w:w="236" w:type="dxa"/>
          </w:tcPr>
          <w:p w14:paraId="38F05B3F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58582E9" w14:textId="0AC5423E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(980)</w:t>
            </w:r>
          </w:p>
        </w:tc>
        <w:tc>
          <w:tcPr>
            <w:tcW w:w="257" w:type="dxa"/>
          </w:tcPr>
          <w:p w14:paraId="3EDC1152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DCF9598" w14:textId="2AF854EC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3B7CD1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FAAD40A" w14:textId="0E2E24FB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(6,558)</w:t>
            </w:r>
          </w:p>
        </w:tc>
      </w:tr>
      <w:tr w:rsidR="0077522C" w:rsidRPr="009670C0" w14:paraId="22C8A1AC" w14:textId="77777777" w:rsidTr="008818D2">
        <w:tc>
          <w:tcPr>
            <w:tcW w:w="3420" w:type="dxa"/>
          </w:tcPr>
          <w:p w14:paraId="6A632347" w14:textId="11C867D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-380" w:firstLine="11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D5872" w14:textId="28A753DD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037CE0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A46FEB5" w14:textId="0C9D8F8D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652C7358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0A631CF" w14:textId="46EC083D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25,518</w:t>
            </w:r>
          </w:p>
        </w:tc>
        <w:tc>
          <w:tcPr>
            <w:tcW w:w="270" w:type="dxa"/>
          </w:tcPr>
          <w:p w14:paraId="25ED90DB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2D193B0" w14:textId="1EFE1F6A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43,483</w:t>
            </w:r>
          </w:p>
        </w:tc>
        <w:tc>
          <w:tcPr>
            <w:tcW w:w="238" w:type="dxa"/>
          </w:tcPr>
          <w:p w14:paraId="1B482137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D1B9756" w14:textId="68DB5C8F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96,412</w:t>
            </w:r>
          </w:p>
        </w:tc>
        <w:tc>
          <w:tcPr>
            <w:tcW w:w="236" w:type="dxa"/>
          </w:tcPr>
          <w:p w14:paraId="4E26E61D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6899444" w14:textId="4FB9DE13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41,222</w:t>
            </w:r>
          </w:p>
        </w:tc>
        <w:tc>
          <w:tcPr>
            <w:tcW w:w="257" w:type="dxa"/>
          </w:tcPr>
          <w:p w14:paraId="2FA9CF5A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0995E5" w14:textId="4193395F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CEDE3A" w14:textId="77777777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5C85DEF" w14:textId="4A8E5A01" w:rsidR="0077522C" w:rsidRPr="009670C0" w:rsidRDefault="0077522C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248,530</w:t>
            </w:r>
          </w:p>
        </w:tc>
      </w:tr>
      <w:tr w:rsidR="00C00DA1" w:rsidRPr="009670C0" w14:paraId="30DEC9DA" w14:textId="77777777" w:rsidTr="008818D2">
        <w:tc>
          <w:tcPr>
            <w:tcW w:w="3420" w:type="dxa"/>
          </w:tcPr>
          <w:p w14:paraId="05EF031A" w14:textId="2FF59E68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56B817" w14:textId="719A584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133 </w:t>
            </w:r>
          </w:p>
        </w:tc>
        <w:tc>
          <w:tcPr>
            <w:tcW w:w="236" w:type="dxa"/>
          </w:tcPr>
          <w:p w14:paraId="47D416D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E1144F" w14:textId="5763C27E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28,951 </w:t>
            </w:r>
          </w:p>
        </w:tc>
        <w:tc>
          <w:tcPr>
            <w:tcW w:w="236" w:type="dxa"/>
          </w:tcPr>
          <w:p w14:paraId="618D46CC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FD4FF41" w14:textId="7B70654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4,188</w:t>
            </w:r>
          </w:p>
        </w:tc>
        <w:tc>
          <w:tcPr>
            <w:tcW w:w="270" w:type="dxa"/>
          </w:tcPr>
          <w:p w14:paraId="5A2B0969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9513150" w14:textId="27170799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5,054</w:t>
            </w:r>
          </w:p>
        </w:tc>
        <w:tc>
          <w:tcPr>
            <w:tcW w:w="238" w:type="dxa"/>
          </w:tcPr>
          <w:p w14:paraId="58DACC09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ADD9596" w14:textId="6A19A6C1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  <w:tc>
          <w:tcPr>
            <w:tcW w:w="236" w:type="dxa"/>
          </w:tcPr>
          <w:p w14:paraId="2B727C4F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21C09F4B" w14:textId="7B095CD9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5,66</w:t>
            </w:r>
            <w:r w:rsidR="00B5046A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7" w:type="dxa"/>
          </w:tcPr>
          <w:p w14:paraId="174CA211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5ABC733" w14:textId="4E6F9A2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3760A01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A05F041" w14:textId="633BDC5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54,42</w:t>
            </w:r>
            <w:r w:rsidR="00B5046A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24503" w:rsidRPr="009670C0" w14:paraId="69B10288" w14:textId="77777777" w:rsidTr="008818D2">
        <w:tc>
          <w:tcPr>
            <w:tcW w:w="3420" w:type="dxa"/>
          </w:tcPr>
          <w:p w14:paraId="6DF27AAC" w14:textId="7779200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0A590775" w14:textId="316563C2" w:rsidR="00424503" w:rsidRPr="009670C0" w:rsidRDefault="00424503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576B3" w14:textId="77777777" w:rsidR="00424503" w:rsidRPr="009670C0" w:rsidRDefault="00424503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47FC76F" w14:textId="2E7E0B55" w:rsidR="00424503" w:rsidRPr="009670C0" w:rsidRDefault="00424503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7879AD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5129C15" w14:textId="03E1E771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E512E9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35FA924B" w14:textId="4014E6BF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E5C5261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68CB17B8" w14:textId="5CD2643D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67314F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</w:tcPr>
          <w:p w14:paraId="5259CAD4" w14:textId="6217A6CF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7" w:type="dxa"/>
          </w:tcPr>
          <w:p w14:paraId="6FC92D99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9C710D0" w14:textId="71F21980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DC76F" w14:textId="7777777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44DCE7AF" w14:textId="726AAAF7" w:rsidR="00424503" w:rsidRPr="009670C0" w:rsidRDefault="00424503" w:rsidP="0042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00DA1" w:rsidRPr="009670C0" w14:paraId="7F5618E3" w14:textId="77777777" w:rsidTr="008818D2">
        <w:tc>
          <w:tcPr>
            <w:tcW w:w="3420" w:type="dxa"/>
          </w:tcPr>
          <w:p w14:paraId="46BB1311" w14:textId="20D420F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ส่วนที่จำหน่าย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1D75017" w14:textId="4690119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(54)</w:t>
            </w:r>
          </w:p>
        </w:tc>
        <w:tc>
          <w:tcPr>
            <w:tcW w:w="236" w:type="dxa"/>
          </w:tcPr>
          <w:p w14:paraId="28A8B39C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283ED3" w14:textId="0736A5F6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(6,897)</w:t>
            </w:r>
          </w:p>
        </w:tc>
        <w:tc>
          <w:tcPr>
            <w:tcW w:w="236" w:type="dxa"/>
          </w:tcPr>
          <w:p w14:paraId="34CDB9D8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EFEEE87" w14:textId="00D5E9C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52B9282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511B4FF" w14:textId="4ECBB48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(2,150)</w:t>
            </w:r>
          </w:p>
        </w:tc>
        <w:tc>
          <w:tcPr>
            <w:tcW w:w="238" w:type="dxa"/>
          </w:tcPr>
          <w:p w14:paraId="1A3B0054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359492A" w14:textId="18BF0521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(5,402)</w:t>
            </w:r>
          </w:p>
        </w:tc>
        <w:tc>
          <w:tcPr>
            <w:tcW w:w="236" w:type="dxa"/>
          </w:tcPr>
          <w:p w14:paraId="6D3ADF7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358C8BD" w14:textId="72EF2E99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(2,976)</w:t>
            </w:r>
          </w:p>
        </w:tc>
        <w:tc>
          <w:tcPr>
            <w:tcW w:w="257" w:type="dxa"/>
          </w:tcPr>
          <w:p w14:paraId="25FE9388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019FDDC" w14:textId="2A7997A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3BA8E37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02CBCDB" w14:textId="5F2A1D38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(17,479)</w:t>
            </w:r>
          </w:p>
        </w:tc>
      </w:tr>
      <w:tr w:rsidR="00C00DA1" w:rsidRPr="009670C0" w14:paraId="3779CA26" w14:textId="77777777" w:rsidTr="001A679D">
        <w:trPr>
          <w:trHeight w:val="162"/>
        </w:trPr>
        <w:tc>
          <w:tcPr>
            <w:tcW w:w="3420" w:type="dxa"/>
          </w:tcPr>
          <w:p w14:paraId="4C047EE1" w14:textId="42B12601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46B35" w14:textId="760778F6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872706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A11B88D" w14:textId="1BD6648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(356)</w:t>
            </w:r>
          </w:p>
        </w:tc>
        <w:tc>
          <w:tcPr>
            <w:tcW w:w="236" w:type="dxa"/>
          </w:tcPr>
          <w:p w14:paraId="0F923A22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4E1F36E" w14:textId="32C294DF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80A7C44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B44A69E" w14:textId="6B9AD7CF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(162)</w:t>
            </w:r>
          </w:p>
        </w:tc>
        <w:tc>
          <w:tcPr>
            <w:tcW w:w="238" w:type="dxa"/>
          </w:tcPr>
          <w:p w14:paraId="5FD5758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3B8C535" w14:textId="53B23C0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</w:tcPr>
          <w:p w14:paraId="47BF0DF8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2723282" w14:textId="76898C7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257" w:type="dxa"/>
          </w:tcPr>
          <w:p w14:paraId="59503CB0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BB1E788" w14:textId="15BB67BD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84AFF9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30C3C7F" w14:textId="29761A36" w:rsidR="00C00DA1" w:rsidRPr="009670C0" w:rsidRDefault="00C00DA1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16</w:t>
            </w:r>
            <w:r w:rsidR="00B5046A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00DA1" w:rsidRPr="009670C0" w14:paraId="57667B29" w14:textId="77777777" w:rsidTr="008818D2">
        <w:trPr>
          <w:trHeight w:val="63"/>
        </w:trPr>
        <w:tc>
          <w:tcPr>
            <w:tcW w:w="3420" w:type="dxa"/>
          </w:tcPr>
          <w:p w14:paraId="564CF0F1" w14:textId="04BEF312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C41EEC" w14:textId="1B6AF94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36" w:type="dxa"/>
          </w:tcPr>
          <w:p w14:paraId="36DF7737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E3279D" w14:textId="2A77B38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63,593</w:t>
            </w:r>
          </w:p>
        </w:tc>
        <w:tc>
          <w:tcPr>
            <w:tcW w:w="236" w:type="dxa"/>
          </w:tcPr>
          <w:p w14:paraId="093EA180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B7390BF" w14:textId="183B497C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29,566</w:t>
            </w:r>
          </w:p>
        </w:tc>
        <w:tc>
          <w:tcPr>
            <w:tcW w:w="270" w:type="dxa"/>
          </w:tcPr>
          <w:p w14:paraId="7E64F3F1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B84B9A4" w14:textId="35320EB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46,225</w:t>
            </w:r>
          </w:p>
        </w:tc>
        <w:tc>
          <w:tcPr>
            <w:tcW w:w="238" w:type="dxa"/>
          </w:tcPr>
          <w:p w14:paraId="16DECB05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DD2A2A5" w14:textId="4298CC3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101,560</w:t>
            </w:r>
          </w:p>
        </w:tc>
        <w:tc>
          <w:tcPr>
            <w:tcW w:w="236" w:type="dxa"/>
          </w:tcPr>
          <w:p w14:paraId="7E95C0EA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4B65428" w14:textId="3647A11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44,619</w:t>
            </w:r>
          </w:p>
        </w:tc>
        <w:tc>
          <w:tcPr>
            <w:tcW w:w="257" w:type="dxa"/>
          </w:tcPr>
          <w:p w14:paraId="6BB84EA0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1C74F8F" w14:textId="51878C7C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E9C19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643F04C" w14:textId="0DEA73B9" w:rsidR="00C00DA1" w:rsidRPr="009670C0" w:rsidRDefault="00C00DA1" w:rsidP="00775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285,642</w:t>
            </w:r>
          </w:p>
        </w:tc>
      </w:tr>
      <w:tr w:rsidR="003976EE" w:rsidRPr="009670C0" w14:paraId="6C7D5944" w14:textId="77777777" w:rsidTr="008818D2">
        <w:tc>
          <w:tcPr>
            <w:tcW w:w="3420" w:type="dxa"/>
          </w:tcPr>
          <w:p w14:paraId="4034FD3C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E3C82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171F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FD80E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47AB2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C7D298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F8C71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1ABA7E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1548B5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4371E38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321C2B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46F4F9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2D4D805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1417FB2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CC8D5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A56BC2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268CB7DF" w14:textId="77777777" w:rsidTr="00424503">
        <w:tc>
          <w:tcPr>
            <w:tcW w:w="3420" w:type="dxa"/>
          </w:tcPr>
          <w:p w14:paraId="118FAEC9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5031152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22FE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6058BF5" w14:textId="35ED42A3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ACDE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DD6E31D" w14:textId="42C671DC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30BA7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7D39059" w14:textId="01EF685B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71AD36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A5584BD" w14:textId="7C1F4805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889B5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DD241C4" w14:textId="5216C60C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dxa"/>
          </w:tcPr>
          <w:p w14:paraId="4A5D0A5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631E6C1" w14:textId="18AD45D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C854D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36E38FB" w14:textId="1FB52516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6EE" w:rsidRPr="009670C0" w14:paraId="397C7767" w14:textId="77777777" w:rsidTr="004951A1">
        <w:tc>
          <w:tcPr>
            <w:tcW w:w="3420" w:type="dxa"/>
          </w:tcPr>
          <w:p w14:paraId="7F76B2CF" w14:textId="5D5C3085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07B6B660" w14:textId="58205E84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363DE8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077F2811" w14:textId="7B8FD662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6D5994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3430C794" w14:textId="3FDC254D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98600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4E654378" w14:textId="1E8A6F4A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5657A9D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</w:tcPr>
          <w:p w14:paraId="1DDA301B" w14:textId="189EC8CF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B5A73A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</w:tcPr>
          <w:p w14:paraId="567449A8" w14:textId="05DA092D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</w:tcPr>
          <w:p w14:paraId="7E17FABE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463AA7AB" w14:textId="711D2324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070B3" w14:textId="77777777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33F2BB4" w14:textId="1681155C" w:rsidR="003976EE" w:rsidRPr="009670C0" w:rsidRDefault="003976EE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51A1" w:rsidRPr="009670C0" w14:paraId="121F51D5" w14:textId="77777777" w:rsidTr="004951A1">
        <w:trPr>
          <w:trHeight w:val="245"/>
        </w:trPr>
        <w:tc>
          <w:tcPr>
            <w:tcW w:w="3420" w:type="dxa"/>
          </w:tcPr>
          <w:p w14:paraId="6C9B5DDF" w14:textId="52B41AFB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ทรัพย์สินที่เป็นเจ้าของ</w:t>
            </w:r>
          </w:p>
        </w:tc>
        <w:tc>
          <w:tcPr>
            <w:tcW w:w="1080" w:type="dxa"/>
          </w:tcPr>
          <w:p w14:paraId="1F6D14E5" w14:textId="19A2C4C1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36" w:type="dxa"/>
          </w:tcPr>
          <w:p w14:paraId="36C769C9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B3220A2" w14:textId="3ABDC4C8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36" w:type="dxa"/>
          </w:tcPr>
          <w:p w14:paraId="6D1AADCE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38AB890" w14:textId="171C6D6F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6BD7488C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D0713B4" w14:textId="47765FDD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38" w:type="dxa"/>
          </w:tcPr>
          <w:p w14:paraId="538BA925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FE4D898" w14:textId="2E7A4E5E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236" w:type="dxa"/>
          </w:tcPr>
          <w:p w14:paraId="79560520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40F8885" w14:textId="5C163398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257" w:type="dxa"/>
          </w:tcPr>
          <w:p w14:paraId="12F545BD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6811B08" w14:textId="2F9D8E62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01F6E4AA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7AF10AA" w14:textId="022074EA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4951A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</w:tr>
      <w:tr w:rsidR="004951A1" w:rsidRPr="009670C0" w14:paraId="600CECD4" w14:textId="77777777" w:rsidTr="004951A1">
        <w:tc>
          <w:tcPr>
            <w:tcW w:w="3420" w:type="dxa"/>
          </w:tcPr>
          <w:p w14:paraId="618C4E5B" w14:textId="627BFD0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สิทธิในการใช้ทรัพย์สิน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6ED6C" w14:textId="68DCFAE0" w:rsidR="004951A1" w:rsidRPr="009670C0" w:rsidRDefault="004951A1" w:rsidP="0037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EF2572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57C5EC2" w14:textId="00915B7D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4BF1DF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F8AD719" w14:textId="636F846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AA0D0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1A83763" w14:textId="483753E3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D61930E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3533B82" w14:textId="0D9A030F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1EAAC6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28A6D7E" w14:textId="687416E3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7397713B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3DFEB4F" w14:textId="489EE465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52E761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783381F" w14:textId="12ACE00B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51A1" w:rsidRPr="009670C0" w14:paraId="72D5B68E" w14:textId="77777777" w:rsidTr="004951A1">
        <w:tc>
          <w:tcPr>
            <w:tcW w:w="3420" w:type="dxa"/>
          </w:tcPr>
          <w:p w14:paraId="56931D89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E103B5" w14:textId="3F2C74AC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</w:p>
        </w:tc>
        <w:tc>
          <w:tcPr>
            <w:tcW w:w="236" w:type="dxa"/>
          </w:tcPr>
          <w:p w14:paraId="27582905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7C2A7EBA" w14:textId="0B3D4334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</w:t>
            </w:r>
          </w:p>
        </w:tc>
        <w:tc>
          <w:tcPr>
            <w:tcW w:w="236" w:type="dxa"/>
          </w:tcPr>
          <w:p w14:paraId="054CA494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85270BE" w14:textId="742DDB6D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3DBC24F5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5E28F1C" w14:textId="0A2CC228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38" w:type="dxa"/>
          </w:tcPr>
          <w:p w14:paraId="0F9929A6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1DF7E2E" w14:textId="7CE1830F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236" w:type="dxa"/>
          </w:tcPr>
          <w:p w14:paraId="75F85903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537BD209" w14:textId="6EB7685A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991</w:t>
            </w:r>
          </w:p>
        </w:tc>
        <w:tc>
          <w:tcPr>
            <w:tcW w:w="257" w:type="dxa"/>
          </w:tcPr>
          <w:p w14:paraId="50357D1C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F0D6CD8" w14:textId="470C4C2C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311573DC" w14:textId="77777777" w:rsidR="004951A1" w:rsidRPr="009670C0" w:rsidRDefault="004951A1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F0A8D26" w14:textId="4E97AD8B" w:rsidR="004951A1" w:rsidRPr="009670C0" w:rsidRDefault="001435EB" w:rsidP="0049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  <w:r w:rsidR="004951A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</w:t>
            </w:r>
          </w:p>
        </w:tc>
      </w:tr>
      <w:tr w:rsidR="004951A1" w:rsidRPr="009670C0" w14:paraId="65798022" w14:textId="77777777" w:rsidTr="004951A1">
        <w:tc>
          <w:tcPr>
            <w:tcW w:w="3420" w:type="dxa"/>
          </w:tcPr>
          <w:p w14:paraId="1F9B4CC7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DD3A7F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19E98F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2220177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F2F70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7EEBA33E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26D46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986D1B2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4278D81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C6C60CF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CAC1F6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17FCF44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</w:tcPr>
          <w:p w14:paraId="6F3F0F75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140FEB4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781B55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BBD3A7C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51A1" w:rsidRPr="009670C0" w14:paraId="10F5346F" w14:textId="77777777" w:rsidTr="004951A1">
        <w:tc>
          <w:tcPr>
            <w:tcW w:w="3420" w:type="dxa"/>
          </w:tcPr>
          <w:p w14:paraId="23F51294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4EA47E" w14:textId="32593939" w:rsidR="004E24BC" w:rsidRPr="009670C0" w:rsidRDefault="004E24BC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0967BD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0DDA224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21A208E2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B9CB8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69F817C8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544CC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5E1D2A96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FF7ACAA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</w:tcPr>
          <w:p w14:paraId="7BA7A602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89A07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</w:tcPr>
          <w:p w14:paraId="1E59EFC3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</w:tcPr>
          <w:p w14:paraId="7B4FD0EC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400ED9B5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C2C4DB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0F06BFB5" w14:textId="77777777" w:rsidR="004951A1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24503" w:rsidRPr="009670C0" w14:paraId="15C62153" w14:textId="77777777" w:rsidTr="004951A1">
        <w:tc>
          <w:tcPr>
            <w:tcW w:w="3420" w:type="dxa"/>
          </w:tcPr>
          <w:p w14:paraId="3F3BA014" w14:textId="75F10578" w:rsidR="00424503" w:rsidRPr="009670C0" w:rsidRDefault="004951A1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6D78E3F9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1CEB6F3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</w:tcPr>
          <w:p w14:paraId="024D6CE9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57D7F2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18044CB0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ECA62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04A718A0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96871E4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</w:tcPr>
          <w:p w14:paraId="56E60168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D0DADB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</w:tcPr>
          <w:p w14:paraId="7768E8DC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</w:tcPr>
          <w:p w14:paraId="0EBA2FF1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</w:tcPr>
          <w:p w14:paraId="17CDF94F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3E20D7C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222C3A52" w14:textId="77777777" w:rsidR="00424503" w:rsidRPr="009670C0" w:rsidRDefault="00424503" w:rsidP="0039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445A0" w:rsidRPr="009670C0" w14:paraId="7099D6AB" w14:textId="77777777" w:rsidTr="004951A1">
        <w:tc>
          <w:tcPr>
            <w:tcW w:w="3420" w:type="dxa"/>
          </w:tcPr>
          <w:p w14:paraId="59AF9071" w14:textId="09893932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ทรัพย์สินที่เป็นเจ้าของ</w:t>
            </w:r>
          </w:p>
        </w:tc>
        <w:tc>
          <w:tcPr>
            <w:tcW w:w="1080" w:type="dxa"/>
          </w:tcPr>
          <w:p w14:paraId="3F451691" w14:textId="37B4EE87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36" w:type="dxa"/>
          </w:tcPr>
          <w:p w14:paraId="587F9882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20A9948" w14:textId="18C4AF17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236" w:type="dxa"/>
          </w:tcPr>
          <w:p w14:paraId="5BA721C4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5C74867" w14:textId="6141DF31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393155FC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4BC71B9" w14:textId="53F07D26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238" w:type="dxa"/>
          </w:tcPr>
          <w:p w14:paraId="3C63A37E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583F815" w14:textId="74D03FED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236" w:type="dxa"/>
          </w:tcPr>
          <w:p w14:paraId="42D11944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AC32529" w14:textId="4C91422A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  <w:tc>
          <w:tcPr>
            <w:tcW w:w="257" w:type="dxa"/>
          </w:tcPr>
          <w:p w14:paraId="5B757F78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5A7F5CF" w14:textId="63790553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578DF085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B5114DA" w14:textId="784819BB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D445A0" w:rsidRPr="009670C0" w14:paraId="0A9BEB5A" w14:textId="77777777" w:rsidTr="004951A1">
        <w:tc>
          <w:tcPr>
            <w:tcW w:w="3420" w:type="dxa"/>
          </w:tcPr>
          <w:p w14:paraId="4B40133E" w14:textId="7063F59F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สิทธิในการใช้ทรัพย์สิน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2F1733" w14:textId="53FB8719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4D99EC06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5007C9F" w14:textId="387A2413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236" w:type="dxa"/>
          </w:tcPr>
          <w:p w14:paraId="1EB99C75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1B3ECED" w14:textId="7E522C9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951151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7C64CBC" w14:textId="303FB540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46198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238" w:type="dxa"/>
          </w:tcPr>
          <w:p w14:paraId="4D7A88F6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0E515D6" w14:textId="6CD60668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3B618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AED7A3B" w14:textId="61BD01BC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6198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257" w:type="dxa"/>
          </w:tcPr>
          <w:p w14:paraId="2376F62A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5CE5CBC" w14:textId="1E8841C8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869F7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B96287C" w14:textId="38887A86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445A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D445A0" w:rsidRPr="009670C0" w14:paraId="022E20C7" w14:textId="77777777" w:rsidTr="004951A1">
        <w:tc>
          <w:tcPr>
            <w:tcW w:w="3420" w:type="dxa"/>
          </w:tcPr>
          <w:p w14:paraId="76FD6A2E" w14:textId="1B9048F2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F56A7" w14:textId="00EAAAEE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039</w:t>
            </w:r>
          </w:p>
        </w:tc>
        <w:tc>
          <w:tcPr>
            <w:tcW w:w="236" w:type="dxa"/>
          </w:tcPr>
          <w:p w14:paraId="195765A1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7D0C2CE4" w14:textId="10CCE25F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295756E0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57231A24" w14:textId="74F56368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4A6656FE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8AEC5E5" w14:textId="1705A716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46198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636</w:t>
            </w:r>
          </w:p>
        </w:tc>
        <w:tc>
          <w:tcPr>
            <w:tcW w:w="238" w:type="dxa"/>
          </w:tcPr>
          <w:p w14:paraId="6CFE634E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3EAD4D4" w14:textId="1CB45690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</w:t>
            </w:r>
          </w:p>
        </w:tc>
        <w:tc>
          <w:tcPr>
            <w:tcW w:w="236" w:type="dxa"/>
          </w:tcPr>
          <w:p w14:paraId="709009AC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42F3C5EC" w14:textId="28894F02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715</w:t>
            </w:r>
          </w:p>
        </w:tc>
        <w:tc>
          <w:tcPr>
            <w:tcW w:w="257" w:type="dxa"/>
          </w:tcPr>
          <w:p w14:paraId="589C232F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CFCC0B5" w14:textId="6DAFD4E8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4DB6493F" w14:textId="77777777" w:rsidR="00D445A0" w:rsidRPr="009670C0" w:rsidRDefault="00D445A0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779AEA8" w14:textId="6604939F" w:rsidR="00D445A0" w:rsidRPr="009670C0" w:rsidRDefault="001435EB" w:rsidP="00D44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</w:t>
            </w:r>
            <w:r w:rsidR="00D445A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009</w:t>
            </w:r>
          </w:p>
        </w:tc>
      </w:tr>
    </w:tbl>
    <w:p w14:paraId="472889B8" w14:textId="77777777" w:rsidR="00564C3C" w:rsidRPr="009670C0" w:rsidRDefault="00564C3C" w:rsidP="00290168">
      <w:pPr>
        <w:rPr>
          <w:rFonts w:asciiTheme="majorBidi" w:hAnsiTheme="majorBidi" w:cstheme="majorBidi"/>
          <w:cs/>
          <w:lang w:val="th-TH"/>
        </w:rPr>
        <w:sectPr w:rsidR="00564C3C" w:rsidRPr="009670C0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0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270"/>
        <w:gridCol w:w="1080"/>
        <w:gridCol w:w="270"/>
        <w:gridCol w:w="1080"/>
        <w:gridCol w:w="254"/>
        <w:gridCol w:w="1170"/>
        <w:gridCol w:w="236"/>
        <w:gridCol w:w="1170"/>
        <w:gridCol w:w="236"/>
        <w:gridCol w:w="1206"/>
        <w:gridCol w:w="236"/>
        <w:gridCol w:w="1114"/>
        <w:gridCol w:w="264"/>
        <w:gridCol w:w="1084"/>
      </w:tblGrid>
      <w:tr w:rsidR="00D01F6E" w:rsidRPr="009670C0" w14:paraId="778BD8CA" w14:textId="77777777" w:rsidTr="003E6DE9">
        <w:trPr>
          <w:tblHeader/>
        </w:trPr>
        <w:tc>
          <w:tcPr>
            <w:tcW w:w="3420" w:type="dxa"/>
          </w:tcPr>
          <w:p w14:paraId="64C7B176" w14:textId="03947C8E" w:rsidR="00D01F6E" w:rsidRPr="009670C0" w:rsidRDefault="00D01F6E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60" w:type="dxa"/>
            <w:gridSpan w:val="15"/>
          </w:tcPr>
          <w:p w14:paraId="2DF6FE70" w14:textId="727B033D" w:rsidR="00D01F6E" w:rsidRPr="009670C0" w:rsidRDefault="00D01F6E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291" w:rsidRPr="009670C0" w14:paraId="3711A66B" w14:textId="77777777" w:rsidTr="003E6DE9">
        <w:trPr>
          <w:tblHeader/>
        </w:trPr>
        <w:tc>
          <w:tcPr>
            <w:tcW w:w="3420" w:type="dxa"/>
          </w:tcPr>
          <w:p w14:paraId="56CC4D7C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C56DBA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EA2E5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F770D" w14:textId="7A9FBB3A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9A3718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56F893" w14:textId="31ED747A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4" w:type="dxa"/>
          </w:tcPr>
          <w:p w14:paraId="3B5D7835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8B0ADA" w14:textId="2EF30041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45E4983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2C12CE" w14:textId="2A337D65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0CF947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8DA38DD" w14:textId="61559A4A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C6A36D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C42977" w14:textId="4720B4D8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534ECCA4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E777008" w14:textId="4FE9B19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291" w:rsidRPr="009670C0" w14:paraId="7862134A" w14:textId="77777777" w:rsidTr="003E6DE9">
        <w:trPr>
          <w:tblHeader/>
        </w:trPr>
        <w:tc>
          <w:tcPr>
            <w:tcW w:w="3420" w:type="dxa"/>
          </w:tcPr>
          <w:p w14:paraId="3B2A2399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A47E6B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D44BC0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92C6E7" w14:textId="641C0AB9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FC41D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E58BAB" w14:textId="20409E90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4" w:type="dxa"/>
          </w:tcPr>
          <w:p w14:paraId="2DFA9E8C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2C13C8" w14:textId="0BD964BF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280F98C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FFD8BD" w14:textId="0036D473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5D26A637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2AB8E1" w14:textId="08C3DDF5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3DE583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6E037111" w14:textId="7B786815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งาน</w:t>
            </w:r>
          </w:p>
        </w:tc>
        <w:tc>
          <w:tcPr>
            <w:tcW w:w="264" w:type="dxa"/>
          </w:tcPr>
          <w:p w14:paraId="4E130E6A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5159782" w14:textId="110D80CE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291" w:rsidRPr="009670C0" w14:paraId="05556E0D" w14:textId="77777777" w:rsidTr="003E6DE9">
        <w:trPr>
          <w:tblHeader/>
        </w:trPr>
        <w:tc>
          <w:tcPr>
            <w:tcW w:w="3420" w:type="dxa"/>
          </w:tcPr>
          <w:p w14:paraId="658AFF82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79015C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2EE7642B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35E5CF" w14:textId="456AD7D8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91F65E5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BE29A9" w14:textId="79E38983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สถานที่เช่า</w:t>
            </w:r>
          </w:p>
        </w:tc>
        <w:tc>
          <w:tcPr>
            <w:tcW w:w="254" w:type="dxa"/>
          </w:tcPr>
          <w:p w14:paraId="7C2DCF87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513513" w14:textId="02A12C51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4244551C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6DFD56" w14:textId="38F24B6D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CCF10CE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19C8124" w14:textId="2EC37E3F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466DA040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2C13250F" w14:textId="429AC468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264" w:type="dxa"/>
          </w:tcPr>
          <w:p w14:paraId="0AB57B60" w14:textId="77777777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</w:tcPr>
          <w:p w14:paraId="75818843" w14:textId="4C1CDF75" w:rsidR="00832291" w:rsidRPr="009670C0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32291" w:rsidRPr="009670C0" w14:paraId="5033D288" w14:textId="77777777" w:rsidTr="003E6DE9">
        <w:trPr>
          <w:tblHeader/>
        </w:trPr>
        <w:tc>
          <w:tcPr>
            <w:tcW w:w="3420" w:type="dxa"/>
          </w:tcPr>
          <w:p w14:paraId="551B8B3D" w14:textId="77777777" w:rsidR="00832291" w:rsidRPr="009670C0" w:rsidRDefault="00832291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B023C4" w14:textId="77777777" w:rsidR="00832291" w:rsidRPr="009670C0" w:rsidRDefault="00832291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70" w:type="dxa"/>
            <w:gridSpan w:val="14"/>
          </w:tcPr>
          <w:p w14:paraId="68A655BB" w14:textId="5CA36F46" w:rsidR="00832291" w:rsidRPr="009670C0" w:rsidRDefault="00832291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3CA4" w:rsidRPr="009670C0" w14:paraId="76D8E71B" w14:textId="77777777" w:rsidTr="003E6DE9">
        <w:tc>
          <w:tcPr>
            <w:tcW w:w="3420" w:type="dxa"/>
          </w:tcPr>
          <w:p w14:paraId="396B9801" w14:textId="6EDA0C06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6FB32970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CA5A4E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49AE0A" w14:textId="7DFA9245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8B0A71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69550" w14:textId="3494CD0C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257C292C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BB1C8B" w14:textId="047F5F6A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452D6B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42CB5A" w14:textId="0358FF42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E6ACD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78000C8" w14:textId="4EC4611D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F6CAA2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AABE44" w14:textId="76A98240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2398B2D3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55206BA" w14:textId="6F4ACC9E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539CB423" w14:textId="77777777" w:rsidTr="003E6DE9">
        <w:tc>
          <w:tcPr>
            <w:tcW w:w="3420" w:type="dxa"/>
          </w:tcPr>
          <w:p w14:paraId="7A26F955" w14:textId="77C8E935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2" w:hanging="14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44381BE7" w14:textId="105A289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70" w:type="dxa"/>
          </w:tcPr>
          <w:p w14:paraId="4A7724F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347A8" w14:textId="403F7D81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270" w:type="dxa"/>
          </w:tcPr>
          <w:p w14:paraId="4FF51F3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30D099" w14:textId="7EDA9CEF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54" w:type="dxa"/>
          </w:tcPr>
          <w:p w14:paraId="7E238F1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BF4BE1" w14:textId="1C66A9BE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36" w:type="dxa"/>
          </w:tcPr>
          <w:p w14:paraId="5D071CF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CEEFD3" w14:textId="44306AD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236" w:type="dxa"/>
          </w:tcPr>
          <w:p w14:paraId="5FFCA3EB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9D33981" w14:textId="0F6BB6C1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236" w:type="dxa"/>
          </w:tcPr>
          <w:p w14:paraId="3DC600E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52117C" w14:textId="315EE8C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0DECA9E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759331" w14:textId="1BE59B35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</w:tr>
      <w:tr w:rsidR="006E7237" w:rsidRPr="009670C0" w14:paraId="6030A3A7" w14:textId="77777777" w:rsidTr="003E6DE9">
        <w:tc>
          <w:tcPr>
            <w:tcW w:w="3420" w:type="dxa"/>
          </w:tcPr>
          <w:p w14:paraId="3DB78DCA" w14:textId="4A8656B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</w:t>
            </w:r>
            <w:r w:rsidR="00CA3D91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มขึ้น</w:t>
            </w:r>
          </w:p>
        </w:tc>
        <w:tc>
          <w:tcPr>
            <w:tcW w:w="990" w:type="dxa"/>
          </w:tcPr>
          <w:p w14:paraId="45C74783" w14:textId="078333BB" w:rsidR="006E7237" w:rsidRPr="009670C0" w:rsidRDefault="00CA3D91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FADE1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0F5139" w14:textId="1C26A6F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4D431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ABA903" w14:textId="6EB6743A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254" w:type="dxa"/>
          </w:tcPr>
          <w:p w14:paraId="7DE7D022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7F9F7E" w14:textId="5AAB8B2B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36" w:type="dxa"/>
          </w:tcPr>
          <w:p w14:paraId="228B513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16A8F3" w14:textId="7CF3059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1D598A9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A5C35A3" w14:textId="10DD0CA4" w:rsidR="006E7237" w:rsidRPr="009670C0" w:rsidRDefault="006E7237" w:rsidP="002D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6E6BD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82935E" w14:textId="0B3AAAB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DBA6B7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5C763B" w14:textId="5D99D41C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6E7237" w:rsidRPr="009670C0" w14:paraId="4E87DEB1" w14:textId="77777777" w:rsidTr="003E6DE9">
        <w:trPr>
          <w:trHeight w:val="162"/>
        </w:trPr>
        <w:tc>
          <w:tcPr>
            <w:tcW w:w="3420" w:type="dxa"/>
          </w:tcPr>
          <w:p w14:paraId="45031F00" w14:textId="500E817F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23C91AF8" w14:textId="4EC019B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A4F6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C5902" w14:textId="3AA74F8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CD997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F956A" w14:textId="3FA3DEC4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DAC5A5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3EEBB" w14:textId="568E36E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918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40429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CA5300" w14:textId="44067043" w:rsidR="006E7237" w:rsidRPr="009670C0" w:rsidRDefault="006E7237" w:rsidP="0046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16DDEF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EDF0363" w14:textId="0B4FC5B7" w:rsidR="006E7237" w:rsidRPr="009670C0" w:rsidRDefault="006E7237" w:rsidP="002D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FF6E8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91C561" w14:textId="0E60AF9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E4FEC3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4E00F7" w14:textId="12669BD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7237" w:rsidRPr="009670C0" w14:paraId="5541B173" w14:textId="77777777" w:rsidTr="003E6DE9">
        <w:tc>
          <w:tcPr>
            <w:tcW w:w="3420" w:type="dxa"/>
          </w:tcPr>
          <w:p w14:paraId="791245F2" w14:textId="52CA9290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1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1241C9" w14:textId="43313550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</w:p>
        </w:tc>
        <w:tc>
          <w:tcPr>
            <w:tcW w:w="270" w:type="dxa"/>
          </w:tcPr>
          <w:p w14:paraId="7801F28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729303" w14:textId="69A1E342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70" w:type="dxa"/>
          </w:tcPr>
          <w:p w14:paraId="7809312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EAF82" w14:textId="3FF0E64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</w:t>
            </w:r>
          </w:p>
        </w:tc>
        <w:tc>
          <w:tcPr>
            <w:tcW w:w="254" w:type="dxa"/>
          </w:tcPr>
          <w:p w14:paraId="2275864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1FEAC3" w14:textId="5ACC9D2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909</w:t>
            </w:r>
          </w:p>
        </w:tc>
        <w:tc>
          <w:tcPr>
            <w:tcW w:w="236" w:type="dxa"/>
          </w:tcPr>
          <w:p w14:paraId="3BE4244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7E2131" w14:textId="5BCA8CA3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236" w:type="dxa"/>
          </w:tcPr>
          <w:p w14:paraId="2D9769A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5CC3349" w14:textId="0E4992A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602</w:t>
            </w:r>
          </w:p>
        </w:tc>
        <w:tc>
          <w:tcPr>
            <w:tcW w:w="236" w:type="dxa"/>
          </w:tcPr>
          <w:p w14:paraId="5B4FC2DB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D8533B" w14:textId="0DBD929F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5DFD439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FDE4DD" w14:textId="4D1CDB4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</w:t>
            </w:r>
          </w:p>
        </w:tc>
      </w:tr>
      <w:tr w:rsidR="00C00DA1" w:rsidRPr="009670C0" w14:paraId="58FD7DA5" w14:textId="77777777" w:rsidTr="003E6DE9">
        <w:tc>
          <w:tcPr>
            <w:tcW w:w="3420" w:type="dxa"/>
          </w:tcPr>
          <w:p w14:paraId="54416756" w14:textId="039DE759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990" w:type="dxa"/>
          </w:tcPr>
          <w:p w14:paraId="6C2630EC" w14:textId="79D0D041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270" w:type="dxa"/>
          </w:tcPr>
          <w:p w14:paraId="0710E5F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2FB00B" w14:textId="3557F5E3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6,062</w:t>
            </w:r>
          </w:p>
        </w:tc>
        <w:tc>
          <w:tcPr>
            <w:tcW w:w="270" w:type="dxa"/>
          </w:tcPr>
          <w:p w14:paraId="2B1B9AEC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815577" w14:textId="10E0923E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54" w:type="dxa"/>
          </w:tcPr>
          <w:p w14:paraId="22A1F535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863F0" w14:textId="36220832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4,31</w:t>
            </w:r>
            <w:r w:rsidR="00B95368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B496BA5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DEC062" w14:textId="0F8B086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36" w:type="dxa"/>
          </w:tcPr>
          <w:p w14:paraId="7EBD899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4875367" w14:textId="660CDC3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  <w:tc>
          <w:tcPr>
            <w:tcW w:w="236" w:type="dxa"/>
          </w:tcPr>
          <w:p w14:paraId="18BFB440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979487" w14:textId="3EB96B4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A952782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029A722" w14:textId="14AFD44F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12,108 </w:t>
            </w:r>
          </w:p>
        </w:tc>
      </w:tr>
      <w:tr w:rsidR="00C00DA1" w:rsidRPr="009670C0" w14:paraId="49D217E6" w14:textId="77777777" w:rsidTr="003E6DE9">
        <w:trPr>
          <w:trHeight w:val="162"/>
        </w:trPr>
        <w:tc>
          <w:tcPr>
            <w:tcW w:w="3420" w:type="dxa"/>
          </w:tcPr>
          <w:p w14:paraId="0FCA08EC" w14:textId="2CABF85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4C50FC3" w14:textId="501A270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270" w:type="dxa"/>
          </w:tcPr>
          <w:p w14:paraId="68A45B9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FA975D" w14:textId="0BE411F2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(2,155)</w:t>
            </w:r>
          </w:p>
        </w:tc>
        <w:tc>
          <w:tcPr>
            <w:tcW w:w="270" w:type="dxa"/>
          </w:tcPr>
          <w:p w14:paraId="3EF8CE92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8D975C" w14:textId="28D06D1C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1AB95D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F496B0" w14:textId="7CF65A72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(799)</w:t>
            </w:r>
          </w:p>
        </w:tc>
        <w:tc>
          <w:tcPr>
            <w:tcW w:w="236" w:type="dxa"/>
          </w:tcPr>
          <w:p w14:paraId="7F0E0DE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45B7ED" w14:textId="749374E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(121)</w:t>
            </w:r>
          </w:p>
        </w:tc>
        <w:tc>
          <w:tcPr>
            <w:tcW w:w="236" w:type="dxa"/>
          </w:tcPr>
          <w:p w14:paraId="019002AF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7ADDEB5" w14:textId="48F9AC9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(854)</w:t>
            </w:r>
          </w:p>
        </w:tc>
        <w:tc>
          <w:tcPr>
            <w:tcW w:w="236" w:type="dxa"/>
          </w:tcPr>
          <w:p w14:paraId="03190D95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4596E7" w14:textId="5D21F1EE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298DFC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CBAEAE5" w14:textId="53278DB5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(3,983)</w:t>
            </w:r>
          </w:p>
        </w:tc>
      </w:tr>
      <w:tr w:rsidR="00C00DA1" w:rsidRPr="009670C0" w14:paraId="119E31E8" w14:textId="77777777" w:rsidTr="003E6DE9">
        <w:trPr>
          <w:trHeight w:val="261"/>
        </w:trPr>
        <w:tc>
          <w:tcPr>
            <w:tcW w:w="3420" w:type="dxa"/>
          </w:tcPr>
          <w:p w14:paraId="5B84115A" w14:textId="0BECEE33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9A8661" w14:textId="3EC4625A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36,118</w:t>
            </w:r>
          </w:p>
        </w:tc>
        <w:tc>
          <w:tcPr>
            <w:tcW w:w="270" w:type="dxa"/>
          </w:tcPr>
          <w:p w14:paraId="1596D5B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222B86" w14:textId="61D60D5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700F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9,460</w:t>
            </w:r>
          </w:p>
        </w:tc>
        <w:tc>
          <w:tcPr>
            <w:tcW w:w="270" w:type="dxa"/>
          </w:tcPr>
          <w:p w14:paraId="21BF642E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ECB04A" w14:textId="6D080DBC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18,797</w:t>
            </w:r>
          </w:p>
        </w:tc>
        <w:tc>
          <w:tcPr>
            <w:tcW w:w="254" w:type="dxa"/>
          </w:tcPr>
          <w:p w14:paraId="4E5B7C81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33BCFC" w14:textId="0BF97C61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29,42</w:t>
            </w:r>
            <w:r w:rsidR="00B9536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8E6C294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E5C892" w14:textId="547AA5DB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49,824</w:t>
            </w:r>
          </w:p>
        </w:tc>
        <w:tc>
          <w:tcPr>
            <w:tcW w:w="236" w:type="dxa"/>
          </w:tcPr>
          <w:p w14:paraId="32CC828B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84C4548" w14:textId="1EA454D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25,862</w:t>
            </w:r>
          </w:p>
        </w:tc>
        <w:tc>
          <w:tcPr>
            <w:tcW w:w="236" w:type="dxa"/>
          </w:tcPr>
          <w:p w14:paraId="2D23F915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10AB67E" w14:textId="4CA854D0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2AD8B676" w14:textId="77777777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307E9B8" w14:textId="1695109A" w:rsidR="00C00DA1" w:rsidRPr="009670C0" w:rsidRDefault="00C00DA1" w:rsidP="00C0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209,786</w:t>
            </w:r>
          </w:p>
        </w:tc>
      </w:tr>
      <w:tr w:rsidR="006E7237" w:rsidRPr="009670C0" w14:paraId="44B6B108" w14:textId="77777777" w:rsidTr="003E6DE9">
        <w:tc>
          <w:tcPr>
            <w:tcW w:w="3420" w:type="dxa"/>
          </w:tcPr>
          <w:p w14:paraId="46A4AA70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2B6846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C1A40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7D468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C5461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DC25E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20163B4F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E1128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956868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4DBA3" w14:textId="37C36F66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3AC738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BF9825E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0B0D84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91251BA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3ED61F11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1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772A87E" w14:textId="77777777" w:rsidR="006E7237" w:rsidRPr="009670C0" w:rsidRDefault="006E7237" w:rsidP="00A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120" w:lineRule="exact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3557E56F" w14:textId="77777777" w:rsidTr="003E6DE9">
        <w:tc>
          <w:tcPr>
            <w:tcW w:w="3420" w:type="dxa"/>
          </w:tcPr>
          <w:p w14:paraId="7CED40B5" w14:textId="283D6BE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34D85F22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AC3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C66D19" w14:textId="569294F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0A54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543871" w14:textId="46730DA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52FE26B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6114E" w14:textId="26C447AB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F1BB1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D2B765" w14:textId="270BE8E1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4DEC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DD2AAA1" w14:textId="6AB8D4B4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7FDA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5E8D5F3" w14:textId="58176D4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65D26F0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064C7F6" w14:textId="56DC8B2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3B599B4E" w14:textId="77777777" w:rsidTr="003E6DE9">
        <w:tc>
          <w:tcPr>
            <w:tcW w:w="3420" w:type="dxa"/>
          </w:tcPr>
          <w:p w14:paraId="0809AE98" w14:textId="0A73A85F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67BA1DB" w14:textId="27FA4ACD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E5536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FD47F0" w14:textId="5C03A22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0" w:type="dxa"/>
          </w:tcPr>
          <w:p w14:paraId="2CC1632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BDCC48" w14:textId="6FA1859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54" w:type="dxa"/>
          </w:tcPr>
          <w:p w14:paraId="72CD343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2B701" w14:textId="01AF864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14:paraId="06D44C9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437AD4" w14:textId="1752A650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36" w:type="dxa"/>
          </w:tcPr>
          <w:p w14:paraId="0814E029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DCBEC36" w14:textId="6DFAB4FC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43EA2E7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3319B40" w14:textId="3987A9E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0359A8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11DB29B" w14:textId="6B90E063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</w:tr>
      <w:tr w:rsidR="006E7237" w:rsidRPr="009670C0" w14:paraId="3B506EDF" w14:textId="77777777" w:rsidTr="003E6DE9">
        <w:tc>
          <w:tcPr>
            <w:tcW w:w="3420" w:type="dxa"/>
          </w:tcPr>
          <w:p w14:paraId="77A7E59C" w14:textId="3AFB6E51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208F8C" w14:textId="5BA94A01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E5173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2FF40F" w14:textId="42CF24A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1E62B0A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2A337" w14:textId="76B050ED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254" w:type="dxa"/>
          </w:tcPr>
          <w:p w14:paraId="6398946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C3E90" w14:textId="2055FE78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236" w:type="dxa"/>
          </w:tcPr>
          <w:p w14:paraId="751B155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68DC06" w14:textId="037BA895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1CF5BB2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ECDB77C" w14:textId="6A49EAE2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36" w:type="dxa"/>
          </w:tcPr>
          <w:p w14:paraId="1FD1D11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504D9B3" w14:textId="19661FE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0315090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6209712" w14:textId="093A6067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E7237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6E7237" w:rsidRPr="009670C0" w14:paraId="0EB1D971" w14:textId="77777777" w:rsidTr="003E6DE9">
        <w:tc>
          <w:tcPr>
            <w:tcW w:w="3420" w:type="dxa"/>
          </w:tcPr>
          <w:p w14:paraId="17BA38FB" w14:textId="32F8765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28B219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63F1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55CC5" w14:textId="4AB8C910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F4DF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04DCCA" w14:textId="4B1E9DF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6F511FF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970872" w14:textId="6F82284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2008E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C002A" w14:textId="2B0EB41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2CC9B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30F23C0" w14:textId="1A18F02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ECEAA2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DB4415" w14:textId="4F4ED923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0278E14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CFB078" w14:textId="5907273B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140D894F" w14:textId="77777777" w:rsidTr="003E6DE9">
        <w:tc>
          <w:tcPr>
            <w:tcW w:w="3420" w:type="dxa"/>
          </w:tcPr>
          <w:p w14:paraId="1A6CF4D6" w14:textId="4AD95BD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ส่วนที่จำหน่าย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974E8" w14:textId="638128E8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E231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06C6D7" w14:textId="6D0B44B0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230C5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708C9" w14:textId="6457102B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A19070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E8E953" w14:textId="1A7EED7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915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6C28CD4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4BFAFB" w14:textId="4C24805F" w:rsidR="006E7237" w:rsidRPr="009670C0" w:rsidRDefault="006E7237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99921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7E84354" w14:textId="4B08F97D" w:rsidR="006E7237" w:rsidRPr="009670C0" w:rsidRDefault="006E7237" w:rsidP="002D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74C5A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46BC6AF" w14:textId="325805A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7735CD0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5B1E0E6" w14:textId="1278CE0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7237" w:rsidRPr="009670C0" w14:paraId="36EDC159" w14:textId="77777777" w:rsidTr="003E6DE9">
        <w:tc>
          <w:tcPr>
            <w:tcW w:w="3420" w:type="dxa"/>
          </w:tcPr>
          <w:p w14:paraId="6659668D" w14:textId="7A83778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8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01AAC" w14:textId="178960D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F34ABB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CBFE17" w14:textId="657D7A33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895</w:t>
            </w:r>
          </w:p>
        </w:tc>
        <w:tc>
          <w:tcPr>
            <w:tcW w:w="270" w:type="dxa"/>
          </w:tcPr>
          <w:p w14:paraId="63A916E3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DFAEBD" w14:textId="3C297C79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254" w:type="dxa"/>
          </w:tcPr>
          <w:p w14:paraId="6921C66C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8890" w14:textId="3483770B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969</w:t>
            </w:r>
          </w:p>
        </w:tc>
        <w:tc>
          <w:tcPr>
            <w:tcW w:w="236" w:type="dxa"/>
          </w:tcPr>
          <w:p w14:paraId="1BC82E3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66D88D" w14:textId="6E989EE2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426</w:t>
            </w:r>
          </w:p>
        </w:tc>
        <w:tc>
          <w:tcPr>
            <w:tcW w:w="236" w:type="dxa"/>
          </w:tcPr>
          <w:p w14:paraId="5BF6B0A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A8E63B4" w14:textId="2567C311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7995A93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93B900" w14:textId="29E3A0F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56F521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52CE8D9" w14:textId="38A1D326" w:rsidR="006E7237" w:rsidRPr="009670C0" w:rsidRDefault="001435EB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</w:t>
            </w:r>
            <w:r w:rsidR="006E723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039</w:t>
            </w:r>
          </w:p>
        </w:tc>
      </w:tr>
      <w:tr w:rsidR="009F7AB9" w:rsidRPr="009670C0" w14:paraId="66DC9170" w14:textId="77777777" w:rsidTr="003E6DE9">
        <w:tc>
          <w:tcPr>
            <w:tcW w:w="3420" w:type="dxa"/>
          </w:tcPr>
          <w:p w14:paraId="5A1F381D" w14:textId="3FF3BBA8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AB8A6FE" w14:textId="11BE7F17" w:rsidR="009F7AB9" w:rsidRPr="009670C0" w:rsidRDefault="00174BE3" w:rsidP="00DB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0" w:type="dxa"/>
          </w:tcPr>
          <w:p w14:paraId="6CFAE11F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EB6526" w14:textId="16FFB296" w:rsidR="009F7AB9" w:rsidRPr="009670C0" w:rsidRDefault="00174BE3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5,586</w:t>
            </w:r>
          </w:p>
        </w:tc>
        <w:tc>
          <w:tcPr>
            <w:tcW w:w="270" w:type="dxa"/>
          </w:tcPr>
          <w:p w14:paraId="71A5B064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94147C" w14:textId="1DE1C452" w:rsidR="009F7AB9" w:rsidRPr="009670C0" w:rsidRDefault="001435EB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F7AB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54" w:type="dxa"/>
          </w:tcPr>
          <w:p w14:paraId="7CD49555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29CEE" w14:textId="69C384E6" w:rsidR="009F7AB9" w:rsidRPr="009670C0" w:rsidRDefault="00174BE3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2,453</w:t>
            </w:r>
          </w:p>
        </w:tc>
        <w:tc>
          <w:tcPr>
            <w:tcW w:w="236" w:type="dxa"/>
          </w:tcPr>
          <w:p w14:paraId="5B4842BE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0AB4607" w14:textId="0E0C191C" w:rsidR="009F7AB9" w:rsidRPr="009670C0" w:rsidRDefault="001435EB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F7AB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236" w:type="dxa"/>
          </w:tcPr>
          <w:p w14:paraId="413D9DCA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5AA6623" w14:textId="6B0C705E" w:rsidR="009F7AB9" w:rsidRPr="009670C0" w:rsidRDefault="00174BE3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</w:rPr>
              <w:t>065</w:t>
            </w:r>
          </w:p>
        </w:tc>
        <w:tc>
          <w:tcPr>
            <w:tcW w:w="236" w:type="dxa"/>
          </w:tcPr>
          <w:p w14:paraId="430A3178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51D46A0" w14:textId="0579247F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28C1FF5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F2B2FFB" w14:textId="063232C6" w:rsidR="009F7AB9" w:rsidRPr="009670C0" w:rsidRDefault="00174BE3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12,231</w:t>
            </w:r>
          </w:p>
        </w:tc>
      </w:tr>
      <w:tr w:rsidR="009F7AB9" w:rsidRPr="009670C0" w14:paraId="18D73E57" w14:textId="77777777" w:rsidTr="003E6DE9">
        <w:tc>
          <w:tcPr>
            <w:tcW w:w="3420" w:type="dxa"/>
          </w:tcPr>
          <w:p w14:paraId="36C46D33" w14:textId="37A4109E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289E0C81" w14:textId="5F4E10C9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D6C90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527592" w14:textId="78C2AC04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737B4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755188" w14:textId="55174519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64EBC2C0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5B308" w14:textId="0704900F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514CE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7237F0" w14:textId="1C51BE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24C117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ED8B9BE" w14:textId="1ED995BA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2AD8DC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B5A99C5" w14:textId="596550CC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3AFD1C93" w14:textId="77777777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DC9FC0D" w14:textId="3EE7B05A" w:rsidR="009F7AB9" w:rsidRPr="009670C0" w:rsidRDefault="009F7AB9" w:rsidP="009F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4BE3" w:rsidRPr="009670C0" w14:paraId="2FF6FCF8" w14:textId="77777777" w:rsidTr="001A679D">
        <w:tc>
          <w:tcPr>
            <w:tcW w:w="3420" w:type="dxa"/>
          </w:tcPr>
          <w:p w14:paraId="7276A034" w14:textId="55D6D4E6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ส่วนที่จำหน่าย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ECCF72" w14:textId="654B63B0" w:rsidR="00174BE3" w:rsidRPr="009670C0" w:rsidRDefault="00174BE3" w:rsidP="00DB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270" w:type="dxa"/>
          </w:tcPr>
          <w:p w14:paraId="5C3FF187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DF1943" w14:textId="36485EA3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(2,155)</w:t>
            </w:r>
          </w:p>
        </w:tc>
        <w:tc>
          <w:tcPr>
            <w:tcW w:w="270" w:type="dxa"/>
          </w:tcPr>
          <w:p w14:paraId="0571BE85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D8F8CE" w14:textId="38058E92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48A0C7B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DCC07" w14:textId="3149141A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(799)</w:t>
            </w:r>
          </w:p>
        </w:tc>
        <w:tc>
          <w:tcPr>
            <w:tcW w:w="236" w:type="dxa"/>
          </w:tcPr>
          <w:p w14:paraId="75CA5814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9168A" w14:textId="4270D10A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36" w:type="dxa"/>
          </w:tcPr>
          <w:p w14:paraId="47AEFFB3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882787C" w14:textId="7E0E037E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(854)</w:t>
            </w:r>
          </w:p>
        </w:tc>
        <w:tc>
          <w:tcPr>
            <w:tcW w:w="236" w:type="dxa"/>
          </w:tcPr>
          <w:p w14:paraId="73078E79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550A69" w14:textId="39D66715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3AEF64E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7D1E0F" w14:textId="3474BDF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(3,958)</w:t>
            </w:r>
          </w:p>
        </w:tc>
      </w:tr>
      <w:tr w:rsidR="00174BE3" w:rsidRPr="009670C0" w14:paraId="4E983F3A" w14:textId="77777777" w:rsidTr="003E6DE9">
        <w:trPr>
          <w:trHeight w:val="171"/>
        </w:trPr>
        <w:tc>
          <w:tcPr>
            <w:tcW w:w="3420" w:type="dxa"/>
          </w:tcPr>
          <w:p w14:paraId="31537DF4" w14:textId="5B056332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13B488" w14:textId="5A4A3B64" w:rsidR="00174BE3" w:rsidRPr="009670C0" w:rsidRDefault="00174BE3" w:rsidP="00DB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55683D70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01BCC4" w14:textId="2BCF011E" w:rsidR="00174BE3" w:rsidRPr="009670C0" w:rsidRDefault="00174BE3" w:rsidP="00DB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45,326</w:t>
            </w:r>
          </w:p>
        </w:tc>
        <w:tc>
          <w:tcPr>
            <w:tcW w:w="270" w:type="dxa"/>
          </w:tcPr>
          <w:p w14:paraId="52236A07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B392AE" w14:textId="64744558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13,888</w:t>
            </w:r>
          </w:p>
        </w:tc>
        <w:tc>
          <w:tcPr>
            <w:tcW w:w="254" w:type="dxa"/>
          </w:tcPr>
          <w:p w14:paraId="3A75EE74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0EF135" w14:textId="17FB9CB0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24,623</w:t>
            </w:r>
          </w:p>
        </w:tc>
        <w:tc>
          <w:tcPr>
            <w:tcW w:w="236" w:type="dxa"/>
          </w:tcPr>
          <w:p w14:paraId="57298222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48497B" w14:textId="276E5B81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48,989</w:t>
            </w:r>
          </w:p>
        </w:tc>
        <w:tc>
          <w:tcPr>
            <w:tcW w:w="236" w:type="dxa"/>
          </w:tcPr>
          <w:p w14:paraId="17DA088C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7DB9C" w14:textId="7F7DCB53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24,407</w:t>
            </w:r>
          </w:p>
        </w:tc>
        <w:tc>
          <w:tcPr>
            <w:tcW w:w="236" w:type="dxa"/>
          </w:tcPr>
          <w:p w14:paraId="6BF0861A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8F0C71E" w14:textId="2F121F98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E85B9E7" w14:textId="77777777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8137C66" w14:textId="43D810E0" w:rsidR="00174BE3" w:rsidRPr="009670C0" w:rsidRDefault="00174BE3" w:rsidP="001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157,312</w:t>
            </w:r>
          </w:p>
        </w:tc>
      </w:tr>
      <w:tr w:rsidR="006E7237" w:rsidRPr="009670C0" w14:paraId="494ACB87" w14:textId="77777777" w:rsidTr="009F7AB9">
        <w:tc>
          <w:tcPr>
            <w:tcW w:w="3420" w:type="dxa"/>
          </w:tcPr>
          <w:p w14:paraId="41BE7CAC" w14:textId="3A743F6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43C19BD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AE9F3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845A46" w14:textId="1B09E54E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9A16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882118" w14:textId="33A75EA4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7BD8F4D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A84B1" w14:textId="5949B60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93ACF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12E3A" w14:textId="221B41D5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C1C2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C073C30" w14:textId="2286A38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3F3AD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C9CE476" w14:textId="055596B9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7F68D75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F579B5" w14:textId="4B39B1DA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7237" w:rsidRPr="009670C0" w14:paraId="353AB84F" w14:textId="77777777" w:rsidTr="009F7AB9">
        <w:tc>
          <w:tcPr>
            <w:tcW w:w="3420" w:type="dxa"/>
          </w:tcPr>
          <w:p w14:paraId="556ECB6A" w14:textId="45C1404D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vAlign w:val="bottom"/>
          </w:tcPr>
          <w:p w14:paraId="167E8564" w14:textId="223DAB84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072FE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D005AD" w14:textId="4F198CDC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41B2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76881A" w14:textId="73DF0D99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4FA3B88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502783" w14:textId="2169D36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00705A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088CCE" w14:textId="583FC4B2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A7EF7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680E87DC" w14:textId="0534DE46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3DA628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7EF8A3" w14:textId="4AD9162F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dxa"/>
          </w:tcPr>
          <w:p w14:paraId="39707941" w14:textId="77777777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154666" w14:textId="1498F419" w:rsidR="006E7237" w:rsidRPr="009670C0" w:rsidRDefault="006E7237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13AC2" w:rsidRPr="009670C0" w14:paraId="44534B48" w14:textId="77777777" w:rsidTr="001A679D">
        <w:trPr>
          <w:trHeight w:val="33"/>
        </w:trPr>
        <w:tc>
          <w:tcPr>
            <w:tcW w:w="3420" w:type="dxa"/>
          </w:tcPr>
          <w:p w14:paraId="28BD6EEA" w14:textId="77DF3F48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ทรัพย์สินที่เป็นเจ้าของ</w:t>
            </w:r>
          </w:p>
        </w:tc>
        <w:tc>
          <w:tcPr>
            <w:tcW w:w="990" w:type="dxa"/>
          </w:tcPr>
          <w:p w14:paraId="0654D40A" w14:textId="0B9E8C53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70" w:type="dxa"/>
          </w:tcPr>
          <w:p w14:paraId="7D106CCC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572C9D" w14:textId="685ED3A6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70" w:type="dxa"/>
          </w:tcPr>
          <w:p w14:paraId="30AD95E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790F3" w14:textId="4DAFC7E9" w:rsidR="00E13AC2" w:rsidRPr="009670C0" w:rsidRDefault="001435EB" w:rsidP="0046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254" w:type="dxa"/>
          </w:tcPr>
          <w:p w14:paraId="0CBC9538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609552" w14:textId="53BE9458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236" w:type="dxa"/>
          </w:tcPr>
          <w:p w14:paraId="7CBA623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4D1280" w14:textId="308CD37E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6" w:type="dxa"/>
          </w:tcPr>
          <w:p w14:paraId="751E4A2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BCB9CAD" w14:textId="56AA4B03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36" w:type="dxa"/>
          </w:tcPr>
          <w:p w14:paraId="3F3844D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46936E" w14:textId="4CCFC9BA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33EE6C02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792C319" w14:textId="229A788C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F41FDB" w:rsidRPr="009670C0" w14:paraId="33E829A3" w14:textId="77777777" w:rsidTr="0055241F">
        <w:trPr>
          <w:trHeight w:val="33"/>
        </w:trPr>
        <w:tc>
          <w:tcPr>
            <w:tcW w:w="3420" w:type="dxa"/>
          </w:tcPr>
          <w:p w14:paraId="70BCC979" w14:textId="4A8BAAA9" w:rsidR="00F41FDB" w:rsidRPr="009670C0" w:rsidRDefault="00F41FDB" w:rsidP="00F4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สิทธิในการใช้ทรัพย์สิน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8A16E7" w14:textId="2FC7B5A0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  <w:tab w:val="left" w:pos="6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8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9D5DC7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238E88" w14:textId="1B8F756C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1FDF54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C79740" w14:textId="69986FD9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6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55021DEF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32FB1" w14:textId="3E8DADE6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897949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EB326" w14:textId="5C553063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0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2B732D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8EE4BEF" w14:textId="4B2E2C04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3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E3C75A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636BAA" w14:textId="455B7E6D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7226136D" w14:textId="77777777" w:rsidR="00F41FDB" w:rsidRPr="009670C0" w:rsidRDefault="00F41FD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9C41F0E" w14:textId="639E1778" w:rsidR="00F41FDB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3AC2" w:rsidRPr="009670C0" w14:paraId="59053505" w14:textId="77777777" w:rsidTr="0055241F">
        <w:trPr>
          <w:trHeight w:val="33"/>
        </w:trPr>
        <w:tc>
          <w:tcPr>
            <w:tcW w:w="3420" w:type="dxa"/>
          </w:tcPr>
          <w:p w14:paraId="30914623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3C83EE" w14:textId="2EC032F8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</w:p>
        </w:tc>
        <w:tc>
          <w:tcPr>
            <w:tcW w:w="270" w:type="dxa"/>
          </w:tcPr>
          <w:p w14:paraId="3C9E2BC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028E32" w14:textId="50BE67E5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</w:t>
            </w:r>
          </w:p>
        </w:tc>
        <w:tc>
          <w:tcPr>
            <w:tcW w:w="270" w:type="dxa"/>
          </w:tcPr>
          <w:p w14:paraId="4C15D54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3D8B6" w14:textId="4C0A3043" w:rsidR="00E13AC2" w:rsidRPr="009670C0" w:rsidRDefault="001435EB" w:rsidP="0046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946</w:t>
            </w:r>
          </w:p>
        </w:tc>
        <w:tc>
          <w:tcPr>
            <w:tcW w:w="254" w:type="dxa"/>
          </w:tcPr>
          <w:p w14:paraId="34BDA8BE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F46C8" w14:textId="609E068A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236" w:type="dxa"/>
          </w:tcPr>
          <w:p w14:paraId="5E4B449D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9432D9" w14:textId="71695D70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236" w:type="dxa"/>
          </w:tcPr>
          <w:p w14:paraId="386F735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6A7C504" w14:textId="625F9C64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406</w:t>
            </w:r>
          </w:p>
        </w:tc>
        <w:tc>
          <w:tcPr>
            <w:tcW w:w="236" w:type="dxa"/>
          </w:tcPr>
          <w:p w14:paraId="0D3DF516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CEFFD2C" w14:textId="77F9D15A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3DD052F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0B4FE6" w14:textId="4E39F165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622</w:t>
            </w:r>
          </w:p>
        </w:tc>
      </w:tr>
      <w:tr w:rsidR="009F7AB9" w:rsidRPr="009670C0" w14:paraId="7C7C5453" w14:textId="77777777" w:rsidTr="009F7AB9">
        <w:trPr>
          <w:trHeight w:val="33"/>
        </w:trPr>
        <w:tc>
          <w:tcPr>
            <w:tcW w:w="3420" w:type="dxa"/>
          </w:tcPr>
          <w:p w14:paraId="6FB3A877" w14:textId="1DBA3119" w:rsidR="009F7AB9" w:rsidRPr="009670C0" w:rsidRDefault="009F7AB9" w:rsidP="006E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52D843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F6612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3B9151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27C90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FB15344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10D41EF7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4933E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17D21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8AA1908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0AAB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1A9915E5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E9A883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7F29DE2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</w:tcPr>
          <w:p w14:paraId="019F96FC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626FF7A5" w14:textId="77777777" w:rsidR="009F7AB9" w:rsidRPr="009670C0" w:rsidRDefault="009F7AB9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3AC2" w:rsidRPr="009670C0" w14:paraId="4106408C" w14:textId="77777777" w:rsidTr="001A679D">
        <w:trPr>
          <w:trHeight w:val="33"/>
        </w:trPr>
        <w:tc>
          <w:tcPr>
            <w:tcW w:w="3420" w:type="dxa"/>
          </w:tcPr>
          <w:p w14:paraId="48BBE239" w14:textId="317A016B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ทรัพย์สินที่เป็นเจ้าของ</w:t>
            </w:r>
          </w:p>
        </w:tc>
        <w:tc>
          <w:tcPr>
            <w:tcW w:w="990" w:type="dxa"/>
          </w:tcPr>
          <w:p w14:paraId="6AE2781A" w14:textId="14D51A77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70" w:type="dxa"/>
          </w:tcPr>
          <w:p w14:paraId="0D265DA8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E3B234" w14:textId="41CF826D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270" w:type="dxa"/>
          </w:tcPr>
          <w:p w14:paraId="213822E6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9F9944" w14:textId="6936D205" w:rsidR="00E13AC2" w:rsidRPr="009670C0" w:rsidRDefault="001435EB" w:rsidP="0046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54" w:type="dxa"/>
          </w:tcPr>
          <w:p w14:paraId="62C772A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696A3" w14:textId="3776EEFB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236" w:type="dxa"/>
          </w:tcPr>
          <w:p w14:paraId="7E4DB6F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711413" w14:textId="47F6A050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236" w:type="dxa"/>
          </w:tcPr>
          <w:p w14:paraId="3B1BD792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629DE7F" w14:textId="62B9F82A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236" w:type="dxa"/>
          </w:tcPr>
          <w:p w14:paraId="7F497B8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11528F6" w14:textId="4333A5F2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63D13850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C6A31D2" w14:textId="4BEE92B9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E13AC2" w:rsidRPr="009670C0" w14:paraId="7CB28657" w14:textId="77777777" w:rsidTr="0055241F">
        <w:trPr>
          <w:trHeight w:val="33"/>
        </w:trPr>
        <w:tc>
          <w:tcPr>
            <w:tcW w:w="3420" w:type="dxa"/>
          </w:tcPr>
          <w:p w14:paraId="27E70D0F" w14:textId="309535F9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สิทธิในการใช้ทรัพย์สิน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ECB5E3" w14:textId="7640E768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450AC392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D866A" w14:textId="15D70373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270" w:type="dxa"/>
          </w:tcPr>
          <w:p w14:paraId="411A6A32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8EA44" w14:textId="48280DB3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2CEFEDF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936F0" w14:textId="2C5CAB2C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</w:tcPr>
          <w:p w14:paraId="2A0D419F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B3F96" w14:textId="4A444F23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0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33AA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F4D03DD" w14:textId="3F1E5800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236" w:type="dxa"/>
          </w:tcPr>
          <w:p w14:paraId="3899F2CD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048130" w14:textId="4EA73EDA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6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8DCB25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5B21A94" w14:textId="76CD2046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</w:tr>
      <w:tr w:rsidR="00E13AC2" w:rsidRPr="009670C0" w14:paraId="0C68CBDE" w14:textId="77777777" w:rsidTr="0055241F">
        <w:trPr>
          <w:trHeight w:val="33"/>
        </w:trPr>
        <w:tc>
          <w:tcPr>
            <w:tcW w:w="3420" w:type="dxa"/>
          </w:tcPr>
          <w:p w14:paraId="0EBC00C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768518" w14:textId="02DED029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039</w:t>
            </w:r>
          </w:p>
        </w:tc>
        <w:tc>
          <w:tcPr>
            <w:tcW w:w="270" w:type="dxa"/>
          </w:tcPr>
          <w:p w14:paraId="26DCC96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274C88" w14:textId="79CB73ED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21AFEEA0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23548" w14:textId="56C79554" w:rsidR="00E13AC2" w:rsidRPr="009670C0" w:rsidRDefault="001435EB" w:rsidP="0055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909</w:t>
            </w:r>
          </w:p>
        </w:tc>
        <w:tc>
          <w:tcPr>
            <w:tcW w:w="254" w:type="dxa"/>
          </w:tcPr>
          <w:p w14:paraId="53A2FE18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FAD123" w14:textId="074A93D9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802</w:t>
            </w:r>
          </w:p>
        </w:tc>
        <w:tc>
          <w:tcPr>
            <w:tcW w:w="236" w:type="dxa"/>
          </w:tcPr>
          <w:p w14:paraId="6735ED33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9B44B" w14:textId="26C4E18B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236" w:type="dxa"/>
          </w:tcPr>
          <w:p w14:paraId="2CE650E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ABA757A" w14:textId="61BAE403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</w:t>
            </w:r>
          </w:p>
        </w:tc>
        <w:tc>
          <w:tcPr>
            <w:tcW w:w="236" w:type="dxa"/>
          </w:tcPr>
          <w:p w14:paraId="7E398EB3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12470E0" w14:textId="1EF232A8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6E0B00FD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731CBEB" w14:textId="24B6A659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474</w:t>
            </w:r>
          </w:p>
        </w:tc>
      </w:tr>
    </w:tbl>
    <w:p w14:paraId="7F3060D2" w14:textId="61371B85" w:rsidR="00D17A99" w:rsidRPr="009670C0" w:rsidRDefault="00D17A99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6E7237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6E7237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E4783C"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มูลค่าตามบัญชีก่อนหักค่าเสื่อมราคาสะสมของอาคารและอุปกรณ์ดังกล่าวมีจำนวนเงินประมาณ </w:t>
      </w:r>
      <w:r w:rsidR="001435EB" w:rsidRPr="009670C0">
        <w:rPr>
          <w:rFonts w:asciiTheme="majorBidi" w:hAnsiTheme="majorBidi" w:cstheme="majorBidi"/>
          <w:sz w:val="26"/>
          <w:szCs w:val="26"/>
        </w:rPr>
        <w:t>191</w:t>
      </w:r>
      <w:r w:rsidR="0055241F"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26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158</w:t>
      </w:r>
      <w:r w:rsidR="0055241F"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66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Pr="009670C0">
        <w:rPr>
          <w:rFonts w:asciiTheme="majorBidi" w:hAnsiTheme="majorBidi" w:cstheme="majorBidi"/>
          <w:sz w:val="26"/>
          <w:szCs w:val="26"/>
        </w:rPr>
        <w:t xml:space="preserve"> (</w:t>
      </w:r>
      <w:r w:rsidRPr="009670C0">
        <w:rPr>
          <w:rFonts w:asciiTheme="majorBidi" w:hAnsiTheme="majorBidi" w:cstheme="majorBidi"/>
          <w:sz w:val="26"/>
          <w:szCs w:val="26"/>
          <w:cs/>
        </w:rPr>
        <w:t>เฉพาะ</w:t>
      </w:r>
      <w:r w:rsidR="00E4783C"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9670C0">
        <w:rPr>
          <w:rFonts w:asciiTheme="majorBidi" w:hAnsiTheme="majorBidi" w:cstheme="majorBidi"/>
          <w:sz w:val="26"/>
          <w:szCs w:val="26"/>
        </w:rPr>
        <w:t xml:space="preserve">: </w:t>
      </w:r>
      <w:r w:rsidR="001435EB" w:rsidRPr="009670C0">
        <w:rPr>
          <w:rFonts w:asciiTheme="majorBidi" w:hAnsiTheme="majorBidi" w:cstheme="majorBidi"/>
          <w:sz w:val="26"/>
          <w:szCs w:val="26"/>
        </w:rPr>
        <w:t>134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68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106</w:t>
      </w:r>
      <w:r w:rsidR="0055241F"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16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Pr="009670C0">
        <w:rPr>
          <w:rFonts w:asciiTheme="majorBidi" w:hAnsiTheme="majorBidi" w:cstheme="majorBidi"/>
          <w:sz w:val="26"/>
          <w:szCs w:val="26"/>
        </w:rPr>
        <w:t>)</w:t>
      </w:r>
    </w:p>
    <w:p w14:paraId="53704A3C" w14:textId="793839EC" w:rsidR="00290168" w:rsidRPr="009670C0" w:rsidRDefault="00290168" w:rsidP="00290168">
      <w:pPr>
        <w:rPr>
          <w:rFonts w:asciiTheme="majorBidi" w:hAnsiTheme="majorBidi" w:cstheme="majorBidi"/>
        </w:rPr>
      </w:pPr>
    </w:p>
    <w:p w14:paraId="7D130A04" w14:textId="77777777" w:rsidR="00564C3C" w:rsidRPr="009670C0" w:rsidRDefault="00564C3C" w:rsidP="00290168">
      <w:pPr>
        <w:rPr>
          <w:rFonts w:asciiTheme="majorBidi" w:hAnsiTheme="majorBidi" w:cs="Angsana New"/>
          <w:cs/>
          <w:lang w:val="th-TH"/>
        </w:rPr>
      </w:pPr>
    </w:p>
    <w:p w14:paraId="52C7117C" w14:textId="77777777" w:rsidR="00564C3C" w:rsidRPr="009670C0" w:rsidRDefault="00564C3C" w:rsidP="00290168">
      <w:pPr>
        <w:rPr>
          <w:rFonts w:asciiTheme="majorBidi" w:hAnsiTheme="majorBidi" w:cs="Angsana New"/>
          <w:cs/>
          <w:lang w:val="th-TH"/>
        </w:rPr>
      </w:pPr>
    </w:p>
    <w:p w14:paraId="170F696F" w14:textId="15DCCD92" w:rsidR="00564C3C" w:rsidRPr="009670C0" w:rsidRDefault="00564C3C" w:rsidP="00290168">
      <w:pPr>
        <w:rPr>
          <w:rFonts w:asciiTheme="majorBidi" w:hAnsiTheme="majorBidi" w:cstheme="majorBidi"/>
          <w:cs/>
          <w:lang w:val="th-TH"/>
        </w:rPr>
        <w:sectPr w:rsidR="00564C3C" w:rsidRPr="009670C0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87D3293" w14:textId="3D1C0182" w:rsidR="00320F5D" w:rsidRPr="009670C0" w:rsidRDefault="001435EB" w:rsidP="00320F5D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486"/>
        <w:jc w:val="thaiDistribute"/>
        <w:rPr>
          <w:rFonts w:asciiTheme="majorBidi" w:hAnsiTheme="majorBidi" w:cstheme="majorBidi"/>
          <w:color w:val="0000FF"/>
          <w:sz w:val="26"/>
          <w:szCs w:val="26"/>
          <w:u w:val="none"/>
        </w:rPr>
      </w:pPr>
      <w:bookmarkStart w:id="35" w:name="_Toc33611520"/>
      <w:r w:rsidRPr="009670C0">
        <w:rPr>
          <w:rFonts w:asciiTheme="majorBidi" w:hAnsiTheme="majorBidi" w:cstheme="majorBidi"/>
          <w:sz w:val="26"/>
          <w:szCs w:val="26"/>
          <w:u w:val="none"/>
        </w:rPr>
        <w:t>1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8</w:t>
      </w:r>
      <w:r w:rsidR="00320F5D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สินทรัพย์ไม่มีตัวตน</w:t>
      </w:r>
      <w:bookmarkEnd w:id="35"/>
      <w:r w:rsidR="00320F5D" w:rsidRPr="009670C0">
        <w:rPr>
          <w:rFonts w:asciiTheme="majorBidi" w:hAnsiTheme="majorBidi" w:cstheme="majorBidi"/>
          <w:color w:val="0000FF"/>
          <w:sz w:val="26"/>
          <w:szCs w:val="26"/>
          <w:u w:val="none"/>
        </w:rPr>
        <w:t xml:space="preserve"> </w:t>
      </w:r>
    </w:p>
    <w:p w14:paraId="4E150679" w14:textId="17A6309E" w:rsidR="00320F5D" w:rsidRPr="009670C0" w:rsidRDefault="00320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13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40"/>
        <w:gridCol w:w="271"/>
        <w:gridCol w:w="1439"/>
        <w:gridCol w:w="270"/>
        <w:gridCol w:w="1530"/>
        <w:gridCol w:w="271"/>
        <w:gridCol w:w="1348"/>
      </w:tblGrid>
      <w:tr w:rsidR="00BC7CC7" w:rsidRPr="009670C0" w14:paraId="4C208B35" w14:textId="77777777" w:rsidTr="117B16AB">
        <w:trPr>
          <w:tblHeader/>
        </w:trPr>
        <w:tc>
          <w:tcPr>
            <w:tcW w:w="5670" w:type="dxa"/>
            <w:vAlign w:val="bottom"/>
          </w:tcPr>
          <w:p w14:paraId="10CD41E7" w14:textId="2B9D75CD" w:rsidR="00BC7CC7" w:rsidRPr="009670C0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79" w:type="dxa"/>
            <w:gridSpan w:val="9"/>
            <w:vAlign w:val="bottom"/>
          </w:tcPr>
          <w:p w14:paraId="48ED213A" w14:textId="52BD0D52" w:rsidR="00BC7CC7" w:rsidRPr="009670C0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F1BD0" w:rsidRPr="009670C0" w14:paraId="611ADFAA" w14:textId="77777777" w:rsidTr="117B16AB">
        <w:trPr>
          <w:tblHeader/>
        </w:trPr>
        <w:tc>
          <w:tcPr>
            <w:tcW w:w="5670" w:type="dxa"/>
            <w:vAlign w:val="bottom"/>
          </w:tcPr>
          <w:p w14:paraId="4CDF0147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240E353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</w:p>
          <w:p w14:paraId="2E5DBB86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สิทธิพิเศษ</w:t>
            </w:r>
          </w:p>
        </w:tc>
        <w:tc>
          <w:tcPr>
            <w:tcW w:w="270" w:type="dxa"/>
          </w:tcPr>
          <w:p w14:paraId="1194A83E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CEFCB62" w14:textId="6BC577DF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71" w:type="dxa"/>
          </w:tcPr>
          <w:p w14:paraId="48FC2613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65A6848" w14:textId="1FEC581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5F91C3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270" w:type="dxa"/>
          </w:tcPr>
          <w:p w14:paraId="2A3816B4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67A634" w14:textId="344DDD85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ซอฟต์แวร์ระหว่างพัฒนา</w:t>
            </w:r>
          </w:p>
        </w:tc>
        <w:tc>
          <w:tcPr>
            <w:tcW w:w="271" w:type="dxa"/>
          </w:tcPr>
          <w:p w14:paraId="76782647" w14:textId="77777777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295FF3DB" w14:textId="20B90EC4" w:rsidR="00AF1BD0" w:rsidRPr="009670C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C7CC7" w:rsidRPr="009670C0" w14:paraId="765D1378" w14:textId="77777777" w:rsidTr="117B16AB">
        <w:trPr>
          <w:tblHeader/>
        </w:trPr>
        <w:tc>
          <w:tcPr>
            <w:tcW w:w="5670" w:type="dxa"/>
            <w:vAlign w:val="bottom"/>
          </w:tcPr>
          <w:p w14:paraId="0A43D112" w14:textId="34EBB975" w:rsidR="00BC7CC7" w:rsidRPr="009670C0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279" w:type="dxa"/>
            <w:gridSpan w:val="9"/>
            <w:vAlign w:val="bottom"/>
          </w:tcPr>
          <w:p w14:paraId="4955A9BA" w14:textId="37BFB70D" w:rsidR="00BC7CC7" w:rsidRPr="009670C0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F3CA4" w:rsidRPr="009670C0" w14:paraId="5DA4AAFF" w14:textId="77777777" w:rsidTr="117B16AB">
        <w:tc>
          <w:tcPr>
            <w:tcW w:w="5670" w:type="dxa"/>
            <w:vAlign w:val="bottom"/>
            <w:hideMark/>
          </w:tcPr>
          <w:p w14:paraId="5F03650E" w14:textId="206935AF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48C44C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F79F9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9F54E7" w14:textId="18DDBBEF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C65E72F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88EBB9" w14:textId="37C1AF11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7FA9AA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C7EED4" w14:textId="6EB40062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6004E98" w14:textId="77777777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121ED98" w14:textId="4C33B053" w:rsidR="00CF3CA4" w:rsidRPr="009670C0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7AEB0B93" w14:textId="77777777" w:rsidTr="117B16AB">
        <w:tc>
          <w:tcPr>
            <w:tcW w:w="5670" w:type="dxa"/>
            <w:vAlign w:val="bottom"/>
            <w:hideMark/>
          </w:tcPr>
          <w:p w14:paraId="1140E89F" w14:textId="5E136F9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228CDD1" w14:textId="00A7341D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70" w:type="dxa"/>
          </w:tcPr>
          <w:p w14:paraId="64F3BD9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6C8B49" w14:textId="0FBFF28B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133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1" w:type="dxa"/>
          </w:tcPr>
          <w:p w14:paraId="4342930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92870D9" w14:textId="493B283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3707A07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7E1305" w14:textId="77E925D9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71" w:type="dxa"/>
          </w:tcPr>
          <w:p w14:paraId="56F85B4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2AC66A9" w14:textId="1CB79466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</w:tr>
      <w:tr w:rsidR="00BE3136" w:rsidRPr="009670C0" w14:paraId="44A4E1F0" w14:textId="77777777" w:rsidTr="117B16AB">
        <w:tc>
          <w:tcPr>
            <w:tcW w:w="5670" w:type="dxa"/>
            <w:vAlign w:val="bottom"/>
            <w:hideMark/>
          </w:tcPr>
          <w:p w14:paraId="262810B9" w14:textId="76E7C68C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440" w:type="dxa"/>
            <w:vAlign w:val="bottom"/>
          </w:tcPr>
          <w:p w14:paraId="6A1648AB" w14:textId="78371E1B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D60B2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EEC28D" w14:textId="299F2EF1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1" w:type="dxa"/>
          </w:tcPr>
          <w:p w14:paraId="2FBCFD2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9AA93C9" w14:textId="6D455C7D" w:rsidR="00BE3136" w:rsidRPr="009670C0" w:rsidRDefault="00BE3136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D60BD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F4438A" w14:textId="39FFE5C3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71" w:type="dxa"/>
          </w:tcPr>
          <w:p w14:paraId="29A69D6E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8CFBD7B" w14:textId="0818D75F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</w:tr>
      <w:tr w:rsidR="00BE3136" w:rsidRPr="009670C0" w14:paraId="1EE8ABC1" w14:textId="77777777" w:rsidTr="117B16AB">
        <w:tc>
          <w:tcPr>
            <w:tcW w:w="5670" w:type="dxa"/>
            <w:vAlign w:val="bottom"/>
            <w:hideMark/>
          </w:tcPr>
          <w:p w14:paraId="2BAB03C0" w14:textId="5B702EC3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5ABBB038" w14:textId="44ECAC9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63C25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643B84" w14:textId="5BD90D9C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71" w:type="dxa"/>
          </w:tcPr>
          <w:p w14:paraId="3F9A7AB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94C3BBA" w14:textId="49CCF7B4" w:rsidR="00BE3136" w:rsidRPr="009670C0" w:rsidRDefault="00BE3136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9A367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9C2351" w14:textId="6856C9D6" w:rsidR="00BE3136" w:rsidRPr="009670C0" w:rsidRDefault="00026177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74E0798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D039E9C" w14:textId="722A9C7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136" w:rsidRPr="009670C0" w14:paraId="1DD4D31B" w14:textId="77777777" w:rsidTr="117B16AB">
        <w:tc>
          <w:tcPr>
            <w:tcW w:w="5670" w:type="dxa"/>
            <w:vAlign w:val="bottom"/>
            <w:hideMark/>
          </w:tcPr>
          <w:p w14:paraId="5AAD4BF3" w14:textId="7A82101E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7A07D" w14:textId="509B669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5DAC0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B4DF" w14:textId="1CDC1EEA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7DF771B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BFBCA91" w14:textId="093D80A2" w:rsidR="00BE3136" w:rsidRPr="009670C0" w:rsidRDefault="00BE3136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1FA0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970AAC" w14:textId="3818E6B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326900B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E8134D6" w14:textId="2F2DEAF0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E3136" w:rsidRPr="009670C0" w14:paraId="67D4EF03" w14:textId="77777777" w:rsidTr="117B16AB">
        <w:tc>
          <w:tcPr>
            <w:tcW w:w="5670" w:type="dxa"/>
            <w:vAlign w:val="bottom"/>
          </w:tcPr>
          <w:p w14:paraId="08B372BA" w14:textId="26B75D63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44FAB9" w14:textId="5905B2CD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70" w:type="dxa"/>
          </w:tcPr>
          <w:p w14:paraId="0405FE2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36B0A" w14:textId="0C4FF901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  <w:r w:rsidR="00026177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71" w:type="dxa"/>
          </w:tcPr>
          <w:p w14:paraId="340D1E9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73E44B0" w14:textId="0007D10C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0766AECD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DD68C" w14:textId="111E9AE8" w:rsidR="00BE3136" w:rsidRPr="009670C0" w:rsidRDefault="00BE3136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F32E35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B7CA50F" w14:textId="7C454FA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</w:t>
            </w:r>
          </w:p>
        </w:tc>
      </w:tr>
      <w:tr w:rsidR="00E13AC2" w:rsidRPr="009670C0" w14:paraId="6B3A2309" w14:textId="77777777" w:rsidTr="117B16AB">
        <w:tc>
          <w:tcPr>
            <w:tcW w:w="5670" w:type="dxa"/>
            <w:vAlign w:val="bottom"/>
            <w:hideMark/>
          </w:tcPr>
          <w:p w14:paraId="6EE239A0" w14:textId="6BF4E3E8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440" w:type="dxa"/>
          </w:tcPr>
          <w:p w14:paraId="77C9B2C5" w14:textId="00F284F5" w:rsidR="00E13AC2" w:rsidRPr="009670C0" w:rsidRDefault="00E13AC2" w:rsidP="0017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4BEAF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DC3551" w14:textId="524EAF8E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71" w:type="dxa"/>
          </w:tcPr>
          <w:p w14:paraId="0A7F301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DF620BF" w14:textId="19392B82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3CC564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52FB55" w14:textId="4146DE30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478E586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880AB58" w14:textId="4FED8510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</w:tr>
      <w:tr w:rsidR="00E13AC2" w:rsidRPr="009670C0" w14:paraId="55C09947" w14:textId="77777777" w:rsidTr="117B16AB">
        <w:tc>
          <w:tcPr>
            <w:tcW w:w="5670" w:type="dxa"/>
            <w:vAlign w:val="bottom"/>
            <w:hideMark/>
          </w:tcPr>
          <w:p w14:paraId="5827B854" w14:textId="109F19B7" w:rsidR="00E13AC2" w:rsidRPr="009670C0" w:rsidRDefault="117B16AB" w:rsidP="117B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06D75612" w14:textId="225D3085" w:rsidR="00E13AC2" w:rsidRPr="009670C0" w:rsidRDefault="0017728F" w:rsidP="0017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DF5424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0DA511" w14:textId="09C0F3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B324C7B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C823D51" w14:textId="3B00D983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85BBD9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77127B" w14:textId="4CD7CC48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7ED3D6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</w:tcPr>
          <w:p w14:paraId="520CF284" w14:textId="67A2956C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879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AC2" w:rsidRPr="009670C0" w14:paraId="2546DAFB" w14:textId="77777777" w:rsidTr="117B16AB">
        <w:tc>
          <w:tcPr>
            <w:tcW w:w="5670" w:type="dxa"/>
            <w:vAlign w:val="bottom"/>
            <w:hideMark/>
          </w:tcPr>
          <w:p w14:paraId="1E2EA295" w14:textId="3114800F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FF30F" w14:textId="2FD017AD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32802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C8AD9" w14:textId="2372D8FB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5135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71" w:type="dxa"/>
          </w:tcPr>
          <w:p w14:paraId="1D9C19D7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E277F2D" w14:textId="3DB23441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32F268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69ABE" w14:textId="0DC4B236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D7834EC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AB4A1B" w14:textId="0C746055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3AC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E13AC2" w:rsidRPr="009670C0" w14:paraId="26C8A21F" w14:textId="77777777" w:rsidTr="00751164">
        <w:tc>
          <w:tcPr>
            <w:tcW w:w="5670" w:type="dxa"/>
            <w:vAlign w:val="bottom"/>
            <w:hideMark/>
          </w:tcPr>
          <w:p w14:paraId="2A4B9BB0" w14:textId="55C9039D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073DF" w14:textId="6425C47F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E13AC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</w:t>
            </w:r>
          </w:p>
        </w:tc>
        <w:tc>
          <w:tcPr>
            <w:tcW w:w="270" w:type="dxa"/>
          </w:tcPr>
          <w:p w14:paraId="2231551E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100B" w14:textId="2158B194" w:rsidR="00E13AC2" w:rsidRPr="009670C0" w:rsidRDefault="001435EB" w:rsidP="009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  <w:r w:rsidR="0037262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271" w:type="dxa"/>
          </w:tcPr>
          <w:p w14:paraId="4AEDBF34" w14:textId="77777777" w:rsidR="00E13AC2" w:rsidRPr="009670C0" w:rsidRDefault="00E13AC2" w:rsidP="009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29674A1" w14:textId="54CFF355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1709878F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104F711" w14:textId="76F8786E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ACA965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711F5" w14:textId="58A209A8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37262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</w:t>
            </w:r>
          </w:p>
        </w:tc>
      </w:tr>
      <w:tr w:rsidR="00BE3136" w:rsidRPr="009670C0" w14:paraId="6D7B72F4" w14:textId="77777777" w:rsidTr="117B16AB">
        <w:tc>
          <w:tcPr>
            <w:tcW w:w="5670" w:type="dxa"/>
            <w:vAlign w:val="bottom"/>
          </w:tcPr>
          <w:p w14:paraId="6AE241BE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1024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CA3578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1E339" w14:textId="599B16E5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09CA0D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336AB5E" w14:textId="1DCD1B4A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EED5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590EB0" w14:textId="63A22694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C6712C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A95521A" w14:textId="08F57A7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3136" w:rsidRPr="009670C0" w14:paraId="00759D88" w14:textId="77777777" w:rsidTr="117B16AB">
        <w:tc>
          <w:tcPr>
            <w:tcW w:w="5670" w:type="dxa"/>
            <w:vAlign w:val="bottom"/>
          </w:tcPr>
          <w:p w14:paraId="4434AB4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6498140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50E3411" w14:textId="3944D47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F06A9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A5601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36B504" w14:textId="4172141C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9273F2D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3CB4C32" w14:textId="73D3A329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3D1E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36E9D0" w14:textId="77D4A3FB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00A51B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AB4AD9F" w14:textId="2948FC7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1E8811CF" w14:textId="77777777" w:rsidTr="117B16AB">
        <w:tc>
          <w:tcPr>
            <w:tcW w:w="5670" w:type="dxa"/>
            <w:vAlign w:val="bottom"/>
          </w:tcPr>
          <w:p w14:paraId="12950AB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C84C7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A707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2922D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929EF4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8CCCBC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2ADD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8C315E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F2CE74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8B0B7CE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0A808CF2" w14:textId="77777777" w:rsidTr="117B16AB">
        <w:tc>
          <w:tcPr>
            <w:tcW w:w="5670" w:type="dxa"/>
            <w:vAlign w:val="bottom"/>
          </w:tcPr>
          <w:p w14:paraId="687F974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BFFF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6CFB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8C63E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E2329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EBCC81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54FB6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3CE76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986E7A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771240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0C42A227" w14:textId="77777777" w:rsidTr="117B16AB">
        <w:tc>
          <w:tcPr>
            <w:tcW w:w="5670" w:type="dxa"/>
            <w:vAlign w:val="bottom"/>
            <w:hideMark/>
          </w:tcPr>
          <w:p w14:paraId="6FB9570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A0048FD" w14:textId="12BCCAB6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40" w:type="dxa"/>
            <w:vAlign w:val="bottom"/>
          </w:tcPr>
          <w:p w14:paraId="77FD07E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4320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5C5DF" w14:textId="156533E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BEC21E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124CD75" w14:textId="1DB60BB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565C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EAEC5A" w14:textId="779D369F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370D7D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5E7A1348" w14:textId="7063102F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61F7AD4D" w14:textId="77777777" w:rsidTr="117B16AB">
        <w:tc>
          <w:tcPr>
            <w:tcW w:w="5670" w:type="dxa"/>
            <w:vAlign w:val="bottom"/>
            <w:hideMark/>
          </w:tcPr>
          <w:p w14:paraId="73536258" w14:textId="7084523C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60F0C24D" w14:textId="0BA97CB9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70" w:type="dxa"/>
          </w:tcPr>
          <w:p w14:paraId="7BD94EA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AF963" w14:textId="049E26B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1" w:type="dxa"/>
          </w:tcPr>
          <w:p w14:paraId="1398DE0D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01E16A5" w14:textId="408BC967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45674EC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577CF4" w14:textId="58D9246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7A8FB8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0615B47" w14:textId="701EED96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BE3136" w:rsidRPr="009670C0" w14:paraId="6CF9F643" w14:textId="77777777" w:rsidTr="117B16AB">
        <w:tc>
          <w:tcPr>
            <w:tcW w:w="5670" w:type="dxa"/>
            <w:vAlign w:val="bottom"/>
            <w:hideMark/>
          </w:tcPr>
          <w:p w14:paraId="75C03C36" w14:textId="2BAEC1B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6AD2CA44" w14:textId="4D23DA7B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075</w:t>
            </w:r>
          </w:p>
        </w:tc>
        <w:tc>
          <w:tcPr>
            <w:tcW w:w="270" w:type="dxa"/>
          </w:tcPr>
          <w:p w14:paraId="28E6991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68D36" w14:textId="09591AE9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271" w:type="dxa"/>
          </w:tcPr>
          <w:p w14:paraId="7E7560F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78429DC" w14:textId="69D2595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60A817A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469D36" w14:textId="2881439A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7681E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6409F49C" w14:textId="697F3B6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BE3136" w:rsidRPr="009670C0" w14:paraId="170BCF18" w14:textId="77777777" w:rsidTr="117B16AB">
        <w:tc>
          <w:tcPr>
            <w:tcW w:w="5670" w:type="dxa"/>
            <w:vAlign w:val="bottom"/>
            <w:hideMark/>
          </w:tcPr>
          <w:p w14:paraId="1CC63D19" w14:textId="59021C2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2A72B" w14:textId="4B9EFD5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10531E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41A93" w14:textId="220B0443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8140BC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92C6047" w14:textId="2851B0DD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B4D49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766CB2" w14:textId="60FACAE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87C458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834A787" w14:textId="352FAA7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057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E3136" w:rsidRPr="009670C0" w14:paraId="7CB548A4" w14:textId="77777777" w:rsidTr="117B16AB">
        <w:tc>
          <w:tcPr>
            <w:tcW w:w="5670" w:type="dxa"/>
            <w:vAlign w:val="bottom"/>
          </w:tcPr>
          <w:p w14:paraId="3B1498AC" w14:textId="229F509C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1C6DE" w14:textId="63A027B9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270" w:type="dxa"/>
          </w:tcPr>
          <w:p w14:paraId="162BCF0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6F7F5" w14:textId="37AD0D06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684</w:t>
            </w:r>
          </w:p>
        </w:tc>
        <w:tc>
          <w:tcPr>
            <w:tcW w:w="271" w:type="dxa"/>
          </w:tcPr>
          <w:p w14:paraId="28E7CD9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0834C85" w14:textId="5A8E59E4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2C1A4D1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1B4DFB" w14:textId="071A440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726059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A8B4A7B" w14:textId="4E11BAB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</w:tr>
      <w:tr w:rsidR="00E13AC2" w:rsidRPr="009670C0" w14:paraId="52FA8C11" w14:textId="77777777" w:rsidTr="00751164">
        <w:tc>
          <w:tcPr>
            <w:tcW w:w="5670" w:type="dxa"/>
            <w:vAlign w:val="bottom"/>
            <w:hideMark/>
          </w:tcPr>
          <w:p w14:paraId="51B0B45D" w14:textId="445A6D99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03042623" w14:textId="7BD16189" w:rsidR="00E13AC2" w:rsidRPr="009670C0" w:rsidRDefault="00E13AC2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D3340B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37B1BB" w14:textId="267A6130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7262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271" w:type="dxa"/>
          </w:tcPr>
          <w:p w14:paraId="61EC562E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0AA226F" w14:textId="1D3281C6" w:rsidR="00E13AC2" w:rsidRPr="009670C0" w:rsidRDefault="00E13AC2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9861A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F7E273" w14:textId="35A943F9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67DA8A4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35B745B9" w14:textId="57505903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7262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</w:tr>
      <w:tr w:rsidR="00E13AC2" w:rsidRPr="009670C0" w14:paraId="0CAF8EF7" w14:textId="77777777" w:rsidTr="117B16AB">
        <w:tc>
          <w:tcPr>
            <w:tcW w:w="5670" w:type="dxa"/>
            <w:vAlign w:val="bottom"/>
            <w:hideMark/>
          </w:tcPr>
          <w:p w14:paraId="6DC0B68E" w14:textId="3FB9A90A" w:rsidR="00E13AC2" w:rsidRPr="009670C0" w:rsidRDefault="00CB3C64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ค่าตัดจำหน่ายเมื่อตัดจ่าย</w:t>
            </w:r>
          </w:p>
        </w:tc>
        <w:tc>
          <w:tcPr>
            <w:tcW w:w="1440" w:type="dxa"/>
          </w:tcPr>
          <w:p w14:paraId="152862B8" w14:textId="04AD897E" w:rsidR="00E13AC2" w:rsidRPr="009670C0" w:rsidRDefault="00E13AC2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9B8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5FED82" w14:textId="2E5761CD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39199195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02764B4" w14:textId="386D4846" w:rsidR="00E13AC2" w:rsidRPr="009670C0" w:rsidRDefault="00E13AC2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A86D7A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4F0404" w14:textId="5A6DA6D6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1FB91D3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C59D0E4" w14:textId="11910FB3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AC2" w:rsidRPr="009670C0" w14:paraId="427F6CF3" w14:textId="77777777" w:rsidTr="117B16AB">
        <w:tc>
          <w:tcPr>
            <w:tcW w:w="5670" w:type="dxa"/>
            <w:vAlign w:val="bottom"/>
            <w:hideMark/>
          </w:tcPr>
          <w:p w14:paraId="460C4CA5" w14:textId="12F95AD6" w:rsidR="00E13AC2" w:rsidRPr="009670C0" w:rsidRDefault="00CB3C64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52CE5" w14:textId="6CEF9DA9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0D95E1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F83258" w14:textId="65F53412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1" w:type="dxa"/>
          </w:tcPr>
          <w:p w14:paraId="10E18F23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6B03C0D" w14:textId="11CE3F7A" w:rsidR="00E13AC2" w:rsidRPr="009670C0" w:rsidRDefault="00E13AC2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4F8118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FC8FA6" w14:textId="3065E71D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BA364B4" w14:textId="77777777" w:rsidR="00E13AC2" w:rsidRPr="009670C0" w:rsidRDefault="00E13AC2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11F8D60" w14:textId="35AD41F6" w:rsidR="00E13AC2" w:rsidRPr="009670C0" w:rsidRDefault="001435EB" w:rsidP="00E13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</w:tr>
      <w:tr w:rsidR="00CB3C64" w:rsidRPr="009670C0" w14:paraId="06B10EA5" w14:textId="77777777" w:rsidTr="00751164">
        <w:tc>
          <w:tcPr>
            <w:tcW w:w="5670" w:type="dxa"/>
            <w:vAlign w:val="bottom"/>
          </w:tcPr>
          <w:p w14:paraId="5BB04988" w14:textId="6927F636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01C68B" w14:textId="312257AA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</w:t>
            </w:r>
          </w:p>
        </w:tc>
        <w:tc>
          <w:tcPr>
            <w:tcW w:w="270" w:type="dxa"/>
          </w:tcPr>
          <w:p w14:paraId="4CC28C78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A77B3" w14:textId="13377D3A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37262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421</w:t>
            </w:r>
          </w:p>
        </w:tc>
        <w:tc>
          <w:tcPr>
            <w:tcW w:w="271" w:type="dxa"/>
          </w:tcPr>
          <w:p w14:paraId="117C6E22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83EC027" w14:textId="152923B9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62B04494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5E85DE" w14:textId="4BE047FA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327C6A9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25484" w14:textId="424AA63B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  <w:r w:rsidR="0037262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</w:t>
            </w:r>
          </w:p>
        </w:tc>
      </w:tr>
      <w:tr w:rsidR="00CB3C64" w:rsidRPr="009670C0" w14:paraId="70B5DAC1" w14:textId="77777777" w:rsidTr="117B16AB">
        <w:tc>
          <w:tcPr>
            <w:tcW w:w="5670" w:type="dxa"/>
            <w:vAlign w:val="bottom"/>
          </w:tcPr>
          <w:p w14:paraId="11F9E37E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903DC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5D369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C175E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4196224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CD6D59F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E06BB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E52932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6A4744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43CEF51" w14:textId="77777777" w:rsidR="00CB3C64" w:rsidRPr="009670C0" w:rsidRDefault="00CB3C64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19F0B5D6" w14:textId="77777777" w:rsidTr="117B16AB">
        <w:tc>
          <w:tcPr>
            <w:tcW w:w="5670" w:type="dxa"/>
            <w:vAlign w:val="bottom"/>
            <w:hideMark/>
          </w:tcPr>
          <w:p w14:paraId="2D83854A" w14:textId="0F015E91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299D27A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D85E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06D4E3" w14:textId="5E93AE95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07F5EBD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A21CA2D" w14:textId="6D99CDF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B099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5605A6" w14:textId="1F43D83B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D3CACD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823A153" w14:textId="77FCEDD3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136" w:rsidRPr="009670C0" w14:paraId="2CA2E681" w14:textId="77777777" w:rsidTr="00B06104">
        <w:tc>
          <w:tcPr>
            <w:tcW w:w="5670" w:type="dxa"/>
            <w:vAlign w:val="bottom"/>
            <w:hideMark/>
          </w:tcPr>
          <w:p w14:paraId="427C8D90" w14:textId="2D99F255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F4F9758" w14:textId="773F14F1" w:rsidR="00BE3136" w:rsidRPr="009670C0" w:rsidRDefault="00BE3136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D78311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B6DD020" w14:textId="66A6355E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985</w:t>
            </w:r>
          </w:p>
        </w:tc>
        <w:tc>
          <w:tcPr>
            <w:tcW w:w="271" w:type="dxa"/>
          </w:tcPr>
          <w:p w14:paraId="61A2659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6ED64E90" w14:textId="43E4BD2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DB1AB16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E90DCBB" w14:textId="2105515C" w:rsidR="00BE3136" w:rsidRPr="009670C0" w:rsidRDefault="00BE3136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33C8E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70B380" w14:textId="4D336724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991</w:t>
            </w:r>
          </w:p>
        </w:tc>
      </w:tr>
      <w:tr w:rsidR="00CB3C64" w:rsidRPr="009670C0" w14:paraId="264C07A2" w14:textId="77777777" w:rsidTr="117B16AB">
        <w:tc>
          <w:tcPr>
            <w:tcW w:w="5670" w:type="dxa"/>
            <w:vAlign w:val="bottom"/>
            <w:hideMark/>
          </w:tcPr>
          <w:p w14:paraId="0071B4C4" w14:textId="5C1F5AC0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3064C6" w14:textId="50BD27C1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A8CE52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C96C1CB" w14:textId="0F8DEC7F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71" w:type="dxa"/>
          </w:tcPr>
          <w:p w14:paraId="21E02CDB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</w:tcPr>
          <w:p w14:paraId="4E956120" w14:textId="4F7D573A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CE0D80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3BBD8A6" w14:textId="1688289C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63DA40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687331D8" w14:textId="3B5CE7A0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</w:tr>
    </w:tbl>
    <w:p w14:paraId="5DA3DD03" w14:textId="77777777" w:rsidR="00320F5D" w:rsidRPr="009670C0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C674EE" w14:textId="77777777" w:rsidR="00320F5D" w:rsidRPr="009670C0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8896B7" w14:textId="61150750" w:rsidR="00320F5D" w:rsidRPr="009670C0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  <w:cs/>
        </w:rPr>
        <w:sectPr w:rsidR="00320F5D" w:rsidRPr="009670C0" w:rsidSect="00320F5D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637"/>
        <w:gridCol w:w="271"/>
        <w:gridCol w:w="1728"/>
        <w:gridCol w:w="252"/>
        <w:gridCol w:w="1728"/>
      </w:tblGrid>
      <w:tr w:rsidR="006014A9" w:rsidRPr="009670C0" w14:paraId="7F7C22D3" w14:textId="77777777" w:rsidTr="004B5CA1">
        <w:tc>
          <w:tcPr>
            <w:tcW w:w="3510" w:type="dxa"/>
            <w:vAlign w:val="bottom"/>
          </w:tcPr>
          <w:p w14:paraId="559461DA" w14:textId="2FDBFF36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5"/>
            <w:vAlign w:val="bottom"/>
          </w:tcPr>
          <w:p w14:paraId="7E5434D7" w14:textId="25DA8FAA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4A9" w:rsidRPr="009670C0" w14:paraId="6FEE0176" w14:textId="77777777" w:rsidTr="006014A9">
        <w:tc>
          <w:tcPr>
            <w:tcW w:w="3510" w:type="dxa"/>
            <w:vAlign w:val="bottom"/>
          </w:tcPr>
          <w:p w14:paraId="48B98EBC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7" w:type="dxa"/>
            <w:vAlign w:val="bottom"/>
          </w:tcPr>
          <w:p w14:paraId="11A590C0" w14:textId="2B01FBF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1" w:type="dxa"/>
          </w:tcPr>
          <w:p w14:paraId="0D3504E5" w14:textId="7777777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7AED00C" w14:textId="3259C88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52" w:type="dxa"/>
          </w:tcPr>
          <w:p w14:paraId="34F0695E" w14:textId="7777777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8701BFA" w14:textId="4BD7EE34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14A9" w:rsidRPr="009670C0" w14:paraId="3F4ED4FF" w14:textId="77777777" w:rsidTr="006014A9">
        <w:tc>
          <w:tcPr>
            <w:tcW w:w="3510" w:type="dxa"/>
            <w:vAlign w:val="bottom"/>
          </w:tcPr>
          <w:p w14:paraId="0E9D4776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7" w:type="dxa"/>
            <w:vAlign w:val="bottom"/>
          </w:tcPr>
          <w:p w14:paraId="42CB35BC" w14:textId="062BF040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71" w:type="dxa"/>
          </w:tcPr>
          <w:p w14:paraId="08D94C29" w14:textId="7777777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34B72BA" w14:textId="396EA3DB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52" w:type="dxa"/>
          </w:tcPr>
          <w:p w14:paraId="507CF507" w14:textId="77777777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4D0F4DE" w14:textId="35DA0B5F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14A9" w:rsidRPr="009670C0" w14:paraId="5F0CF93C" w14:textId="77777777" w:rsidTr="004B5CA1">
        <w:tc>
          <w:tcPr>
            <w:tcW w:w="3510" w:type="dxa"/>
            <w:vAlign w:val="bottom"/>
          </w:tcPr>
          <w:p w14:paraId="3E60280E" w14:textId="7C20431E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5"/>
            <w:vAlign w:val="bottom"/>
          </w:tcPr>
          <w:p w14:paraId="0E4DF06B" w14:textId="79B9F900" w:rsidR="006014A9" w:rsidRPr="009670C0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014A9" w:rsidRPr="009670C0" w14:paraId="543E5D5E" w14:textId="77777777" w:rsidTr="006014A9">
        <w:tc>
          <w:tcPr>
            <w:tcW w:w="3510" w:type="dxa"/>
            <w:vAlign w:val="bottom"/>
          </w:tcPr>
          <w:p w14:paraId="18BAFC30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37" w:type="dxa"/>
            <w:vAlign w:val="bottom"/>
          </w:tcPr>
          <w:p w14:paraId="58697BB4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14200EA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1BB800E" w14:textId="10694328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FF9642" w14:textId="77777777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12C86DA" w14:textId="0B1EFDE9" w:rsidR="006014A9" w:rsidRPr="009670C0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E3136" w:rsidRPr="009670C0" w14:paraId="27C84E42" w14:textId="77777777" w:rsidTr="006014A9">
        <w:tc>
          <w:tcPr>
            <w:tcW w:w="3510" w:type="dxa"/>
            <w:vAlign w:val="bottom"/>
          </w:tcPr>
          <w:p w14:paraId="7790C8DF" w14:textId="17CCF59F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37" w:type="dxa"/>
            <w:vAlign w:val="bottom"/>
          </w:tcPr>
          <w:p w14:paraId="0876F82B" w14:textId="77AEFA7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  <w:tc>
          <w:tcPr>
            <w:tcW w:w="271" w:type="dxa"/>
          </w:tcPr>
          <w:p w14:paraId="001D6D4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71B457D" w14:textId="3D6126BE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252" w:type="dxa"/>
          </w:tcPr>
          <w:p w14:paraId="61E8152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C45AB45" w14:textId="0C577D95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</w:tr>
      <w:tr w:rsidR="00BE3136" w:rsidRPr="009670C0" w14:paraId="4B628ED8" w14:textId="77777777" w:rsidTr="006014A9">
        <w:tc>
          <w:tcPr>
            <w:tcW w:w="3510" w:type="dxa"/>
            <w:vAlign w:val="bottom"/>
          </w:tcPr>
          <w:p w14:paraId="4A6F0BC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637" w:type="dxa"/>
            <w:vAlign w:val="bottom"/>
          </w:tcPr>
          <w:p w14:paraId="21247870" w14:textId="007304EB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1" w:type="dxa"/>
          </w:tcPr>
          <w:p w14:paraId="6E429B7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F2D26AD" w14:textId="304EF108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252" w:type="dxa"/>
          </w:tcPr>
          <w:p w14:paraId="749BE869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23160FC" w14:textId="307308EE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BE3136" w:rsidRPr="009670C0" w14:paraId="31328B3E" w14:textId="77777777" w:rsidTr="00AA6EF8">
        <w:tc>
          <w:tcPr>
            <w:tcW w:w="3510" w:type="dxa"/>
            <w:vAlign w:val="bottom"/>
          </w:tcPr>
          <w:p w14:paraId="1CA39AF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4B7D467B" w14:textId="32C2746D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71" w:type="dxa"/>
          </w:tcPr>
          <w:p w14:paraId="17D03CA1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05B879" w14:textId="3BEF504E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5181E6E1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82C0FE" w14:textId="69F75AEC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136" w:rsidRPr="009670C0" w14:paraId="04997A4B" w14:textId="77777777" w:rsidTr="00AA6EF8">
        <w:tc>
          <w:tcPr>
            <w:tcW w:w="3510" w:type="dxa"/>
            <w:vAlign w:val="bottom"/>
          </w:tcPr>
          <w:p w14:paraId="7B14A17C" w14:textId="5C93C13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61841BB0" w14:textId="0455A33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71" w:type="dxa"/>
          </w:tcPr>
          <w:p w14:paraId="25728D1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2722B4" w14:textId="3F8B6F3A" w:rsidR="00BE3136" w:rsidRPr="009670C0" w:rsidRDefault="00BE3136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50E31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6B1F39" w14:textId="229394A8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</w:tr>
      <w:tr w:rsidR="00CB3C64" w:rsidRPr="009670C0" w14:paraId="12890620" w14:textId="77777777" w:rsidTr="001A679D">
        <w:tc>
          <w:tcPr>
            <w:tcW w:w="3510" w:type="dxa"/>
            <w:vAlign w:val="bottom"/>
          </w:tcPr>
          <w:p w14:paraId="0EF545A6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637" w:type="dxa"/>
          </w:tcPr>
          <w:p w14:paraId="727D9FD5" w14:textId="57D90CCC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CB3C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271" w:type="dxa"/>
          </w:tcPr>
          <w:p w14:paraId="76154759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5869A6DD" w14:textId="4A14A4C4" w:rsidR="00CB3C64" w:rsidRPr="009670C0" w:rsidRDefault="00CB3C64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AE9C859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833491F" w14:textId="173F2588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CB3C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</w:tr>
      <w:tr w:rsidR="00CB3C64" w:rsidRPr="009670C0" w14:paraId="2D950AAB" w14:textId="77777777" w:rsidTr="001A679D">
        <w:tc>
          <w:tcPr>
            <w:tcW w:w="3510" w:type="dxa"/>
            <w:vAlign w:val="bottom"/>
          </w:tcPr>
          <w:p w14:paraId="233BD2F5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918C676" w14:textId="002CBBCB" w:rsidR="00CB3C64" w:rsidRPr="009670C0" w:rsidRDefault="00CB3C64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A84A2B1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828551" w14:textId="4F2D16EA" w:rsidR="00CB3C64" w:rsidRPr="009670C0" w:rsidRDefault="00CB3C64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58852D7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415634" w14:textId="0FD4E362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B3C64" w:rsidRPr="009670C0" w14:paraId="39B95D21" w14:textId="77777777" w:rsidTr="001A679D">
        <w:tc>
          <w:tcPr>
            <w:tcW w:w="3510" w:type="dxa"/>
            <w:vAlign w:val="bottom"/>
          </w:tcPr>
          <w:p w14:paraId="49C70CAD" w14:textId="57F36D93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43E186B" w14:textId="1FE96282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271" w:type="dxa"/>
          </w:tcPr>
          <w:p w14:paraId="68133A26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3BBD55" w14:textId="7AE2496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2054E7C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7DB0E1E" w14:textId="3A8BA1CA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</w:tr>
      <w:tr w:rsidR="00BE3136" w:rsidRPr="009670C0" w14:paraId="14DA1E39" w14:textId="77777777" w:rsidTr="00AA6EF8">
        <w:tc>
          <w:tcPr>
            <w:tcW w:w="3510" w:type="dxa"/>
            <w:vAlign w:val="bottom"/>
          </w:tcPr>
          <w:p w14:paraId="52884D0F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520107F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650D0D8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9C344E" w14:textId="44AAC4E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73D15A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8F3B13" w14:textId="00A0E350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E3136" w:rsidRPr="009670C0" w14:paraId="46F0DAF7" w14:textId="77777777" w:rsidTr="006014A9">
        <w:tc>
          <w:tcPr>
            <w:tcW w:w="3510" w:type="dxa"/>
            <w:vAlign w:val="bottom"/>
          </w:tcPr>
          <w:p w14:paraId="173698B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37" w:type="dxa"/>
            <w:vAlign w:val="bottom"/>
          </w:tcPr>
          <w:p w14:paraId="248DD3F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3DE621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0096DA4" w14:textId="4568E322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1942A9D3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4C00E49" w14:textId="3D73A9B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E3136" w:rsidRPr="009670C0" w14:paraId="6CE468E9" w14:textId="77777777" w:rsidTr="006014A9">
        <w:tc>
          <w:tcPr>
            <w:tcW w:w="3510" w:type="dxa"/>
            <w:vAlign w:val="bottom"/>
          </w:tcPr>
          <w:p w14:paraId="210D0468" w14:textId="705D4A76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37" w:type="dxa"/>
            <w:vAlign w:val="bottom"/>
          </w:tcPr>
          <w:p w14:paraId="0B6ED8FC" w14:textId="168226E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271" w:type="dxa"/>
          </w:tcPr>
          <w:p w14:paraId="778C05B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686EECC" w14:textId="03A2DC98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2565472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183EB3D" w14:textId="78FDFC93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</w:tr>
      <w:tr w:rsidR="00BE3136" w:rsidRPr="009670C0" w14:paraId="03F37979" w14:textId="77777777" w:rsidTr="00FB5A36">
        <w:tc>
          <w:tcPr>
            <w:tcW w:w="3510" w:type="dxa"/>
            <w:vAlign w:val="bottom"/>
          </w:tcPr>
          <w:p w14:paraId="3403B2DC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0CF1624A" w14:textId="0D312460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71" w:type="dxa"/>
          </w:tcPr>
          <w:p w14:paraId="160B394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54657C" w14:textId="2E42589F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A83602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C60D27" w14:textId="766786FF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BE3136" w:rsidRPr="009670C0" w14:paraId="1ABFEECD" w14:textId="77777777" w:rsidTr="00FB5A36">
        <w:tc>
          <w:tcPr>
            <w:tcW w:w="3510" w:type="dxa"/>
            <w:vAlign w:val="bottom"/>
          </w:tcPr>
          <w:p w14:paraId="2E87C471" w14:textId="42A98880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2987E058" w14:textId="127DD0DA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271" w:type="dxa"/>
          </w:tcPr>
          <w:p w14:paraId="62DCD4D0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B659C6" w14:textId="4DDDE940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7C5BF0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9ED78C" w14:textId="4F07D87C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</w:t>
            </w:r>
          </w:p>
        </w:tc>
      </w:tr>
      <w:tr w:rsidR="00CB3C64" w:rsidRPr="009670C0" w14:paraId="040506EC" w14:textId="77777777" w:rsidTr="001A679D">
        <w:tc>
          <w:tcPr>
            <w:tcW w:w="3510" w:type="dxa"/>
            <w:vAlign w:val="bottom"/>
          </w:tcPr>
          <w:p w14:paraId="2258DF06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670B8C1" w14:textId="2F925C2A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B3C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271" w:type="dxa"/>
          </w:tcPr>
          <w:p w14:paraId="6FC5CE76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D6C9A34" w14:textId="3DF8436B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5D5D664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64B1C7" w14:textId="5222F73B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B3C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CB3C64" w:rsidRPr="009670C0" w14:paraId="442B5F82" w14:textId="77777777" w:rsidTr="001A679D">
        <w:tc>
          <w:tcPr>
            <w:tcW w:w="3510" w:type="dxa"/>
            <w:vAlign w:val="bottom"/>
          </w:tcPr>
          <w:p w14:paraId="4FE7474D" w14:textId="1FEBE750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A73E52" w14:textId="74C88C05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937</w:t>
            </w:r>
          </w:p>
        </w:tc>
        <w:tc>
          <w:tcPr>
            <w:tcW w:w="271" w:type="dxa"/>
          </w:tcPr>
          <w:p w14:paraId="00DBB1FB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90EB878" w14:textId="42B9A81F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EC3C1BF" w14:textId="77777777" w:rsidR="00CB3C64" w:rsidRPr="009670C0" w:rsidRDefault="00CB3C64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C77DA2" w14:textId="2EBA396D" w:rsidR="00CB3C64" w:rsidRPr="009670C0" w:rsidRDefault="001435EB" w:rsidP="00C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CB3C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937</w:t>
            </w:r>
          </w:p>
        </w:tc>
      </w:tr>
      <w:tr w:rsidR="00BE3136" w:rsidRPr="009670C0" w14:paraId="5AF9141B" w14:textId="77777777" w:rsidTr="00AA6EF8">
        <w:tc>
          <w:tcPr>
            <w:tcW w:w="3510" w:type="dxa"/>
            <w:vAlign w:val="bottom"/>
          </w:tcPr>
          <w:p w14:paraId="3E72714D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47716C8A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335BA05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5DD49B" w14:textId="0747A94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06B1CC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B21C6B" w14:textId="46ECAB0E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E3136" w:rsidRPr="009670C0" w14:paraId="4131458B" w14:textId="77777777" w:rsidTr="006014A9">
        <w:tc>
          <w:tcPr>
            <w:tcW w:w="3510" w:type="dxa"/>
            <w:vAlign w:val="bottom"/>
          </w:tcPr>
          <w:p w14:paraId="4EFBC5C8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37" w:type="dxa"/>
            <w:vAlign w:val="bottom"/>
          </w:tcPr>
          <w:p w14:paraId="2BDF7568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CF82371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6A7D1E7" w14:textId="1F2E441F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CD6931B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F2C4A75" w14:textId="283C5005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E3136" w:rsidRPr="009670C0" w14:paraId="385D08FA" w14:textId="77777777" w:rsidTr="00AA6EF8">
        <w:tc>
          <w:tcPr>
            <w:tcW w:w="3510" w:type="dxa"/>
            <w:vAlign w:val="bottom"/>
          </w:tcPr>
          <w:p w14:paraId="1A45B393" w14:textId="3291F110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7F06CC37" w14:textId="20DBD523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865</w:t>
            </w:r>
          </w:p>
        </w:tc>
        <w:tc>
          <w:tcPr>
            <w:tcW w:w="271" w:type="dxa"/>
          </w:tcPr>
          <w:p w14:paraId="1D586B24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14:paraId="42D55490" w14:textId="418EEE4F" w:rsidR="00BE3136" w:rsidRPr="009670C0" w:rsidRDefault="00BE3136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AE784D7" w14:textId="77777777" w:rsidR="00BE3136" w:rsidRPr="009670C0" w:rsidRDefault="00BE3136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14:paraId="0D19F873" w14:textId="216E2D4C" w:rsidR="00BE3136" w:rsidRPr="009670C0" w:rsidRDefault="001435EB" w:rsidP="00BE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  <w:r w:rsidR="00BE313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865</w:t>
            </w:r>
          </w:p>
        </w:tc>
      </w:tr>
      <w:tr w:rsidR="00873601" w:rsidRPr="009670C0" w14:paraId="4D2D6B2E" w14:textId="77777777" w:rsidTr="001A679D">
        <w:tc>
          <w:tcPr>
            <w:tcW w:w="3510" w:type="dxa"/>
            <w:vAlign w:val="bottom"/>
          </w:tcPr>
          <w:p w14:paraId="642E374F" w14:textId="67863B6C" w:rsidR="00873601" w:rsidRPr="009670C0" w:rsidRDefault="00873601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7" w:type="dxa"/>
            <w:tcBorders>
              <w:top w:val="double" w:sz="4" w:space="0" w:color="auto"/>
              <w:bottom w:val="double" w:sz="4" w:space="0" w:color="auto"/>
            </w:tcBorders>
          </w:tcPr>
          <w:p w14:paraId="5C0CBF65" w14:textId="7B73A013" w:rsidR="00873601" w:rsidRPr="009670C0" w:rsidRDefault="001435EB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8736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271" w:type="dxa"/>
          </w:tcPr>
          <w:p w14:paraId="4A75A8CE" w14:textId="77777777" w:rsidR="00873601" w:rsidRPr="009670C0" w:rsidRDefault="00873601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</w:tcPr>
          <w:p w14:paraId="70175C88" w14:textId="13B13717" w:rsidR="00873601" w:rsidRPr="009670C0" w:rsidRDefault="00873601" w:rsidP="009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1FAD5FA" w14:textId="77777777" w:rsidR="00873601" w:rsidRPr="009670C0" w:rsidRDefault="00873601" w:rsidP="009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</w:tcPr>
          <w:p w14:paraId="4B45BB40" w14:textId="733F4601" w:rsidR="00873601" w:rsidRPr="009670C0" w:rsidRDefault="001435EB" w:rsidP="008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8736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</w:t>
            </w:r>
          </w:p>
        </w:tc>
      </w:tr>
    </w:tbl>
    <w:p w14:paraId="45BE4428" w14:textId="77777777" w:rsidR="008821F5" w:rsidRPr="009670C0" w:rsidRDefault="008821F5" w:rsidP="0088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26"/>
          <w:szCs w:val="26"/>
        </w:rPr>
      </w:pPr>
    </w:p>
    <w:p w14:paraId="3BA5CCF7" w14:textId="3E026AA5" w:rsidR="00570A22" w:rsidRPr="009670C0" w:rsidRDefault="0057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70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88CD820" w14:textId="511CE2A9" w:rsidR="00E85C64" w:rsidRPr="009670C0" w:rsidRDefault="001435EB" w:rsidP="00CC2E1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6" w:name="_Toc33611521"/>
      <w:r w:rsidRPr="009670C0">
        <w:rPr>
          <w:rFonts w:asciiTheme="majorBidi" w:hAnsiTheme="majorBidi" w:cstheme="majorBidi" w:hint="cs"/>
          <w:sz w:val="26"/>
          <w:szCs w:val="26"/>
          <w:u w:val="none"/>
        </w:rPr>
        <w:t>19</w:t>
      </w:r>
      <w:r w:rsidR="00E85C64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C10D96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ค่าความนิยม</w:t>
      </w:r>
      <w:bookmarkEnd w:id="36"/>
    </w:p>
    <w:p w14:paraId="5095C6DD" w14:textId="77777777" w:rsidR="00CC2E1D" w:rsidRPr="009670C0" w:rsidRDefault="00CC2E1D" w:rsidP="00CC2E1D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88BFCEE" w14:textId="7AC3E749" w:rsidR="00774C94" w:rsidRPr="009670C0" w:rsidRDefault="00774C94" w:rsidP="00774C94">
      <w:pPr>
        <w:tabs>
          <w:tab w:val="clear" w:pos="680"/>
        </w:tabs>
        <w:ind w:left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2EA6EEDC" w14:textId="77777777" w:rsidR="00C10D96" w:rsidRPr="009670C0" w:rsidRDefault="00C10D96" w:rsidP="00C10D96">
      <w:pPr>
        <w:spacing w:line="240" w:lineRule="auto"/>
        <w:ind w:left="360" w:hanging="360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07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4"/>
        <w:gridCol w:w="270"/>
        <w:gridCol w:w="1080"/>
        <w:gridCol w:w="270"/>
        <w:gridCol w:w="1082"/>
      </w:tblGrid>
      <w:tr w:rsidR="00E85C64" w:rsidRPr="009670C0" w14:paraId="64734CC6" w14:textId="77777777" w:rsidTr="00E85C64">
        <w:trPr>
          <w:cantSplit/>
          <w:tblHeader/>
        </w:trPr>
        <w:tc>
          <w:tcPr>
            <w:tcW w:w="6374" w:type="dxa"/>
          </w:tcPr>
          <w:p w14:paraId="552631CE" w14:textId="77777777" w:rsidR="00E85C64" w:rsidRPr="009670C0" w:rsidRDefault="00E85C64" w:rsidP="0003157C">
            <w:pPr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E2EFF" w14:textId="77777777" w:rsidR="00E85C64" w:rsidRPr="009670C0" w:rsidRDefault="00E85C64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3AFF0518" w14:textId="407BB531" w:rsidR="00E85C64" w:rsidRPr="009670C0" w:rsidRDefault="00E85C64" w:rsidP="00BD64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5C64" w:rsidRPr="009670C0" w14:paraId="1FB62146" w14:textId="77777777" w:rsidTr="00983865">
        <w:trPr>
          <w:cantSplit/>
          <w:tblHeader/>
        </w:trPr>
        <w:tc>
          <w:tcPr>
            <w:tcW w:w="6374" w:type="dxa"/>
          </w:tcPr>
          <w:p w14:paraId="365526B7" w14:textId="77777777" w:rsidR="00E85C64" w:rsidRPr="009670C0" w:rsidRDefault="00E85C64" w:rsidP="0003157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828E19" w14:textId="77777777" w:rsidR="00E85C64" w:rsidRPr="009670C0" w:rsidRDefault="00E85C64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923EE1" w14:textId="2B555D88" w:rsidR="00E85C64" w:rsidRPr="009670C0" w:rsidRDefault="001435EB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48329DC" w14:textId="77777777" w:rsidR="00E85C64" w:rsidRPr="009670C0" w:rsidRDefault="00E85C64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16E9BAF6" w14:textId="5271A3E1" w:rsidR="00E85C64" w:rsidRPr="009670C0" w:rsidRDefault="001435EB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E85C64" w:rsidRPr="009670C0" w14:paraId="52761483" w14:textId="77777777" w:rsidTr="00E85C64">
        <w:trPr>
          <w:cantSplit/>
          <w:tblHeader/>
        </w:trPr>
        <w:tc>
          <w:tcPr>
            <w:tcW w:w="6374" w:type="dxa"/>
          </w:tcPr>
          <w:p w14:paraId="29272CDC" w14:textId="77777777" w:rsidR="00E85C64" w:rsidRPr="009670C0" w:rsidRDefault="00E85C64" w:rsidP="0003157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702C18" w14:textId="77777777" w:rsidR="00E85C64" w:rsidRPr="009670C0" w:rsidRDefault="00E85C64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045881BE" w14:textId="5806A26D" w:rsidR="00E85C64" w:rsidRPr="009670C0" w:rsidRDefault="00E85C64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73601" w:rsidRPr="009670C0" w14:paraId="608DCC3D" w14:textId="77777777" w:rsidTr="001A679D">
        <w:trPr>
          <w:cantSplit/>
        </w:trPr>
        <w:tc>
          <w:tcPr>
            <w:tcW w:w="6374" w:type="dxa"/>
          </w:tcPr>
          <w:p w14:paraId="16FDD22A" w14:textId="06F855C9" w:rsidR="00873601" w:rsidRPr="009670C0" w:rsidRDefault="00873601" w:rsidP="0087360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ส่วนงานธุรกิจเช่าซื้อ บริษัท ธนบรรณ จำกัด</w:t>
            </w:r>
          </w:p>
        </w:tc>
        <w:tc>
          <w:tcPr>
            <w:tcW w:w="270" w:type="dxa"/>
            <w:vAlign w:val="bottom"/>
          </w:tcPr>
          <w:p w14:paraId="3D7C4C74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8DC09A" w14:textId="1FF20EEB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872</w:t>
            </w:r>
          </w:p>
        </w:tc>
        <w:tc>
          <w:tcPr>
            <w:tcW w:w="270" w:type="dxa"/>
            <w:vAlign w:val="bottom"/>
          </w:tcPr>
          <w:p w14:paraId="2D22B235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71B6210" w14:textId="560A3B9A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872</w:t>
            </w:r>
          </w:p>
        </w:tc>
      </w:tr>
      <w:tr w:rsidR="00873601" w:rsidRPr="009670C0" w14:paraId="3DF24320" w14:textId="77777777" w:rsidTr="001A679D">
        <w:trPr>
          <w:cantSplit/>
        </w:trPr>
        <w:tc>
          <w:tcPr>
            <w:tcW w:w="6374" w:type="dxa"/>
          </w:tcPr>
          <w:p w14:paraId="3AE1247D" w14:textId="7FFFA99A" w:rsidR="00873601" w:rsidRPr="009670C0" w:rsidRDefault="00873601" w:rsidP="0087360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ส่วนงานธุรกิจเช่าซื้อ บริษัท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GL Finance Plc.</w:t>
            </w:r>
          </w:p>
        </w:tc>
        <w:tc>
          <w:tcPr>
            <w:tcW w:w="270" w:type="dxa"/>
            <w:vAlign w:val="bottom"/>
          </w:tcPr>
          <w:p w14:paraId="72C59DE7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47A7DF" w14:textId="166E9D7D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270" w:type="dxa"/>
            <w:vAlign w:val="bottom"/>
          </w:tcPr>
          <w:p w14:paraId="31FFE0B7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05CA9FE" w14:textId="70B1F203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</w:t>
            </w:r>
          </w:p>
        </w:tc>
      </w:tr>
      <w:tr w:rsidR="00873601" w:rsidRPr="009670C0" w14:paraId="7A41839E" w14:textId="77777777" w:rsidTr="001A679D">
        <w:trPr>
          <w:cantSplit/>
        </w:trPr>
        <w:tc>
          <w:tcPr>
            <w:tcW w:w="6374" w:type="dxa"/>
          </w:tcPr>
          <w:p w14:paraId="1205F1E7" w14:textId="471A317E" w:rsidR="00873601" w:rsidRPr="009670C0" w:rsidRDefault="00873601" w:rsidP="0087360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ส่วนงานธุรกิจเช่าซื้อ บริษัท 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BG Microfinance Myanmar Co., Ltd.</w:t>
            </w:r>
          </w:p>
        </w:tc>
        <w:tc>
          <w:tcPr>
            <w:tcW w:w="270" w:type="dxa"/>
            <w:vAlign w:val="bottom"/>
          </w:tcPr>
          <w:p w14:paraId="61DD395D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E8A16" w14:textId="4257C3E9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270" w:type="dxa"/>
            <w:vAlign w:val="bottom"/>
          </w:tcPr>
          <w:p w14:paraId="20345E03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40761D9" w14:textId="54C77683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  <w:r w:rsidR="00873601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678</w:t>
            </w:r>
          </w:p>
        </w:tc>
      </w:tr>
      <w:tr w:rsidR="00873601" w:rsidRPr="009670C0" w14:paraId="1EB7036A" w14:textId="77777777" w:rsidTr="001A679D">
        <w:trPr>
          <w:cantSplit/>
        </w:trPr>
        <w:tc>
          <w:tcPr>
            <w:tcW w:w="6374" w:type="dxa"/>
          </w:tcPr>
          <w:p w14:paraId="3E6330AC" w14:textId="260DAB0A" w:rsidR="00873601" w:rsidRPr="009670C0" w:rsidRDefault="00873601" w:rsidP="0087360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AEE1D6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1A752F" w14:textId="7076A0F8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316</w:t>
            </w:r>
            <w:r w:rsidR="008736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961</w:t>
            </w:r>
          </w:p>
        </w:tc>
        <w:tc>
          <w:tcPr>
            <w:tcW w:w="270" w:type="dxa"/>
            <w:vAlign w:val="bottom"/>
          </w:tcPr>
          <w:p w14:paraId="0E0E4686" w14:textId="77777777" w:rsidR="00873601" w:rsidRPr="009670C0" w:rsidRDefault="00873601" w:rsidP="0087360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29DE" w14:textId="4D1CF818" w:rsidR="00873601" w:rsidRPr="009670C0" w:rsidRDefault="001435EB" w:rsidP="008736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317</w:t>
            </w:r>
            <w:r w:rsidR="00873601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868</w:t>
            </w:r>
          </w:p>
        </w:tc>
      </w:tr>
    </w:tbl>
    <w:p w14:paraId="6E0AC435" w14:textId="77777777" w:rsidR="00C10D96" w:rsidRPr="009670C0" w:rsidRDefault="00C10D96" w:rsidP="00E85C64">
      <w:pPr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14:paraId="3282D9FC" w14:textId="6AF435B4" w:rsidR="00C10D96" w:rsidRPr="009670C0" w:rsidRDefault="001435EB" w:rsidP="00CC0E93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7" w:name="_Toc2200952"/>
      <w:bookmarkStart w:id="38" w:name="_Toc33611522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0</w:t>
      </w:r>
      <w:r w:rsidR="00CC0E93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3D10A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เงินรับฝากจากลูกค้า</w:t>
      </w:r>
      <w:bookmarkEnd w:id="37"/>
      <w:bookmarkEnd w:id="38"/>
    </w:p>
    <w:p w14:paraId="04D7A548" w14:textId="77777777" w:rsidR="00017E8D" w:rsidRPr="009670C0" w:rsidRDefault="00017E8D" w:rsidP="00017E8D">
      <w:pPr>
        <w:pStyle w:val="BodyText"/>
        <w:spacing w:after="0"/>
        <w:ind w:left="540"/>
        <w:jc w:val="both"/>
        <w:rPr>
          <w:rFonts w:asciiTheme="majorBidi" w:hAnsiTheme="majorBidi" w:cstheme="majorBidi"/>
          <w:bCs/>
          <w:sz w:val="26"/>
          <w:szCs w:val="26"/>
        </w:rPr>
      </w:pPr>
    </w:p>
    <w:p w14:paraId="31225D87" w14:textId="08251D02" w:rsidR="001D6818" w:rsidRPr="009670C0" w:rsidRDefault="001D6818" w:rsidP="001D681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คณะกรรมการกำกับดูแลสินเชื่อรายย่อยสาธารณรัฐแห่งสหภาพเมียนมาร์  ได้ออกประกาศฉบับที่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4</w:t>
      </w:r>
      <w:r w:rsidRPr="009670C0">
        <w:rPr>
          <w:rFonts w:asciiTheme="majorBidi" w:hAnsiTheme="majorBidi" w:cstheme="majorBidi"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sz w:val="26"/>
          <w:szCs w:val="26"/>
        </w:rPr>
        <w:t>2559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ลงวันที่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29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สิงหาคม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2559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โดยมีรายละเอียดข้อบังคับใหม่เกี่ยวกับการรับฝากเงินจากลูกค้าสินเชื่อรายย่อย โดยประกาศนี้ได้ใช้กับ </w:t>
      </w:r>
      <w:r w:rsidRPr="009670C0">
        <w:rPr>
          <w:rFonts w:asciiTheme="majorBidi" w:hAnsiTheme="majorBidi" w:cstheme="majorBidi"/>
          <w:sz w:val="26"/>
          <w:szCs w:val="26"/>
        </w:rPr>
        <w:t xml:space="preserve">BGMM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ในฐานะสถาบันการเงินระดับฐานราก </w:t>
      </w:r>
      <w:r w:rsidRPr="009670C0">
        <w:rPr>
          <w:rFonts w:asciiTheme="majorBidi" w:hAnsiTheme="majorBidi" w:cstheme="majorBidi"/>
          <w:sz w:val="26"/>
          <w:szCs w:val="26"/>
        </w:rPr>
        <w:t>(microfinance institution)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ที่มีการรับฝากเงิน  </w:t>
      </w:r>
    </w:p>
    <w:p w14:paraId="5FEC64D1" w14:textId="77777777" w:rsidR="00017E8D" w:rsidRPr="009670C0" w:rsidRDefault="00017E8D" w:rsidP="00017E8D">
      <w:pPr>
        <w:pStyle w:val="BodyText"/>
        <w:spacing w:after="0"/>
        <w:ind w:left="540"/>
        <w:jc w:val="both"/>
        <w:rPr>
          <w:rFonts w:asciiTheme="majorBidi" w:hAnsiTheme="majorBidi" w:cstheme="majorBidi"/>
          <w:bCs/>
          <w:sz w:val="26"/>
          <w:szCs w:val="26"/>
        </w:rPr>
      </w:pPr>
    </w:p>
    <w:p w14:paraId="32C6B02F" w14:textId="63D22085" w:rsidR="001D6818" w:rsidRPr="009670C0" w:rsidRDefault="001D6818" w:rsidP="001D68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จากข้อกำหนดดังกล่าว ลูกค้าสินเชื่อรายย่อยทุกรายต้องมีส่วนร่วมในการออมเงินภาคบังคับเมื่อมีการจ่ายเงินค่างวด โดยจำนวนเงินที่ต้องจ่ายทั้งหมดของลูกค้าแต่ละรายต้องไม่เกินร้อยละ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ของยอดสินเชื่อ นอกจากนี้ลูกค้ายังสามารถออมเงินเพิ่มเติมด้วยความสมัครใจ ตามข้อกำหนดเกี่ยวกับการรับฝากเงินจากลูกค้าสินเชื่อรายย่อยดังกล่าว </w:t>
      </w:r>
      <w:r w:rsidRPr="009670C0">
        <w:rPr>
          <w:rFonts w:asciiTheme="majorBidi" w:hAnsiTheme="majorBidi" w:cstheme="majorBidi"/>
          <w:sz w:val="26"/>
          <w:szCs w:val="26"/>
        </w:rPr>
        <w:t xml:space="preserve">BGMM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จะต้องจ่ายดอกเบี้ยให้กับลูกค้าสินเชื่อรายย่อยในอัตราร้อยละ  </w:t>
      </w:r>
      <w:r w:rsidR="001435EB" w:rsidRPr="009670C0">
        <w:rPr>
          <w:rFonts w:asciiTheme="majorBidi" w:hAnsiTheme="majorBidi" w:cstheme="majorBidi"/>
          <w:sz w:val="26"/>
          <w:szCs w:val="26"/>
        </w:rPr>
        <w:t>15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ต่อปี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สำหรับเงินรับฝากภาคบังคับและ 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10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ต่อปี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สำหรับเงินรับฝากจากการออมโดยสมัครใจโดยอัตราดังกล่าวถูกกำหนดโดยคณะกรรมการกำกับดูแลสินเชื่อรายย่อยสาธารณรัฐแห่งสหภาพเมียนมาร์</w:t>
      </w:r>
    </w:p>
    <w:p w14:paraId="03B2EA35" w14:textId="77777777" w:rsidR="00017E8D" w:rsidRPr="009670C0" w:rsidRDefault="00017E8D" w:rsidP="00017E8D">
      <w:pPr>
        <w:pStyle w:val="BodyText"/>
        <w:spacing w:after="0"/>
        <w:ind w:left="540"/>
        <w:jc w:val="both"/>
        <w:rPr>
          <w:rFonts w:asciiTheme="majorBidi" w:hAnsiTheme="majorBidi" w:cstheme="majorBidi"/>
          <w:bCs/>
          <w:sz w:val="26"/>
          <w:szCs w:val="26"/>
        </w:rPr>
      </w:pPr>
    </w:p>
    <w:p w14:paraId="443C6B1E" w14:textId="1900A2FA" w:rsidR="00BD6018" w:rsidRPr="009670C0" w:rsidRDefault="001D6818" w:rsidP="09AC313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เงินรับฝากรวมดอกเบี้ยค้างจ่ายที่บันทึกในงบแสดงฐานะการเงินของ </w:t>
      </w:r>
      <w:r w:rsidRPr="009670C0">
        <w:rPr>
          <w:rFonts w:asciiTheme="majorBidi" w:hAnsiTheme="majorBidi" w:cstheme="majorBidi"/>
          <w:sz w:val="26"/>
          <w:szCs w:val="26"/>
        </w:rPr>
        <w:t xml:space="preserve">BGMM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มีจำนวน 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="0055241F" w:rsidRPr="009670C0">
        <w:rPr>
          <w:rFonts w:asciiTheme="majorBidi" w:hAnsiTheme="majorBidi" w:cstheme="majorBidi"/>
          <w:sz w:val="26"/>
          <w:szCs w:val="26"/>
        </w:rPr>
        <w:t>,</w:t>
      </w:r>
      <w:r w:rsidR="001435EB" w:rsidRPr="009670C0">
        <w:rPr>
          <w:rFonts w:asciiTheme="majorBidi" w:hAnsiTheme="majorBidi" w:cstheme="majorBidi"/>
          <w:sz w:val="26"/>
          <w:szCs w:val="26"/>
        </w:rPr>
        <w:t>021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ล้านจ</w:t>
      </w:r>
      <w:r w:rsidR="0055580D" w:rsidRPr="009670C0">
        <w:rPr>
          <w:rFonts w:asciiTheme="majorBidi" w:hAnsiTheme="majorBidi" w:cstheme="majorBidi" w:hint="cs"/>
          <w:sz w:val="26"/>
          <w:szCs w:val="26"/>
          <w:cs/>
        </w:rPr>
        <w:t>ัต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พม่า (หรือเท่ากับประมาณ </w:t>
      </w:r>
      <w:r w:rsidR="001435EB" w:rsidRPr="009670C0">
        <w:rPr>
          <w:rFonts w:asciiTheme="majorBidi" w:hAnsiTheme="majorBidi" w:cstheme="majorBidi"/>
          <w:sz w:val="26"/>
          <w:szCs w:val="26"/>
        </w:rPr>
        <w:t>68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ล้านบาท) 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2562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55241F" w:rsidRPr="009670C0">
        <w:rPr>
          <w:rFonts w:asciiTheme="majorBidi" w:hAnsiTheme="majorBidi" w:cstheme="majorBidi"/>
          <w:i/>
          <w:iCs/>
          <w:sz w:val="26"/>
          <w:szCs w:val="26"/>
        </w:rPr>
        <w:t>,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826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ล้านจ</w:t>
      </w:r>
      <w:r w:rsidR="0055580D" w:rsidRPr="009670C0">
        <w:rPr>
          <w:rFonts w:asciiTheme="majorBidi" w:hAnsiTheme="majorBidi" w:cstheme="majorBidi" w:hint="cs"/>
          <w:i/>
          <w:iCs/>
          <w:sz w:val="26"/>
          <w:szCs w:val="26"/>
          <w:cs/>
        </w:rPr>
        <w:t>ัต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พม่า (หรือเท่ากับประมาณ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57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4</w:t>
      </w:r>
      <w:r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i/>
          <w:iCs/>
          <w:sz w:val="26"/>
          <w:szCs w:val="26"/>
          <w:cs/>
        </w:rPr>
        <w:t>ล้านบาท))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และมีระยะเวลาคงเหลืออยู่ในระหว่าง </w:t>
      </w:r>
      <w:r w:rsidR="001435EB" w:rsidRPr="009670C0">
        <w:rPr>
          <w:rFonts w:asciiTheme="majorBidi" w:hAnsiTheme="majorBidi" w:cstheme="majorBidi"/>
          <w:sz w:val="26"/>
          <w:szCs w:val="26"/>
        </w:rPr>
        <w:t>6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เดือนถึง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ปี </w:t>
      </w:r>
    </w:p>
    <w:p w14:paraId="3F7BD07B" w14:textId="3F02F15E" w:rsidR="009F2D0A" w:rsidRPr="009670C0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D5390B2" w14:textId="412D2A47" w:rsidR="001B5FD9" w:rsidRPr="009670C0" w:rsidRDefault="001435EB" w:rsidP="004B5CA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9" w:name="_Toc33611523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1</w:t>
      </w:r>
      <w:r w:rsidR="004B5CA1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bookmarkEnd w:id="39"/>
      <w:r w:rsidR="000A0E84" w:rsidRPr="009670C0">
        <w:rPr>
          <w:rFonts w:asciiTheme="majorBidi" w:hAnsiTheme="majorBidi" w:cs="Angsana New" w:hint="cs"/>
          <w:sz w:val="26"/>
          <w:szCs w:val="26"/>
          <w:u w:val="none"/>
          <w:cs/>
        </w:rPr>
        <w:t>เงินกู้ยืมระยะสั้นและดอกเบี้ยค้างจ่าย</w:t>
      </w:r>
    </w:p>
    <w:p w14:paraId="51EA449B" w14:textId="77777777" w:rsidR="00EF082E" w:rsidRPr="009670C0" w:rsidRDefault="00EF082E" w:rsidP="00EF0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6"/>
          <w:szCs w:val="26"/>
          <w:cs/>
          <w:lang w:val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800"/>
        <w:gridCol w:w="270"/>
        <w:gridCol w:w="1980"/>
      </w:tblGrid>
      <w:tr w:rsidR="00A37095" w:rsidRPr="009670C0" w14:paraId="7C084F53" w14:textId="065F3C8A" w:rsidTr="00FA1A33">
        <w:trPr>
          <w:cantSplit/>
          <w:trHeight w:val="380"/>
        </w:trPr>
        <w:tc>
          <w:tcPr>
            <w:tcW w:w="3960" w:type="dxa"/>
            <w:shd w:val="clear" w:color="auto" w:fill="auto"/>
          </w:tcPr>
          <w:p w14:paraId="634893F2" w14:textId="2C5FC84C" w:rsidR="00A37095" w:rsidRPr="009670C0" w:rsidRDefault="00A37095" w:rsidP="00A3709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bookmarkStart w:id="40" w:name="_Toc13757259"/>
            <w:bookmarkStart w:id="41" w:name="_Toc23425273"/>
          </w:p>
        </w:tc>
        <w:tc>
          <w:tcPr>
            <w:tcW w:w="1080" w:type="dxa"/>
          </w:tcPr>
          <w:p w14:paraId="1CE2F0FA" w14:textId="0A45A1E0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2524A9FA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14:paraId="7260862D" w14:textId="11C3F1EC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EE4E0A0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</w:tcPr>
          <w:p w14:paraId="0EA235B4" w14:textId="0637347A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37095" w:rsidRPr="009670C0" w14:paraId="2F83900E" w14:textId="1EBFD5A0" w:rsidTr="00FA1A33">
        <w:trPr>
          <w:cantSplit/>
          <w:trHeight w:val="364"/>
        </w:trPr>
        <w:tc>
          <w:tcPr>
            <w:tcW w:w="3960" w:type="dxa"/>
          </w:tcPr>
          <w:p w14:paraId="2F8C48FF" w14:textId="77777777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2039E4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14547B8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40730AC8" w14:textId="18E86CD1" w:rsidR="00A37095" w:rsidRPr="009670C0" w:rsidRDefault="00A37095" w:rsidP="00A370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37095" w:rsidRPr="009670C0" w14:paraId="7A111ED5" w14:textId="18716237" w:rsidTr="00FA1A33">
        <w:trPr>
          <w:cantSplit/>
          <w:trHeight w:val="364"/>
        </w:trPr>
        <w:tc>
          <w:tcPr>
            <w:tcW w:w="3960" w:type="dxa"/>
          </w:tcPr>
          <w:p w14:paraId="653A2B05" w14:textId="5883A987" w:rsidR="00A37095" w:rsidRPr="009670C0" w:rsidRDefault="00A37095" w:rsidP="00A3709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5686283B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2BA33C5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14:paraId="03915907" w14:textId="66981E6A" w:rsidR="00A37095" w:rsidRPr="009670C0" w:rsidRDefault="00A37095" w:rsidP="00A3709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  <w:tc>
          <w:tcPr>
            <w:tcW w:w="270" w:type="dxa"/>
          </w:tcPr>
          <w:p w14:paraId="34E2E4DE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</w:tcPr>
          <w:p w14:paraId="50D19D5D" w14:textId="0DC8569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44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7095" w:rsidRPr="009670C0" w14:paraId="58DEBAF7" w14:textId="77777777" w:rsidTr="00FA1A33">
        <w:trPr>
          <w:cantSplit/>
          <w:trHeight w:val="380"/>
        </w:trPr>
        <w:tc>
          <w:tcPr>
            <w:tcW w:w="3960" w:type="dxa"/>
          </w:tcPr>
          <w:p w14:paraId="5C5E8F1A" w14:textId="7E887A53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2A4C2B2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CDEFDE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878033E" w14:textId="47F90D15" w:rsidR="00A37095" w:rsidRPr="009670C0" w:rsidRDefault="00A37095" w:rsidP="00A3709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270" w:type="dxa"/>
          </w:tcPr>
          <w:p w14:paraId="2F215B6F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2DBD792F" w14:textId="1719F09C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left="8" w:right="3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7095" w:rsidRPr="009670C0" w14:paraId="6CE39D14" w14:textId="77777777" w:rsidTr="00FA1A33">
        <w:trPr>
          <w:cantSplit/>
          <w:trHeight w:val="364"/>
        </w:trPr>
        <w:tc>
          <w:tcPr>
            <w:tcW w:w="3960" w:type="dxa"/>
          </w:tcPr>
          <w:p w14:paraId="39D8D2E9" w14:textId="52E9931A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4E1FFBE7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C0F9CCB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DFEE359" w14:textId="4DFDE32C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664B1BC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1003626D" w14:textId="5C782944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7095" w:rsidRPr="009670C0" w14:paraId="53FD0B6E" w14:textId="20E63D59" w:rsidTr="00FA1A33">
        <w:trPr>
          <w:cantSplit/>
          <w:trHeight w:val="364"/>
        </w:trPr>
        <w:tc>
          <w:tcPr>
            <w:tcW w:w="3960" w:type="dxa"/>
          </w:tcPr>
          <w:p w14:paraId="1572F9F5" w14:textId="77777777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รายการที่มิใช่เงินสด</w:t>
            </w:r>
          </w:p>
        </w:tc>
        <w:tc>
          <w:tcPr>
            <w:tcW w:w="1080" w:type="dxa"/>
          </w:tcPr>
          <w:p w14:paraId="16E5ED79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F6306F2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6EBED57" w14:textId="0A4197CF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4C4C65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3BCC4D68" w14:textId="30703BD8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37095" w:rsidRPr="009670C0" w14:paraId="0B324C46" w14:textId="27C272F6" w:rsidTr="00FA1A33">
        <w:trPr>
          <w:cantSplit/>
          <w:trHeight w:val="364"/>
        </w:trPr>
        <w:tc>
          <w:tcPr>
            <w:tcW w:w="3960" w:type="dxa"/>
          </w:tcPr>
          <w:p w14:paraId="2DAC594C" w14:textId="77777777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เพิ่มขึ้น</w:t>
            </w:r>
          </w:p>
        </w:tc>
        <w:tc>
          <w:tcPr>
            <w:tcW w:w="1080" w:type="dxa"/>
          </w:tcPr>
          <w:p w14:paraId="18FB6CA4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636FAE7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7EA8663" w14:textId="45F29529" w:rsidR="00A37095" w:rsidRPr="009670C0" w:rsidRDefault="00A37095" w:rsidP="00A3709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911</w:t>
            </w:r>
          </w:p>
        </w:tc>
        <w:tc>
          <w:tcPr>
            <w:tcW w:w="270" w:type="dxa"/>
          </w:tcPr>
          <w:p w14:paraId="21563202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69C11B96" w14:textId="7B94021D" w:rsidR="00A37095" w:rsidRPr="009670C0" w:rsidRDefault="00A37095" w:rsidP="00A37095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</w:tr>
      <w:tr w:rsidR="00A37095" w:rsidRPr="009670C0" w14:paraId="17D3BE18" w14:textId="77777777" w:rsidTr="00FA1A33">
        <w:trPr>
          <w:cantSplit/>
          <w:trHeight w:val="364"/>
        </w:trPr>
        <w:tc>
          <w:tcPr>
            <w:tcW w:w="3960" w:type="dxa"/>
          </w:tcPr>
          <w:p w14:paraId="054CEDE2" w14:textId="2614C8CF" w:rsidR="00A37095" w:rsidRPr="009670C0" w:rsidRDefault="00A37095" w:rsidP="00A37095">
            <w:pPr>
              <w:tabs>
                <w:tab w:val="clear" w:pos="227"/>
                <w:tab w:val="clear" w:pos="454"/>
                <w:tab w:val="left" w:pos="460"/>
              </w:tabs>
              <w:ind w:firstLine="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จัดประเภทใหม่จากหุ้นกู้แปลงสภาพ</w:t>
            </w:r>
          </w:p>
        </w:tc>
        <w:tc>
          <w:tcPr>
            <w:tcW w:w="1080" w:type="dxa"/>
          </w:tcPr>
          <w:p w14:paraId="734EB0B8" w14:textId="23D5A97B" w:rsidR="00A37095" w:rsidRPr="009670C0" w:rsidRDefault="00A37095" w:rsidP="00A37095">
            <w:pPr>
              <w:pStyle w:val="acctfourfigures"/>
              <w:tabs>
                <w:tab w:val="clear" w:pos="765"/>
                <w:tab w:val="left" w:pos="554"/>
                <w:tab w:val="decimal" w:pos="18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2CDE76D6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D81AA1C" w14:textId="6F443799" w:rsidR="00A37095" w:rsidRPr="009670C0" w:rsidRDefault="00A37095" w:rsidP="00A3709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549</w:t>
            </w:r>
          </w:p>
        </w:tc>
        <w:tc>
          <w:tcPr>
            <w:tcW w:w="270" w:type="dxa"/>
          </w:tcPr>
          <w:p w14:paraId="2267E11F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063419F0" w14:textId="0D56E6F1" w:rsidR="00A37095" w:rsidRPr="009670C0" w:rsidRDefault="00A37095" w:rsidP="00A37095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549</w:t>
            </w:r>
          </w:p>
        </w:tc>
      </w:tr>
      <w:tr w:rsidR="00A37095" w:rsidRPr="009670C0" w14:paraId="5C7AB12D" w14:textId="304C29A0" w:rsidTr="00764A9A">
        <w:trPr>
          <w:cantSplit/>
          <w:trHeight w:val="364"/>
        </w:trPr>
        <w:tc>
          <w:tcPr>
            <w:tcW w:w="3960" w:type="dxa"/>
          </w:tcPr>
          <w:p w14:paraId="665CD3EB" w14:textId="77777777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ผลกระทบของการเปลี่ยนแปลงของ</w:t>
            </w:r>
          </w:p>
          <w:p w14:paraId="23A4D7C6" w14:textId="7AAF4042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53BFB9CC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04AFAC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D5BFD5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F67F34" w14:textId="76317D34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3F2938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</w:tcPr>
          <w:p w14:paraId="1DD4A763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E5BAAF" w14:textId="059F02F2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7095" w:rsidRPr="009670C0" w14:paraId="1303ED39" w14:textId="2C37CA6E" w:rsidTr="00764A9A">
        <w:trPr>
          <w:cantSplit/>
          <w:trHeight w:val="66"/>
        </w:trPr>
        <w:tc>
          <w:tcPr>
            <w:tcW w:w="3960" w:type="dxa"/>
          </w:tcPr>
          <w:p w14:paraId="69EBE988" w14:textId="1348453F" w:rsidR="00A37095" w:rsidRPr="009670C0" w:rsidRDefault="00A37095" w:rsidP="00A370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3EC894FE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BC1F456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6AEC9C" w14:textId="61A68E1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145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1F7726" w14:textId="77777777" w:rsidR="00A37095" w:rsidRPr="009670C0" w:rsidRDefault="00A37095" w:rsidP="00A37095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DA55D" w14:textId="258B63A0" w:rsidR="00A37095" w:rsidRPr="009670C0" w:rsidRDefault="00A37095" w:rsidP="00A37095">
            <w:pPr>
              <w:pStyle w:val="acctfourfigures"/>
              <w:tabs>
                <w:tab w:val="clear" w:pos="765"/>
                <w:tab w:val="decimal" w:pos="144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9324AE0" w14:textId="30411233" w:rsidR="009F2D0A" w:rsidRPr="009670C0" w:rsidRDefault="009F2D0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6"/>
          <w:szCs w:val="26"/>
          <w:cs/>
          <w:lang w:val="th-TH"/>
        </w:rPr>
      </w:pPr>
    </w:p>
    <w:p w14:paraId="4B63E97F" w14:textId="5540FC39" w:rsidR="00EF082E" w:rsidRPr="009670C0" w:rsidRDefault="004E7D20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ณ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2652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F082E" w:rsidRPr="009670C0">
        <w:rPr>
          <w:rFonts w:asciiTheme="majorBidi" w:hAnsiTheme="majorBidi" w:cstheme="majorBidi" w:hint="cs"/>
          <w:sz w:val="26"/>
          <w:szCs w:val="26"/>
          <w:cs/>
          <w:lang w:val="th-TH"/>
        </w:rPr>
        <w:t>เงินกู้ยืมของ</w:t>
      </w:r>
      <w:r w:rsidRPr="009670C0">
        <w:rPr>
          <w:rFonts w:asciiTheme="majorBidi" w:hAnsiTheme="majorBidi" w:cstheme="majorBidi" w:hint="cs"/>
          <w:sz w:val="26"/>
          <w:szCs w:val="26"/>
          <w:cs/>
          <w:lang w:val="th-TH"/>
        </w:rPr>
        <w:t>กลุ่ม</w:t>
      </w:r>
      <w:r w:rsidR="00EF082E" w:rsidRPr="009670C0">
        <w:rPr>
          <w:rFonts w:asciiTheme="majorBidi" w:hAnsiTheme="majorBidi" w:cstheme="majorBidi" w:hint="cs"/>
          <w:sz w:val="26"/>
          <w:szCs w:val="26"/>
          <w:cs/>
          <w:lang w:val="th-TH"/>
        </w:rPr>
        <w:t>บริษัทไม่มีหลักประกัน</w:t>
      </w:r>
    </w:p>
    <w:p w14:paraId="7C5C19B9" w14:textId="77777777" w:rsidR="00EF082E" w:rsidRPr="009670C0" w:rsidRDefault="00EF082E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1B806D7F" w14:textId="2B563BAB" w:rsidR="00747631" w:rsidRPr="009670C0" w:rsidRDefault="001435EB" w:rsidP="0022108E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42" w:name="_Toc33611525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2</w:t>
      </w:r>
      <w:r w:rsidR="00BB32CE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2E4533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เจ้าหนี้</w:t>
      </w:r>
      <w:r w:rsidR="00747631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อื่น</w:t>
      </w:r>
      <w:bookmarkEnd w:id="42"/>
    </w:p>
    <w:p w14:paraId="7325E3E3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1442"/>
        <w:gridCol w:w="180"/>
        <w:gridCol w:w="1352"/>
        <w:gridCol w:w="190"/>
        <w:gridCol w:w="1340"/>
        <w:gridCol w:w="178"/>
        <w:gridCol w:w="1352"/>
      </w:tblGrid>
      <w:tr w:rsidR="00747631" w:rsidRPr="009670C0" w14:paraId="7C598ECD" w14:textId="77777777" w:rsidTr="09AC313E">
        <w:trPr>
          <w:cantSplit/>
        </w:trPr>
        <w:tc>
          <w:tcPr>
            <w:tcW w:w="3506" w:type="dxa"/>
          </w:tcPr>
          <w:p w14:paraId="608D06B4" w14:textId="77777777" w:rsidR="00747631" w:rsidRPr="009670C0" w:rsidRDefault="00747631" w:rsidP="006327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74" w:type="dxa"/>
            <w:gridSpan w:val="3"/>
          </w:tcPr>
          <w:p w14:paraId="4B206269" w14:textId="4DC76495" w:rsidR="00747631" w:rsidRPr="009670C0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90" w:type="dxa"/>
          </w:tcPr>
          <w:p w14:paraId="346C3D06" w14:textId="77777777" w:rsidR="00747631" w:rsidRPr="009670C0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0" w:type="dxa"/>
            <w:gridSpan w:val="3"/>
          </w:tcPr>
          <w:p w14:paraId="0B133EB6" w14:textId="333FEA00" w:rsidR="00747631" w:rsidRPr="009670C0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136" w:rsidRPr="009670C0" w14:paraId="37BD1D38" w14:textId="77777777" w:rsidTr="09AC313E">
        <w:trPr>
          <w:cantSplit/>
        </w:trPr>
        <w:tc>
          <w:tcPr>
            <w:tcW w:w="3506" w:type="dxa"/>
          </w:tcPr>
          <w:p w14:paraId="12C841A4" w14:textId="77777777" w:rsidR="00BE3136" w:rsidRPr="009670C0" w:rsidRDefault="00BE3136" w:rsidP="00BE313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78AEB19" w14:textId="0D9FF339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769F29B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68CD396" w14:textId="3071DCEF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90" w:type="dxa"/>
            <w:vAlign w:val="bottom"/>
          </w:tcPr>
          <w:p w14:paraId="739E12EE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24934D1" w14:textId="720447E0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  <w:vAlign w:val="bottom"/>
          </w:tcPr>
          <w:p w14:paraId="1D7BEF40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6961C01" w14:textId="099FBF6F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BE3136" w:rsidRPr="009670C0" w14:paraId="02A51024" w14:textId="77777777" w:rsidTr="09AC313E">
        <w:trPr>
          <w:cantSplit/>
        </w:trPr>
        <w:tc>
          <w:tcPr>
            <w:tcW w:w="3506" w:type="dxa"/>
          </w:tcPr>
          <w:p w14:paraId="6D16B26D" w14:textId="77777777" w:rsidR="00BE3136" w:rsidRPr="009670C0" w:rsidRDefault="00BE3136" w:rsidP="00BE313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4" w:type="dxa"/>
            <w:gridSpan w:val="7"/>
          </w:tcPr>
          <w:p w14:paraId="1AC7EB92" w14:textId="6E6F6FC7" w:rsidR="00BE3136" w:rsidRPr="009670C0" w:rsidRDefault="00BE3136" w:rsidP="00BE31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41D05" w:rsidRPr="009670C0" w14:paraId="75AB6F6F" w14:textId="77777777" w:rsidTr="09AC313E">
        <w:trPr>
          <w:cantSplit/>
        </w:trPr>
        <w:tc>
          <w:tcPr>
            <w:tcW w:w="3506" w:type="dxa"/>
          </w:tcPr>
          <w:p w14:paraId="1168EF3A" w14:textId="77777777" w:rsidR="00C41D05" w:rsidRPr="009670C0" w:rsidRDefault="00C41D05" w:rsidP="00C41D0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</w:tcPr>
          <w:p w14:paraId="01AE35C1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0E1A4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0ED10B9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" w:type="dxa"/>
          </w:tcPr>
          <w:p w14:paraId="41A73FE8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84B71AF" w14:textId="3566909B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78" w:type="dxa"/>
          </w:tcPr>
          <w:p w14:paraId="11552E94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BE89BBE" w14:textId="77777777" w:rsidR="00C41D05" w:rsidRPr="009670C0" w:rsidRDefault="00C41D05" w:rsidP="00C41D05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D05" w:rsidRPr="009670C0" w14:paraId="1F399540" w14:textId="77777777" w:rsidTr="09AC313E">
        <w:trPr>
          <w:cantSplit/>
        </w:trPr>
        <w:tc>
          <w:tcPr>
            <w:tcW w:w="3506" w:type="dxa"/>
          </w:tcPr>
          <w:p w14:paraId="4CDEE3FE" w14:textId="0E12CD4B" w:rsidR="00C41D05" w:rsidRPr="009670C0" w:rsidRDefault="00C41D05" w:rsidP="00C41D0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ดอกเบี้ยค้างจ่าย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–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และ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03243173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  <w:p w14:paraId="1DDD6C0E" w14:textId="678F2C95" w:rsidR="00C41D05" w:rsidRPr="009670C0" w:rsidRDefault="001435EB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  <w:r w:rsidR="00F75CD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2871453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22300A27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7CB86C6" w14:textId="072A21AE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675</w:t>
            </w:r>
          </w:p>
        </w:tc>
        <w:tc>
          <w:tcPr>
            <w:tcW w:w="190" w:type="dxa"/>
          </w:tcPr>
          <w:p w14:paraId="45FE163F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6FD48810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</w:p>
          <w:p w14:paraId="3FA85131" w14:textId="3139432E" w:rsidR="00C41D05" w:rsidRPr="009670C0" w:rsidRDefault="001435EB" w:rsidP="09AC313E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8" w:type="dxa"/>
          </w:tcPr>
          <w:p w14:paraId="373FAAA1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DA29640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455E26" w14:textId="416BEFFD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675</w:t>
            </w:r>
          </w:p>
        </w:tc>
      </w:tr>
      <w:tr w:rsidR="00C41D05" w:rsidRPr="009670C0" w14:paraId="60097F2B" w14:textId="77777777" w:rsidTr="09AC313E">
        <w:trPr>
          <w:cantSplit/>
        </w:trPr>
        <w:tc>
          <w:tcPr>
            <w:tcW w:w="3506" w:type="dxa"/>
            <w:shd w:val="clear" w:color="auto" w:fill="auto"/>
          </w:tcPr>
          <w:p w14:paraId="7F1F69A0" w14:textId="6164DE35" w:rsidR="00C41D05" w:rsidRPr="009670C0" w:rsidRDefault="00C41D05" w:rsidP="00C41D0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42" w:type="dxa"/>
          </w:tcPr>
          <w:p w14:paraId="732413DC" w14:textId="0F44FF6F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A1ADF20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3EEA060" w14:textId="0A8F129A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  <w:tc>
          <w:tcPr>
            <w:tcW w:w="190" w:type="dxa"/>
          </w:tcPr>
          <w:p w14:paraId="748B3CDE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1CAB011E" w14:textId="63CF8795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-   </w:t>
            </w:r>
          </w:p>
        </w:tc>
        <w:tc>
          <w:tcPr>
            <w:tcW w:w="178" w:type="dxa"/>
          </w:tcPr>
          <w:p w14:paraId="6756A819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27BBCE0" w14:textId="1D3485B4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</w:tr>
      <w:tr w:rsidR="00C41D05" w:rsidRPr="009670C0" w14:paraId="6BD441A0" w14:textId="77777777" w:rsidTr="09AC313E">
        <w:trPr>
          <w:cantSplit/>
        </w:trPr>
        <w:tc>
          <w:tcPr>
            <w:tcW w:w="3506" w:type="dxa"/>
            <w:shd w:val="clear" w:color="auto" w:fill="auto"/>
          </w:tcPr>
          <w:p w14:paraId="67606B63" w14:textId="54C16F9F" w:rsidR="00C41D05" w:rsidRPr="009670C0" w:rsidRDefault="00C41D05" w:rsidP="00C41D0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ค่านายหน้าค้างจ่าย</w:t>
            </w:r>
          </w:p>
        </w:tc>
        <w:tc>
          <w:tcPr>
            <w:tcW w:w="1442" w:type="dxa"/>
          </w:tcPr>
          <w:p w14:paraId="7904B2D7" w14:textId="4FE28D66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44DE84D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7BD5B819" w14:textId="526FA635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</w:p>
        </w:tc>
        <w:tc>
          <w:tcPr>
            <w:tcW w:w="190" w:type="dxa"/>
          </w:tcPr>
          <w:p w14:paraId="51048706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5BCD968" w14:textId="08C0E1DA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8" w:type="dxa"/>
          </w:tcPr>
          <w:p w14:paraId="28ED37A9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F7D0FCF" w14:textId="5B4E8537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</w:p>
        </w:tc>
      </w:tr>
      <w:tr w:rsidR="00C41D05" w:rsidRPr="009670C0" w14:paraId="39BC7E42" w14:textId="77777777" w:rsidTr="09AC313E">
        <w:trPr>
          <w:cantSplit/>
        </w:trPr>
        <w:tc>
          <w:tcPr>
            <w:tcW w:w="3506" w:type="dxa"/>
            <w:shd w:val="clear" w:color="auto" w:fill="auto"/>
          </w:tcPr>
          <w:p w14:paraId="48E697A0" w14:textId="6DEF2A1A" w:rsidR="00C41D05" w:rsidRPr="009670C0" w:rsidRDefault="00C41D05" w:rsidP="00C41D0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โบนัสค้างจ่าย</w:t>
            </w:r>
          </w:p>
        </w:tc>
        <w:tc>
          <w:tcPr>
            <w:tcW w:w="1442" w:type="dxa"/>
          </w:tcPr>
          <w:p w14:paraId="5153C2BF" w14:textId="7941D8FF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987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562E943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E9B7AF2" w14:textId="1171AEC9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90" w:type="dxa"/>
          </w:tcPr>
          <w:p w14:paraId="7DC853F4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</w:tcPr>
          <w:p w14:paraId="0949A0C5" w14:textId="5C20D896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8" w:type="dxa"/>
          </w:tcPr>
          <w:p w14:paraId="68A9530C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</w:tcPr>
          <w:p w14:paraId="42E3D704" w14:textId="3FE7C167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</w:tr>
      <w:tr w:rsidR="00C41D05" w:rsidRPr="009670C0" w14:paraId="3E54CB4C" w14:textId="77777777" w:rsidTr="09AC313E">
        <w:trPr>
          <w:cantSplit/>
        </w:trPr>
        <w:tc>
          <w:tcPr>
            <w:tcW w:w="3506" w:type="dxa"/>
          </w:tcPr>
          <w:p w14:paraId="52062028" w14:textId="10688F9D" w:rsidR="00C41D05" w:rsidRPr="009670C0" w:rsidRDefault="00C41D05" w:rsidP="00C41D0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ค่าใช้จ่ายค้างจ่าย – กิจการที่เกี่ยวข้องกัน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และ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2ACFD94E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  <w:p w14:paraId="500C8FAC" w14:textId="7291AB95" w:rsidR="00C41D05" w:rsidRPr="009670C0" w:rsidRDefault="00764A9A" w:rsidP="00764A9A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556</w:t>
            </w:r>
          </w:p>
        </w:tc>
        <w:tc>
          <w:tcPr>
            <w:tcW w:w="180" w:type="dxa"/>
          </w:tcPr>
          <w:p w14:paraId="0CF09DF7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06717F7F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0783C84" w14:textId="5FD0E146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190" w:type="dxa"/>
          </w:tcPr>
          <w:p w14:paraId="2FB67104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</w:tcPr>
          <w:p w14:paraId="16264142" w14:textId="77777777" w:rsidR="003F1142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</w:p>
          <w:p w14:paraId="051A70DC" w14:textId="4B16B4CD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088</w:t>
            </w:r>
          </w:p>
        </w:tc>
        <w:tc>
          <w:tcPr>
            <w:tcW w:w="178" w:type="dxa"/>
          </w:tcPr>
          <w:p w14:paraId="6268698F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</w:tcPr>
          <w:p w14:paraId="49D982AC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AA67148" w14:textId="73BDBED6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862</w:t>
            </w:r>
          </w:p>
        </w:tc>
      </w:tr>
      <w:tr w:rsidR="00C41D05" w:rsidRPr="009670C0" w14:paraId="322563EE" w14:textId="77777777" w:rsidTr="09AC313E">
        <w:trPr>
          <w:cantSplit/>
        </w:trPr>
        <w:tc>
          <w:tcPr>
            <w:tcW w:w="3506" w:type="dxa"/>
          </w:tcPr>
          <w:p w14:paraId="5607EAEA" w14:textId="659F3F6D" w:rsidR="00C41D05" w:rsidRPr="009670C0" w:rsidRDefault="00C41D05" w:rsidP="00C41D05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8CBF7B7" w14:textId="46864253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 w:rsidR="00F75CD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3EADFC1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496B266" w14:textId="72C35D44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987</w:t>
            </w:r>
          </w:p>
        </w:tc>
        <w:tc>
          <w:tcPr>
            <w:tcW w:w="190" w:type="dxa"/>
          </w:tcPr>
          <w:p w14:paraId="1446D13E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BD5F75C" w14:textId="1DC90B08" w:rsidR="00C41D05" w:rsidRPr="009670C0" w:rsidRDefault="001435EB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F75CD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178" w:type="dxa"/>
          </w:tcPr>
          <w:p w14:paraId="5A7F7B55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7AB4FE8" w14:textId="010E724B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C41D05"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230</w:t>
            </w:r>
          </w:p>
        </w:tc>
      </w:tr>
      <w:tr w:rsidR="00C41D05" w:rsidRPr="009670C0" w14:paraId="1813D956" w14:textId="77777777" w:rsidTr="09AC313E">
        <w:trPr>
          <w:cantSplit/>
        </w:trPr>
        <w:tc>
          <w:tcPr>
            <w:tcW w:w="3506" w:type="dxa"/>
          </w:tcPr>
          <w:p w14:paraId="5F776379" w14:textId="443094A7" w:rsidR="00C41D05" w:rsidRPr="009670C0" w:rsidRDefault="00C41D05" w:rsidP="00C41D0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22FF3C6" w14:textId="6856900E" w:rsidR="00C41D05" w:rsidRPr="009670C0" w:rsidRDefault="001435EB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41D0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520</w:t>
            </w:r>
            <w:r w:rsidR="00F75CD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800</w:t>
            </w:r>
          </w:p>
        </w:tc>
        <w:tc>
          <w:tcPr>
            <w:tcW w:w="180" w:type="dxa"/>
          </w:tcPr>
          <w:p w14:paraId="04A7AC1B" w14:textId="77777777" w:rsidR="00C41D05" w:rsidRPr="009670C0" w:rsidRDefault="00C41D05" w:rsidP="00C41D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22BA1" w14:textId="453CCA4B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C41D0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858</w:t>
            </w:r>
          </w:p>
        </w:tc>
        <w:tc>
          <w:tcPr>
            <w:tcW w:w="190" w:type="dxa"/>
          </w:tcPr>
          <w:p w14:paraId="2FD08337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6A75D" w14:textId="053EC707" w:rsidR="00C41D05" w:rsidRPr="009670C0" w:rsidRDefault="00C41D05" w:rsidP="00C41D05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      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903</w:t>
            </w:r>
            <w:r w:rsidR="00F75CD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084</w:t>
            </w:r>
          </w:p>
        </w:tc>
        <w:tc>
          <w:tcPr>
            <w:tcW w:w="178" w:type="dxa"/>
          </w:tcPr>
          <w:p w14:paraId="4A8F7CD4" w14:textId="77777777" w:rsidR="00C41D05" w:rsidRPr="009670C0" w:rsidRDefault="00C41D05" w:rsidP="00C41D0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DB4B1BF" w14:textId="4034212D" w:rsidR="00C41D05" w:rsidRPr="009670C0" w:rsidRDefault="001435EB" w:rsidP="00C41D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710</w:t>
            </w:r>
            <w:r w:rsidR="00C41D0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644</w:t>
            </w:r>
          </w:p>
        </w:tc>
      </w:tr>
    </w:tbl>
    <w:p w14:paraId="63BD53A7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14:paraId="3556F337" w14:textId="77777777" w:rsidR="006D693A" w:rsidRPr="009670C0" w:rsidRDefault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43" w:name="_Toc33611526"/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5F47DE56" w14:textId="4749B979" w:rsidR="003C45F1" w:rsidRPr="009670C0" w:rsidRDefault="001435EB" w:rsidP="00A64076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3</w:t>
      </w:r>
      <w:r w:rsidR="004C5FB4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3C45F1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หุ้นกู้</w:t>
      </w:r>
      <w:bookmarkEnd w:id="40"/>
      <w:bookmarkEnd w:id="41"/>
      <w:bookmarkEnd w:id="43"/>
      <w:r w:rsidR="00C41D05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แปลงสภาพ</w:t>
      </w:r>
    </w:p>
    <w:p w14:paraId="6CB617D4" w14:textId="77777777" w:rsidR="00E43D2E" w:rsidRPr="009670C0" w:rsidRDefault="00E43D2E" w:rsidP="00E43D2E">
      <w:pPr>
        <w:rPr>
          <w:rFonts w:cstheme="minorBidi"/>
          <w:sz w:val="12"/>
          <w:szCs w:val="12"/>
          <w:cs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9670C0" w14:paraId="5411CBBF" w14:textId="77777777" w:rsidTr="00A04701">
        <w:trPr>
          <w:trHeight w:val="74"/>
        </w:trPr>
        <w:tc>
          <w:tcPr>
            <w:tcW w:w="3368" w:type="pct"/>
          </w:tcPr>
          <w:p w14:paraId="63296C38" w14:textId="77777777" w:rsidR="003C45F1" w:rsidRPr="009670C0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2" w:type="pct"/>
            <w:gridSpan w:val="5"/>
          </w:tcPr>
          <w:p w14:paraId="47299E86" w14:textId="77777777" w:rsidR="003C45F1" w:rsidRPr="009670C0" w:rsidRDefault="003C45F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22B35006" w14:textId="77777777" w:rsidR="003C45F1" w:rsidRPr="009670C0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83CE5" w:rsidRPr="009670C0" w14:paraId="24482E1F" w14:textId="77777777" w:rsidTr="00A04701">
        <w:trPr>
          <w:trHeight w:val="259"/>
        </w:trPr>
        <w:tc>
          <w:tcPr>
            <w:tcW w:w="3368" w:type="pct"/>
          </w:tcPr>
          <w:p w14:paraId="018EA002" w14:textId="77777777" w:rsidR="003C45F1" w:rsidRPr="009670C0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579D2812" w14:textId="5861D961" w:rsidR="003C45F1" w:rsidRPr="009670C0" w:rsidRDefault="001435EB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48" w:type="pct"/>
            <w:gridSpan w:val="3"/>
          </w:tcPr>
          <w:p w14:paraId="43170EFC" w14:textId="77777777" w:rsidR="003C45F1" w:rsidRPr="009670C0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2" w:type="pct"/>
          </w:tcPr>
          <w:p w14:paraId="66A6B3AF" w14:textId="103E2C1A" w:rsidR="003C45F1" w:rsidRPr="009670C0" w:rsidRDefault="001435EB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</w:tc>
      </w:tr>
      <w:tr w:rsidR="00183CE5" w:rsidRPr="009670C0" w14:paraId="00FCF501" w14:textId="77777777" w:rsidTr="0022108E">
        <w:trPr>
          <w:trHeight w:val="299"/>
        </w:trPr>
        <w:tc>
          <w:tcPr>
            <w:tcW w:w="3368" w:type="pct"/>
          </w:tcPr>
          <w:p w14:paraId="001E242C" w14:textId="77777777" w:rsidR="003C45F1" w:rsidRPr="009670C0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2" w:type="pct"/>
            <w:gridSpan w:val="5"/>
          </w:tcPr>
          <w:p w14:paraId="1F5E5559" w14:textId="77777777" w:rsidR="003C45F1" w:rsidRPr="009670C0" w:rsidRDefault="003C45F1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F1142" w:rsidRPr="009670C0" w14:paraId="365E72AF" w14:textId="77777777" w:rsidTr="00C41D05">
        <w:trPr>
          <w:trHeight w:val="191"/>
        </w:trPr>
        <w:tc>
          <w:tcPr>
            <w:tcW w:w="3368" w:type="pct"/>
          </w:tcPr>
          <w:p w14:paraId="034FD5AC" w14:textId="4CEFD18C" w:rsidR="003F1142" w:rsidRPr="009670C0" w:rsidRDefault="00012BB1" w:rsidP="003F114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สัญญาลงทุนฉบับที่</w:t>
            </w:r>
            <w:r w:rsidR="00BF78D6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F78D6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BF78D6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E63774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แปลงสภาพ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ครั้งที่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/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742" w:type="pct"/>
            <w:gridSpan w:val="2"/>
          </w:tcPr>
          <w:p w14:paraId="28C4E4B4" w14:textId="2A590598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</w:p>
        </w:tc>
        <w:tc>
          <w:tcPr>
            <w:tcW w:w="130" w:type="pct"/>
          </w:tcPr>
          <w:p w14:paraId="24869BBA" w14:textId="77777777" w:rsidR="003F1142" w:rsidRPr="009670C0" w:rsidRDefault="003F1142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gridSpan w:val="2"/>
          </w:tcPr>
          <w:p w14:paraId="5B1100F4" w14:textId="713AE09F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</w:p>
        </w:tc>
      </w:tr>
      <w:tr w:rsidR="003F1142" w:rsidRPr="009670C0" w14:paraId="57341A15" w14:textId="77777777" w:rsidTr="007F6F46">
        <w:trPr>
          <w:trHeight w:val="259"/>
        </w:trPr>
        <w:tc>
          <w:tcPr>
            <w:tcW w:w="3368" w:type="pct"/>
          </w:tcPr>
          <w:p w14:paraId="458DF523" w14:textId="0BDD7DF8" w:rsidR="003F1142" w:rsidRPr="009670C0" w:rsidRDefault="00012BB1" w:rsidP="003F114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สัญญาลงทุนฉบับที่</w:t>
            </w:r>
            <w:r w:rsidR="00BF78D6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F78D6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3 -</w:t>
            </w:r>
            <w:r w:rsidR="00BF78D6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="00E63774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แปลงสภาพ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ครั้งที่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/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42" w:type="pct"/>
            <w:gridSpan w:val="2"/>
          </w:tcPr>
          <w:p w14:paraId="72021342" w14:textId="3E05CE61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506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  <w:tc>
          <w:tcPr>
            <w:tcW w:w="130" w:type="pct"/>
          </w:tcPr>
          <w:p w14:paraId="54A9B91F" w14:textId="77777777" w:rsidR="003F1142" w:rsidRPr="009670C0" w:rsidRDefault="003F1142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gridSpan w:val="2"/>
          </w:tcPr>
          <w:p w14:paraId="0E2FB4B4" w14:textId="6E4D532A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</w:tr>
      <w:tr w:rsidR="003F1142" w:rsidRPr="009670C0" w14:paraId="5D79AC65" w14:textId="77777777" w:rsidTr="00AD4F0B">
        <w:trPr>
          <w:trHeight w:val="259"/>
        </w:trPr>
        <w:tc>
          <w:tcPr>
            <w:tcW w:w="3368" w:type="pct"/>
          </w:tcPr>
          <w:p w14:paraId="779D6C32" w14:textId="4B0C21B9" w:rsidR="003F1142" w:rsidRPr="009670C0" w:rsidRDefault="003F1142" w:rsidP="003F114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หุ้นกู้ครั้งที่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/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6D4CB7E4" w14:textId="722C6B2D" w:rsidR="003F1142" w:rsidRPr="009670C0" w:rsidRDefault="003F1142" w:rsidP="007A2B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pct"/>
          </w:tcPr>
          <w:p w14:paraId="33379E3D" w14:textId="77777777" w:rsidR="003F1142" w:rsidRPr="009670C0" w:rsidRDefault="003F1142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77BE601A" w14:textId="69040FDC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  <w:r w:rsidR="003F1142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</w:tr>
      <w:tr w:rsidR="003F1142" w:rsidRPr="009670C0" w14:paraId="26F3BE08" w14:textId="77777777" w:rsidTr="00AD4F0B">
        <w:trPr>
          <w:trHeight w:val="259"/>
        </w:trPr>
        <w:tc>
          <w:tcPr>
            <w:tcW w:w="3368" w:type="pct"/>
          </w:tcPr>
          <w:p w14:paraId="68630D0A" w14:textId="2F2779C5" w:rsidR="003F1142" w:rsidRPr="009670C0" w:rsidRDefault="003F1142" w:rsidP="003F1142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3AF82F52" w14:textId="6CB5D765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3F114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412</w:t>
            </w:r>
            <w:r w:rsidR="003F114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911</w:t>
            </w:r>
          </w:p>
        </w:tc>
        <w:tc>
          <w:tcPr>
            <w:tcW w:w="130" w:type="pct"/>
          </w:tcPr>
          <w:p w14:paraId="5E3C2BD6" w14:textId="77777777" w:rsidR="003F1142" w:rsidRPr="009670C0" w:rsidRDefault="003F1142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456AA2C8" w14:textId="43E6E58C" w:rsidR="003F1142" w:rsidRPr="009670C0" w:rsidRDefault="001435EB" w:rsidP="007A2B67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3F114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038</w:t>
            </w:r>
            <w:r w:rsidR="003F114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717</w:t>
            </w:r>
          </w:p>
        </w:tc>
      </w:tr>
      <w:tr w:rsidR="0022108E" w:rsidRPr="009670C0" w14:paraId="483F1691" w14:textId="77777777" w:rsidTr="00AD4F0B">
        <w:trPr>
          <w:trHeight w:val="259"/>
        </w:trPr>
        <w:tc>
          <w:tcPr>
            <w:tcW w:w="3368" w:type="pct"/>
          </w:tcPr>
          <w:p w14:paraId="2ADCE8C6" w14:textId="102EAAB9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  <w:t>ค่าใช้จ่ายทางตรงในการออกหุ้นกู้รอตัดจ่าย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77DABB55" w14:textId="2B01F583" w:rsidR="0022108E" w:rsidRPr="009670C0" w:rsidRDefault="0022108E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pct"/>
          </w:tcPr>
          <w:p w14:paraId="1D51B00E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1DBCC72" w14:textId="208BFB73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22108E" w:rsidRPr="009670C0" w14:paraId="7CD94774" w14:textId="77777777" w:rsidTr="00A64076">
        <w:trPr>
          <w:trHeight w:val="259"/>
        </w:trPr>
        <w:tc>
          <w:tcPr>
            <w:tcW w:w="3368" w:type="pct"/>
          </w:tcPr>
          <w:p w14:paraId="20C35D01" w14:textId="7973852E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หุ้นกู้แปลงสภาพ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01D3B9FF" w14:textId="256A2690" w:rsidR="0022108E" w:rsidRPr="009670C0" w:rsidRDefault="001435EB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412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30" w:type="pct"/>
          </w:tcPr>
          <w:p w14:paraId="32931BD1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09EF2E6" w14:textId="28EA3163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036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489</w:t>
            </w:r>
          </w:p>
        </w:tc>
      </w:tr>
      <w:tr w:rsidR="0022108E" w:rsidRPr="009670C0" w14:paraId="45CCB771" w14:textId="77777777" w:rsidTr="00A64076">
        <w:trPr>
          <w:trHeight w:val="259"/>
        </w:trPr>
        <w:tc>
          <w:tcPr>
            <w:tcW w:w="3368" w:type="pct"/>
          </w:tcPr>
          <w:p w14:paraId="7CF487E2" w14:textId="434BD92B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  <w:t>มูลค่าที่จัดประเภทเป็นส่วนของผู้ถือหุ้น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4C0DE4A8" w14:textId="2484050C" w:rsidR="0022108E" w:rsidRPr="009670C0" w:rsidRDefault="0022108E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pct"/>
          </w:tcPr>
          <w:p w14:paraId="4C09EF1A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34268BC4" w14:textId="7516EE3D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22108E" w:rsidRPr="009670C0" w14:paraId="725253EF" w14:textId="77777777" w:rsidTr="00A64076">
        <w:trPr>
          <w:trHeight w:val="259"/>
        </w:trPr>
        <w:tc>
          <w:tcPr>
            <w:tcW w:w="3368" w:type="pct"/>
          </w:tcPr>
          <w:p w14:paraId="59A650B4" w14:textId="081A80F5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72DD62" w14:textId="30B8E16D" w:rsidR="0022108E" w:rsidRPr="009670C0" w:rsidRDefault="001435EB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810</w:t>
            </w:r>
          </w:p>
        </w:tc>
        <w:tc>
          <w:tcPr>
            <w:tcW w:w="130" w:type="pct"/>
          </w:tcPr>
          <w:p w14:paraId="3DA3EA31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5C41BA" w14:textId="287447B5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977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031</w:t>
            </w:r>
          </w:p>
        </w:tc>
      </w:tr>
      <w:tr w:rsidR="0022108E" w:rsidRPr="009670C0" w14:paraId="4749659E" w14:textId="77777777" w:rsidTr="0022108E">
        <w:trPr>
          <w:trHeight w:val="287"/>
        </w:trPr>
        <w:tc>
          <w:tcPr>
            <w:tcW w:w="3368" w:type="pct"/>
          </w:tcPr>
          <w:p w14:paraId="648AA678" w14:textId="77777777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</w:tcPr>
          <w:p w14:paraId="36212F92" w14:textId="77777777" w:rsidR="0022108E" w:rsidRPr="009670C0" w:rsidRDefault="0022108E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322AD60C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</w:tcPr>
          <w:p w14:paraId="30625451" w14:textId="77777777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2108E" w:rsidRPr="009670C0" w14:paraId="1C28207C" w14:textId="77777777" w:rsidTr="007F6F46">
        <w:trPr>
          <w:trHeight w:val="259"/>
        </w:trPr>
        <w:tc>
          <w:tcPr>
            <w:tcW w:w="3368" w:type="pct"/>
          </w:tcPr>
          <w:p w14:paraId="65CC2F18" w14:textId="083A381D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</w:tcPr>
          <w:p w14:paraId="65379D9C" w14:textId="77777777" w:rsidR="0022108E" w:rsidRPr="009670C0" w:rsidRDefault="0022108E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21A6471C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</w:tcPr>
          <w:p w14:paraId="0302C40F" w14:textId="77777777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2108E" w:rsidRPr="009670C0" w14:paraId="2F5DBEB6" w14:textId="77777777" w:rsidTr="007F6F46">
        <w:trPr>
          <w:trHeight w:val="259"/>
        </w:trPr>
        <w:tc>
          <w:tcPr>
            <w:tcW w:w="3368" w:type="pct"/>
          </w:tcPr>
          <w:p w14:paraId="4A72EEE5" w14:textId="31D742AD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</w:tcPr>
          <w:p w14:paraId="36439A5D" w14:textId="77777777" w:rsidR="0022108E" w:rsidRPr="009670C0" w:rsidRDefault="0022108E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5A85AD16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</w:tcPr>
          <w:p w14:paraId="554E13E3" w14:textId="77777777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2108E" w:rsidRPr="009670C0" w14:paraId="527AAAEF" w14:textId="77777777" w:rsidTr="007F6F46">
        <w:trPr>
          <w:trHeight w:val="259"/>
        </w:trPr>
        <w:tc>
          <w:tcPr>
            <w:tcW w:w="3368" w:type="pct"/>
          </w:tcPr>
          <w:p w14:paraId="48EFF541" w14:textId="5A76524E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</w:tcPr>
          <w:p w14:paraId="38A09A54" w14:textId="66CF43AE" w:rsidR="0022108E" w:rsidRPr="009670C0" w:rsidRDefault="001435EB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  <w:tc>
          <w:tcPr>
            <w:tcW w:w="130" w:type="pct"/>
          </w:tcPr>
          <w:p w14:paraId="044D4895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</w:tcPr>
          <w:p w14:paraId="23E63B38" w14:textId="696F0A92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</w:tr>
      <w:tr w:rsidR="0022108E" w:rsidRPr="009670C0" w14:paraId="7912F652" w14:textId="77777777" w:rsidTr="007F6F46">
        <w:trPr>
          <w:trHeight w:val="259"/>
        </w:trPr>
        <w:tc>
          <w:tcPr>
            <w:tcW w:w="3368" w:type="pct"/>
          </w:tcPr>
          <w:p w14:paraId="46FC79A0" w14:textId="2ACCA746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</w:tcPr>
          <w:p w14:paraId="5ED2D10E" w14:textId="0EBE21BA" w:rsidR="0022108E" w:rsidRPr="009670C0" w:rsidRDefault="0022108E" w:rsidP="0022108E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pct"/>
          </w:tcPr>
          <w:p w14:paraId="58AAEF6F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</w:tcPr>
          <w:p w14:paraId="30B05E00" w14:textId="733CEA2F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</w:tr>
      <w:tr w:rsidR="0022108E" w:rsidRPr="009670C0" w14:paraId="7B87D221" w14:textId="77777777" w:rsidTr="007F6F46">
        <w:trPr>
          <w:trHeight w:val="259"/>
        </w:trPr>
        <w:tc>
          <w:tcPr>
            <w:tcW w:w="3368" w:type="pct"/>
          </w:tcPr>
          <w:p w14:paraId="67809D33" w14:textId="243C9995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หุ้นกู้แปลงสภาพอื่น</w:t>
            </w:r>
          </w:p>
        </w:tc>
        <w:tc>
          <w:tcPr>
            <w:tcW w:w="742" w:type="pct"/>
            <w:gridSpan w:val="2"/>
          </w:tcPr>
          <w:p w14:paraId="4C1B9FA5" w14:textId="77777777" w:rsidR="0022108E" w:rsidRPr="009670C0" w:rsidRDefault="0022108E" w:rsidP="0022108E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5AC848EB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</w:tcPr>
          <w:p w14:paraId="50A24041" w14:textId="77777777" w:rsidR="0022108E" w:rsidRPr="009670C0" w:rsidRDefault="0022108E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2108E" w:rsidRPr="009670C0" w14:paraId="19EDE674" w14:textId="77777777" w:rsidTr="00A64076">
        <w:trPr>
          <w:trHeight w:val="259"/>
        </w:trPr>
        <w:tc>
          <w:tcPr>
            <w:tcW w:w="3368" w:type="pct"/>
          </w:tcPr>
          <w:p w14:paraId="3A6A1E64" w14:textId="05C64611" w:rsidR="0022108E" w:rsidRPr="009670C0" w:rsidRDefault="0022108E" w:rsidP="0022108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141CA6BE" w14:textId="11C6D111" w:rsidR="0022108E" w:rsidRPr="009670C0" w:rsidRDefault="0022108E" w:rsidP="0022108E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pct"/>
          </w:tcPr>
          <w:p w14:paraId="2A357448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5FBABCE7" w14:textId="710237B8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590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</w:tr>
      <w:tr w:rsidR="0022108E" w:rsidRPr="009670C0" w14:paraId="0DD69289" w14:textId="77777777" w:rsidTr="00A64076">
        <w:trPr>
          <w:trHeight w:val="259"/>
        </w:trPr>
        <w:tc>
          <w:tcPr>
            <w:tcW w:w="3368" w:type="pct"/>
          </w:tcPr>
          <w:p w14:paraId="095881A7" w14:textId="77777777" w:rsidR="0022108E" w:rsidRPr="009670C0" w:rsidRDefault="0022108E" w:rsidP="0022108E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729559" w14:textId="79E114E6" w:rsidR="0022108E" w:rsidRPr="009670C0" w:rsidRDefault="001435EB" w:rsidP="0022108E">
            <w:pPr>
              <w:pStyle w:val="block"/>
              <w:tabs>
                <w:tab w:val="decimal" w:pos="10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810</w:t>
            </w:r>
          </w:p>
        </w:tc>
        <w:tc>
          <w:tcPr>
            <w:tcW w:w="130" w:type="pct"/>
          </w:tcPr>
          <w:p w14:paraId="7DD83B37" w14:textId="77777777" w:rsidR="0022108E" w:rsidRPr="009670C0" w:rsidRDefault="0022108E" w:rsidP="0022108E">
            <w:pPr>
              <w:pStyle w:val="BodyText"/>
              <w:tabs>
                <w:tab w:val="decimal" w:pos="1062"/>
              </w:tabs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649C8C" w14:textId="60AF1C61" w:rsidR="0022108E" w:rsidRPr="009670C0" w:rsidRDefault="001435EB" w:rsidP="0022108E">
            <w:pPr>
              <w:pStyle w:val="block"/>
              <w:tabs>
                <w:tab w:val="decimal" w:pos="1162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977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031</w:t>
            </w:r>
          </w:p>
        </w:tc>
      </w:tr>
    </w:tbl>
    <w:p w14:paraId="7FA668EE" w14:textId="114E1708" w:rsidR="00997A80" w:rsidRPr="009670C0" w:rsidRDefault="00997A80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28FCF0AB" w14:textId="77777777" w:rsidR="006D693A" w:rsidRPr="009670C0" w:rsidRDefault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  <w:r w:rsidRPr="009670C0">
        <w:rPr>
          <w:rFonts w:asciiTheme="majorBidi" w:hAnsiTheme="majorBidi" w:cs="Angsana New"/>
          <w:sz w:val="26"/>
          <w:szCs w:val="26"/>
          <w:cs/>
        </w:rPr>
        <w:br w:type="page"/>
      </w:r>
    </w:p>
    <w:p w14:paraId="7BD64B1F" w14:textId="7BF242BC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หู้นกู้แปลงสภาพ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31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และ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2562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7133029A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1"/>
        <w:tblW w:w="9180" w:type="dxa"/>
        <w:tblInd w:w="445" w:type="dxa"/>
        <w:tblLook w:val="04A0" w:firstRow="1" w:lastRow="0" w:firstColumn="1" w:lastColumn="0" w:noHBand="0" w:noVBand="1"/>
      </w:tblPr>
      <w:tblGrid>
        <w:gridCol w:w="2430"/>
        <w:gridCol w:w="2250"/>
        <w:gridCol w:w="2250"/>
        <w:gridCol w:w="2250"/>
      </w:tblGrid>
      <w:tr w:rsidR="00183CE5" w:rsidRPr="009670C0" w14:paraId="095CDCF7" w14:textId="77777777" w:rsidTr="006C3FD9">
        <w:trPr>
          <w:tblHeader/>
        </w:trPr>
        <w:tc>
          <w:tcPr>
            <w:tcW w:w="2430" w:type="dxa"/>
          </w:tcPr>
          <w:p w14:paraId="2E1466E7" w14:textId="77777777" w:rsidR="00437B48" w:rsidRPr="009670C0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FBC69E2" w14:textId="1ED44AC7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590D7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2559</w:t>
            </w:r>
            <w:r w:rsidR="008C6B93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8C6B9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val="en-US"/>
              </w:rPr>
              <w:t>1</w:t>
            </w:r>
            <w:r w:rsidR="008C6B9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50" w:type="dxa"/>
          </w:tcPr>
          <w:p w14:paraId="5A36E542" w14:textId="011F3C25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37B4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val="en-US"/>
              </w:rPr>
              <w:t>2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50" w:type="dxa"/>
          </w:tcPr>
          <w:p w14:paraId="0705ECDF" w14:textId="5B974261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37B4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val="en-US"/>
              </w:rPr>
              <w:t>3</w:t>
            </w:r>
            <w:r w:rsidR="00A3210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</w:tr>
      <w:tr w:rsidR="00183CE5" w:rsidRPr="009670C0" w14:paraId="0407B38E" w14:textId="77777777" w:rsidTr="006C3FD9">
        <w:tc>
          <w:tcPr>
            <w:tcW w:w="2430" w:type="dxa"/>
          </w:tcPr>
          <w:p w14:paraId="4A959AD0" w14:textId="77777777" w:rsidR="00590D7B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</w:t>
            </w:r>
          </w:p>
          <w:p w14:paraId="68610868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6D8C7EBB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1E6BCED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BEAA6A4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183CE5" w:rsidRPr="009670C0" w14:paraId="21EF99E4" w14:textId="77777777" w:rsidTr="006C3FD9">
        <w:tc>
          <w:tcPr>
            <w:tcW w:w="2430" w:type="dxa"/>
          </w:tcPr>
          <w:p w14:paraId="367FF720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6638445D" w14:textId="50AA8AC6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17A39767" w14:textId="77F065B0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79F4084E" w14:textId="23BFD629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183CE5" w:rsidRPr="009670C0" w14:paraId="11CF1073" w14:textId="77777777" w:rsidTr="006C3FD9">
        <w:tc>
          <w:tcPr>
            <w:tcW w:w="2430" w:type="dxa"/>
          </w:tcPr>
          <w:p w14:paraId="7FEF758C" w14:textId="70BD5088" w:rsidR="005E6AA8" w:rsidRPr="009670C0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ราคาหน้าตั๋</w:t>
            </w:r>
            <w:r w:rsidR="00566DAC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</w:t>
            </w:r>
            <w:r w:rsidR="00566DAC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566DAC"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207D8521" w14:textId="5B8FD334" w:rsidR="005E6AA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0A6913D7" w14:textId="03D63E0A" w:rsidR="005E6AA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7C2AD234" w14:textId="795B54C6" w:rsidR="005E6AA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5E6AA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183CE5" w:rsidRPr="009670C0" w14:paraId="59BCBF64" w14:textId="77777777" w:rsidTr="006C3FD9">
        <w:tc>
          <w:tcPr>
            <w:tcW w:w="2430" w:type="dxa"/>
          </w:tcPr>
          <w:p w14:paraId="4FB6D37C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3DC0F5E" w14:textId="7196209C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2559</w:t>
            </w:r>
          </w:p>
        </w:tc>
        <w:tc>
          <w:tcPr>
            <w:tcW w:w="2250" w:type="dxa"/>
          </w:tcPr>
          <w:p w14:paraId="1C466264" w14:textId="58B743E3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250" w:type="dxa"/>
          </w:tcPr>
          <w:p w14:paraId="5339569E" w14:textId="60DE0979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</w:tr>
      <w:tr w:rsidR="00183CE5" w:rsidRPr="009670C0" w14:paraId="0F44F7DA" w14:textId="77777777" w:rsidTr="006C3FD9">
        <w:tc>
          <w:tcPr>
            <w:tcW w:w="2430" w:type="dxa"/>
          </w:tcPr>
          <w:p w14:paraId="390750EC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68B82F4B" w14:textId="42B98BFC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4D4"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สิงหาคม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250" w:type="dxa"/>
          </w:tcPr>
          <w:p w14:paraId="7CFB4DF9" w14:textId="156184E5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250" w:type="dxa"/>
          </w:tcPr>
          <w:p w14:paraId="4FEB41B7" w14:textId="3E1BD8A6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183CE5" w:rsidRPr="009670C0" w14:paraId="68423C48" w14:textId="77777777" w:rsidTr="006C3FD9">
        <w:tc>
          <w:tcPr>
            <w:tcW w:w="2430" w:type="dxa"/>
          </w:tcPr>
          <w:p w14:paraId="63E52F06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6A49E84C" w14:textId="0A20DE2D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306193C3" w14:textId="645B2593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2A6E65C0" w14:textId="58F6F8EE" w:rsidR="00437B48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0D7B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83CE5" w:rsidRPr="009670C0" w14:paraId="0F538107" w14:textId="77777777" w:rsidTr="006C3FD9">
        <w:tc>
          <w:tcPr>
            <w:tcW w:w="2430" w:type="dxa"/>
          </w:tcPr>
          <w:p w14:paraId="500F8593" w14:textId="77777777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="00437B48"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7E84360F" w14:textId="2F129BAD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311ADF9A" w14:textId="109D7342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6F00DE0D" w14:textId="664B76E4" w:rsidR="00437B48" w:rsidRPr="009670C0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183CE5" w:rsidRPr="009670C0" w14:paraId="58B73542" w14:textId="77777777" w:rsidTr="006C3FD9">
        <w:tc>
          <w:tcPr>
            <w:tcW w:w="2430" w:type="dxa"/>
          </w:tcPr>
          <w:p w14:paraId="11899707" w14:textId="77777777" w:rsidR="00640764" w:rsidRPr="009670C0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6673A4D5" w14:textId="58FBCAD0" w:rsidR="00640764" w:rsidRPr="009670C0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7D876F8B" w14:textId="7BC56AE0" w:rsidR="00640764" w:rsidRPr="009670C0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4FCF247A" w14:textId="6948B5C1" w:rsidR="00640764" w:rsidRPr="009670C0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</w:tr>
      <w:tr w:rsidR="00183CE5" w:rsidRPr="009670C0" w14:paraId="75DCA6A2" w14:textId="77777777" w:rsidTr="006C3FD9">
        <w:tc>
          <w:tcPr>
            <w:tcW w:w="2430" w:type="dxa"/>
          </w:tcPr>
          <w:p w14:paraId="0783161F" w14:textId="77777777" w:rsidR="00640764" w:rsidRPr="009670C0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4AF46160" w14:textId="6B56D08D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426581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C488FF8" w14:textId="123FE118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4462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6C7ECBF" w14:textId="1013A7A7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426581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ED21215" w14:textId="4AE87BF3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4462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</w:tcPr>
          <w:p w14:paraId="3C0CA066" w14:textId="688FEDC7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DB675F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26581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B722AB1" w14:textId="7FFA19A7" w:rsidR="00640764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640764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4462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183CE5" w:rsidRPr="009670C0" w14:paraId="3EF2568B" w14:textId="77777777" w:rsidTr="006C3FD9">
        <w:tc>
          <w:tcPr>
            <w:tcW w:w="2430" w:type="dxa"/>
          </w:tcPr>
          <w:p w14:paraId="2CF188FE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492140BB" w14:textId="3980BE55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1BBD1237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3F707803" w14:textId="072C97A1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8B8CF20" w14:textId="35C7FCDC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44EED5C4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198BA390" w14:textId="27FFCD45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1D0E793F" w14:textId="28F1AA04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4F4E26A0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042C9F92" w14:textId="18B09DAC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</w:tr>
      <w:tr w:rsidR="00183CE5" w:rsidRPr="009670C0" w14:paraId="6E85644B" w14:textId="77777777" w:rsidTr="006C3FD9">
        <w:tc>
          <w:tcPr>
            <w:tcW w:w="2430" w:type="dxa"/>
          </w:tcPr>
          <w:p w14:paraId="71EED64E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72A056EF" w14:textId="64C78F83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550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</w:tcPr>
          <w:p w14:paraId="0C33FE8C" w14:textId="427A9F3E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</w:tcPr>
          <w:p w14:paraId="41B8EDBE" w14:textId="15DA0FF4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183CE5" w:rsidRPr="009670C0" w14:paraId="0A410742" w14:textId="77777777" w:rsidTr="006C3FD9">
        <w:tc>
          <w:tcPr>
            <w:tcW w:w="2430" w:type="dxa"/>
          </w:tcPr>
          <w:p w14:paraId="0E657C06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66539F82" w14:textId="6977BCAE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311B3A4F" w14:textId="70F17A99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7C98BABE" w14:textId="438FFC1E" w:rsidR="005D3D4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ต่อ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D3D49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</w:tr>
      <w:tr w:rsidR="005D3D49" w:rsidRPr="009670C0" w14:paraId="335B598C" w14:textId="77777777" w:rsidTr="006C3FD9">
        <w:tc>
          <w:tcPr>
            <w:tcW w:w="2430" w:type="dxa"/>
          </w:tcPr>
          <w:p w14:paraId="7BC028BE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15E802F4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00C5FCEC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ของแต่ละไตรมาส</w:t>
            </w:r>
          </w:p>
        </w:tc>
        <w:tc>
          <w:tcPr>
            <w:tcW w:w="2250" w:type="dxa"/>
          </w:tcPr>
          <w:p w14:paraId="468498A4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67E09A2D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2E87AA68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25A12D80" w14:textId="77777777" w:rsidR="005D3D49" w:rsidRPr="009670C0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</w:tr>
    </w:tbl>
    <w:p w14:paraId="528725BA" w14:textId="0AA98EB1" w:rsidR="00640764" w:rsidRPr="009670C0" w:rsidRDefault="006407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p w14:paraId="22E17D29" w14:textId="7E739F4A" w:rsidR="008C6B93" w:rsidRPr="009670C0" w:rsidRDefault="008C6B93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6"/>
          <w:szCs w:val="26"/>
          <w:lang w:val="en-GB"/>
        </w:rPr>
      </w:pP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(</w:t>
      </w:r>
      <w:r w:rsidR="001435EB" w:rsidRPr="009670C0">
        <w:rPr>
          <w:rFonts w:asciiTheme="majorBidi" w:hAnsiTheme="majorBidi" w:cs="Angsana New"/>
          <w:sz w:val="26"/>
          <w:szCs w:val="26"/>
          <w:vertAlign w:val="superscript"/>
        </w:rPr>
        <w:t>1</w:t>
      </w: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)</w:t>
      </w:r>
      <w:r w:rsidR="00C24561" w:rsidRPr="009670C0">
        <w:rPr>
          <w:rFonts w:asciiTheme="majorBidi" w:hAnsiTheme="majorBidi" w:cs="Angsana New"/>
          <w:sz w:val="26"/>
          <w:szCs w:val="26"/>
          <w:lang w:val="en-GB"/>
        </w:rPr>
        <w:t xml:space="preserve"> </w:t>
      </w:r>
      <w:r w:rsidR="004E24BC" w:rsidRPr="009670C0">
        <w:rPr>
          <w:rFonts w:asciiTheme="majorBidi" w:hAnsiTheme="majorBidi" w:cs="Angsana New"/>
          <w:sz w:val="26"/>
          <w:szCs w:val="26"/>
          <w:lang w:val="en-GB"/>
        </w:rPr>
        <w:t xml:space="preserve">  JTA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ได้ฟ้องคดีแพ่งเหตุบอกล้างโมฆียะกรรมในสัญญาลงทุนต่อบริษัท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และเรียกค่าเสียหายจากจำนวนเงินที่จ่ายคืนเงินตามสัญญาลงทุนฉบับที่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/>
          <w:sz w:val="26"/>
          <w:szCs w:val="26"/>
          <w:lang w:val="en-GB"/>
        </w:rPr>
        <w:t xml:space="preserve">2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พร้อมดอกเบี้ย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คดีนี้ทำให้บริษัทอยู่ในสถานะที่สามารถอ้างเป็นเหตุผลและหน้าที่ที่ยังไม่ต้องชำระหนี้ได้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ปัจจุบันคดีดังกล่าวยังคงค้างพิจารณาอยู่ในชั้นศาล</w:t>
      </w:r>
    </w:p>
    <w:p w14:paraId="05885BC2" w14:textId="06997963" w:rsidR="004E24BC" w:rsidRPr="009670C0" w:rsidRDefault="004E24BC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0"/>
          <w:szCs w:val="20"/>
          <w:lang w:val="en-GB"/>
        </w:rPr>
      </w:pPr>
    </w:p>
    <w:p w14:paraId="4049F952" w14:textId="77777777" w:rsidR="00012BB1" w:rsidRPr="009670C0" w:rsidRDefault="004E24BC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6"/>
          <w:szCs w:val="26"/>
          <w:lang w:val="en-GB"/>
        </w:rPr>
      </w:pP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ยิ่งไปกว่านั้น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  <w:lang w:val="en-GB"/>
        </w:rPr>
        <w:t xml:space="preserve">JTA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ได้ทำผิดสัญญาในส่วนการให้คำรับรองรวมถึงวัตถุประสงค์ของการทำสัญญาลงทุนฉบับที่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  <w:lang w:val="en-GB"/>
        </w:rPr>
        <w:t xml:space="preserve">2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ซึ่งทำให้เกิดความเสียหายกับบริษัท</w:t>
      </w:r>
    </w:p>
    <w:p w14:paraId="0B37379D" w14:textId="73CC2965" w:rsidR="00012BB1" w:rsidRPr="009670C0" w:rsidRDefault="00012BB1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0"/>
          <w:szCs w:val="20"/>
          <w:lang w:val="en-GB"/>
        </w:rPr>
      </w:pPr>
    </w:p>
    <w:p w14:paraId="1F3E9831" w14:textId="7D7F569C" w:rsidR="00012BB1" w:rsidRPr="009670C0" w:rsidRDefault="00012BB1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6"/>
          <w:szCs w:val="26"/>
          <w:cs/>
          <w:lang w:val="en-GB"/>
        </w:rPr>
      </w:pP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 xml:space="preserve">บริษัทได้ยกเลิกสัญญาลงทุนฉบับที่ </w:t>
      </w:r>
      <w:r w:rsidRPr="009670C0">
        <w:rPr>
          <w:rFonts w:asciiTheme="majorBidi" w:hAnsiTheme="majorBidi" w:cs="Angsana New"/>
          <w:sz w:val="26"/>
          <w:szCs w:val="26"/>
          <w:lang w:val="en-GB"/>
        </w:rPr>
        <w:t>2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 xml:space="preserve"> ในวันที่ </w:t>
      </w:r>
      <w:r w:rsidRPr="009670C0">
        <w:rPr>
          <w:rFonts w:asciiTheme="majorBidi" w:hAnsiTheme="majorBidi" w:cs="Angsana New"/>
          <w:sz w:val="26"/>
          <w:szCs w:val="26"/>
        </w:rPr>
        <w:t xml:space="preserve">23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 xml:space="preserve">กรกฎาคม </w:t>
      </w:r>
      <w:r w:rsidRPr="009670C0">
        <w:rPr>
          <w:rFonts w:asciiTheme="majorBidi" w:hAnsiTheme="majorBidi" w:cs="Angsana New"/>
          <w:sz w:val="26"/>
          <w:szCs w:val="26"/>
        </w:rPr>
        <w:t xml:space="preserve">2564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และดำเนินการฟ้องร้องเรียกค่าเสียหายจากเหตุแห่งการผิดสัญญาของ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/>
          <w:sz w:val="26"/>
          <w:szCs w:val="26"/>
          <w:lang w:val="en-GB"/>
        </w:rPr>
        <w:t xml:space="preserve">JTA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นั้น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จากเหตุดังกล่าว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บริษัทไม่มีภาระผูกพันตามสัญญาที่จะต้องจ่ายดอกเบี้ยและเงินต้น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ณ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วันที่ครบกำหนด</w:t>
      </w:r>
      <w:r w:rsidR="00E63774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ภายใต้</w:t>
      </w:r>
      <w:r w:rsidR="004E24BC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สัญญาลงทุนฉบับที่</w:t>
      </w:r>
      <w:r w:rsidR="004E24BC"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/>
          <w:sz w:val="26"/>
          <w:szCs w:val="26"/>
          <w:lang w:val="en-GB"/>
        </w:rPr>
        <w:t>2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จำนวนเงินที่ต้องจ่ายชำระจะถูกตัดสิน</w:t>
      </w:r>
      <w:r w:rsidR="00E63774" w:rsidRPr="009670C0">
        <w:rPr>
          <w:rFonts w:asciiTheme="majorBidi" w:hAnsiTheme="majorBidi" w:cs="Angsana New" w:hint="cs"/>
          <w:sz w:val="26"/>
          <w:szCs w:val="26"/>
          <w:cs/>
        </w:rPr>
        <w:t>ภายใต้</w:t>
      </w:r>
      <w:r w:rsidRPr="009670C0">
        <w:rPr>
          <w:rFonts w:asciiTheme="majorBidi" w:hAnsiTheme="majorBidi" w:cs="Angsana New" w:hint="cs"/>
          <w:sz w:val="26"/>
          <w:szCs w:val="26"/>
          <w:cs/>
        </w:rPr>
        <w:t xml:space="preserve">คดีความเลขที่ </w:t>
      </w:r>
      <w:r w:rsidRPr="009670C0">
        <w:rPr>
          <w:rFonts w:asciiTheme="majorBidi" w:hAnsiTheme="majorBidi" w:cs="Angsana New"/>
          <w:sz w:val="26"/>
          <w:szCs w:val="26"/>
        </w:rPr>
        <w:t xml:space="preserve">83/2561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 xml:space="preserve">ตามที่เปิดเผยไว้ในหมายเหตุข้อ </w:t>
      </w:r>
      <w:r w:rsidRPr="009670C0">
        <w:rPr>
          <w:rFonts w:asciiTheme="majorBidi" w:hAnsiTheme="majorBidi" w:cs="Angsana New"/>
          <w:sz w:val="26"/>
          <w:szCs w:val="26"/>
        </w:rPr>
        <w:t>34</w:t>
      </w:r>
    </w:p>
    <w:p w14:paraId="1244C21F" w14:textId="77777777" w:rsidR="00012BB1" w:rsidRPr="009670C0" w:rsidRDefault="00012BB1" w:rsidP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0"/>
          <w:szCs w:val="20"/>
          <w:lang w:val="en-GB"/>
        </w:rPr>
      </w:pPr>
    </w:p>
    <w:p w14:paraId="3347C648" w14:textId="30FC8776" w:rsidR="004E24BC" w:rsidRPr="009670C0" w:rsidRDefault="004E24BC" w:rsidP="00012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6"/>
          <w:szCs w:val="26"/>
          <w:cs/>
          <w:lang w:val="en-GB"/>
        </w:rPr>
      </w:pP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บริษัทจะทบทวนสถานะอีกครั้ง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เมื่อคดี</w:t>
      </w:r>
      <w:r w:rsidR="00E913BE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ในศาล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แพ่งทั้ง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  <w:lang w:val="en-GB"/>
        </w:rPr>
        <w:t xml:space="preserve">2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คดีนั้นมีคำพิพากษาถึงที่สุด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br w:type="page"/>
      </w:r>
    </w:p>
    <w:p w14:paraId="71EEC00F" w14:textId="61DB0B16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rPr>
          <w:rFonts w:asciiTheme="majorBidi" w:hAnsiTheme="majorBidi" w:cstheme="majorBidi"/>
          <w:sz w:val="26"/>
          <w:szCs w:val="26"/>
          <w:lang w:val="en-GB"/>
        </w:rPr>
      </w:pP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(</w:t>
      </w:r>
      <w:r w:rsidR="001435EB" w:rsidRPr="009670C0">
        <w:rPr>
          <w:rFonts w:asciiTheme="majorBidi" w:hAnsiTheme="majorBidi" w:cs="Angsana New"/>
          <w:sz w:val="26"/>
          <w:szCs w:val="26"/>
          <w:vertAlign w:val="superscript"/>
        </w:rPr>
        <w:t>2</w:t>
      </w: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)</w:t>
      </w:r>
      <w:r w:rsidR="004E24BC" w:rsidRPr="009670C0">
        <w:rPr>
          <w:rFonts w:asciiTheme="majorBidi" w:hAnsiTheme="majorBidi" w:cs="Angsana New"/>
          <w:sz w:val="26"/>
          <w:szCs w:val="26"/>
          <w:vertAlign w:val="superscript"/>
          <w:lang w:val="en-GB"/>
        </w:rPr>
        <w:t xml:space="preserve">  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ในช่วงไตรมาสที่สองของปี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2564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บริษัทฯ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ได้มีการจ่ายชำระ</w:t>
      </w:r>
      <w:r w:rsidR="00A32100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คืน</w:t>
      </w:r>
      <w:r w:rsidR="00A32100" w:rsidRPr="009670C0">
        <w:rPr>
          <w:rFonts w:asciiTheme="majorBidi" w:hAnsiTheme="majorBidi" w:cstheme="majorBidi"/>
          <w:sz w:val="26"/>
          <w:szCs w:val="26"/>
          <w:cs/>
        </w:rPr>
        <w:t>หุ้นกู้แปลงสภาพ</w:t>
      </w:r>
      <w:r w:rsidR="00A32100" w:rsidRPr="009670C0">
        <w:rPr>
          <w:rFonts w:asciiTheme="majorBidi" w:hAnsiTheme="majorBidi" w:cstheme="majorBidi" w:hint="cs"/>
          <w:sz w:val="26"/>
          <w:szCs w:val="26"/>
          <w:cs/>
        </w:rPr>
        <w:t xml:space="preserve">และดอกเบี้ยค้างจ่ายแก่ </w:t>
      </w:r>
      <w:r w:rsidR="00A32100" w:rsidRPr="009670C0">
        <w:rPr>
          <w:rFonts w:asciiTheme="majorBidi" w:hAnsiTheme="majorBidi" w:cstheme="majorBidi"/>
          <w:sz w:val="26"/>
          <w:szCs w:val="26"/>
        </w:rPr>
        <w:t xml:space="preserve">JTA 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</w:p>
    <w:p w14:paraId="6F4B026C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rPr>
          <w:rFonts w:asciiTheme="majorBidi" w:hAnsiTheme="majorBidi" w:cstheme="majorBidi"/>
          <w:sz w:val="26"/>
          <w:szCs w:val="26"/>
          <w:lang w:val="en-GB"/>
        </w:rPr>
      </w:pPr>
    </w:p>
    <w:p w14:paraId="04D53D16" w14:textId="14FF7CB1" w:rsidR="00320F5D" w:rsidRPr="009670C0" w:rsidRDefault="006D693A" w:rsidP="00A3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6"/>
          <w:szCs w:val="26"/>
          <w:lang w:val="en-GB"/>
        </w:rPr>
      </w:pP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(</w:t>
      </w:r>
      <w:r w:rsidR="001435EB" w:rsidRPr="009670C0">
        <w:rPr>
          <w:rFonts w:asciiTheme="majorBidi" w:hAnsiTheme="majorBidi" w:cs="Angsana New"/>
          <w:sz w:val="26"/>
          <w:szCs w:val="26"/>
          <w:vertAlign w:val="superscript"/>
        </w:rPr>
        <w:t>3</w:t>
      </w: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>)</w:t>
      </w:r>
      <w:r w:rsidR="004E24BC" w:rsidRPr="009670C0">
        <w:rPr>
          <w:rFonts w:asciiTheme="majorBidi" w:hAnsiTheme="majorBidi" w:cs="Angsana New"/>
          <w:sz w:val="26"/>
          <w:szCs w:val="26"/>
          <w:vertAlign w:val="superscript"/>
          <w:lang w:val="en-GB"/>
        </w:rPr>
        <w:t xml:space="preserve"> </w:t>
      </w:r>
      <w:r w:rsidRPr="009670C0">
        <w:rPr>
          <w:rFonts w:asciiTheme="majorBidi" w:hAnsiTheme="majorBidi" w:cs="Angsana New"/>
          <w:sz w:val="26"/>
          <w:szCs w:val="26"/>
          <w:vertAlign w:val="superscript"/>
          <w:cs/>
          <w:lang w:val="en-GB"/>
        </w:rPr>
        <w:t xml:space="preserve"> </w:t>
      </w:r>
      <w:r w:rsidR="004E24BC" w:rsidRPr="009670C0">
        <w:rPr>
          <w:rFonts w:asciiTheme="majorBidi" w:hAnsiTheme="majorBidi" w:cs="Angsana New"/>
          <w:sz w:val="26"/>
          <w:szCs w:val="26"/>
          <w:vertAlign w:val="superscript"/>
          <w:lang w:val="en-GB"/>
        </w:rPr>
        <w:t xml:space="preserve"> 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ในช่วงไตรมาสแรกของปี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lang w:val="en-GB"/>
        </w:rPr>
        <w:t>Group and Creation Investments Sri Lanka LLC (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ผู้ถือหุ้นกู้แปลงสภาพ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>/</w:t>
      </w:r>
      <w:r w:rsidR="001435EB" w:rsidRPr="009670C0">
        <w:rPr>
          <w:rFonts w:asciiTheme="majorBidi" w:hAnsiTheme="majorBidi" w:cs="Angsana New"/>
          <w:sz w:val="26"/>
          <w:szCs w:val="26"/>
        </w:rPr>
        <w:t>2560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)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ตกลงที่จะกำหนดเวลาการชำระคืนเงินต้นและดอกเบี้ยที่ครบกำหนดชำระ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และเปลี่ยนแปลงวันครบกำหนดของหุ้นกู้แปลงสภาพนี้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E913BE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จาก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วันที่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30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มีนาคม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E913BE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เป็น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วันทำการสุดท้ายของเดือนกันยายน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อัตราดอกเบี้ย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7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%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ต่อปี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ณ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วันที่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31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มีนาคม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กลุ่มบริษัทได้จัดประเภทหุ้นกู้แปลงสภาพใหม่เป็นเงินกู้ยืมระยะสั้นและดอกเบี้ย</w:t>
      </w:r>
      <w:r w:rsidR="00E913BE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ค้าง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จ่ายจำนวน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670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>.</w:t>
      </w:r>
      <w:r w:rsidR="001435EB" w:rsidRPr="009670C0">
        <w:rPr>
          <w:rFonts w:asciiTheme="majorBidi" w:hAnsiTheme="majorBidi" w:cs="Angsana New"/>
          <w:sz w:val="26"/>
          <w:szCs w:val="26"/>
        </w:rPr>
        <w:t>5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ล้านบาท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ในระหว่างไตรมาสที่สองของปี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="001435EB" w:rsidRPr="009670C0">
        <w:rPr>
          <w:rFonts w:asciiTheme="majorBidi" w:hAnsiTheme="majorBidi" w:cs="Angsana New"/>
          <w:sz w:val="26"/>
          <w:szCs w:val="26"/>
        </w:rPr>
        <w:t>2563</w:t>
      </w:r>
      <w:r w:rsidRPr="009670C0">
        <w:rPr>
          <w:rFonts w:asciiTheme="majorBidi" w:hAnsiTheme="majorBidi" w:cs="Angsana New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เงินกู้ยืมระยะสั้นและดอกเบี้ยค้าง</w:t>
      </w:r>
      <w:r w:rsidR="00E913BE"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จ่าย</w:t>
      </w:r>
      <w:r w:rsidRPr="009670C0">
        <w:rPr>
          <w:rFonts w:asciiTheme="majorBidi" w:hAnsiTheme="majorBidi" w:cs="Angsana New" w:hint="cs"/>
          <w:sz w:val="26"/>
          <w:szCs w:val="26"/>
          <w:cs/>
          <w:lang w:val="en-GB"/>
        </w:rPr>
        <w:t>ได้ชำระครบถ้วนแล้ว</w:t>
      </w:r>
    </w:p>
    <w:p w14:paraId="09AC12E3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rPr>
          <w:rFonts w:asciiTheme="majorBidi" w:hAnsiTheme="majorBidi" w:cs="Angsana New"/>
          <w:sz w:val="26"/>
          <w:szCs w:val="26"/>
          <w:lang w:val="en-GB"/>
        </w:rPr>
      </w:pPr>
    </w:p>
    <w:p w14:paraId="4FA88ABF" w14:textId="0ADB2252" w:rsidR="00D676DA" w:rsidRPr="009670C0" w:rsidRDefault="001435EB" w:rsidP="00320F5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44" w:name="_Toc33611528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4</w:t>
      </w:r>
      <w:r w:rsidR="00320F5D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D676DA" w:rsidRPr="009670C0">
        <w:rPr>
          <w:rFonts w:asciiTheme="majorBidi" w:hAnsiTheme="majorBidi" w:cstheme="majorBidi"/>
          <w:sz w:val="26"/>
          <w:szCs w:val="26"/>
          <w:u w:val="none"/>
          <w:cs/>
        </w:rPr>
        <w:t>ประมาณการหนี้สินไม่หมุนเวียนสำหรับ</w:t>
      </w:r>
      <w:r w:rsidR="00D676DA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ผลประโยชน์พนักงาน</w:t>
      </w:r>
      <w:bookmarkEnd w:id="44"/>
      <w:r w:rsidR="00D676DA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00C058AF" w14:textId="77777777" w:rsidR="00D90C96" w:rsidRPr="009670C0" w:rsidRDefault="00D90C96" w:rsidP="00D90C9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D7B48AB" w14:textId="59111E32" w:rsidR="00D676DA" w:rsidRPr="009670C0" w:rsidRDefault="00D676DA" w:rsidP="00D90C96">
      <w:pPr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โครงการผลประโยชน์ที่กำหนดไว้  </w:t>
      </w:r>
    </w:p>
    <w:p w14:paraId="7D419C2B" w14:textId="77777777" w:rsidR="00D90C96" w:rsidRPr="009670C0" w:rsidRDefault="00D90C96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0D1ACCA" w14:textId="078D6336" w:rsidR="00D676DA" w:rsidRPr="009670C0" w:rsidRDefault="00D676DA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435EB" w:rsidRPr="009670C0">
        <w:rPr>
          <w:rFonts w:asciiTheme="majorBidi" w:hAnsiTheme="majorBidi" w:cstheme="majorBidi"/>
          <w:sz w:val="26"/>
          <w:szCs w:val="26"/>
        </w:rPr>
        <w:t>2541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ในการให้ผลประโยชน์เมื่อเกษียณแก่พนักงานตามสิทธิและอายุงาน</w:t>
      </w:r>
    </w:p>
    <w:p w14:paraId="36DEAEB4" w14:textId="77777777" w:rsidR="00D676DA" w:rsidRPr="009670C0" w:rsidRDefault="00D676DA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44C67109" w14:textId="4751CD6B" w:rsidR="00D676DA" w:rsidRPr="009670C0" w:rsidRDefault="00D676DA" w:rsidP="00D90C96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8425FE8" w14:textId="77777777" w:rsidR="00D90C96" w:rsidRPr="009670C0" w:rsidRDefault="00D90C96" w:rsidP="00D90C96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67"/>
        <w:gridCol w:w="902"/>
        <w:gridCol w:w="180"/>
        <w:gridCol w:w="1170"/>
        <w:gridCol w:w="180"/>
        <w:gridCol w:w="1080"/>
      </w:tblGrid>
      <w:tr w:rsidR="00D5650A" w:rsidRPr="009670C0" w14:paraId="1C60AD3A" w14:textId="77777777" w:rsidTr="00D5650A">
        <w:trPr>
          <w:cantSplit/>
          <w:tblHeader/>
        </w:trPr>
        <w:tc>
          <w:tcPr>
            <w:tcW w:w="5567" w:type="dxa"/>
            <w:shd w:val="clear" w:color="auto" w:fill="auto"/>
          </w:tcPr>
          <w:p w14:paraId="41AA2C4C" w14:textId="77777777" w:rsidR="00D5650A" w:rsidRPr="009670C0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902" w:type="dxa"/>
          </w:tcPr>
          <w:p w14:paraId="3872491C" w14:textId="77777777" w:rsidR="00D5650A" w:rsidRPr="009670C0" w:rsidRDefault="00D5650A" w:rsidP="00D5650A">
            <w:pPr>
              <w:tabs>
                <w:tab w:val="clear" w:pos="680"/>
              </w:tabs>
              <w:ind w:left="-73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6B876C" w14:textId="77777777" w:rsidR="00D5650A" w:rsidRPr="009670C0" w:rsidRDefault="00D5650A" w:rsidP="00D565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1F370251" w14:textId="039B6AE7" w:rsidR="00D5650A" w:rsidRPr="009670C0" w:rsidRDefault="00D5650A" w:rsidP="00D5650A">
            <w:pPr>
              <w:ind w:left="-75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="00CC6DBF"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และ</w:t>
            </w:r>
            <w:r w:rsidR="00CC6DBF"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50A" w:rsidRPr="009670C0" w14:paraId="307F182E" w14:textId="77777777" w:rsidTr="00D5650A">
        <w:trPr>
          <w:cantSplit/>
          <w:tblHeader/>
        </w:trPr>
        <w:tc>
          <w:tcPr>
            <w:tcW w:w="5567" w:type="dxa"/>
          </w:tcPr>
          <w:p w14:paraId="43E24EB4" w14:textId="77777777" w:rsidR="00D5650A" w:rsidRPr="009670C0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BF237EA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7F4C1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558DC5" w14:textId="25F0287B" w:rsidR="00D5650A" w:rsidRPr="009670C0" w:rsidRDefault="001435EB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182C8993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A6790E" w14:textId="0596A0C6" w:rsidR="00D5650A" w:rsidRPr="009670C0" w:rsidRDefault="001435EB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D5650A" w:rsidRPr="009670C0" w14:paraId="6D21DE87" w14:textId="77777777" w:rsidTr="00D5650A">
        <w:trPr>
          <w:cantSplit/>
          <w:tblHeader/>
        </w:trPr>
        <w:tc>
          <w:tcPr>
            <w:tcW w:w="5567" w:type="dxa"/>
          </w:tcPr>
          <w:p w14:paraId="16CF6D90" w14:textId="77777777" w:rsidR="00D5650A" w:rsidRPr="009670C0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EAAE06A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7017B3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234A1C06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22108E" w:rsidRPr="009670C0" w14:paraId="5ED50478" w14:textId="77777777" w:rsidTr="00D5650A">
        <w:trPr>
          <w:cantSplit/>
        </w:trPr>
        <w:tc>
          <w:tcPr>
            <w:tcW w:w="5567" w:type="dxa"/>
          </w:tcPr>
          <w:p w14:paraId="4762E4C4" w14:textId="01D27290" w:rsidR="0022108E" w:rsidRPr="009670C0" w:rsidRDefault="0022108E" w:rsidP="0022108E">
            <w:pPr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2" w:type="dxa"/>
          </w:tcPr>
          <w:p w14:paraId="37EF19A2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B71AF0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916725" w14:textId="46E20B3F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</w:p>
        </w:tc>
        <w:tc>
          <w:tcPr>
            <w:tcW w:w="180" w:type="dxa"/>
          </w:tcPr>
          <w:p w14:paraId="1E2EB6E2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2AB7AC" w14:textId="7153E244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</w:p>
        </w:tc>
      </w:tr>
      <w:tr w:rsidR="0022108E" w:rsidRPr="009670C0" w14:paraId="30CAFF5B" w14:textId="77777777" w:rsidTr="00D5650A">
        <w:trPr>
          <w:cantSplit/>
        </w:trPr>
        <w:tc>
          <w:tcPr>
            <w:tcW w:w="5567" w:type="dxa"/>
          </w:tcPr>
          <w:p w14:paraId="2D195845" w14:textId="77777777" w:rsidR="0022108E" w:rsidRPr="009670C0" w:rsidRDefault="0022108E" w:rsidP="0022108E">
            <w:pPr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05C2ADB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E4DA98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2B430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E76D68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CEBB3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108E" w:rsidRPr="009670C0" w14:paraId="72D65CFA" w14:textId="77777777" w:rsidTr="00D5650A">
        <w:trPr>
          <w:cantSplit/>
        </w:trPr>
        <w:tc>
          <w:tcPr>
            <w:tcW w:w="5567" w:type="dxa"/>
          </w:tcPr>
          <w:p w14:paraId="76B30AEA" w14:textId="77777777" w:rsidR="0022108E" w:rsidRPr="009670C0" w:rsidRDefault="0022108E" w:rsidP="0022108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902" w:type="dxa"/>
          </w:tcPr>
          <w:p w14:paraId="4DB6B070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B9539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B89210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C82816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B69747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108E" w:rsidRPr="009670C0" w14:paraId="1DB30821" w14:textId="77777777" w:rsidTr="00D5650A">
        <w:trPr>
          <w:cantSplit/>
        </w:trPr>
        <w:tc>
          <w:tcPr>
            <w:tcW w:w="5567" w:type="dxa"/>
          </w:tcPr>
          <w:p w14:paraId="24B9C906" w14:textId="77777777" w:rsidR="0022108E" w:rsidRPr="009670C0" w:rsidRDefault="0022108E" w:rsidP="0022108E">
            <w:pPr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02" w:type="dxa"/>
            <w:vAlign w:val="bottom"/>
          </w:tcPr>
          <w:p w14:paraId="0661BBBB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6BB286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ACA45C" w14:textId="71DD3AD9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180" w:type="dxa"/>
          </w:tcPr>
          <w:p w14:paraId="5E2A23A1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A5B8E6" w14:textId="66452823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</w:p>
        </w:tc>
      </w:tr>
      <w:tr w:rsidR="0022108E" w:rsidRPr="009670C0" w14:paraId="4A59AB34" w14:textId="77777777" w:rsidTr="00D5650A">
        <w:trPr>
          <w:cantSplit/>
        </w:trPr>
        <w:tc>
          <w:tcPr>
            <w:tcW w:w="5567" w:type="dxa"/>
            <w:shd w:val="clear" w:color="auto" w:fill="auto"/>
          </w:tcPr>
          <w:p w14:paraId="784B92C8" w14:textId="77777777" w:rsidR="0022108E" w:rsidRPr="009670C0" w:rsidRDefault="0022108E" w:rsidP="002210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64AF6B9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4E7D8A0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E1531" w14:textId="788B5ED1" w:rsidR="0022108E" w:rsidRPr="009670C0" w:rsidRDefault="0022108E" w:rsidP="00FD1AAA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FD2F1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BC2EBC" w14:textId="38F1B306" w:rsidR="0022108E" w:rsidRPr="009670C0" w:rsidRDefault="001435EB" w:rsidP="002210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2108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</w:p>
        </w:tc>
      </w:tr>
      <w:tr w:rsidR="0022108E" w:rsidRPr="009670C0" w14:paraId="13A877E6" w14:textId="77777777" w:rsidTr="00D5650A">
        <w:trPr>
          <w:cantSplit/>
        </w:trPr>
        <w:tc>
          <w:tcPr>
            <w:tcW w:w="5567" w:type="dxa"/>
          </w:tcPr>
          <w:p w14:paraId="6D09B99D" w14:textId="77777777" w:rsidR="0022108E" w:rsidRPr="009670C0" w:rsidRDefault="0022108E" w:rsidP="0022108E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02" w:type="dxa"/>
            <w:vAlign w:val="bottom"/>
          </w:tcPr>
          <w:p w14:paraId="2922A011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637289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2DBABF" w14:textId="2AE69A1B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  <w:tc>
          <w:tcPr>
            <w:tcW w:w="180" w:type="dxa"/>
          </w:tcPr>
          <w:p w14:paraId="5F622E71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C8508" w14:textId="7713E6ED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</w:p>
        </w:tc>
      </w:tr>
      <w:tr w:rsidR="0022108E" w:rsidRPr="009670C0" w14:paraId="368F6D1C" w14:textId="77777777" w:rsidTr="00D5650A">
        <w:trPr>
          <w:cantSplit/>
        </w:trPr>
        <w:tc>
          <w:tcPr>
            <w:tcW w:w="5567" w:type="dxa"/>
          </w:tcPr>
          <w:p w14:paraId="410C6CED" w14:textId="77777777" w:rsidR="0022108E" w:rsidRPr="009670C0" w:rsidRDefault="0022108E" w:rsidP="0022108E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4BB86AF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2A9F18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264C68" w14:textId="780FF32B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765</w:t>
            </w:r>
          </w:p>
        </w:tc>
        <w:tc>
          <w:tcPr>
            <w:tcW w:w="180" w:type="dxa"/>
          </w:tcPr>
          <w:p w14:paraId="1F4E392E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F455E2" w14:textId="21E93E0C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228</w:t>
            </w:r>
          </w:p>
        </w:tc>
      </w:tr>
      <w:tr w:rsidR="0022108E" w:rsidRPr="009670C0" w14:paraId="6D08EC97" w14:textId="77777777" w:rsidTr="00D5650A">
        <w:trPr>
          <w:cantSplit/>
        </w:trPr>
        <w:tc>
          <w:tcPr>
            <w:tcW w:w="5567" w:type="dxa"/>
          </w:tcPr>
          <w:p w14:paraId="375992E1" w14:textId="77777777" w:rsidR="0022108E" w:rsidRPr="009670C0" w:rsidRDefault="0022108E" w:rsidP="0022108E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02649510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B739B0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2CFB97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BCBADB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925B8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108E" w:rsidRPr="009670C0" w14:paraId="62DC26F2" w14:textId="77777777" w:rsidTr="00D5650A">
        <w:trPr>
          <w:cantSplit/>
        </w:trPr>
        <w:tc>
          <w:tcPr>
            <w:tcW w:w="5567" w:type="dxa"/>
          </w:tcPr>
          <w:p w14:paraId="778DA89C" w14:textId="77777777" w:rsidR="0022108E" w:rsidRPr="009670C0" w:rsidRDefault="0022108E" w:rsidP="0022108E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02" w:type="dxa"/>
            <w:vAlign w:val="bottom"/>
          </w:tcPr>
          <w:p w14:paraId="108A6368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1454A4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FD279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3A3CF5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1440C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108E" w:rsidRPr="009670C0" w14:paraId="7929774C" w14:textId="77777777" w:rsidTr="00D5650A">
        <w:trPr>
          <w:cantSplit/>
        </w:trPr>
        <w:tc>
          <w:tcPr>
            <w:tcW w:w="5567" w:type="dxa"/>
          </w:tcPr>
          <w:p w14:paraId="32CF00A9" w14:textId="77777777" w:rsidR="0022108E" w:rsidRPr="009670C0" w:rsidRDefault="0022108E" w:rsidP="0022108E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902" w:type="dxa"/>
            <w:vAlign w:val="bottom"/>
          </w:tcPr>
          <w:p w14:paraId="4A592717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3D7312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7471F3" w14:textId="53D9D098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444D24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0646C" w14:textId="14474BF6" w:rsidR="0022108E" w:rsidRPr="009670C0" w:rsidRDefault="0022108E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2108E" w:rsidRPr="009670C0" w14:paraId="3248062B" w14:textId="77777777" w:rsidTr="00D5650A">
        <w:trPr>
          <w:cantSplit/>
        </w:trPr>
        <w:tc>
          <w:tcPr>
            <w:tcW w:w="5567" w:type="dxa"/>
          </w:tcPr>
          <w:p w14:paraId="4557EFB1" w14:textId="730FAEAF" w:rsidR="0022108E" w:rsidRPr="009670C0" w:rsidRDefault="0022108E" w:rsidP="0022108E">
            <w:pPr>
              <w:tabs>
                <w:tab w:val="clear" w:pos="227"/>
                <w:tab w:val="left" w:pos="20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</w:tcPr>
          <w:p w14:paraId="59933011" w14:textId="77777777" w:rsidR="0022108E" w:rsidRPr="009670C0" w:rsidRDefault="0022108E" w:rsidP="0022108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A7E30C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BE52A0" w14:textId="5DAD6332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819</w:t>
            </w:r>
          </w:p>
        </w:tc>
        <w:tc>
          <w:tcPr>
            <w:tcW w:w="180" w:type="dxa"/>
          </w:tcPr>
          <w:p w14:paraId="657482FD" w14:textId="77777777" w:rsidR="0022108E" w:rsidRPr="009670C0" w:rsidRDefault="0022108E" w:rsidP="0022108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20CF6" w14:textId="08CB29DA" w:rsidR="0022108E" w:rsidRPr="009670C0" w:rsidRDefault="001435EB" w:rsidP="0022108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  <w:r w:rsidR="0022108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213</w:t>
            </w:r>
          </w:p>
        </w:tc>
      </w:tr>
    </w:tbl>
    <w:p w14:paraId="0201B973" w14:textId="07E8E6C6" w:rsidR="00D676DA" w:rsidRPr="009670C0" w:rsidRDefault="00D676DA" w:rsidP="00D676DA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7EF6E78" w14:textId="77777777" w:rsidR="004E24BC" w:rsidRPr="009670C0" w:rsidRDefault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6F0E2D6" w14:textId="37B8CF24" w:rsidR="00D676DA" w:rsidRPr="009670C0" w:rsidRDefault="00FC1174" w:rsidP="00221FDF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623ADE51" w14:textId="77777777" w:rsidR="00D676DA" w:rsidRPr="009670C0" w:rsidRDefault="00D676DA" w:rsidP="00D676DA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810"/>
        <w:gridCol w:w="180"/>
        <w:gridCol w:w="1170"/>
        <w:gridCol w:w="183"/>
        <w:gridCol w:w="1077"/>
      </w:tblGrid>
      <w:tr w:rsidR="00D676DA" w:rsidRPr="009670C0" w14:paraId="6C0F5302" w14:textId="77777777" w:rsidTr="0003157C">
        <w:trPr>
          <w:cantSplit/>
          <w:tblHeader/>
        </w:trPr>
        <w:tc>
          <w:tcPr>
            <w:tcW w:w="4511" w:type="dxa"/>
          </w:tcPr>
          <w:p w14:paraId="076FBA92" w14:textId="77777777" w:rsidR="00D676DA" w:rsidRPr="009670C0" w:rsidRDefault="00D676DA" w:rsidP="000315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4553127" w14:textId="77777777" w:rsidR="00D676DA" w:rsidRPr="009670C0" w:rsidRDefault="00D676DA" w:rsidP="0003157C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4B9543" w14:textId="77777777" w:rsidR="00D676DA" w:rsidRPr="009670C0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150E98F9" w14:textId="3320E2A5" w:rsidR="00D676DA" w:rsidRPr="009670C0" w:rsidRDefault="00FC1174" w:rsidP="0003157C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  <w:r w:rsidR="00CC6DBF"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CC6DBF"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br/>
            </w:r>
            <w:r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136" w:rsidRPr="009670C0" w14:paraId="0CA839D5" w14:textId="77777777" w:rsidTr="0003157C">
        <w:trPr>
          <w:cantSplit/>
          <w:tblHeader/>
        </w:trPr>
        <w:tc>
          <w:tcPr>
            <w:tcW w:w="4511" w:type="dxa"/>
          </w:tcPr>
          <w:p w14:paraId="22F069AA" w14:textId="77777777" w:rsidR="00BE3136" w:rsidRPr="009670C0" w:rsidRDefault="00BE3136" w:rsidP="00BE31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1274FF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1F5D76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515767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92D4AD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F5A48D" w14:textId="32295A94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7DB6756F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BC416B6" w14:textId="3741DE78" w:rsidR="00BE3136" w:rsidRPr="009670C0" w:rsidRDefault="001435EB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BE3136" w:rsidRPr="009670C0" w14:paraId="0F4644A4" w14:textId="77777777" w:rsidTr="0003157C">
        <w:trPr>
          <w:cantSplit/>
          <w:tblHeader/>
        </w:trPr>
        <w:tc>
          <w:tcPr>
            <w:tcW w:w="4511" w:type="dxa"/>
          </w:tcPr>
          <w:p w14:paraId="2CBF6191" w14:textId="77777777" w:rsidR="00BE3136" w:rsidRPr="009670C0" w:rsidRDefault="00BE3136" w:rsidP="00BE31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0ED290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B0C4D0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7B4BFB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1ED604" w14:textId="77777777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7053EC8" w14:textId="07A53F46" w:rsidR="00BE3136" w:rsidRPr="009670C0" w:rsidRDefault="00BE3136" w:rsidP="00BE31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BE3136" w:rsidRPr="009670C0" w14:paraId="3D3148B4" w14:textId="77777777" w:rsidTr="00017412">
        <w:trPr>
          <w:cantSplit/>
        </w:trPr>
        <w:tc>
          <w:tcPr>
            <w:tcW w:w="4511" w:type="dxa"/>
          </w:tcPr>
          <w:p w14:paraId="15C41415" w14:textId="04D7DB3F" w:rsidR="00BE3136" w:rsidRPr="009670C0" w:rsidRDefault="00BE3136" w:rsidP="00BE3136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E432E91" w14:textId="77777777" w:rsidR="00BE3136" w:rsidRPr="009670C0" w:rsidRDefault="00BE3136" w:rsidP="00BE31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5E285A" w14:textId="77777777" w:rsidR="00BE3136" w:rsidRPr="009670C0" w:rsidRDefault="00BE3136" w:rsidP="00BE31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3EB699" w14:textId="77777777" w:rsidR="00BE3136" w:rsidRPr="009670C0" w:rsidRDefault="00BE3136" w:rsidP="00BE31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EFE460" w14:textId="77777777" w:rsidR="00BE3136" w:rsidRPr="009670C0" w:rsidRDefault="00BE3136" w:rsidP="00BE31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18F3B8" w14:textId="2B5F8EDE" w:rsidR="00BE3136" w:rsidRPr="009670C0" w:rsidRDefault="001435EB" w:rsidP="00BE31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D1A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  <w:tc>
          <w:tcPr>
            <w:tcW w:w="183" w:type="dxa"/>
          </w:tcPr>
          <w:p w14:paraId="334AA034" w14:textId="77777777" w:rsidR="00BE3136" w:rsidRPr="009670C0" w:rsidRDefault="00BE3136" w:rsidP="00BE313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0F0B3DF" w14:textId="23E6C067" w:rsidR="00BE3136" w:rsidRPr="009670C0" w:rsidRDefault="001435EB" w:rsidP="00BE31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E313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</w:p>
        </w:tc>
      </w:tr>
    </w:tbl>
    <w:p w14:paraId="26BF014D" w14:textId="77777777" w:rsidR="00D676DA" w:rsidRPr="009670C0" w:rsidRDefault="00D676DA" w:rsidP="00883E01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23F1E6C" w14:textId="1FD4A3DD" w:rsidR="006D693A" w:rsidRPr="009670C0" w:rsidRDefault="00E4783C" w:rsidP="004E24BC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bookmarkStart w:id="45" w:name="_Toc473796724"/>
      <w:r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1D6818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D6818" w:rsidRPr="009670C0">
        <w:rPr>
          <w:rFonts w:asciiTheme="majorBidi" w:hAnsiTheme="majorBidi" w:cstheme="majorBidi"/>
          <w:sz w:val="26"/>
          <w:szCs w:val="26"/>
          <w:cs/>
        </w:rPr>
        <w:t xml:space="preserve">คาดว่าจะจ่ายชำระผลประโยชน์ระยะยาวของพนักงานภายใน 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="001D6818" w:rsidRPr="009670C0">
        <w:rPr>
          <w:rFonts w:asciiTheme="majorBidi" w:hAnsiTheme="majorBidi" w:cstheme="majorBidi"/>
          <w:sz w:val="26"/>
          <w:szCs w:val="26"/>
          <w:cs/>
        </w:rPr>
        <w:t xml:space="preserve"> ปีข้างหน้า เป็นจำนวนประมาณ </w:t>
      </w:r>
      <w:r w:rsidR="001435EB" w:rsidRPr="009670C0">
        <w:rPr>
          <w:rFonts w:asciiTheme="majorBidi" w:hAnsiTheme="majorBidi" w:cstheme="majorBidi"/>
          <w:sz w:val="26"/>
          <w:szCs w:val="26"/>
        </w:rPr>
        <w:t>0</w:t>
      </w:r>
      <w:r w:rsidR="00FD1AAA"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="001D6818" w:rsidRPr="009670C0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1D6818" w:rsidRPr="009670C0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2562</w:t>
      </w:r>
      <w:r w:rsidR="001D6818" w:rsidRPr="009670C0">
        <w:rPr>
          <w:rFonts w:asciiTheme="majorBidi" w:hAnsiTheme="majorBidi" w:cstheme="majorBidi"/>
          <w:i/>
          <w:iCs/>
          <w:sz w:val="26"/>
          <w:szCs w:val="26"/>
        </w:rPr>
        <w:t>:</w:t>
      </w:r>
      <w:r w:rsidR="001D6818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BE3136" w:rsidRPr="009670C0">
        <w:rPr>
          <w:rFonts w:asciiTheme="majorBidi" w:hAnsiTheme="majorBidi" w:cstheme="majorBidi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0</w:t>
      </w:r>
      <w:r w:rsidR="001D6818"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1D6818" w:rsidRPr="009670C0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bookmarkEnd w:id="45"/>
      <w:r w:rsidR="001D6818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3B9F2995" w14:textId="77777777" w:rsidR="004E24BC" w:rsidRPr="009670C0" w:rsidRDefault="004E24BC" w:rsidP="004E24BC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C9A794D" w14:textId="1990F818" w:rsidR="008A32A5" w:rsidRPr="009670C0" w:rsidRDefault="001D6818" w:rsidP="0086536C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9670C0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1435EB" w:rsidRPr="009670C0">
        <w:rPr>
          <w:rFonts w:asciiTheme="majorBidi" w:hAnsiTheme="majorBidi" w:cstheme="majorBidi"/>
          <w:sz w:val="26"/>
          <w:szCs w:val="26"/>
        </w:rPr>
        <w:t>20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1435EB" w:rsidRPr="009670C0">
        <w:rPr>
          <w:rFonts w:asciiTheme="majorBidi" w:hAnsiTheme="majorBidi" w:cstheme="majorBidi"/>
          <w:sz w:val="26"/>
          <w:szCs w:val="26"/>
        </w:rPr>
        <w:t>400</w:t>
      </w:r>
      <w:r w:rsidR="00FD1AAA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FD1AAA" w:rsidRPr="009670C0">
        <w:rPr>
          <w:rFonts w:asciiTheme="majorBidi" w:hAnsiTheme="majorBidi" w:cstheme="majorBidi"/>
          <w:sz w:val="26"/>
          <w:szCs w:val="26"/>
          <w:cs/>
        </w:rPr>
        <w:t>วัน ของค่าจ้างในอัตราล่าสุด</w:t>
      </w:r>
      <w:bookmarkStart w:id="46" w:name="_Toc473796726"/>
    </w:p>
    <w:p w14:paraId="7210C396" w14:textId="77777777" w:rsidR="0086536C" w:rsidRPr="009670C0" w:rsidRDefault="0086536C" w:rsidP="0086536C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CA73166" w14:textId="391458AB" w:rsidR="00FC1174" w:rsidRPr="009670C0" w:rsidRDefault="00FC1174" w:rsidP="00C97401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t>ข้อสมมติในการประมาณการตามหลักคณิตศาสตร์ประกันภัย</w:t>
      </w:r>
    </w:p>
    <w:bookmarkEnd w:id="46"/>
    <w:p w14:paraId="454D1DC1" w14:textId="77777777" w:rsidR="00C97401" w:rsidRPr="009670C0" w:rsidRDefault="00C97401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797B504" w14:textId="60A8C2FC" w:rsidR="00D676DA" w:rsidRPr="009670C0" w:rsidRDefault="00FC1174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1CB92E4F" w14:textId="77777777" w:rsidR="00C97401" w:rsidRPr="009670C0" w:rsidRDefault="00C97401" w:rsidP="00883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810"/>
        <w:gridCol w:w="180"/>
        <w:gridCol w:w="2430"/>
      </w:tblGrid>
      <w:tr w:rsidR="00D5650A" w:rsidRPr="009670C0" w14:paraId="1B305B2B" w14:textId="77777777" w:rsidTr="00D5650A">
        <w:trPr>
          <w:cantSplit/>
          <w:tblHeader/>
        </w:trPr>
        <w:tc>
          <w:tcPr>
            <w:tcW w:w="4511" w:type="dxa"/>
          </w:tcPr>
          <w:p w14:paraId="5DDB58CF" w14:textId="77777777" w:rsidR="00D5650A" w:rsidRPr="009670C0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2EADB9C" w14:textId="77777777" w:rsidR="00D5650A" w:rsidRPr="009670C0" w:rsidRDefault="00D5650A" w:rsidP="00D5650A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F7C46A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A37010F" w14:textId="35B4463D" w:rsidR="00D5650A" w:rsidRPr="009670C0" w:rsidRDefault="00D5650A" w:rsidP="00D5650A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  <w:r w:rsidR="003466B2"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CC6DBF"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br/>
            </w:r>
            <w:r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5650A" w:rsidRPr="009670C0" w14:paraId="64403163" w14:textId="77777777" w:rsidTr="00D5650A">
        <w:trPr>
          <w:cantSplit/>
          <w:tblHeader/>
        </w:trPr>
        <w:tc>
          <w:tcPr>
            <w:tcW w:w="4511" w:type="dxa"/>
          </w:tcPr>
          <w:p w14:paraId="2926355F" w14:textId="77777777" w:rsidR="00D5650A" w:rsidRPr="009670C0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DA528E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9DF1A6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4C1B89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C93361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14:paraId="14C4FD90" w14:textId="6E2E8480" w:rsidR="00D5650A" w:rsidRPr="009670C0" w:rsidRDefault="001435EB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="00D5650A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  <w:r w:rsidR="00D5650A"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และ 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</w:t>
            </w: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D5650A" w:rsidRPr="009670C0" w14:paraId="79C5AB19" w14:textId="77777777" w:rsidTr="00D5650A">
        <w:trPr>
          <w:cantSplit/>
          <w:tblHeader/>
        </w:trPr>
        <w:tc>
          <w:tcPr>
            <w:tcW w:w="4511" w:type="dxa"/>
          </w:tcPr>
          <w:p w14:paraId="0DB38606" w14:textId="77777777" w:rsidR="00D5650A" w:rsidRPr="009670C0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294C9A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6C812B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A42490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1B8F45" w14:textId="77777777" w:rsidR="00D5650A" w:rsidRPr="009670C0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14:paraId="4753ED5C" w14:textId="27388614" w:rsidR="00D5650A" w:rsidRPr="009670C0" w:rsidRDefault="009F2D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  <w:lang w:bidi="th-TH"/>
              </w:rPr>
              <w:t>(</w:t>
            </w:r>
            <w:r w:rsidR="00D5650A" w:rsidRPr="009670C0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  <w:lang w:bidi="th-TH"/>
              </w:rPr>
              <w:t>ร้อยละต่อปี</w:t>
            </w:r>
            <w:r w:rsidR="00D5650A" w:rsidRPr="009670C0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D5650A" w:rsidRPr="009670C0" w14:paraId="5C21DF6B" w14:textId="77777777" w:rsidTr="00D5650A">
        <w:trPr>
          <w:cantSplit/>
        </w:trPr>
        <w:tc>
          <w:tcPr>
            <w:tcW w:w="4511" w:type="dxa"/>
          </w:tcPr>
          <w:p w14:paraId="2F41E5A1" w14:textId="77777777" w:rsidR="00D5650A" w:rsidRPr="009670C0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0E131B99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166259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7B8CB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08E9AA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58F8CEC9" w14:textId="6E60115A" w:rsidR="00D5650A" w:rsidRPr="009670C0" w:rsidRDefault="001435EB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D5650A" w:rsidRPr="009670C0" w14:paraId="5160A1BC" w14:textId="77777777" w:rsidTr="00D5650A">
        <w:trPr>
          <w:cantSplit/>
        </w:trPr>
        <w:tc>
          <w:tcPr>
            <w:tcW w:w="4511" w:type="dxa"/>
          </w:tcPr>
          <w:p w14:paraId="1A84E304" w14:textId="77777777" w:rsidR="00D5650A" w:rsidRPr="009670C0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</w:tcPr>
          <w:p w14:paraId="7705CD71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A762B6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82A0EF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64A8DE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AAF47C2" w14:textId="19E3A13E" w:rsidR="00D5650A" w:rsidRPr="009670C0" w:rsidRDefault="001435EB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D5650A" w:rsidRPr="009670C0" w14:paraId="071F2ABA" w14:textId="77777777" w:rsidTr="00D5650A">
        <w:trPr>
          <w:cantSplit/>
        </w:trPr>
        <w:tc>
          <w:tcPr>
            <w:tcW w:w="4511" w:type="dxa"/>
          </w:tcPr>
          <w:p w14:paraId="03299559" w14:textId="77777777" w:rsidR="00D5650A" w:rsidRPr="009670C0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80" w:type="dxa"/>
          </w:tcPr>
          <w:p w14:paraId="6D5327F5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0DDCA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B95BA3" w14:textId="77777777" w:rsidR="00D5650A" w:rsidRPr="009670C0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FD3A1A" w14:textId="77777777" w:rsidR="00D5650A" w:rsidRPr="009670C0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31AAF8FF" w14:textId="42542555" w:rsidR="00D5650A" w:rsidRPr="009670C0" w:rsidRDefault="001435EB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D5650A" w:rsidRPr="009670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</w:tbl>
    <w:p w14:paraId="403A23FB" w14:textId="77777777" w:rsidR="00D6128E" w:rsidRPr="009670C0" w:rsidRDefault="00D6128E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74216829" w14:textId="7D1C42C3" w:rsidR="00D676DA" w:rsidRPr="009670C0" w:rsidRDefault="00FC1174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0A5D99E" w14:textId="77777777" w:rsidR="00D676DA" w:rsidRPr="009670C0" w:rsidRDefault="00D676DA" w:rsidP="00C97401">
      <w:pPr>
        <w:tabs>
          <w:tab w:val="clear" w:pos="907"/>
          <w:tab w:val="left" w:pos="900"/>
        </w:tabs>
        <w:spacing w:line="240" w:lineRule="auto"/>
        <w:ind w:left="547"/>
        <w:jc w:val="both"/>
        <w:rPr>
          <w:rFonts w:asciiTheme="majorBidi" w:eastAsiaTheme="minorHAnsi" w:hAnsiTheme="majorBidi" w:cstheme="majorBidi"/>
          <w:sz w:val="26"/>
          <w:szCs w:val="26"/>
        </w:rPr>
      </w:pPr>
    </w:p>
    <w:p w14:paraId="7D26AD84" w14:textId="79400621" w:rsidR="00D5650A" w:rsidRPr="009670C0" w:rsidRDefault="00D5650A" w:rsidP="00D5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FA06B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="00FA06B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435EB" w:rsidRPr="009670C0">
        <w:rPr>
          <w:rFonts w:asciiTheme="majorBidi" w:hAnsiTheme="majorBidi" w:cstheme="majorBidi"/>
          <w:sz w:val="26"/>
          <w:szCs w:val="26"/>
        </w:rPr>
        <w:t>12</w:t>
      </w:r>
      <w:r w:rsidR="00FA06B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ปี</w:t>
      </w:r>
    </w:p>
    <w:p w14:paraId="656FD4F3" w14:textId="118338D1" w:rsidR="00B46180" w:rsidRPr="009670C0" w:rsidRDefault="00B46180" w:rsidP="00B46180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14209118" w14:textId="77777777" w:rsidR="004E24BC" w:rsidRPr="009670C0" w:rsidRDefault="004E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</w:pPr>
      <w:r w:rsidRPr="009670C0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01862A10" w14:textId="640AF9DD" w:rsidR="00FC1174" w:rsidRPr="009670C0" w:rsidRDefault="00FC1174" w:rsidP="00B46180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</w:pPr>
      <w:r w:rsidRPr="009670C0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9670C0"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  <w:t xml:space="preserve"> </w:t>
      </w:r>
    </w:p>
    <w:p w14:paraId="02856F3E" w14:textId="77777777" w:rsidR="00B46180" w:rsidRPr="009670C0" w:rsidRDefault="00B46180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E538BE" w14:textId="54095C50" w:rsidR="00FC1174" w:rsidRPr="009670C0" w:rsidRDefault="00FC1174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6274B26" w14:textId="14461F0A" w:rsidR="00B46180" w:rsidRPr="009670C0" w:rsidRDefault="00B46180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170"/>
        <w:gridCol w:w="183"/>
        <w:gridCol w:w="1077"/>
      </w:tblGrid>
      <w:tr w:rsidR="008E6B93" w:rsidRPr="009670C0" w14:paraId="6375C240" w14:textId="77777777" w:rsidTr="00017412">
        <w:trPr>
          <w:cantSplit/>
          <w:tblHeader/>
        </w:trPr>
        <w:tc>
          <w:tcPr>
            <w:tcW w:w="4320" w:type="dxa"/>
          </w:tcPr>
          <w:p w14:paraId="25465AD5" w14:textId="77777777" w:rsidR="008E6B93" w:rsidRPr="009670C0" w:rsidRDefault="008E6B93" w:rsidP="008B61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76883C14" w14:textId="240CF790" w:rsidR="008E6B93" w:rsidRPr="009670C0" w:rsidRDefault="008E6B93" w:rsidP="008E6B93">
            <w:pPr>
              <w:pStyle w:val="acctmergecolhdg"/>
              <w:spacing w:line="360" w:lineRule="exact"/>
              <w:ind w:left="-75"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E6B93" w:rsidRPr="009670C0" w14:paraId="6D434D9B" w14:textId="77777777" w:rsidTr="00017412">
        <w:trPr>
          <w:cantSplit/>
          <w:tblHeader/>
        </w:trPr>
        <w:tc>
          <w:tcPr>
            <w:tcW w:w="4320" w:type="dxa"/>
          </w:tcPr>
          <w:p w14:paraId="37A9FC2C" w14:textId="77777777" w:rsidR="008E6B93" w:rsidRPr="009670C0" w:rsidRDefault="008E6B93" w:rsidP="008B61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F3C058B" w14:textId="0A6EBE0A" w:rsidR="008E6B93" w:rsidRPr="009670C0" w:rsidRDefault="001435EB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CAD6C02" w14:textId="77777777" w:rsidR="008E6B93" w:rsidRPr="009670C0" w:rsidRDefault="008E6B93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153947" w14:textId="40695451" w:rsidR="008E6B93" w:rsidRPr="009670C0" w:rsidRDefault="001435EB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8E6B93" w:rsidRPr="009670C0" w14:paraId="76F85BA5" w14:textId="77777777" w:rsidTr="00017412">
        <w:trPr>
          <w:cantSplit/>
          <w:tblHeader/>
        </w:trPr>
        <w:tc>
          <w:tcPr>
            <w:tcW w:w="4320" w:type="dxa"/>
          </w:tcPr>
          <w:p w14:paraId="4A05140A" w14:textId="77777777" w:rsidR="008E6B93" w:rsidRPr="009670C0" w:rsidRDefault="008E6B93" w:rsidP="008E6B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DEB0A7" w14:textId="6032311A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เพิ่มขึ้น</w:t>
            </w:r>
          </w:p>
        </w:tc>
        <w:tc>
          <w:tcPr>
            <w:tcW w:w="184" w:type="dxa"/>
            <w:shd w:val="clear" w:color="auto" w:fill="auto"/>
          </w:tcPr>
          <w:p w14:paraId="5D2BDB85" w14:textId="77777777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69169E2" w14:textId="11D1B60C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3980ADF" w14:textId="77777777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E5EBF2" w14:textId="670E57A0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เพิ่มขึ้น</w:t>
            </w:r>
          </w:p>
        </w:tc>
        <w:tc>
          <w:tcPr>
            <w:tcW w:w="183" w:type="dxa"/>
            <w:shd w:val="clear" w:color="auto" w:fill="auto"/>
          </w:tcPr>
          <w:p w14:paraId="21998213" w14:textId="77777777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91FE09B" w14:textId="5989DE15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ลดลง</w:t>
            </w:r>
          </w:p>
        </w:tc>
      </w:tr>
      <w:tr w:rsidR="008E6B93" w:rsidRPr="009670C0" w14:paraId="5889CF93" w14:textId="77777777" w:rsidTr="00017412">
        <w:trPr>
          <w:cantSplit/>
          <w:tblHeader/>
        </w:trPr>
        <w:tc>
          <w:tcPr>
            <w:tcW w:w="4320" w:type="dxa"/>
          </w:tcPr>
          <w:p w14:paraId="30E0B1C4" w14:textId="77777777" w:rsidR="008E6B93" w:rsidRPr="009670C0" w:rsidRDefault="008E6B93" w:rsidP="008E6B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752A4D2" w14:textId="5DF30D1A" w:rsidR="008E6B93" w:rsidRPr="009670C0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FD1AAA" w:rsidRPr="009670C0" w14:paraId="75D2ED8D" w14:textId="77777777" w:rsidTr="007F6F46">
        <w:trPr>
          <w:cantSplit/>
        </w:trPr>
        <w:tc>
          <w:tcPr>
            <w:tcW w:w="4320" w:type="dxa"/>
          </w:tcPr>
          <w:p w14:paraId="39ED1897" w14:textId="39538070" w:rsidR="00FD1AAA" w:rsidRPr="009670C0" w:rsidRDefault="00FD1AAA" w:rsidP="00FD1AA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57D518B1" w14:textId="2BC0303F" w:rsidR="00FD1AAA" w:rsidRPr="009670C0" w:rsidRDefault="00D95616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D1A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25213537" w14:textId="77777777" w:rsidR="00FD1AAA" w:rsidRPr="009670C0" w:rsidRDefault="00FD1AAA" w:rsidP="00FD1AAA">
            <w:pPr>
              <w:pStyle w:val="acctfourfigures"/>
              <w:tabs>
                <w:tab w:val="decimal" w:pos="906"/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6033C93" w14:textId="4EFA2503" w:rsidR="00FD1AAA" w:rsidRPr="009670C0" w:rsidRDefault="001435EB" w:rsidP="00756A4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D1A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</w:p>
        </w:tc>
        <w:tc>
          <w:tcPr>
            <w:tcW w:w="180" w:type="dxa"/>
          </w:tcPr>
          <w:p w14:paraId="453792B7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00462FB" w14:textId="4008F005" w:rsidR="00FD1AAA" w:rsidRPr="009670C0" w:rsidRDefault="00FD1AAA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4355EB42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522F2608" w14:textId="5C8D6F79" w:rsidR="00FD1AAA" w:rsidRPr="009670C0" w:rsidRDefault="00FD1AAA" w:rsidP="00FD1A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D1AAA" w:rsidRPr="009670C0" w14:paraId="46411E14" w14:textId="77777777" w:rsidTr="007F6F46">
        <w:trPr>
          <w:cantSplit/>
        </w:trPr>
        <w:tc>
          <w:tcPr>
            <w:tcW w:w="4320" w:type="dxa"/>
          </w:tcPr>
          <w:p w14:paraId="37F02299" w14:textId="4B1657B3" w:rsidR="00FD1AAA" w:rsidRPr="009670C0" w:rsidRDefault="00FD1AAA" w:rsidP="00FD1AA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126C2279" w14:textId="7E0587E2" w:rsidR="00FD1AAA" w:rsidRPr="009670C0" w:rsidRDefault="001435EB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9561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84" w:type="dxa"/>
          </w:tcPr>
          <w:p w14:paraId="59733C18" w14:textId="77777777" w:rsidR="00FD1AAA" w:rsidRPr="009670C0" w:rsidRDefault="00FD1AAA" w:rsidP="00FD1AAA">
            <w:pPr>
              <w:pStyle w:val="acctfourfigures"/>
              <w:tabs>
                <w:tab w:val="decimal" w:pos="906"/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34D55124" w14:textId="65586CE6" w:rsidR="00FD1AAA" w:rsidRPr="009670C0" w:rsidRDefault="00FD1AAA" w:rsidP="00756A4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696A58C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C59D30A" w14:textId="74FE8DDD" w:rsidR="00FD1AAA" w:rsidRPr="009670C0" w:rsidRDefault="00FD1AAA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</w:tcPr>
          <w:p w14:paraId="6D01DEC0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7BCB6DD2" w14:textId="63600AF2" w:rsidR="00FD1AAA" w:rsidRPr="009670C0" w:rsidRDefault="00FD1AAA" w:rsidP="00FD1A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1AAA" w:rsidRPr="009670C0" w14:paraId="2BCEA4BD" w14:textId="77777777" w:rsidTr="007F6F46">
        <w:trPr>
          <w:cantSplit/>
        </w:trPr>
        <w:tc>
          <w:tcPr>
            <w:tcW w:w="4320" w:type="dxa"/>
          </w:tcPr>
          <w:p w14:paraId="4B2BCACB" w14:textId="0BFFA58A" w:rsidR="00FD1AAA" w:rsidRPr="009670C0" w:rsidRDefault="00FD1AAA" w:rsidP="00FD1AA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(เปลี่ยนแปลงร้อยละ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A0FAC4E" w14:textId="6205265F" w:rsidR="00FD1AAA" w:rsidRPr="009670C0" w:rsidRDefault="00FD1AAA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9561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76520F03" w14:textId="77777777" w:rsidR="00FD1AAA" w:rsidRPr="009670C0" w:rsidRDefault="00FD1AAA" w:rsidP="00FD1AAA">
            <w:pPr>
              <w:pStyle w:val="acctfourfigures"/>
              <w:tabs>
                <w:tab w:val="decimal" w:pos="906"/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516EEC2" w14:textId="7125D1BA" w:rsidR="00FD1AAA" w:rsidRPr="009670C0" w:rsidRDefault="001435EB" w:rsidP="00756A4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D1A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180" w:type="dxa"/>
          </w:tcPr>
          <w:p w14:paraId="1BD26E4F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DE7A67" w14:textId="2A1EE087" w:rsidR="00FD1AAA" w:rsidRPr="009670C0" w:rsidRDefault="00FD1AAA" w:rsidP="00FD1AA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5C0AB9FA" w14:textId="77777777" w:rsidR="00FD1AAA" w:rsidRPr="009670C0" w:rsidRDefault="00FD1AAA" w:rsidP="00FD1AAA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228D8FB4" w14:textId="73D9230E" w:rsidR="00FD1AAA" w:rsidRPr="009670C0" w:rsidRDefault="00FD1AAA" w:rsidP="00FD1A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D8F114F" w14:textId="77777777" w:rsidR="00D676DA" w:rsidRPr="009670C0" w:rsidRDefault="00D676DA" w:rsidP="006F5521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7F1F26E" w14:textId="49E219DC" w:rsidR="00553067" w:rsidRPr="009670C0" w:rsidRDefault="00553067" w:rsidP="006F5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F0A6A70" w14:textId="2E5845EE" w:rsidR="009F2D0A" w:rsidRPr="009670C0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6"/>
          <w:szCs w:val="26"/>
          <w:cs/>
          <w:lang w:val="th-TH"/>
        </w:rPr>
      </w:pPr>
    </w:p>
    <w:p w14:paraId="2F205F90" w14:textId="3D507178" w:rsidR="00553067" w:rsidRPr="009670C0" w:rsidRDefault="001435EB" w:rsidP="001811C2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47" w:name="_Toc33611529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5</w:t>
      </w:r>
      <w:r w:rsidR="00553067" w:rsidRPr="009670C0">
        <w:rPr>
          <w:rFonts w:asciiTheme="majorBidi" w:hAnsiTheme="majorBidi" w:cs="Angsana New"/>
          <w:sz w:val="26"/>
          <w:szCs w:val="26"/>
          <w:u w:val="none"/>
          <w:cs/>
          <w:lang w:val="th-TH"/>
        </w:rPr>
        <w:t xml:space="preserve">   </w:t>
      </w:r>
      <w:r w:rsidR="00A85110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553067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สำรอง</w:t>
      </w:r>
      <w:bookmarkEnd w:id="47"/>
    </w:p>
    <w:p w14:paraId="5562DFF4" w14:textId="77777777" w:rsidR="006D693A" w:rsidRPr="009670C0" w:rsidRDefault="006D693A" w:rsidP="006D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</w:rPr>
      </w:pPr>
    </w:p>
    <w:p w14:paraId="575FBA67" w14:textId="4D368229" w:rsidR="00553067" w:rsidRPr="009670C0" w:rsidRDefault="00553067" w:rsidP="0086536C">
      <w:p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สำรองประกอบด้วย</w:t>
      </w:r>
    </w:p>
    <w:p w14:paraId="3F2C35A9" w14:textId="77777777" w:rsidR="006D693A" w:rsidRPr="009670C0" w:rsidRDefault="006D693A" w:rsidP="0086536C">
      <w:p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36B9419A" w14:textId="1E137B46" w:rsidR="00553067" w:rsidRPr="009670C0" w:rsidRDefault="00553067" w:rsidP="0086536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การจัดสรรกำไร และ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</w:rPr>
        <w:t>/</w:t>
      </w: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หรือ กำไรสะสม</w:t>
      </w:r>
    </w:p>
    <w:p w14:paraId="6C6CEEF7" w14:textId="77777777" w:rsidR="006D693A" w:rsidRPr="009670C0" w:rsidRDefault="006D693A" w:rsidP="0086536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DA8B43E" w14:textId="0BB703DB" w:rsidR="00553067" w:rsidRPr="009670C0" w:rsidRDefault="00553067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071B9CF0" w14:textId="77777777" w:rsidR="00A23065" w:rsidRPr="009670C0" w:rsidRDefault="00A23065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</w:rPr>
      </w:pPr>
    </w:p>
    <w:p w14:paraId="34398A05" w14:textId="177B69A8" w:rsidR="00A461EE" w:rsidRPr="009670C0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1435EB" w:rsidRPr="009670C0">
        <w:rPr>
          <w:rFonts w:asciiTheme="majorBidi" w:hAnsiTheme="majorBidi" w:cstheme="majorBidi"/>
          <w:sz w:val="26"/>
          <w:szCs w:val="26"/>
        </w:rPr>
        <w:t>2535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มาตรา </w:t>
      </w:r>
      <w:r w:rsidR="001435EB" w:rsidRPr="009670C0">
        <w:rPr>
          <w:rFonts w:asciiTheme="majorBidi" w:hAnsiTheme="majorBidi" w:cstheme="majorBidi"/>
          <w:sz w:val="26"/>
          <w:szCs w:val="26"/>
        </w:rPr>
        <w:t>116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บริษัทจะต้องจัดสรรทุนสำรอง (</w:t>
      </w:r>
      <w:r w:rsidRPr="009670C0">
        <w:rPr>
          <w:rFonts w:asciiTheme="majorBidi" w:hAnsiTheme="majorBidi" w:cstheme="majorBidi"/>
          <w:sz w:val="26"/>
          <w:szCs w:val="26"/>
        </w:rPr>
        <w:t>“</w:t>
      </w:r>
      <w:r w:rsidRPr="009670C0">
        <w:rPr>
          <w:rFonts w:asciiTheme="majorBidi" w:hAnsiTheme="majorBidi" w:cstheme="majorBidi"/>
          <w:sz w:val="26"/>
          <w:szCs w:val="26"/>
          <w:cs/>
        </w:rPr>
        <w:t>สำรองตามกฎหมาย</w:t>
      </w:r>
      <w:r w:rsidRPr="009670C0">
        <w:rPr>
          <w:rFonts w:asciiTheme="majorBidi" w:hAnsiTheme="majorBidi" w:cstheme="majorBidi"/>
          <w:sz w:val="26"/>
          <w:szCs w:val="26"/>
        </w:rPr>
        <w:t>”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) อย่างน้อยร้อยละ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435EB" w:rsidRPr="009670C0">
        <w:rPr>
          <w:rFonts w:asciiTheme="majorBidi" w:hAnsiTheme="majorBidi" w:cstheme="majorBidi"/>
          <w:sz w:val="26"/>
          <w:szCs w:val="26"/>
        </w:rPr>
        <w:t>10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ของทุนจดทะเบียน  เงินสำรองนี้จะนำไปจ่ายเป็นเงินปันผลไม่ได้</w:t>
      </w:r>
    </w:p>
    <w:p w14:paraId="1E70C21A" w14:textId="77777777" w:rsidR="00A461EE" w:rsidRPr="009670C0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8E67497" w14:textId="77777777" w:rsidR="00A461EE" w:rsidRPr="009670C0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75E3BBD7" w14:textId="77777777" w:rsidR="00A461EE" w:rsidRPr="009670C0" w:rsidRDefault="00A461EE" w:rsidP="00A85110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472CAC0C" w14:textId="24E440F0" w:rsidR="00A461EE" w:rsidRPr="009670C0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ผลต่างจากการแปลงค่างบการเงิน</w:t>
      </w:r>
    </w:p>
    <w:p w14:paraId="639BFA8C" w14:textId="77777777" w:rsidR="0086536C" w:rsidRPr="009670C0" w:rsidRDefault="0086536C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32B68536" w14:textId="5886CF27" w:rsidR="00553067" w:rsidRPr="009670C0" w:rsidRDefault="00A461EE" w:rsidP="008E6B93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  <w:sectPr w:rsidR="00553067" w:rsidRPr="009670C0" w:rsidSect="00A63CEE">
          <w:pgSz w:w="11909" w:h="16834" w:code="9"/>
          <w:pgMar w:top="691" w:right="1109" w:bottom="576" w:left="1152" w:header="720" w:footer="720" w:gutter="0"/>
          <w:cols w:space="720"/>
          <w:docGrid w:linePitch="326"/>
        </w:sectPr>
      </w:pPr>
      <w:r w:rsidRPr="009670C0">
        <w:rPr>
          <w:rFonts w:asciiTheme="majorBidi" w:hAnsiTheme="majorBidi" w:cstheme="majorBidi"/>
          <w:sz w:val="26"/>
          <w:szCs w:val="26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14:paraId="7F46B3FC" w14:textId="7AE919C2" w:rsidR="005969CF" w:rsidRPr="009670C0" w:rsidRDefault="001435EB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</w:rPr>
      </w:pPr>
      <w:bookmarkStart w:id="48" w:name="_Toc23425275"/>
      <w:bookmarkStart w:id="49" w:name="_Toc33611530"/>
      <w:r w:rsidRPr="009670C0">
        <w:rPr>
          <w:rFonts w:asciiTheme="majorBidi" w:hAnsiTheme="majorBidi" w:cstheme="majorBidi"/>
          <w:sz w:val="30"/>
          <w:szCs w:val="30"/>
          <w:u w:val="none"/>
        </w:rPr>
        <w:t>26</w:t>
      </w:r>
      <w:r w:rsidR="005969CF" w:rsidRPr="009670C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ส่วนงานดำเนินงาน</w:t>
      </w:r>
      <w:bookmarkEnd w:id="48"/>
      <w:bookmarkEnd w:id="49"/>
    </w:p>
    <w:p w14:paraId="5673D17E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3438ADDC" w14:textId="02399020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9670C0">
        <w:rPr>
          <w:rFonts w:asciiTheme="majorBidi" w:hAnsiTheme="majorBidi" w:cstheme="majorBidi"/>
          <w:sz w:val="26"/>
          <w:szCs w:val="26"/>
          <w:cs/>
          <w:lang w:val="en-GB"/>
        </w:rPr>
        <w:t>ก</w:t>
      </w:r>
      <w:r w:rsidRPr="009670C0">
        <w:rPr>
          <w:rFonts w:asciiTheme="majorBidi" w:hAnsiTheme="majorBidi" w:cstheme="majorBidi"/>
          <w:sz w:val="26"/>
          <w:szCs w:val="26"/>
          <w:cs/>
        </w:rPr>
        <w:t>ลุ่มบริษัท</w:t>
      </w:r>
      <w:r w:rsidRPr="009670C0">
        <w:rPr>
          <w:rFonts w:asciiTheme="majorBidi" w:hAnsiTheme="majorBidi" w:cstheme="majorBidi"/>
          <w:sz w:val="26"/>
          <w:szCs w:val="26"/>
          <w:cs/>
          <w:lang w:val="en-GB"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="005D485E" w:rsidRPr="009670C0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  <w:lang w:val="en-GB"/>
        </w:rPr>
        <w:t>ข้อมูลรายได้ของส่วนงานของกลุ่มบริษัท มีดังต่อไปนี้</w:t>
      </w:r>
    </w:p>
    <w:tbl>
      <w:tblPr>
        <w:tblW w:w="15741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903"/>
        <w:gridCol w:w="240"/>
        <w:gridCol w:w="754"/>
        <w:gridCol w:w="284"/>
        <w:gridCol w:w="711"/>
        <w:gridCol w:w="236"/>
        <w:gridCol w:w="756"/>
        <w:gridCol w:w="283"/>
        <w:gridCol w:w="851"/>
        <w:gridCol w:w="236"/>
        <w:gridCol w:w="756"/>
        <w:gridCol w:w="238"/>
        <w:gridCol w:w="827"/>
        <w:gridCol w:w="244"/>
        <w:gridCol w:w="746"/>
        <w:gridCol w:w="270"/>
        <w:gridCol w:w="707"/>
        <w:gridCol w:w="236"/>
        <w:gridCol w:w="720"/>
        <w:gridCol w:w="236"/>
        <w:gridCol w:w="720"/>
        <w:gridCol w:w="249"/>
        <w:gridCol w:w="864"/>
        <w:gridCol w:w="240"/>
        <w:gridCol w:w="741"/>
      </w:tblGrid>
      <w:tr w:rsidR="005969CF" w:rsidRPr="009670C0" w14:paraId="5B481CEF" w14:textId="77777777" w:rsidTr="6EA91004">
        <w:trPr>
          <w:trHeight w:val="80"/>
        </w:trPr>
        <w:tc>
          <w:tcPr>
            <w:tcW w:w="1620" w:type="dxa"/>
            <w:vAlign w:val="bottom"/>
          </w:tcPr>
          <w:p w14:paraId="7D7297A7" w14:textId="77777777" w:rsidR="005969CF" w:rsidRPr="009670C0" w:rsidRDefault="005969CF" w:rsidP="005969CF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50" w:name="_Hlk7708531"/>
          </w:p>
        </w:tc>
        <w:tc>
          <w:tcPr>
            <w:tcW w:w="14121" w:type="dxa"/>
            <w:gridSpan w:val="27"/>
            <w:vAlign w:val="bottom"/>
          </w:tcPr>
          <w:p w14:paraId="3030CD7E" w14:textId="77777777" w:rsidR="005969CF" w:rsidRPr="009670C0" w:rsidRDefault="005969CF" w:rsidP="005969CF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223B70" w:rsidRPr="009670C0" w14:paraId="71C471A4" w14:textId="77777777" w:rsidTr="6EA91004">
        <w:trPr>
          <w:trHeight w:val="80"/>
        </w:trPr>
        <w:tc>
          <w:tcPr>
            <w:tcW w:w="1620" w:type="dxa"/>
            <w:vAlign w:val="bottom"/>
          </w:tcPr>
          <w:p w14:paraId="788AE592" w14:textId="77777777" w:rsidR="00223B70" w:rsidRPr="009670C0" w:rsidRDefault="00223B70" w:rsidP="00223B70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03960FB3" w14:textId="5165511E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ส่วนงานให้บริการสินเชื้อเช่าซื้อ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2EE4EAAB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1F0B7525" w14:textId="3AD69BFD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ส่วนงานให้บริการสินเชื่อแก่ธุรกิจและจัดการเงินลงทุนอื่น</w:t>
            </w:r>
          </w:p>
        </w:tc>
        <w:tc>
          <w:tcPr>
            <w:tcW w:w="236" w:type="dxa"/>
            <w:vAlign w:val="bottom"/>
          </w:tcPr>
          <w:p w14:paraId="1599C9D0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1E054F3" w14:textId="52CF7D82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ส่วนงานให้บริการที่ปรึกษาและจัดการด้านธุรกิจ</w:t>
            </w:r>
          </w:p>
        </w:tc>
        <w:tc>
          <w:tcPr>
            <w:tcW w:w="236" w:type="dxa"/>
            <w:vAlign w:val="bottom"/>
          </w:tcPr>
          <w:p w14:paraId="4627EDF5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21" w:type="dxa"/>
            <w:gridSpan w:val="3"/>
            <w:vAlign w:val="bottom"/>
          </w:tcPr>
          <w:p w14:paraId="7E3D6327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717B537" w14:textId="3C3F0596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ส่วนงานให้บริการ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br/>
              <w:t>สินเชื่อรายย่อย</w:t>
            </w:r>
          </w:p>
        </w:tc>
        <w:tc>
          <w:tcPr>
            <w:tcW w:w="244" w:type="dxa"/>
            <w:vAlign w:val="bottom"/>
          </w:tcPr>
          <w:p w14:paraId="238FCA96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23" w:type="dxa"/>
            <w:gridSpan w:val="3"/>
            <w:vAlign w:val="bottom"/>
          </w:tcPr>
          <w:p w14:paraId="5E5B9A88" w14:textId="58C61FA3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ส่วนงานให้บริการสินเชื่อเพื่อผู้บริโภครายย่อยภายใต้การจัดการสินเชื่อร่วมทางการเงิน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36" w:type="dxa"/>
            <w:vAlign w:val="bottom"/>
          </w:tcPr>
          <w:p w14:paraId="7B443C87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676" w:type="dxa"/>
            <w:gridSpan w:val="3"/>
            <w:vAlign w:val="bottom"/>
          </w:tcPr>
          <w:p w14:paraId="03D3012E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E0F82F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619DFEEF" w14:textId="77777777" w:rsidR="00223B70" w:rsidRPr="009670C0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054A0B31" w14:textId="77777777" w:rsidR="00223B70" w:rsidRPr="009670C0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049C0DA7" w14:textId="77777777" w:rsidR="00223B70" w:rsidRPr="009670C0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FA06B0" w:rsidRPr="009670C0" w14:paraId="68224504" w14:textId="77777777" w:rsidTr="6EA91004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1848A6B4" w14:textId="085EC7B9" w:rsidR="00FA06B0" w:rsidRPr="009670C0" w:rsidRDefault="00FA06B0" w:rsidP="00FA06B0">
            <w:pPr>
              <w:ind w:left="75" w:right="-1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สำหรับปีสิ้นสุดวันที่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br/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ab/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36300043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86DF02" w14:textId="0122723A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63" w:type="dxa"/>
          </w:tcPr>
          <w:p w14:paraId="5326334E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</w:tcPr>
          <w:p w14:paraId="7B8B208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6C0283" w14:textId="012AE90F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40" w:type="dxa"/>
          </w:tcPr>
          <w:p w14:paraId="01A90DDF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4" w:type="dxa"/>
            <w:shd w:val="clear" w:color="auto" w:fill="auto"/>
          </w:tcPr>
          <w:p w14:paraId="420A874E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1F94FF9" w14:textId="17F9986F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84" w:type="dxa"/>
          </w:tcPr>
          <w:p w14:paraId="747DD726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14:paraId="3BE708BF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2E7E82" w14:textId="4ED2CC75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36" w:type="dxa"/>
          </w:tcPr>
          <w:p w14:paraId="58B83D75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61BA1C9B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51F5C7" w14:textId="2E359A02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83" w:type="dxa"/>
          </w:tcPr>
          <w:p w14:paraId="484EABC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0B122A10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6D7248A" w14:textId="1EF9F687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36" w:type="dxa"/>
          </w:tcPr>
          <w:p w14:paraId="46A1899D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5C1FE2BB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D42812A" w14:textId="44226FC2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38" w:type="dxa"/>
          </w:tcPr>
          <w:p w14:paraId="0B620DCA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7" w:type="dxa"/>
            <w:shd w:val="clear" w:color="auto" w:fill="auto"/>
          </w:tcPr>
          <w:p w14:paraId="4D8823FD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E42E72" w14:textId="6FC7C78B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44" w:type="dxa"/>
          </w:tcPr>
          <w:p w14:paraId="09D6ADB9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6" w:type="dxa"/>
            <w:shd w:val="clear" w:color="auto" w:fill="auto"/>
          </w:tcPr>
          <w:p w14:paraId="58B23A7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F1078E" w14:textId="325499F4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70" w:type="dxa"/>
          </w:tcPr>
          <w:p w14:paraId="6DBBA4C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7" w:type="dxa"/>
            <w:shd w:val="clear" w:color="auto" w:fill="auto"/>
          </w:tcPr>
          <w:p w14:paraId="64A937F5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C0369B" w14:textId="71528D50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36" w:type="dxa"/>
          </w:tcPr>
          <w:p w14:paraId="02FBCD0D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3ECEAE6E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D11F976" w14:textId="43641156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36" w:type="dxa"/>
          </w:tcPr>
          <w:p w14:paraId="459BF623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49713E3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E09A07" w14:textId="3D4B682C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249" w:type="dxa"/>
          </w:tcPr>
          <w:p w14:paraId="5B81F3A8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7B83E99B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C73BE4" w14:textId="39F90E90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240" w:type="dxa"/>
          </w:tcPr>
          <w:p w14:paraId="20517937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</w:tcPr>
          <w:p w14:paraId="6DAE1D37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1D390B" w14:textId="69435868" w:rsidR="00FA06B0" w:rsidRPr="009670C0" w:rsidRDefault="001435EB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</w:tr>
      <w:tr w:rsidR="00FA06B0" w:rsidRPr="009670C0" w14:paraId="74E51F93" w14:textId="77777777" w:rsidTr="6EA91004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05BEAB7C" w14:textId="77777777" w:rsidR="00FA06B0" w:rsidRPr="009670C0" w:rsidRDefault="00FA06B0" w:rsidP="00FA06B0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21" w:type="dxa"/>
            <w:gridSpan w:val="27"/>
          </w:tcPr>
          <w:p w14:paraId="7EC55F47" w14:textId="77777777" w:rsidR="00FA06B0" w:rsidRPr="009670C0" w:rsidRDefault="00FA06B0" w:rsidP="00FA06B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D251B3" w:rsidRPr="009670C0" w14:paraId="66725044" w14:textId="77777777" w:rsidTr="6EA91004">
        <w:trPr>
          <w:trHeight w:val="60"/>
        </w:trPr>
        <w:tc>
          <w:tcPr>
            <w:tcW w:w="1620" w:type="dxa"/>
          </w:tcPr>
          <w:p w14:paraId="14F9431D" w14:textId="77777777" w:rsidR="00D251B3" w:rsidRPr="009670C0" w:rsidRDefault="00D251B3" w:rsidP="00D251B3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</w:tcPr>
          <w:p w14:paraId="39907AFD" w14:textId="5B7B62C6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428</w:t>
            </w:r>
          </w:p>
        </w:tc>
        <w:tc>
          <w:tcPr>
            <w:tcW w:w="263" w:type="dxa"/>
          </w:tcPr>
          <w:p w14:paraId="76CB1260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</w:tcPr>
          <w:p w14:paraId="678CDE3D" w14:textId="4229F5E2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455</w:t>
            </w:r>
          </w:p>
        </w:tc>
        <w:tc>
          <w:tcPr>
            <w:tcW w:w="240" w:type="dxa"/>
          </w:tcPr>
          <w:p w14:paraId="2236C39F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29FB6F19" w14:textId="4BF1BA2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059</w:t>
            </w:r>
          </w:p>
        </w:tc>
        <w:tc>
          <w:tcPr>
            <w:tcW w:w="284" w:type="dxa"/>
          </w:tcPr>
          <w:p w14:paraId="2DE1DEBC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</w:tcPr>
          <w:p w14:paraId="4D2AA52B" w14:textId="751B5A91" w:rsidR="00D251B3" w:rsidRPr="009670C0" w:rsidRDefault="001435EB" w:rsidP="002F67C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965</w:t>
            </w:r>
          </w:p>
        </w:tc>
        <w:tc>
          <w:tcPr>
            <w:tcW w:w="236" w:type="dxa"/>
          </w:tcPr>
          <w:p w14:paraId="780F3869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7AF41385" w14:textId="552F7C3C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275</w:t>
            </w:r>
          </w:p>
        </w:tc>
        <w:tc>
          <w:tcPr>
            <w:tcW w:w="283" w:type="dxa"/>
          </w:tcPr>
          <w:p w14:paraId="009DCD6E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</w:tcPr>
          <w:p w14:paraId="40DEAF08" w14:textId="693C9AEF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534</w:t>
            </w:r>
          </w:p>
        </w:tc>
        <w:tc>
          <w:tcPr>
            <w:tcW w:w="236" w:type="dxa"/>
          </w:tcPr>
          <w:p w14:paraId="39ED96FB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6AC5EEA7" w14:textId="676B2797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174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150</w:t>
            </w:r>
          </w:p>
        </w:tc>
        <w:tc>
          <w:tcPr>
            <w:tcW w:w="238" w:type="dxa"/>
          </w:tcPr>
          <w:p w14:paraId="466163D8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</w:tcPr>
          <w:p w14:paraId="214033F5" w14:textId="76D528B9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190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925</w:t>
            </w:r>
          </w:p>
        </w:tc>
        <w:tc>
          <w:tcPr>
            <w:tcW w:w="244" w:type="dxa"/>
          </w:tcPr>
          <w:p w14:paraId="3715F35B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</w:tcPr>
          <w:p w14:paraId="6025AA1F" w14:textId="6E0BE9E2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777</w:t>
            </w:r>
          </w:p>
        </w:tc>
        <w:tc>
          <w:tcPr>
            <w:tcW w:w="270" w:type="dxa"/>
          </w:tcPr>
          <w:p w14:paraId="1FFC4CB8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</w:tcPr>
          <w:p w14:paraId="2D17E013" w14:textId="7977D8D2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5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700</w:t>
            </w:r>
          </w:p>
        </w:tc>
        <w:tc>
          <w:tcPr>
            <w:tcW w:w="236" w:type="dxa"/>
          </w:tcPr>
          <w:p w14:paraId="07FBF958" w14:textId="77777777" w:rsidR="00D251B3" w:rsidRPr="009670C0" w:rsidRDefault="00D251B3" w:rsidP="00D251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68996089" w14:textId="7201C1DB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F19511E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6949D492" w14:textId="0D8B39D9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506CDBBA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</w:tcPr>
          <w:p w14:paraId="7B363D9E" w14:textId="0F388325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963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689</w:t>
            </w:r>
          </w:p>
        </w:tc>
        <w:tc>
          <w:tcPr>
            <w:tcW w:w="240" w:type="dxa"/>
          </w:tcPr>
          <w:p w14:paraId="6AE6C870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</w:tcPr>
          <w:p w14:paraId="32A45C36" w14:textId="0F4E27B8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413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579</w:t>
            </w:r>
          </w:p>
        </w:tc>
      </w:tr>
      <w:tr w:rsidR="00D251B3" w:rsidRPr="009670C0" w14:paraId="59E59A17" w14:textId="77777777" w:rsidTr="6EA91004">
        <w:trPr>
          <w:trHeight w:val="60"/>
        </w:trPr>
        <w:tc>
          <w:tcPr>
            <w:tcW w:w="1620" w:type="dxa"/>
          </w:tcPr>
          <w:p w14:paraId="4A7E39F0" w14:textId="77777777" w:rsidR="00D251B3" w:rsidRPr="009670C0" w:rsidRDefault="00D251B3" w:rsidP="00D251B3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678181FA" w14:textId="4F5447E1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993</w:t>
            </w:r>
          </w:p>
        </w:tc>
        <w:tc>
          <w:tcPr>
            <w:tcW w:w="263" w:type="dxa"/>
          </w:tcPr>
          <w:p w14:paraId="6E645332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</w:tcPr>
          <w:p w14:paraId="19D89D47" w14:textId="6AEC2965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467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323</w:t>
            </w:r>
          </w:p>
        </w:tc>
        <w:tc>
          <w:tcPr>
            <w:tcW w:w="240" w:type="dxa"/>
          </w:tcPr>
          <w:p w14:paraId="261666DD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</w:tcPr>
          <w:p w14:paraId="4474FD5C" w14:textId="5F86674C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231</w:t>
            </w:r>
          </w:p>
        </w:tc>
        <w:tc>
          <w:tcPr>
            <w:tcW w:w="284" w:type="dxa"/>
          </w:tcPr>
          <w:p w14:paraId="57287A6D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</w:tcPr>
          <w:p w14:paraId="46ED96CB" w14:textId="5DF6F8B3" w:rsidR="00D251B3" w:rsidRPr="009670C0" w:rsidRDefault="001435EB" w:rsidP="00D251B3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023</w:t>
            </w:r>
          </w:p>
        </w:tc>
        <w:tc>
          <w:tcPr>
            <w:tcW w:w="236" w:type="dxa"/>
          </w:tcPr>
          <w:p w14:paraId="23BEB281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65D2C0A6" w14:textId="3E023950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465</w:t>
            </w:r>
          </w:p>
        </w:tc>
        <w:tc>
          <w:tcPr>
            <w:tcW w:w="283" w:type="dxa"/>
          </w:tcPr>
          <w:p w14:paraId="61358C93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</w:tcPr>
          <w:p w14:paraId="5E5ECF4C" w14:textId="04AEFEC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735</w:t>
            </w:r>
          </w:p>
        </w:tc>
        <w:tc>
          <w:tcPr>
            <w:tcW w:w="236" w:type="dxa"/>
          </w:tcPr>
          <w:p w14:paraId="76438606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17799835" w14:textId="2BED0B5A" w:rsidR="00D251B3" w:rsidRPr="009670C0" w:rsidRDefault="00D251B3" w:rsidP="00D251B3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</w:tcPr>
          <w:p w14:paraId="2ED0DED4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</w:tcPr>
          <w:p w14:paraId="1E013FFD" w14:textId="152944FA" w:rsidR="00D251B3" w:rsidRPr="009670C0" w:rsidRDefault="00D251B3" w:rsidP="00D251B3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</w:tcPr>
          <w:p w14:paraId="31007FA3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</w:tcPr>
          <w:p w14:paraId="7B2D68ED" w14:textId="589D1261" w:rsidR="00D251B3" w:rsidRPr="009670C0" w:rsidRDefault="00D251B3" w:rsidP="00D251B3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81F4EB3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</w:tcPr>
          <w:p w14:paraId="041AF396" w14:textId="407DEBE4" w:rsidR="00D251B3" w:rsidRPr="009670C0" w:rsidRDefault="00D251B3" w:rsidP="00D251B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18FF6AB5" w14:textId="77777777" w:rsidR="00D251B3" w:rsidRPr="009670C0" w:rsidRDefault="00D251B3" w:rsidP="00D251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19AD517C" w14:textId="4876F44E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91BD093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2B1D58AB" w14:textId="65601B15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1FDF539E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</w:tcPr>
          <w:p w14:paraId="5597906A" w14:textId="22BC70B9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423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689</w:t>
            </w:r>
          </w:p>
        </w:tc>
        <w:tc>
          <w:tcPr>
            <w:tcW w:w="240" w:type="dxa"/>
          </w:tcPr>
          <w:p w14:paraId="328C1F4E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741" w:type="dxa"/>
          </w:tcPr>
          <w:p w14:paraId="4499C349" w14:textId="74581E29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602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081</w:t>
            </w:r>
          </w:p>
        </w:tc>
      </w:tr>
      <w:tr w:rsidR="00D251B3" w:rsidRPr="009670C0" w14:paraId="743F79D2" w14:textId="77777777" w:rsidTr="6EA91004">
        <w:trPr>
          <w:trHeight w:val="80"/>
        </w:trPr>
        <w:tc>
          <w:tcPr>
            <w:tcW w:w="1620" w:type="dxa"/>
          </w:tcPr>
          <w:p w14:paraId="585544A3" w14:textId="77777777" w:rsidR="00D251B3" w:rsidRPr="009670C0" w:rsidRDefault="00D251B3" w:rsidP="00D251B3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370AB6" w14:textId="088E061B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407</w:t>
            </w:r>
          </w:p>
        </w:tc>
        <w:tc>
          <w:tcPr>
            <w:tcW w:w="263" w:type="dxa"/>
          </w:tcPr>
          <w:p w14:paraId="0CA2DEBB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F477403" w14:textId="7045576E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823</w:t>
            </w:r>
          </w:p>
        </w:tc>
        <w:tc>
          <w:tcPr>
            <w:tcW w:w="240" w:type="dxa"/>
          </w:tcPr>
          <w:p w14:paraId="533A8D40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849BB40" w14:textId="2F7CBBE5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898</w:t>
            </w:r>
          </w:p>
        </w:tc>
        <w:tc>
          <w:tcPr>
            <w:tcW w:w="284" w:type="dxa"/>
          </w:tcPr>
          <w:p w14:paraId="0FA1486A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963CCE5" w14:textId="2859CB6F" w:rsidR="00D251B3" w:rsidRPr="009670C0" w:rsidRDefault="001435EB" w:rsidP="00D251B3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398</w:t>
            </w:r>
          </w:p>
        </w:tc>
        <w:tc>
          <w:tcPr>
            <w:tcW w:w="236" w:type="dxa"/>
          </w:tcPr>
          <w:p w14:paraId="44B8447C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C2813F9" w14:textId="24F7AD30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8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215</w:t>
            </w:r>
          </w:p>
        </w:tc>
        <w:tc>
          <w:tcPr>
            <w:tcW w:w="283" w:type="dxa"/>
          </w:tcPr>
          <w:p w14:paraId="589329DF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BA37F1" w14:textId="4300D265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908</w:t>
            </w:r>
          </w:p>
        </w:tc>
        <w:tc>
          <w:tcPr>
            <w:tcW w:w="236" w:type="dxa"/>
          </w:tcPr>
          <w:p w14:paraId="2300C98E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0411E7B" w14:textId="77164B18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24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627</w:t>
            </w:r>
          </w:p>
        </w:tc>
        <w:tc>
          <w:tcPr>
            <w:tcW w:w="238" w:type="dxa"/>
          </w:tcPr>
          <w:p w14:paraId="0D3B42FB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3585590C" w14:textId="02738949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8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923</w:t>
            </w:r>
          </w:p>
        </w:tc>
        <w:tc>
          <w:tcPr>
            <w:tcW w:w="244" w:type="dxa"/>
          </w:tcPr>
          <w:p w14:paraId="57B5EE3C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79815B92" w14:textId="6339EE38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464</w:t>
            </w:r>
          </w:p>
        </w:tc>
        <w:tc>
          <w:tcPr>
            <w:tcW w:w="270" w:type="dxa"/>
          </w:tcPr>
          <w:p w14:paraId="72A2DFD4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D71C884" w14:textId="661E819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189</w:t>
            </w:r>
          </w:p>
        </w:tc>
        <w:tc>
          <w:tcPr>
            <w:tcW w:w="236" w:type="dxa"/>
          </w:tcPr>
          <w:p w14:paraId="41265D93" w14:textId="77777777" w:rsidR="00D251B3" w:rsidRPr="009670C0" w:rsidRDefault="00D251B3" w:rsidP="00D251B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7E0A059" w14:textId="16873705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F746F43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DD6423" w14:textId="077059EA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385763DD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B9EE443" w14:textId="0CCFAFFF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91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611</w:t>
            </w:r>
          </w:p>
        </w:tc>
        <w:tc>
          <w:tcPr>
            <w:tcW w:w="240" w:type="dxa"/>
          </w:tcPr>
          <w:p w14:paraId="69A7A30C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5F26F2DA" w14:textId="1BDAB8D7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99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241</w:t>
            </w:r>
          </w:p>
        </w:tc>
      </w:tr>
      <w:tr w:rsidR="00D251B3" w:rsidRPr="009670C0" w14:paraId="1B46EFFC" w14:textId="77777777" w:rsidTr="6EA91004">
        <w:trPr>
          <w:trHeight w:val="70"/>
        </w:trPr>
        <w:tc>
          <w:tcPr>
            <w:tcW w:w="1620" w:type="dxa"/>
          </w:tcPr>
          <w:p w14:paraId="42316B52" w14:textId="77777777" w:rsidR="00D251B3" w:rsidRPr="009670C0" w:rsidRDefault="00D251B3" w:rsidP="00D251B3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EEF058" w14:textId="75C4B481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828</w:t>
            </w:r>
          </w:p>
        </w:tc>
        <w:tc>
          <w:tcPr>
            <w:tcW w:w="263" w:type="dxa"/>
          </w:tcPr>
          <w:p w14:paraId="75874BB6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2708D1C" w14:textId="11C95F34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610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601</w:t>
            </w:r>
          </w:p>
        </w:tc>
        <w:tc>
          <w:tcPr>
            <w:tcW w:w="240" w:type="dxa"/>
          </w:tcPr>
          <w:p w14:paraId="12E25F17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166A8C2" w14:textId="1CCFAEA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51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188</w:t>
            </w:r>
          </w:p>
        </w:tc>
        <w:tc>
          <w:tcPr>
            <w:tcW w:w="284" w:type="dxa"/>
          </w:tcPr>
          <w:p w14:paraId="2A64E52F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BB8F338" w14:textId="37274F56" w:rsidR="00D251B3" w:rsidRPr="009670C0" w:rsidRDefault="001435EB" w:rsidP="00D251B3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172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386</w:t>
            </w:r>
          </w:p>
        </w:tc>
        <w:tc>
          <w:tcPr>
            <w:tcW w:w="236" w:type="dxa"/>
          </w:tcPr>
          <w:p w14:paraId="01579F90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991004D" w14:textId="4612AAED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102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955</w:t>
            </w:r>
          </w:p>
        </w:tc>
        <w:tc>
          <w:tcPr>
            <w:tcW w:w="283" w:type="dxa"/>
          </w:tcPr>
          <w:p w14:paraId="6AC54B29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E14A49" w14:textId="5BF5A476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122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177</w:t>
            </w:r>
          </w:p>
        </w:tc>
        <w:tc>
          <w:tcPr>
            <w:tcW w:w="236" w:type="dxa"/>
          </w:tcPr>
          <w:p w14:paraId="36EBA16B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089C69FB" w14:textId="4B54006A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198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777</w:t>
            </w:r>
          </w:p>
        </w:tc>
        <w:tc>
          <w:tcPr>
            <w:tcW w:w="238" w:type="dxa"/>
          </w:tcPr>
          <w:p w14:paraId="739A6912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05BDBBCC" w14:textId="1DB8D313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199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848</w:t>
            </w:r>
          </w:p>
        </w:tc>
        <w:tc>
          <w:tcPr>
            <w:tcW w:w="244" w:type="dxa"/>
          </w:tcPr>
          <w:p w14:paraId="5ADA3615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0059AD95" w14:textId="6C092AFD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241</w:t>
            </w:r>
          </w:p>
        </w:tc>
        <w:tc>
          <w:tcPr>
            <w:tcW w:w="270" w:type="dxa"/>
          </w:tcPr>
          <w:p w14:paraId="0B64DA77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371DB696" w14:textId="5114456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889</w:t>
            </w:r>
          </w:p>
        </w:tc>
        <w:tc>
          <w:tcPr>
            <w:tcW w:w="236" w:type="dxa"/>
          </w:tcPr>
          <w:p w14:paraId="09F278EB" w14:textId="77777777" w:rsidR="00D251B3" w:rsidRPr="009670C0" w:rsidRDefault="00D251B3" w:rsidP="00D251B3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159129" w14:textId="5C5676C2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46E97CD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1C27F5E" w14:textId="1C6EA458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2D9D2891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2A2057" w14:textId="492CDE6D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478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989</w:t>
            </w:r>
          </w:p>
        </w:tc>
        <w:tc>
          <w:tcPr>
            <w:tcW w:w="240" w:type="dxa"/>
          </w:tcPr>
          <w:p w14:paraId="48275F07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29757CF1" w14:textId="7D95F517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3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114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901</w:t>
            </w:r>
          </w:p>
        </w:tc>
      </w:tr>
      <w:tr w:rsidR="00D251B3" w:rsidRPr="009670C0" w14:paraId="56DC1B4B" w14:textId="77777777" w:rsidTr="6EA91004">
        <w:trPr>
          <w:trHeight w:val="70"/>
        </w:trPr>
        <w:tc>
          <w:tcPr>
            <w:tcW w:w="1620" w:type="dxa"/>
          </w:tcPr>
          <w:p w14:paraId="0B716680" w14:textId="77777777" w:rsidR="00D251B3" w:rsidRPr="009670C0" w:rsidRDefault="00D251B3" w:rsidP="00D251B3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BFE17C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6D4809" w14:textId="192A7F0A" w:rsidR="00D251B3" w:rsidRPr="009670C0" w:rsidRDefault="00D251B3" w:rsidP="00D251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382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993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63" w:type="dxa"/>
          </w:tcPr>
          <w:p w14:paraId="41716AC5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0533AC2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793501" w14:textId="6F6F4FB0" w:rsidR="00D251B3" w:rsidRPr="009670C0" w:rsidRDefault="00D251B3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467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323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40" w:type="dxa"/>
          </w:tcPr>
          <w:p w14:paraId="45F35D86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1AC7C9E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6BD5D3E" w14:textId="71253CB9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29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231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84" w:type="dxa"/>
          </w:tcPr>
          <w:p w14:paraId="39AEF827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BE7694F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6692426" w14:textId="58404449" w:rsidR="00D251B3" w:rsidRPr="009670C0" w:rsidRDefault="00D251B3" w:rsidP="00D251B3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023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36" w:type="dxa"/>
          </w:tcPr>
          <w:p w14:paraId="7A9CA39D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F8E42F1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659A2B4" w14:textId="47F964A8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11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465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83" w:type="dxa"/>
          </w:tcPr>
          <w:p w14:paraId="17C3BC71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9F6C90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D371701" w14:textId="6A52E0B0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23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735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36" w:type="dxa"/>
          </w:tcPr>
          <w:p w14:paraId="557A4EEA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805775A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EBB6A2" w14:textId="75A9393B" w:rsidR="00D251B3" w:rsidRPr="009670C0" w:rsidRDefault="00D251B3" w:rsidP="00D251B3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</w:tcPr>
          <w:p w14:paraId="17CA425D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5DCCAE9C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A71B77E" w14:textId="6F35CA01" w:rsidR="00D251B3" w:rsidRPr="009670C0" w:rsidRDefault="00D251B3" w:rsidP="00D251B3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</w:tcPr>
          <w:p w14:paraId="679916FE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53A92A01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82C948" w14:textId="1BBD399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E70BF2C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13E46D36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BB8EFE0" w14:textId="594D9972" w:rsidR="00D251B3" w:rsidRPr="009670C0" w:rsidRDefault="00D251B3" w:rsidP="00D251B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0D73C57" w14:textId="77777777" w:rsidR="00D251B3" w:rsidRPr="009670C0" w:rsidRDefault="00D251B3" w:rsidP="00D251B3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7C16D64D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32B8E3" w14:textId="13284269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0EBA9CC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568633B7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DD959A" w14:textId="718A7955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2EC13261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11E52AB" w14:textId="77777777" w:rsidR="00D251B3" w:rsidRPr="009670C0" w:rsidRDefault="00D251B3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4B674CD" w14:textId="1CCEB458" w:rsidR="00D251B3" w:rsidRPr="009670C0" w:rsidRDefault="00D251B3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423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689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40" w:type="dxa"/>
          </w:tcPr>
          <w:p w14:paraId="26ABB3D7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52A54D63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41F1101" w14:textId="058D772D" w:rsidR="00D251B3" w:rsidRPr="009670C0" w:rsidRDefault="00D251B3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602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081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</w:tr>
      <w:tr w:rsidR="00D251B3" w:rsidRPr="009670C0" w14:paraId="260231CD" w14:textId="77777777" w:rsidTr="6EA91004">
        <w:trPr>
          <w:trHeight w:val="70"/>
        </w:trPr>
        <w:tc>
          <w:tcPr>
            <w:tcW w:w="1620" w:type="dxa"/>
          </w:tcPr>
          <w:p w14:paraId="550FF478" w14:textId="77777777" w:rsidR="00D251B3" w:rsidRPr="009670C0" w:rsidRDefault="00D251B3" w:rsidP="00D251B3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2292D5" w14:textId="260094EC" w:rsidR="00D251B3" w:rsidRPr="009670C0" w:rsidRDefault="001435EB" w:rsidP="00D251B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738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835</w:t>
            </w:r>
          </w:p>
        </w:tc>
        <w:tc>
          <w:tcPr>
            <w:tcW w:w="263" w:type="dxa"/>
          </w:tcPr>
          <w:p w14:paraId="2967DD28" w14:textId="77777777" w:rsidR="00D251B3" w:rsidRPr="009670C0" w:rsidRDefault="00D251B3" w:rsidP="00D251B3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09C10F7" w14:textId="4FB4D42C" w:rsidR="00D251B3" w:rsidRPr="009670C0" w:rsidRDefault="001435EB" w:rsidP="00D251B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143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278</w:t>
            </w:r>
          </w:p>
        </w:tc>
        <w:tc>
          <w:tcPr>
            <w:tcW w:w="240" w:type="dxa"/>
          </w:tcPr>
          <w:p w14:paraId="4E438781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FB24D69" w14:textId="520D3F13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21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957</w:t>
            </w:r>
          </w:p>
        </w:tc>
        <w:tc>
          <w:tcPr>
            <w:tcW w:w="284" w:type="dxa"/>
          </w:tcPr>
          <w:p w14:paraId="46507E0D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19008873" w14:textId="56590622" w:rsidR="00D251B3" w:rsidRPr="009670C0" w:rsidRDefault="001435EB" w:rsidP="00D251B3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363</w:t>
            </w:r>
          </w:p>
        </w:tc>
        <w:tc>
          <w:tcPr>
            <w:tcW w:w="236" w:type="dxa"/>
          </w:tcPr>
          <w:p w14:paraId="447F6172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5CA18B2" w14:textId="59FF3CF0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490</w:t>
            </w:r>
          </w:p>
        </w:tc>
        <w:tc>
          <w:tcPr>
            <w:tcW w:w="283" w:type="dxa"/>
          </w:tcPr>
          <w:p w14:paraId="15224D0B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FF25372" w14:textId="1BAC573D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442</w:t>
            </w:r>
          </w:p>
        </w:tc>
        <w:tc>
          <w:tcPr>
            <w:tcW w:w="236" w:type="dxa"/>
          </w:tcPr>
          <w:p w14:paraId="6E781BF2" w14:textId="77777777" w:rsidR="00D251B3" w:rsidRPr="009670C0" w:rsidRDefault="00D251B3" w:rsidP="00D251B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0D50376" w14:textId="104FFFF7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198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777</w:t>
            </w:r>
          </w:p>
        </w:tc>
        <w:tc>
          <w:tcPr>
            <w:tcW w:w="238" w:type="dxa"/>
          </w:tcPr>
          <w:p w14:paraId="56F272C0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2E290206" w14:textId="5FCED273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199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848</w:t>
            </w:r>
          </w:p>
        </w:tc>
        <w:tc>
          <w:tcPr>
            <w:tcW w:w="244" w:type="dxa"/>
          </w:tcPr>
          <w:p w14:paraId="763F6496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7902C879" w14:textId="2FC503AE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241</w:t>
            </w:r>
          </w:p>
        </w:tc>
        <w:tc>
          <w:tcPr>
            <w:tcW w:w="270" w:type="dxa"/>
          </w:tcPr>
          <w:p w14:paraId="7AD1BF11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5B9BEBC8" w14:textId="6B953311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9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889</w:t>
            </w:r>
          </w:p>
        </w:tc>
        <w:tc>
          <w:tcPr>
            <w:tcW w:w="236" w:type="dxa"/>
          </w:tcPr>
          <w:p w14:paraId="07B13432" w14:textId="77777777" w:rsidR="00D251B3" w:rsidRPr="009670C0" w:rsidRDefault="00D251B3" w:rsidP="00D251B3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2C2227" w14:textId="0A886222" w:rsidR="00D251B3" w:rsidRPr="009670C0" w:rsidRDefault="00D251B3" w:rsidP="00D251B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C2710A8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6B262" w14:textId="4399C4ED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78E619A9" w14:textId="77777777" w:rsidR="00D251B3" w:rsidRPr="009670C0" w:rsidRDefault="00D251B3" w:rsidP="00D251B3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E737436" w14:textId="5E2C6F0E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055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300</w:t>
            </w:r>
          </w:p>
        </w:tc>
        <w:tc>
          <w:tcPr>
            <w:tcW w:w="240" w:type="dxa"/>
          </w:tcPr>
          <w:p w14:paraId="1E3E135C" w14:textId="77777777" w:rsidR="00D251B3" w:rsidRPr="009670C0" w:rsidRDefault="00D251B3" w:rsidP="00D251B3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4E797ECC" w14:textId="40EB33E9" w:rsidR="00D251B3" w:rsidRPr="009670C0" w:rsidRDefault="001435EB" w:rsidP="00D251B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512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/>
              </w:rPr>
              <w:t>820</w:t>
            </w:r>
          </w:p>
        </w:tc>
      </w:tr>
      <w:tr w:rsidR="00FA06B0" w:rsidRPr="009670C0" w14:paraId="638C9401" w14:textId="77777777" w:rsidTr="6EA91004">
        <w:trPr>
          <w:trHeight w:val="44"/>
        </w:trPr>
        <w:tc>
          <w:tcPr>
            <w:tcW w:w="1620" w:type="dxa"/>
          </w:tcPr>
          <w:p w14:paraId="3D3D4935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 (ขาดทุน) ของ</w:t>
            </w:r>
          </w:p>
        </w:tc>
        <w:tc>
          <w:tcPr>
            <w:tcW w:w="810" w:type="dxa"/>
          </w:tcPr>
          <w:p w14:paraId="732E57E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53EE6CF1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</w:tcPr>
          <w:p w14:paraId="7CD62C7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3F75E0E6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4" w:type="dxa"/>
          </w:tcPr>
          <w:p w14:paraId="2841AC9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</w:tcPr>
          <w:p w14:paraId="7A8749A3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11" w:type="dxa"/>
          </w:tcPr>
          <w:p w14:paraId="3320ED2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11378DAD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</w:tcPr>
          <w:p w14:paraId="1B42CD6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</w:tcPr>
          <w:p w14:paraId="6CCF0B62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</w:tcPr>
          <w:p w14:paraId="5DF4B16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0F47822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45581C8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</w:tcPr>
          <w:p w14:paraId="604B608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</w:tcPr>
          <w:p w14:paraId="46C1F93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</w:tcPr>
          <w:p w14:paraId="1A81E62E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</w:tcPr>
          <w:p w14:paraId="0468459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</w:tcPr>
          <w:p w14:paraId="2F423AE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</w:tcPr>
          <w:p w14:paraId="1ADB48C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6982BF7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F94B7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11D2113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2EC43A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9" w:type="dxa"/>
          </w:tcPr>
          <w:p w14:paraId="7CEC261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</w:tcPr>
          <w:p w14:paraId="0A7F65E8" w14:textId="77777777" w:rsidR="00FA06B0" w:rsidRPr="009670C0" w:rsidRDefault="00FA06B0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54752576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</w:tcPr>
          <w:p w14:paraId="2D2AF1D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A06B0" w:rsidRPr="009670C0" w:rsidDel="00B44016" w14:paraId="7BECC72D" w14:textId="77777777" w:rsidTr="00102622">
        <w:trPr>
          <w:trHeight w:val="119"/>
        </w:trPr>
        <w:tc>
          <w:tcPr>
            <w:tcW w:w="1620" w:type="dxa"/>
          </w:tcPr>
          <w:p w14:paraId="2316CE78" w14:textId="1053EF18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6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ส่วนงาน</w:t>
            </w:r>
          </w:p>
        </w:tc>
        <w:tc>
          <w:tcPr>
            <w:tcW w:w="810" w:type="dxa"/>
          </w:tcPr>
          <w:p w14:paraId="1C09A8BA" w14:textId="5B1AF9A4" w:rsidR="00FA06B0" w:rsidRPr="009670C0" w:rsidDel="00B44016" w:rsidRDefault="001435EB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149</w:t>
            </w:r>
            <w:r w:rsidR="002F67CF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399</w:t>
            </w:r>
          </w:p>
        </w:tc>
        <w:tc>
          <w:tcPr>
            <w:tcW w:w="263" w:type="dxa"/>
          </w:tcPr>
          <w:p w14:paraId="399A9C65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903" w:type="dxa"/>
          </w:tcPr>
          <w:p w14:paraId="5F979753" w14:textId="3F33910D" w:rsidR="00FA06B0" w:rsidRPr="009670C0" w:rsidRDefault="00FA06B0" w:rsidP="00FA06B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 xml:space="preserve">      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494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224</w:t>
            </w:r>
          </w:p>
        </w:tc>
        <w:tc>
          <w:tcPr>
            <w:tcW w:w="240" w:type="dxa"/>
          </w:tcPr>
          <w:p w14:paraId="5595468F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54" w:type="dxa"/>
          </w:tcPr>
          <w:p w14:paraId="2EF96D52" w14:textId="40A1722A" w:rsidR="00FA06B0" w:rsidRPr="009670C0" w:rsidRDefault="004F48FE" w:rsidP="002F67C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847</w:t>
            </w:r>
            <w:r w:rsidR="00EC1DC1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580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84" w:type="dxa"/>
          </w:tcPr>
          <w:p w14:paraId="31E3BF67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11" w:type="dxa"/>
          </w:tcPr>
          <w:p w14:paraId="7532D23C" w14:textId="54D2348A" w:rsidR="00FA06B0" w:rsidRPr="009670C0" w:rsidRDefault="00FA06B0" w:rsidP="00FA06B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</w:rPr>
              <w:t>199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</w:rPr>
              <w:t>660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36" w:type="dxa"/>
          </w:tcPr>
          <w:p w14:paraId="39B84A3F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56" w:type="dxa"/>
          </w:tcPr>
          <w:p w14:paraId="58F05D77" w14:textId="0A33C63B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</w:t>
            </w:r>
            <w:r w:rsidR="003F6159"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517</w:t>
            </w:r>
          </w:p>
        </w:tc>
        <w:tc>
          <w:tcPr>
            <w:tcW w:w="283" w:type="dxa"/>
          </w:tcPr>
          <w:p w14:paraId="183E7394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51" w:type="dxa"/>
          </w:tcPr>
          <w:p w14:paraId="14734B92" w14:textId="19C67AA8" w:rsidR="00FA06B0" w:rsidRPr="009670C0" w:rsidRDefault="001435EB" w:rsidP="00FA06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47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464</w:t>
            </w:r>
          </w:p>
        </w:tc>
        <w:tc>
          <w:tcPr>
            <w:tcW w:w="236" w:type="dxa"/>
          </w:tcPr>
          <w:p w14:paraId="2626D7CA" w14:textId="77777777" w:rsidR="00FA06B0" w:rsidRPr="009670C0" w:rsidRDefault="00FA06B0" w:rsidP="00FA06B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56" w:type="dxa"/>
          </w:tcPr>
          <w:p w14:paraId="65A2A748" w14:textId="066E7A68" w:rsidR="00FA06B0" w:rsidRPr="009670C0" w:rsidRDefault="003F6159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95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107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2BF858BD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27" w:type="dxa"/>
          </w:tcPr>
          <w:p w14:paraId="191F9BE1" w14:textId="4C532A02" w:rsidR="00FA06B0" w:rsidRPr="009670C0" w:rsidRDefault="001435EB" w:rsidP="00FA06B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124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900</w:t>
            </w:r>
          </w:p>
        </w:tc>
        <w:tc>
          <w:tcPr>
            <w:tcW w:w="244" w:type="dxa"/>
          </w:tcPr>
          <w:p w14:paraId="6CABB903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46" w:type="dxa"/>
            <w:shd w:val="clear" w:color="auto" w:fill="auto"/>
          </w:tcPr>
          <w:p w14:paraId="0EC6BEF6" w14:textId="0B0C5DAA" w:rsidR="00FA06B0" w:rsidRPr="009670C0" w:rsidRDefault="00D251B3" w:rsidP="00FA06B0">
            <w:pPr>
              <w:pStyle w:val="acctfourfigures"/>
              <w:tabs>
                <w:tab w:val="clear" w:pos="765"/>
              </w:tabs>
              <w:spacing w:line="240" w:lineRule="atLeast"/>
              <w:ind w:left="100" w:right="-650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64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595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98932B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DAE2FE7" w14:textId="27B6B2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" w:right="-570"/>
              <w:jc w:val="both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65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461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7073D4" w14:textId="77777777" w:rsidR="00FA06B0" w:rsidRPr="009670C0" w:rsidRDefault="00FA06B0" w:rsidP="00FA06B0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3626A6" w14:textId="29655B4A" w:rsidR="00FA06B0" w:rsidRPr="009670C0" w:rsidRDefault="00DB5242" w:rsidP="6EA91004">
            <w:pPr>
              <w:pStyle w:val="acctfourfigures"/>
              <w:tabs>
                <w:tab w:val="decimal" w:pos="510"/>
              </w:tabs>
              <w:spacing w:line="240" w:lineRule="atLeast"/>
              <w:ind w:right="-263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(399,608)</w:t>
            </w:r>
          </w:p>
        </w:tc>
        <w:tc>
          <w:tcPr>
            <w:tcW w:w="236" w:type="dxa"/>
            <w:shd w:val="clear" w:color="auto" w:fill="auto"/>
          </w:tcPr>
          <w:p w14:paraId="7F75A36A" w14:textId="77777777" w:rsidR="00FA06B0" w:rsidRPr="009670C0" w:rsidRDefault="00FA06B0" w:rsidP="00FA06B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0B161D" w14:textId="13E56DFB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298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079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75C3312" w14:textId="77777777" w:rsidR="00FA06B0" w:rsidRPr="009670C0" w:rsidRDefault="00FA06B0" w:rsidP="7761284E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6744C50" w14:textId="41E0EABF" w:rsidR="00FA06B0" w:rsidRPr="009670C0" w:rsidRDefault="00DB5242" w:rsidP="00DB524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(1,240,974)</w:t>
            </w:r>
          </w:p>
        </w:tc>
        <w:tc>
          <w:tcPr>
            <w:tcW w:w="240" w:type="dxa"/>
            <w:shd w:val="clear" w:color="auto" w:fill="auto"/>
          </w:tcPr>
          <w:p w14:paraId="16A074C7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41" w:type="dxa"/>
          </w:tcPr>
          <w:p w14:paraId="10DCA684" w14:textId="559112B0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103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388</w:t>
            </w:r>
          </w:p>
        </w:tc>
      </w:tr>
      <w:tr w:rsidR="00FA06B0" w:rsidRPr="009670C0" w:rsidDel="00B44016" w14:paraId="055300BE" w14:textId="77777777" w:rsidTr="00102622">
        <w:trPr>
          <w:trHeight w:val="44"/>
        </w:trPr>
        <w:tc>
          <w:tcPr>
            <w:tcW w:w="1620" w:type="dxa"/>
          </w:tcPr>
          <w:p w14:paraId="45A2168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6468185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bottom"/>
          </w:tcPr>
          <w:p w14:paraId="09E3B4AB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7F96C69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564D2063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7E06348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bottom"/>
          </w:tcPr>
          <w:p w14:paraId="264DC1E3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11" w:type="dxa"/>
            <w:vAlign w:val="bottom"/>
          </w:tcPr>
          <w:p w14:paraId="1013D73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64332F57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1AAC13D2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56811264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30AB5B86" w14:textId="77777777" w:rsidR="00FA06B0" w:rsidRPr="009670C0" w:rsidDel="00B44016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8E2EB5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746A2869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279D47D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  <w:vAlign w:val="bottom"/>
          </w:tcPr>
          <w:p w14:paraId="57DAF613" w14:textId="77777777" w:rsidR="00FA06B0" w:rsidRPr="009670C0" w:rsidDel="00B44016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4" w:type="dxa"/>
            <w:vAlign w:val="bottom"/>
          </w:tcPr>
          <w:p w14:paraId="061F1C5C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728FA6A6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F9151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DAB8EB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8FD20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87F8D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C2227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B1B5DC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9A5EF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3ACDDF" w14:textId="77777777" w:rsidR="00FA06B0" w:rsidRPr="009670C0" w:rsidDel="00B44016" w:rsidRDefault="00FA06B0" w:rsidP="0022323E">
            <w:pPr>
              <w:pStyle w:val="acctfourfigures"/>
              <w:tabs>
                <w:tab w:val="clear" w:pos="765"/>
                <w:tab w:val="decimal" w:pos="550"/>
                <w:tab w:val="decimal" w:pos="58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F8EC87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  <w:vAlign w:val="bottom"/>
          </w:tcPr>
          <w:p w14:paraId="4796F572" w14:textId="77777777" w:rsidR="00FA06B0" w:rsidRPr="009670C0" w:rsidDel="00B44016" w:rsidRDefault="00FA06B0" w:rsidP="00FA06B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FA06B0" w:rsidRPr="009670C0" w14:paraId="48677F21" w14:textId="77777777" w:rsidTr="0022323E">
        <w:trPr>
          <w:trHeight w:val="337"/>
        </w:trPr>
        <w:tc>
          <w:tcPr>
            <w:tcW w:w="1620" w:type="dxa"/>
          </w:tcPr>
          <w:p w14:paraId="5C5022D5" w14:textId="5168E95F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49C0DE74" w14:textId="77777777" w:rsidR="00756A46" w:rsidRPr="009670C0" w:rsidRDefault="00756A46" w:rsidP="00756A46">
            <w:pPr>
              <w:pStyle w:val="acctfourfigures"/>
              <w:tabs>
                <w:tab w:val="decimal" w:pos="59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A6A17B" w14:textId="7D9C4361" w:rsidR="00756A46" w:rsidRPr="009670C0" w:rsidRDefault="009D78EB" w:rsidP="00756A46">
            <w:pPr>
              <w:pStyle w:val="acctfourfigures"/>
              <w:tabs>
                <w:tab w:val="decimal" w:pos="590"/>
              </w:tabs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4,570,580</w:t>
            </w:r>
          </w:p>
        </w:tc>
        <w:tc>
          <w:tcPr>
            <w:tcW w:w="263" w:type="dxa"/>
            <w:shd w:val="clear" w:color="auto" w:fill="auto"/>
          </w:tcPr>
          <w:p w14:paraId="4A8DAFF1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</w:tcPr>
          <w:p w14:paraId="4FB6824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A39C99" w14:textId="0DC12B9B" w:rsidR="00FA06B0" w:rsidRPr="009670C0" w:rsidRDefault="001435EB" w:rsidP="00FA06B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067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77BB7092" w14:textId="77777777" w:rsidR="00FA06B0" w:rsidRPr="009670C0" w:rsidRDefault="00FA06B0" w:rsidP="00FA06B0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1F2A75D" w14:textId="77777777" w:rsidR="00756A46" w:rsidRPr="009670C0" w:rsidRDefault="00756A46" w:rsidP="002F67C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5930D4" w14:textId="6D9FC476" w:rsidR="00FA06B0" w:rsidRPr="009670C0" w:rsidRDefault="001435EB" w:rsidP="002F67C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279</w:t>
            </w:r>
            <w:r w:rsidR="002F67CF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103</w:t>
            </w:r>
          </w:p>
        </w:tc>
        <w:tc>
          <w:tcPr>
            <w:tcW w:w="284" w:type="dxa"/>
            <w:shd w:val="clear" w:color="auto" w:fill="auto"/>
          </w:tcPr>
          <w:p w14:paraId="53B2F514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11" w:type="dxa"/>
            <w:shd w:val="clear" w:color="auto" w:fill="auto"/>
          </w:tcPr>
          <w:p w14:paraId="1586A6B5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370E5B9" w14:textId="054D55B9" w:rsidR="00FA06B0" w:rsidRPr="009670C0" w:rsidRDefault="001435EB" w:rsidP="00FA06B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325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583</w:t>
            </w:r>
          </w:p>
        </w:tc>
        <w:tc>
          <w:tcPr>
            <w:tcW w:w="236" w:type="dxa"/>
            <w:shd w:val="clear" w:color="auto" w:fill="auto"/>
          </w:tcPr>
          <w:p w14:paraId="6D299B6F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shd w:val="clear" w:color="auto" w:fill="auto"/>
          </w:tcPr>
          <w:p w14:paraId="45FA5754" w14:textId="77777777" w:rsidR="003F6159" w:rsidRPr="009670C0" w:rsidRDefault="003F6159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  <w:p w14:paraId="693C258E" w14:textId="25A1C0E3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138</w:t>
            </w:r>
            <w:r w:rsidR="003F6159" w:rsidRPr="009670C0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626</w:t>
            </w:r>
          </w:p>
        </w:tc>
        <w:tc>
          <w:tcPr>
            <w:tcW w:w="283" w:type="dxa"/>
            <w:shd w:val="clear" w:color="auto" w:fill="auto"/>
          </w:tcPr>
          <w:p w14:paraId="4379A203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26406D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C49165F" w14:textId="1AFC2C05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0AEC06B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1289923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4DB170" w14:textId="1968CA09" w:rsidR="003F6159" w:rsidRPr="009670C0" w:rsidRDefault="001435EB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610</w:t>
            </w:r>
            <w:r w:rsidR="003F6159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702</w:t>
            </w:r>
          </w:p>
        </w:tc>
        <w:tc>
          <w:tcPr>
            <w:tcW w:w="238" w:type="dxa"/>
            <w:shd w:val="clear" w:color="auto" w:fill="auto"/>
          </w:tcPr>
          <w:p w14:paraId="229CEC75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</w:tcPr>
          <w:p w14:paraId="39550B5A" w14:textId="77777777" w:rsidR="00FA06B0" w:rsidRPr="009670C0" w:rsidRDefault="00FA06B0" w:rsidP="00FA06B0">
            <w:pPr>
              <w:tabs>
                <w:tab w:val="decimal" w:pos="525"/>
              </w:tabs>
              <w:ind w:right="-16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9280504" w14:textId="64A00B8F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702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753</w:t>
            </w:r>
          </w:p>
        </w:tc>
        <w:tc>
          <w:tcPr>
            <w:tcW w:w="244" w:type="dxa"/>
            <w:shd w:val="clear" w:color="auto" w:fill="auto"/>
          </w:tcPr>
          <w:p w14:paraId="0F55535B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  <w:shd w:val="clear" w:color="auto" w:fill="auto"/>
          </w:tcPr>
          <w:p w14:paraId="312BDE4C" w14:textId="77777777" w:rsidR="00D251B3" w:rsidRPr="009670C0" w:rsidRDefault="00D251B3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70AEC8" w14:textId="211F640C" w:rsidR="00FA06B0" w:rsidRPr="009670C0" w:rsidRDefault="001435EB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101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24EE21D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shd w:val="clear" w:color="auto" w:fill="auto"/>
          </w:tcPr>
          <w:p w14:paraId="59827EA9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E945618" w14:textId="6A1158AD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121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7BB7CAA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6B16802D" w14:textId="77777777" w:rsidR="00D251B3" w:rsidRPr="009670C0" w:rsidRDefault="00D251B3" w:rsidP="00FA06B0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D0B241" w14:textId="5592CB29" w:rsidR="00FA06B0" w:rsidRPr="009670C0" w:rsidRDefault="001435EB" w:rsidP="7761284E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="5DEDFA4B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D29C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836</w:t>
            </w:r>
            <w:r w:rsidR="5DEDFA4B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D29C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396</w:t>
            </w:r>
          </w:p>
        </w:tc>
        <w:tc>
          <w:tcPr>
            <w:tcW w:w="236" w:type="dxa"/>
            <w:shd w:val="clear" w:color="auto" w:fill="auto"/>
          </w:tcPr>
          <w:p w14:paraId="78532CB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9C49B25" w14:textId="77777777" w:rsidR="00FA06B0" w:rsidRPr="009670C0" w:rsidRDefault="00FA06B0" w:rsidP="00FA06B0">
            <w:pPr>
              <w:pStyle w:val="acctfourfigures"/>
              <w:tabs>
                <w:tab w:val="decimal" w:pos="456"/>
              </w:tabs>
              <w:spacing w:line="240" w:lineRule="atLeast"/>
              <w:ind w:left="-270" w:right="-263" w:firstLine="173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9E694A3" w14:textId="61C45EE7" w:rsidR="00FA06B0" w:rsidRPr="009670C0" w:rsidRDefault="001435EB" w:rsidP="00FA06B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5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423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805</w:t>
            </w:r>
          </w:p>
        </w:tc>
        <w:tc>
          <w:tcPr>
            <w:tcW w:w="249" w:type="dxa"/>
            <w:shd w:val="clear" w:color="auto" w:fill="auto"/>
          </w:tcPr>
          <w:p w14:paraId="0DE1015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1FF34B84" w14:textId="77777777" w:rsidR="00FA06B0" w:rsidRPr="009670C0" w:rsidRDefault="00FA06B0" w:rsidP="0022323E">
            <w:pPr>
              <w:pStyle w:val="acctfourfigures"/>
              <w:tabs>
                <w:tab w:val="clear" w:pos="765"/>
                <w:tab w:val="decimal" w:pos="550"/>
                <w:tab w:val="decimal" w:pos="580"/>
              </w:tabs>
              <w:spacing w:line="240" w:lineRule="atLeast"/>
              <w:ind w:left="-80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65FCB14" w14:textId="7631336B" w:rsidR="00D251B3" w:rsidRPr="009670C0" w:rsidRDefault="009D78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11,</w:t>
            </w:r>
            <w:r w:rsidR="008562B7" w:rsidRPr="009670C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537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8562B7" w:rsidRPr="009670C0">
              <w:rPr>
                <w:rFonts w:asciiTheme="majorBidi" w:hAnsiTheme="majorBidi" w:cstheme="majorBidi"/>
                <w:sz w:val="21"/>
                <w:szCs w:val="21"/>
              </w:rPr>
              <w:t>271</w:t>
            </w:r>
          </w:p>
        </w:tc>
        <w:tc>
          <w:tcPr>
            <w:tcW w:w="240" w:type="dxa"/>
            <w:shd w:val="clear" w:color="auto" w:fill="auto"/>
          </w:tcPr>
          <w:p w14:paraId="03FEA885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</w:tcPr>
          <w:p w14:paraId="4F29FC3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B939928" w14:textId="044BB186" w:rsidR="00FA06B0" w:rsidRPr="009670C0" w:rsidRDefault="001435EB" w:rsidP="00FA06B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12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724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492</w:t>
            </w:r>
          </w:p>
        </w:tc>
      </w:tr>
      <w:tr w:rsidR="00FA06B0" w:rsidRPr="009670C0" w14:paraId="4348E676" w14:textId="77777777" w:rsidTr="00102622">
        <w:trPr>
          <w:trHeight w:val="337"/>
        </w:trPr>
        <w:tc>
          <w:tcPr>
            <w:tcW w:w="1620" w:type="dxa"/>
          </w:tcPr>
          <w:p w14:paraId="4584E889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หนี้สินรวมของส่วนงาน </w:t>
            </w:r>
          </w:p>
          <w:p w14:paraId="16D9978E" w14:textId="201D2471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  <w:t>ณ</w:t>
            </w:r>
            <w:r w:rsidRPr="009670C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Pr="009670C0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</w:tcPr>
          <w:p w14:paraId="16BD759E" w14:textId="77777777" w:rsidR="00756A46" w:rsidRPr="009670C0" w:rsidRDefault="00756A46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0D34B5" w14:textId="25FB7CCC" w:rsidR="00FA06B0" w:rsidRPr="009670C0" w:rsidRDefault="001435EB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756A46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603</w:t>
            </w:r>
            <w:r w:rsidR="002F67CF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864</w:t>
            </w:r>
          </w:p>
        </w:tc>
        <w:tc>
          <w:tcPr>
            <w:tcW w:w="263" w:type="dxa"/>
          </w:tcPr>
          <w:p w14:paraId="55ABEAC8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</w:tcPr>
          <w:p w14:paraId="4FFCBF5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5ACB21" w14:textId="238FD3AA" w:rsidR="00FA06B0" w:rsidRPr="009670C0" w:rsidRDefault="001435EB" w:rsidP="00FA06B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911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777</w:t>
            </w:r>
          </w:p>
        </w:tc>
        <w:tc>
          <w:tcPr>
            <w:tcW w:w="240" w:type="dxa"/>
          </w:tcPr>
          <w:p w14:paraId="192F8DFA" w14:textId="77777777" w:rsidR="00FA06B0" w:rsidRPr="009670C0" w:rsidRDefault="00FA06B0" w:rsidP="00FA06B0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4" w:type="dxa"/>
          </w:tcPr>
          <w:p w14:paraId="5F08755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6070BD" w14:textId="2A80F188" w:rsidR="00756A46" w:rsidRPr="009670C0" w:rsidRDefault="001435EB" w:rsidP="00FA06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595</w:t>
            </w:r>
            <w:r w:rsidR="002F67CF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680</w:t>
            </w:r>
          </w:p>
        </w:tc>
        <w:tc>
          <w:tcPr>
            <w:tcW w:w="284" w:type="dxa"/>
          </w:tcPr>
          <w:p w14:paraId="5FD1BA41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11" w:type="dxa"/>
          </w:tcPr>
          <w:p w14:paraId="5BE2790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BE34747" w14:textId="414E3AAF" w:rsidR="00FA06B0" w:rsidRPr="009670C0" w:rsidRDefault="001435EB" w:rsidP="00FA06B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711</w:t>
            </w:r>
          </w:p>
        </w:tc>
        <w:tc>
          <w:tcPr>
            <w:tcW w:w="236" w:type="dxa"/>
          </w:tcPr>
          <w:p w14:paraId="29322558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</w:tcPr>
          <w:p w14:paraId="36DAAB6D" w14:textId="77777777" w:rsidR="003F6159" w:rsidRPr="009670C0" w:rsidRDefault="003F6159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5405B91" w14:textId="1D11CD62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27</w:t>
            </w:r>
            <w:r w:rsidR="003F6159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066</w:t>
            </w:r>
          </w:p>
        </w:tc>
        <w:tc>
          <w:tcPr>
            <w:tcW w:w="283" w:type="dxa"/>
          </w:tcPr>
          <w:p w14:paraId="5105A743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</w:tcPr>
          <w:p w14:paraId="0CD4AA0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0EE8A28" w14:textId="352D6C26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90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953</w:t>
            </w:r>
          </w:p>
        </w:tc>
        <w:tc>
          <w:tcPr>
            <w:tcW w:w="236" w:type="dxa"/>
          </w:tcPr>
          <w:p w14:paraId="3A37120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7E08CE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A2F9E9" w14:textId="01BA1B2E" w:rsidR="003F6159" w:rsidRPr="009670C0" w:rsidRDefault="001435EB" w:rsidP="00FA06B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103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230</w:t>
            </w:r>
          </w:p>
        </w:tc>
        <w:tc>
          <w:tcPr>
            <w:tcW w:w="238" w:type="dxa"/>
          </w:tcPr>
          <w:p w14:paraId="4F5A579B" w14:textId="77777777" w:rsidR="00FA06B0" w:rsidRPr="009670C0" w:rsidRDefault="00FA06B0" w:rsidP="00FA06B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</w:tcPr>
          <w:p w14:paraId="6D5A4EDE" w14:textId="77777777" w:rsidR="00FA06B0" w:rsidRPr="009670C0" w:rsidRDefault="00FA06B0" w:rsidP="00FA06B0">
            <w:pPr>
              <w:tabs>
                <w:tab w:val="decimal" w:pos="525"/>
              </w:tabs>
              <w:ind w:right="-16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7DFA7BB" w14:textId="106FBB6D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082</w:t>
            </w:r>
          </w:p>
        </w:tc>
        <w:tc>
          <w:tcPr>
            <w:tcW w:w="244" w:type="dxa"/>
          </w:tcPr>
          <w:p w14:paraId="3A32834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  <w:shd w:val="clear" w:color="auto" w:fill="auto"/>
          </w:tcPr>
          <w:p w14:paraId="00F99241" w14:textId="77777777" w:rsidR="00FA06B0" w:rsidRPr="009670C0" w:rsidRDefault="00FA06B0" w:rsidP="117B16A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305345" w14:textId="0E6E3C2D" w:rsidR="00D251B3" w:rsidRPr="009670C0" w:rsidRDefault="001435EB" w:rsidP="117B16A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39</w:t>
            </w:r>
            <w:r w:rsidR="00D251B3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54F74D3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shd w:val="clear" w:color="auto" w:fill="auto"/>
          </w:tcPr>
          <w:p w14:paraId="4FDAB732" w14:textId="77777777" w:rsidR="00FA06B0" w:rsidRPr="009670C0" w:rsidRDefault="00FA06B0" w:rsidP="00FA06B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E592373" w14:textId="3B38A8D8" w:rsidR="00FA06B0" w:rsidRPr="009670C0" w:rsidRDefault="001435EB" w:rsidP="00FA06B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43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2CB1B3AB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7E4525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C91D56" w14:textId="0D38B69E" w:rsidR="00D251B3" w:rsidRPr="009670C0" w:rsidRDefault="00D251B3" w:rsidP="00FA06B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77572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27C85829" w14:textId="77777777" w:rsidR="00FA06B0" w:rsidRPr="009670C0" w:rsidRDefault="00FA06B0" w:rsidP="00FA06B0">
            <w:pPr>
              <w:tabs>
                <w:tab w:val="decimal" w:pos="286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49C434E" w14:textId="2DFAA4E9" w:rsidR="00FA06B0" w:rsidRPr="009670C0" w:rsidRDefault="00FA06B0" w:rsidP="00FA06B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CEDA2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134C1157" w14:textId="77777777" w:rsidR="00FA06B0" w:rsidRPr="009670C0" w:rsidRDefault="00FA06B0" w:rsidP="0022323E">
            <w:pPr>
              <w:pStyle w:val="acctfourfigures"/>
              <w:tabs>
                <w:tab w:val="clear" w:pos="765"/>
                <w:tab w:val="decimal" w:pos="550"/>
                <w:tab w:val="decimal" w:pos="58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39B07C" w14:textId="5259911A" w:rsidR="00D251B3" w:rsidRPr="009670C0" w:rsidRDefault="001435EB" w:rsidP="0022323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="5DEDFA4B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369</w:t>
            </w:r>
            <w:r w:rsidR="21658639" w:rsidRPr="009670C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417</w:t>
            </w:r>
          </w:p>
        </w:tc>
        <w:tc>
          <w:tcPr>
            <w:tcW w:w="240" w:type="dxa"/>
            <w:shd w:val="clear" w:color="auto" w:fill="auto"/>
          </w:tcPr>
          <w:p w14:paraId="2534566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</w:tcPr>
          <w:p w14:paraId="6CEC772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3E42AC0" w14:textId="6F9E0E1B" w:rsidR="00FA06B0" w:rsidRPr="009670C0" w:rsidRDefault="001435EB" w:rsidP="00FA06B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7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117</w:t>
            </w:r>
            <w:r w:rsidR="00FA06B0" w:rsidRPr="009670C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1"/>
                <w:szCs w:val="21"/>
                <w:lang w:val="en-US" w:eastAsia="en-GB"/>
              </w:rPr>
              <w:t>650</w:t>
            </w:r>
          </w:p>
        </w:tc>
      </w:tr>
      <w:bookmarkEnd w:id="50"/>
    </w:tbl>
    <w:p w14:paraId="5EBE071F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 w:bidi="ar-SA"/>
        </w:rPr>
        <w:sectPr w:rsidR="005969CF" w:rsidRPr="009670C0" w:rsidSect="00420AD9">
          <w:pgSz w:w="16834" w:h="11909" w:orient="landscape" w:code="9"/>
          <w:pgMar w:top="691" w:right="720" w:bottom="576" w:left="720" w:header="720" w:footer="720" w:gutter="0"/>
          <w:cols w:space="720"/>
          <w:docGrid w:linePitch="326"/>
        </w:sectPr>
      </w:pPr>
    </w:p>
    <w:p w14:paraId="17C4D1FB" w14:textId="77777777" w:rsidR="005969CF" w:rsidRPr="009670C0" w:rsidRDefault="005969CF" w:rsidP="005969CF">
      <w:pPr>
        <w:ind w:left="540"/>
        <w:rPr>
          <w:rFonts w:asciiTheme="majorBidi" w:hAnsiTheme="majorBidi" w:cstheme="majorBidi"/>
          <w:b/>
          <w:bCs/>
          <w:sz w:val="26"/>
          <w:szCs w:val="26"/>
        </w:rPr>
      </w:pPr>
      <w:bookmarkStart w:id="51" w:name="_Toc23425276"/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74B846CC" w14:textId="77777777" w:rsidR="005969CF" w:rsidRPr="009670C0" w:rsidRDefault="005969CF" w:rsidP="005969C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5C80FE4A" w14:textId="77777777" w:rsidR="005969CF" w:rsidRPr="009670C0" w:rsidRDefault="005969CF" w:rsidP="005969CF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5BA8323A" w14:textId="77777777" w:rsidR="005969CF" w:rsidRPr="009670C0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5969CF" w:rsidRPr="009670C0" w14:paraId="209AF098" w14:textId="77777777" w:rsidTr="7761284E">
        <w:trPr>
          <w:cantSplit/>
          <w:tblHeader/>
        </w:trPr>
        <w:tc>
          <w:tcPr>
            <w:tcW w:w="5580" w:type="dxa"/>
          </w:tcPr>
          <w:p w14:paraId="5E9BB0A3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5D447B1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</w:tcPr>
          <w:p w14:paraId="0BCF090D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969CF" w:rsidRPr="009670C0" w14:paraId="30AECB8D" w14:textId="77777777" w:rsidTr="7761284E">
        <w:trPr>
          <w:cantSplit/>
          <w:tblHeader/>
        </w:trPr>
        <w:tc>
          <w:tcPr>
            <w:tcW w:w="5580" w:type="dxa"/>
          </w:tcPr>
          <w:p w14:paraId="730CCBE3" w14:textId="23A8FEEA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" w:type="dxa"/>
          </w:tcPr>
          <w:p w14:paraId="4CF6A70B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2D733A46" w14:textId="0C07FDAE" w:rsidR="005969CF" w:rsidRPr="009670C0" w:rsidRDefault="001435EB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80" w:type="dxa"/>
          </w:tcPr>
          <w:p w14:paraId="388F4AC6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6C34625F" w14:textId="564DB1FC" w:rsidR="005969CF" w:rsidRPr="009670C0" w:rsidRDefault="001435EB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</w:tc>
      </w:tr>
      <w:tr w:rsidR="005969CF" w:rsidRPr="009670C0" w14:paraId="3CD08187" w14:textId="77777777" w:rsidTr="7761284E">
        <w:trPr>
          <w:cantSplit/>
        </w:trPr>
        <w:tc>
          <w:tcPr>
            <w:tcW w:w="5580" w:type="dxa"/>
          </w:tcPr>
          <w:p w14:paraId="3CC3AF92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335B97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F4D8ABE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969CF" w:rsidRPr="009670C0" w14:paraId="0EA5DBEF" w14:textId="77777777" w:rsidTr="7761284E">
        <w:trPr>
          <w:cantSplit/>
        </w:trPr>
        <w:tc>
          <w:tcPr>
            <w:tcW w:w="5580" w:type="dxa"/>
          </w:tcPr>
          <w:p w14:paraId="2605DE1A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รายได้จากลูกค้าภายนอกและรายได้อื่น</w:t>
            </w:r>
          </w:p>
        </w:tc>
        <w:tc>
          <w:tcPr>
            <w:tcW w:w="180" w:type="dxa"/>
            <w:vAlign w:val="bottom"/>
          </w:tcPr>
          <w:p w14:paraId="4A265EEA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D141E2F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D6CF7C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6E29CCB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251B3" w:rsidRPr="009670C0" w14:paraId="06D29356" w14:textId="77777777" w:rsidTr="7761284E">
        <w:trPr>
          <w:cantSplit/>
        </w:trPr>
        <w:tc>
          <w:tcPr>
            <w:tcW w:w="5580" w:type="dxa"/>
          </w:tcPr>
          <w:p w14:paraId="0BF31E8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08E76F40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31A398EE" w14:textId="3076473D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353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80" w:type="dxa"/>
          </w:tcPr>
          <w:p w14:paraId="6C2EC28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8E93CE9" w14:textId="24697486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655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574</w:t>
            </w:r>
          </w:p>
        </w:tc>
      </w:tr>
      <w:tr w:rsidR="00D251B3" w:rsidRPr="009670C0" w14:paraId="11486A3A" w14:textId="77777777" w:rsidTr="7761284E">
        <w:trPr>
          <w:cantSplit/>
        </w:trPr>
        <w:tc>
          <w:tcPr>
            <w:tcW w:w="5580" w:type="dxa"/>
          </w:tcPr>
          <w:p w14:paraId="576AF1CE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3CCB421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5CB2D5BA" w14:textId="69276FCC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80" w:type="dxa"/>
          </w:tcPr>
          <w:p w14:paraId="53BE1FF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FDCB63F" w14:textId="31894C24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387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242</w:t>
            </w:r>
          </w:p>
        </w:tc>
      </w:tr>
      <w:tr w:rsidR="00D251B3" w:rsidRPr="009670C0" w14:paraId="6F3D657F" w14:textId="77777777" w:rsidTr="7761284E">
        <w:trPr>
          <w:cantSplit/>
        </w:trPr>
        <w:tc>
          <w:tcPr>
            <w:tcW w:w="5580" w:type="dxa"/>
          </w:tcPr>
          <w:p w14:paraId="221FF6A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3F465EBA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09ACDB4B" w14:textId="1B634141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80" w:type="dxa"/>
          </w:tcPr>
          <w:p w14:paraId="476577EE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AB6BB55" w14:textId="6DB3348E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892</w:t>
            </w:r>
          </w:p>
        </w:tc>
      </w:tr>
      <w:tr w:rsidR="00D251B3" w:rsidRPr="009670C0" w14:paraId="6137D4CC" w14:textId="77777777" w:rsidTr="7761284E">
        <w:trPr>
          <w:cantSplit/>
        </w:trPr>
        <w:tc>
          <w:tcPr>
            <w:tcW w:w="5580" w:type="dxa"/>
          </w:tcPr>
          <w:p w14:paraId="216BAD21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3ADD855C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5F51E101" w14:textId="4421C584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80" w:type="dxa"/>
          </w:tcPr>
          <w:p w14:paraId="6331C13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6CF7E95" w14:textId="11023433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  <w:tr w:rsidR="00D251B3" w:rsidRPr="009670C0" w14:paraId="7EA31B5B" w14:textId="77777777" w:rsidTr="7761284E">
        <w:trPr>
          <w:cantSplit/>
        </w:trPr>
        <w:tc>
          <w:tcPr>
            <w:tcW w:w="5580" w:type="dxa"/>
          </w:tcPr>
          <w:p w14:paraId="35EB7891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257D201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4C446B18" w14:textId="406B83D5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80" w:type="dxa"/>
          </w:tcPr>
          <w:p w14:paraId="77CD4AA9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9B63886" w14:textId="3DB83272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268</w:t>
            </w:r>
          </w:p>
        </w:tc>
      </w:tr>
      <w:tr w:rsidR="00D251B3" w:rsidRPr="009670C0" w14:paraId="70BB5100" w14:textId="77777777" w:rsidTr="7761284E">
        <w:trPr>
          <w:cantSplit/>
        </w:trPr>
        <w:tc>
          <w:tcPr>
            <w:tcW w:w="5580" w:type="dxa"/>
          </w:tcPr>
          <w:p w14:paraId="525D787B" w14:textId="77777777" w:rsidR="00D251B3" w:rsidRPr="009670C0" w:rsidRDefault="5DEDFA4B" w:rsidP="776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66E3DB6D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65CF25" w14:textId="238FCB9A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80" w:type="dxa"/>
          </w:tcPr>
          <w:p w14:paraId="32C8A38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36006E" w14:textId="5420443A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270</w:t>
            </w:r>
            <w:r w:rsidR="00D251B3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855</w:t>
            </w:r>
          </w:p>
        </w:tc>
      </w:tr>
      <w:tr w:rsidR="00D251B3" w:rsidRPr="009670C0" w14:paraId="1B679E1F" w14:textId="77777777" w:rsidTr="7761284E">
        <w:trPr>
          <w:cantSplit/>
        </w:trPr>
        <w:tc>
          <w:tcPr>
            <w:tcW w:w="5580" w:type="dxa"/>
          </w:tcPr>
          <w:p w14:paraId="5D1F736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1A9BCAF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C6C35E" w14:textId="1F3767CF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055</w:t>
            </w:r>
            <w:r w:rsidR="00D251B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80" w:type="dxa"/>
          </w:tcPr>
          <w:p w14:paraId="1541D23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D630" w14:textId="43219E9F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="00D251B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512</w:t>
            </w:r>
            <w:r w:rsidR="00D251B3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820</w:t>
            </w:r>
          </w:p>
        </w:tc>
      </w:tr>
    </w:tbl>
    <w:p w14:paraId="7129C4F4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14:paraId="42442D45" w14:textId="489C6AE9" w:rsidR="005969CF" w:rsidRPr="009670C0" w:rsidRDefault="001435EB" w:rsidP="0022323E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2" w:name="_Toc33611531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bookmarkStart w:id="53" w:name="_Toc2200965"/>
      <w:r w:rsidRPr="009670C0">
        <w:rPr>
          <w:rFonts w:asciiTheme="majorBidi" w:hAnsiTheme="majorBidi" w:cstheme="majorBidi" w:hint="cs"/>
          <w:sz w:val="26"/>
          <w:szCs w:val="26"/>
          <w:u w:val="none"/>
        </w:rPr>
        <w:t>7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ค่าใช้จ่ายตามลักษณะ</w:t>
      </w:r>
      <w:bookmarkEnd w:id="52"/>
      <w:bookmarkEnd w:id="53"/>
    </w:p>
    <w:p w14:paraId="33BE4FED" w14:textId="77777777" w:rsidR="0022323E" w:rsidRPr="009670C0" w:rsidRDefault="0022323E" w:rsidP="0022323E">
      <w:pPr>
        <w:rPr>
          <w:rFonts w:cstheme="minorBidi"/>
          <w:sz w:val="26"/>
          <w:szCs w:val="26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11"/>
        <w:gridCol w:w="990"/>
        <w:gridCol w:w="990"/>
        <w:gridCol w:w="180"/>
        <w:gridCol w:w="990"/>
        <w:gridCol w:w="180"/>
        <w:gridCol w:w="1080"/>
        <w:gridCol w:w="180"/>
        <w:gridCol w:w="990"/>
      </w:tblGrid>
      <w:tr w:rsidR="005969CF" w:rsidRPr="009670C0" w14:paraId="662372A9" w14:textId="77777777" w:rsidTr="005969CF">
        <w:trPr>
          <w:cantSplit/>
          <w:tblHeader/>
        </w:trPr>
        <w:tc>
          <w:tcPr>
            <w:tcW w:w="3611" w:type="dxa"/>
          </w:tcPr>
          <w:p w14:paraId="4C897DFE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1B34F84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66FE576A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66C5CE4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634796F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06B0" w:rsidRPr="009670C0" w14:paraId="7E3B0B79" w14:textId="77777777" w:rsidTr="005969CF">
        <w:trPr>
          <w:cantSplit/>
          <w:tblHeader/>
        </w:trPr>
        <w:tc>
          <w:tcPr>
            <w:tcW w:w="3611" w:type="dxa"/>
          </w:tcPr>
          <w:p w14:paraId="78F2A757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0AAEAB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DB858E" w14:textId="43E9F771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49F4B3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E1634E9" w14:textId="35C4AA43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4F888B7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A1A58D" w14:textId="168CE25F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D59009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A78900C" w14:textId="4C1A7BFB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A06B0" w:rsidRPr="009670C0" w14:paraId="5B677A5F" w14:textId="77777777" w:rsidTr="005969CF">
        <w:trPr>
          <w:cantSplit/>
          <w:tblHeader/>
        </w:trPr>
        <w:tc>
          <w:tcPr>
            <w:tcW w:w="3611" w:type="dxa"/>
          </w:tcPr>
          <w:p w14:paraId="3A342F8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10DAC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590" w:type="dxa"/>
            <w:gridSpan w:val="7"/>
          </w:tcPr>
          <w:p w14:paraId="44A725F1" w14:textId="6C0B5544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251B3" w:rsidRPr="009670C0" w14:paraId="59A829DC" w14:textId="77777777" w:rsidTr="005969CF">
        <w:trPr>
          <w:cantSplit/>
        </w:trPr>
        <w:tc>
          <w:tcPr>
            <w:tcW w:w="3611" w:type="dxa"/>
          </w:tcPr>
          <w:p w14:paraId="2BCE76F7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90" w:type="dxa"/>
            <w:vAlign w:val="bottom"/>
          </w:tcPr>
          <w:p w14:paraId="2AB69D2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00AACE6" w14:textId="1F8797F5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2497C321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C310E9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54B727" w14:textId="5219321C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021</w:t>
            </w:r>
          </w:p>
        </w:tc>
        <w:tc>
          <w:tcPr>
            <w:tcW w:w="180" w:type="dxa"/>
          </w:tcPr>
          <w:p w14:paraId="68033AC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C09909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A77954" w14:textId="2CF3D10A" w:rsidR="00D251B3" w:rsidRPr="009670C0" w:rsidRDefault="001435EB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347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68E651F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9FB1AF9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362EA5" w14:textId="4808D284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</w:tr>
      <w:tr w:rsidR="00D251B3" w:rsidRPr="009670C0" w14:paraId="6229C98F" w14:textId="77777777" w:rsidTr="005969CF">
        <w:trPr>
          <w:cantSplit/>
        </w:trPr>
        <w:tc>
          <w:tcPr>
            <w:tcW w:w="3611" w:type="dxa"/>
          </w:tcPr>
          <w:p w14:paraId="235AC66C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right="-79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ค่าบริการทำสัญญา</w:t>
            </w:r>
          </w:p>
        </w:tc>
        <w:tc>
          <w:tcPr>
            <w:tcW w:w="990" w:type="dxa"/>
            <w:vAlign w:val="bottom"/>
          </w:tcPr>
          <w:p w14:paraId="6C7AED7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2F57621" w14:textId="2B11EA8C" w:rsidR="00D251B3" w:rsidRPr="009670C0" w:rsidRDefault="001435EB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DC19FE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8218CC2" w14:textId="0EF3D896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80" w:type="dxa"/>
          </w:tcPr>
          <w:p w14:paraId="6A21CEC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05D1FA" w14:textId="178C5E73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055341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FBB5E9F" w14:textId="1E5CCCB2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</w:tr>
      <w:tr w:rsidR="00D251B3" w:rsidRPr="009670C0" w14:paraId="51A66975" w14:textId="77777777" w:rsidTr="007F6F46">
        <w:trPr>
          <w:cantSplit/>
        </w:trPr>
        <w:tc>
          <w:tcPr>
            <w:tcW w:w="3611" w:type="dxa"/>
          </w:tcPr>
          <w:p w14:paraId="78265DF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ค่าใช้จ่ายในการติดตามหนี้</w:t>
            </w:r>
          </w:p>
        </w:tc>
        <w:tc>
          <w:tcPr>
            <w:tcW w:w="990" w:type="dxa"/>
            <w:vAlign w:val="bottom"/>
          </w:tcPr>
          <w:p w14:paraId="72EEF570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4AB283" w14:textId="2A98876B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AF29ED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AE836DF" w14:textId="00533B67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80" w:type="dxa"/>
            <w:vAlign w:val="bottom"/>
          </w:tcPr>
          <w:p w14:paraId="698DF7AE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663B2FE" w14:textId="04E42DB0" w:rsidR="00D251B3" w:rsidRPr="009670C0" w:rsidRDefault="001435EB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D6798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4007C1D" w14:textId="6017EBBA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  <w:tr w:rsidR="00D251B3" w:rsidRPr="009670C0" w14:paraId="4B00635A" w14:textId="77777777" w:rsidTr="005969CF">
        <w:trPr>
          <w:cantSplit/>
        </w:trPr>
        <w:tc>
          <w:tcPr>
            <w:tcW w:w="3611" w:type="dxa"/>
          </w:tcPr>
          <w:p w14:paraId="7828905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4735FD1F" w14:textId="77777777" w:rsidR="00D251B3" w:rsidRPr="009670C0" w:rsidDel="00DD62A3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D3C6BFE" w14:textId="17CCD7C2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207F86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D0FDC0" w14:textId="7E76F43F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180" w:type="dxa"/>
          </w:tcPr>
          <w:p w14:paraId="2AA39E6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20054E4" w14:textId="53A3F0D9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41C5A49E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49098E" w14:textId="7297CD4E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D251B3" w:rsidRPr="009670C0" w14:paraId="7585834A" w14:textId="77777777" w:rsidTr="005969CF">
        <w:trPr>
          <w:cantSplit/>
        </w:trPr>
        <w:tc>
          <w:tcPr>
            <w:tcW w:w="3611" w:type="dxa"/>
          </w:tcPr>
          <w:p w14:paraId="68F05A9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90" w:type="dxa"/>
            <w:vAlign w:val="bottom"/>
          </w:tcPr>
          <w:p w14:paraId="67CF7BF0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DD28B6B" w14:textId="28384464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13B4A8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AA81CC0" w14:textId="1855AC67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80" w:type="dxa"/>
          </w:tcPr>
          <w:p w14:paraId="2E63D28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6918580" w14:textId="354824E4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7BB594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95C5068" w14:textId="515D213B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D251B3" w:rsidRPr="009670C0" w14:paraId="51217F26" w14:textId="77777777" w:rsidTr="005969CF">
        <w:trPr>
          <w:cantSplit/>
        </w:trPr>
        <w:tc>
          <w:tcPr>
            <w:tcW w:w="3611" w:type="dxa"/>
          </w:tcPr>
          <w:p w14:paraId="1E0AA219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ค่าธรรมเนียมงานทะเบียน</w:t>
            </w:r>
          </w:p>
        </w:tc>
        <w:tc>
          <w:tcPr>
            <w:tcW w:w="990" w:type="dxa"/>
            <w:vAlign w:val="bottom"/>
          </w:tcPr>
          <w:p w14:paraId="18F9686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82B83" w14:textId="4DF8306D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271A1B7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F9CFDD3" w14:textId="520AAA20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180" w:type="dxa"/>
          </w:tcPr>
          <w:p w14:paraId="34C24DB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D2C1297" w14:textId="2C08225A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ED1EBA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64ADD89" w14:textId="32BB45CE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D251B3" w:rsidRPr="009670C0" w14:paraId="18AEB143" w14:textId="77777777" w:rsidTr="007F6F46">
        <w:trPr>
          <w:cantSplit/>
        </w:trPr>
        <w:tc>
          <w:tcPr>
            <w:tcW w:w="3611" w:type="dxa"/>
          </w:tcPr>
          <w:p w14:paraId="0D17BF5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  <w:vAlign w:val="bottom"/>
          </w:tcPr>
          <w:p w14:paraId="6314C4C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ECDBB0B" w14:textId="2686A3CE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01012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58D6A0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D29E1B1" w14:textId="05A3EDF1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80" w:type="dxa"/>
            <w:vAlign w:val="bottom"/>
          </w:tcPr>
          <w:p w14:paraId="0AC417E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D588CE" w14:textId="02C5917A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1012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EE0DC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93FF1D" w14:textId="4ABF5429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</w:tr>
      <w:tr w:rsidR="00D251B3" w:rsidRPr="009670C0" w14:paraId="5ADD36C9" w14:textId="77777777" w:rsidTr="005969CF">
        <w:trPr>
          <w:cantSplit/>
        </w:trPr>
        <w:tc>
          <w:tcPr>
            <w:tcW w:w="3611" w:type="dxa"/>
          </w:tcPr>
          <w:p w14:paraId="00D313E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990" w:type="dxa"/>
            <w:vAlign w:val="bottom"/>
          </w:tcPr>
          <w:p w14:paraId="3CAE95F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BB64BF" w14:textId="7077BA09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 w:rsidR="0001012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0014ADA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457D230" w14:textId="5CD8BA46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80" w:type="dxa"/>
          </w:tcPr>
          <w:p w14:paraId="28275D7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938B602" w14:textId="5E830A9F" w:rsidR="00D251B3" w:rsidRPr="009670C0" w:rsidRDefault="00D251B3" w:rsidP="00D251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="0001012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FAB2B2A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4A3CC30" w14:textId="04608670" w:rsidR="00D251B3" w:rsidRPr="009670C0" w:rsidRDefault="001435EB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</w:tr>
    </w:tbl>
    <w:p w14:paraId="738BA5B1" w14:textId="77777777" w:rsidR="005969CF" w:rsidRPr="009670C0" w:rsidRDefault="005969CF" w:rsidP="005969CF">
      <w:pPr>
        <w:rPr>
          <w:rFonts w:asciiTheme="majorBidi" w:hAnsiTheme="majorBidi" w:cs="Angsana New"/>
          <w:sz w:val="26"/>
          <w:szCs w:val="26"/>
          <w:cs/>
          <w:lang w:val="th-TH"/>
        </w:rPr>
      </w:pPr>
    </w:p>
    <w:p w14:paraId="4F606DFD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416851F6" w14:textId="6DCE08AA" w:rsidR="005969CF" w:rsidRPr="009670C0" w:rsidRDefault="001435EB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4" w:name="_Toc33611532"/>
      <w:r w:rsidRPr="009670C0">
        <w:rPr>
          <w:rFonts w:asciiTheme="majorBidi" w:hAnsiTheme="majorBidi" w:cstheme="majorBidi"/>
          <w:sz w:val="26"/>
          <w:szCs w:val="26"/>
          <w:u w:val="none"/>
        </w:rPr>
        <w:t>2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8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</w:t>
      </w:r>
      <w:r w:rsidR="005969CF" w:rsidRPr="009670C0">
        <w:rPr>
          <w:rFonts w:asciiTheme="majorBidi" w:hAnsiTheme="majorBidi" w:cs="Angsana New"/>
          <w:sz w:val="26"/>
          <w:szCs w:val="26"/>
          <w:u w:val="none"/>
          <w:cs/>
          <w:lang w:val="th-TH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ต้นทุนทางการเงิน</w:t>
      </w:r>
      <w:bookmarkEnd w:id="54"/>
    </w:p>
    <w:p w14:paraId="5A1D160B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00"/>
        <w:gridCol w:w="884"/>
        <w:gridCol w:w="1156"/>
        <w:gridCol w:w="247"/>
        <w:gridCol w:w="1160"/>
        <w:gridCol w:w="33"/>
        <w:gridCol w:w="214"/>
        <w:gridCol w:w="33"/>
        <w:gridCol w:w="1103"/>
        <w:gridCol w:w="248"/>
        <w:gridCol w:w="1102"/>
      </w:tblGrid>
      <w:tr w:rsidR="005969CF" w:rsidRPr="009670C0" w14:paraId="534DC43A" w14:textId="77777777" w:rsidTr="0029663E">
        <w:trPr>
          <w:tblHeader/>
        </w:trPr>
        <w:tc>
          <w:tcPr>
            <w:tcW w:w="3000" w:type="dxa"/>
          </w:tcPr>
          <w:p w14:paraId="28E38F5F" w14:textId="77777777" w:rsidR="005969CF" w:rsidRPr="009670C0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84" w:type="dxa"/>
          </w:tcPr>
          <w:p w14:paraId="3CFFEE27" w14:textId="77777777" w:rsidR="005969CF" w:rsidRPr="009670C0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563" w:type="dxa"/>
            <w:gridSpan w:val="3"/>
          </w:tcPr>
          <w:p w14:paraId="41602250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gridSpan w:val="2"/>
          </w:tcPr>
          <w:p w14:paraId="2011303B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4"/>
          </w:tcPr>
          <w:p w14:paraId="4E7400C1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06B0" w:rsidRPr="009670C0" w14:paraId="5056D003" w14:textId="77777777" w:rsidTr="0029663E">
        <w:trPr>
          <w:tblHeader/>
        </w:trPr>
        <w:tc>
          <w:tcPr>
            <w:tcW w:w="3000" w:type="dxa"/>
          </w:tcPr>
          <w:p w14:paraId="696DD649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84" w:type="dxa"/>
          </w:tcPr>
          <w:p w14:paraId="35C299F8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59984B5" w14:textId="2D471BAE" w:rsidR="00FA06B0" w:rsidRPr="009670C0" w:rsidRDefault="001435EB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D84BD69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center"/>
          </w:tcPr>
          <w:p w14:paraId="1863650D" w14:textId="6EA5C198" w:rsidR="00FA06B0" w:rsidRPr="009670C0" w:rsidRDefault="001435EB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8285999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F020D0F" w14:textId="011D64E4" w:rsidR="00FA06B0" w:rsidRPr="009670C0" w:rsidRDefault="001435EB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CBBE76C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FA9CE29" w14:textId="1E11D67D" w:rsidR="00FA06B0" w:rsidRPr="009670C0" w:rsidRDefault="001435EB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FA06B0" w:rsidRPr="009670C0" w14:paraId="1ABA9FF0" w14:textId="77777777" w:rsidTr="0029663E">
        <w:trPr>
          <w:trHeight w:val="80"/>
          <w:tblHeader/>
        </w:trPr>
        <w:tc>
          <w:tcPr>
            <w:tcW w:w="3000" w:type="dxa"/>
          </w:tcPr>
          <w:p w14:paraId="2D76EA1E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84" w:type="dxa"/>
          </w:tcPr>
          <w:p w14:paraId="4600515F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5296" w:type="dxa"/>
            <w:gridSpan w:val="9"/>
          </w:tcPr>
          <w:p w14:paraId="153E868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06B0" w:rsidRPr="009670C0" w14:paraId="409C8C0E" w14:textId="77777777" w:rsidTr="0029663E">
        <w:tc>
          <w:tcPr>
            <w:tcW w:w="3000" w:type="dxa"/>
          </w:tcPr>
          <w:p w14:paraId="04967FF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ดอกเบี้ยจ่าย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4" w:type="dxa"/>
          </w:tcPr>
          <w:p w14:paraId="1CB744E0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14:paraId="3DDA16AC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2A4A165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0D08286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4A2C18A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18B9E368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2E55DD7B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2F1E8336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06B0" w:rsidRPr="009670C0" w14:paraId="3CDD4507" w14:textId="77777777" w:rsidTr="0029663E">
        <w:tc>
          <w:tcPr>
            <w:tcW w:w="3000" w:type="dxa"/>
          </w:tcPr>
          <w:p w14:paraId="50B5BBF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884" w:type="dxa"/>
          </w:tcPr>
          <w:p w14:paraId="66F8EC7D" w14:textId="77777777" w:rsidR="00FA06B0" w:rsidRPr="009670C0" w:rsidRDefault="00FA06B0" w:rsidP="00FA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vAlign w:val="bottom"/>
          </w:tcPr>
          <w:p w14:paraId="7695579D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4F2AEE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A2EC0E8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5EAB52F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6D9A5033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403B48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2D309BFF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51B3" w:rsidRPr="009670C0" w14:paraId="4DB84673" w14:textId="77777777" w:rsidTr="0029663E">
        <w:tc>
          <w:tcPr>
            <w:tcW w:w="3000" w:type="dxa"/>
          </w:tcPr>
          <w:p w14:paraId="0FADEAA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884" w:type="dxa"/>
          </w:tcPr>
          <w:p w14:paraId="1E0F9243" w14:textId="1C8B69CF" w:rsidR="00D251B3" w:rsidRPr="009670C0" w:rsidRDefault="001435EB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56" w:type="dxa"/>
            <w:shd w:val="clear" w:color="auto" w:fill="auto"/>
          </w:tcPr>
          <w:p w14:paraId="566AD168" w14:textId="4C4740AC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247" w:type="dxa"/>
          </w:tcPr>
          <w:p w14:paraId="5AF05E0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5254AEFA" w14:textId="75BA4F8C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</w:p>
        </w:tc>
        <w:tc>
          <w:tcPr>
            <w:tcW w:w="247" w:type="dxa"/>
            <w:gridSpan w:val="2"/>
          </w:tcPr>
          <w:p w14:paraId="15C984A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6EF2368E" w14:textId="0F089DD1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248" w:type="dxa"/>
          </w:tcPr>
          <w:p w14:paraId="5D23E18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448F6F93" w14:textId="6BFCE7BC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</w:p>
        </w:tc>
      </w:tr>
      <w:tr w:rsidR="00D251B3" w:rsidRPr="009670C0" w14:paraId="29F5E647" w14:textId="77777777" w:rsidTr="0029663E">
        <w:tc>
          <w:tcPr>
            <w:tcW w:w="3000" w:type="dxa"/>
          </w:tcPr>
          <w:p w14:paraId="317380C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อื่นๆ</w:t>
            </w:r>
          </w:p>
        </w:tc>
        <w:tc>
          <w:tcPr>
            <w:tcW w:w="884" w:type="dxa"/>
          </w:tcPr>
          <w:p w14:paraId="371FDAFC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5C20D215" w14:textId="6D8B88E6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47" w:type="dxa"/>
          </w:tcPr>
          <w:p w14:paraId="722855FA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10775CAC" w14:textId="1123DA16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</w:p>
        </w:tc>
        <w:tc>
          <w:tcPr>
            <w:tcW w:w="247" w:type="dxa"/>
            <w:gridSpan w:val="2"/>
          </w:tcPr>
          <w:p w14:paraId="4E2AE7E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5F0F9CAD" w14:textId="02E89FBF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248" w:type="dxa"/>
          </w:tcPr>
          <w:p w14:paraId="74FA7A2D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482E0EAD" w14:textId="493EF487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</w:p>
        </w:tc>
      </w:tr>
      <w:tr w:rsidR="00D251B3" w:rsidRPr="009670C0" w14:paraId="65225FF5" w14:textId="77777777" w:rsidTr="0029663E">
        <w:tc>
          <w:tcPr>
            <w:tcW w:w="3000" w:type="dxa"/>
          </w:tcPr>
          <w:p w14:paraId="59900D0E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84" w:type="dxa"/>
          </w:tcPr>
          <w:p w14:paraId="0651B512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79C24FF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C43F99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26CBF7F8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79F4A93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3A0C0E00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7B81F53B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43A9D377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51B3" w:rsidRPr="009670C0" w14:paraId="57EBA9D8" w14:textId="77777777" w:rsidTr="0029663E">
        <w:tc>
          <w:tcPr>
            <w:tcW w:w="3000" w:type="dxa"/>
          </w:tcPr>
          <w:p w14:paraId="72C8312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84" w:type="dxa"/>
          </w:tcPr>
          <w:p w14:paraId="05120494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F4654CB" w14:textId="12EF7466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2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82FBDF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0A97C537" w14:textId="4067C7DA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</w:t>
            </w:r>
          </w:p>
        </w:tc>
        <w:tc>
          <w:tcPr>
            <w:tcW w:w="247" w:type="dxa"/>
            <w:gridSpan w:val="2"/>
          </w:tcPr>
          <w:p w14:paraId="7B757497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6406CC19" w14:textId="49A55E79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3D0D609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2DB01A3F" w14:textId="62715552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</w:t>
            </w:r>
          </w:p>
        </w:tc>
      </w:tr>
      <w:tr w:rsidR="00D251B3" w:rsidRPr="009670C0" w14:paraId="1E5CA395" w14:textId="77777777" w:rsidTr="0029663E">
        <w:tc>
          <w:tcPr>
            <w:tcW w:w="3000" w:type="dxa"/>
          </w:tcPr>
          <w:p w14:paraId="06DF9DD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เงินกู้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ยืม</w:t>
            </w:r>
          </w:p>
        </w:tc>
        <w:tc>
          <w:tcPr>
            <w:tcW w:w="884" w:type="dxa"/>
          </w:tcPr>
          <w:p w14:paraId="4BB6D077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3F684823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EA43791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1CF468C8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7646F7C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1315D60B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47C13059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5968A3B1" w14:textId="7777777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51B3" w:rsidRPr="009670C0" w14:paraId="7EC0DE13" w14:textId="77777777" w:rsidTr="0029663E">
        <w:tc>
          <w:tcPr>
            <w:tcW w:w="3000" w:type="dxa"/>
          </w:tcPr>
          <w:p w14:paraId="62FC3C4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84" w:type="dxa"/>
          </w:tcPr>
          <w:p w14:paraId="01A175FE" w14:textId="6A0CAD21" w:rsidR="00D251B3" w:rsidRPr="009670C0" w:rsidRDefault="001435EB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56" w:type="dxa"/>
            <w:shd w:val="clear" w:color="auto" w:fill="auto"/>
          </w:tcPr>
          <w:p w14:paraId="2A3850F7" w14:textId="075128ED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2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D86D65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14:paraId="48D9BF4E" w14:textId="2144B1A5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3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    -</w:t>
            </w:r>
          </w:p>
        </w:tc>
        <w:tc>
          <w:tcPr>
            <w:tcW w:w="247" w:type="dxa"/>
            <w:gridSpan w:val="2"/>
          </w:tcPr>
          <w:p w14:paraId="648CE083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shd w:val="clear" w:color="auto" w:fill="auto"/>
          </w:tcPr>
          <w:p w14:paraId="0B8DDEE1" w14:textId="68263187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CAC16A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</w:tcPr>
          <w:p w14:paraId="50EF1336" w14:textId="3C3752A2" w:rsidR="00D251B3" w:rsidRPr="009670C0" w:rsidRDefault="00D251B3" w:rsidP="00D251B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51B3" w:rsidRPr="009670C0" w14:paraId="27855C16" w14:textId="77777777" w:rsidTr="0029663E">
        <w:tc>
          <w:tcPr>
            <w:tcW w:w="3000" w:type="dxa"/>
          </w:tcPr>
          <w:p w14:paraId="4814687A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84" w:type="dxa"/>
          </w:tcPr>
          <w:p w14:paraId="51F8E79C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DA3CF6" w14:textId="76A5D86B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</w:p>
        </w:tc>
        <w:tc>
          <w:tcPr>
            <w:tcW w:w="247" w:type="dxa"/>
          </w:tcPr>
          <w:p w14:paraId="53619BC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2A22F81" w14:textId="0253D558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404</w:t>
            </w:r>
          </w:p>
        </w:tc>
        <w:tc>
          <w:tcPr>
            <w:tcW w:w="247" w:type="dxa"/>
            <w:gridSpan w:val="2"/>
          </w:tcPr>
          <w:p w14:paraId="03055EA1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00BF626" w14:textId="008B7E62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248" w:type="dxa"/>
          </w:tcPr>
          <w:p w14:paraId="65EEB100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1092962" w14:textId="5F4C7FC6" w:rsidR="00D251B3" w:rsidRPr="009670C0" w:rsidRDefault="00D251B3" w:rsidP="00D251B3">
            <w:pPr>
              <w:pStyle w:val="acctfourfigures"/>
              <w:tabs>
                <w:tab w:val="clear" w:pos="765"/>
              </w:tabs>
              <w:spacing w:line="240" w:lineRule="auto"/>
              <w:ind w:right="-5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51B3" w:rsidRPr="009670C0" w14:paraId="0EADE422" w14:textId="77777777" w:rsidTr="0029663E">
        <w:tc>
          <w:tcPr>
            <w:tcW w:w="3000" w:type="dxa"/>
          </w:tcPr>
          <w:p w14:paraId="422A766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รวมดอกเบี้ยจ่าย</w:t>
            </w:r>
          </w:p>
        </w:tc>
        <w:tc>
          <w:tcPr>
            <w:tcW w:w="884" w:type="dxa"/>
          </w:tcPr>
          <w:p w14:paraId="720D5962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52AEA22" w14:textId="05EDF8A7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246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182</w:t>
            </w:r>
          </w:p>
        </w:tc>
        <w:tc>
          <w:tcPr>
            <w:tcW w:w="247" w:type="dxa"/>
          </w:tcPr>
          <w:p w14:paraId="5A64D29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68F10769" w14:textId="5B6492D1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346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233</w:t>
            </w:r>
          </w:p>
        </w:tc>
        <w:tc>
          <w:tcPr>
            <w:tcW w:w="247" w:type="dxa"/>
            <w:gridSpan w:val="2"/>
          </w:tcPr>
          <w:p w14:paraId="01B6255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3C2EDB8" w14:textId="6FA65A61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542</w:t>
            </w:r>
          </w:p>
        </w:tc>
        <w:tc>
          <w:tcPr>
            <w:tcW w:w="248" w:type="dxa"/>
          </w:tcPr>
          <w:p w14:paraId="28267C65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677F0349" w14:textId="02B475C0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338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829</w:t>
            </w:r>
          </w:p>
        </w:tc>
      </w:tr>
      <w:tr w:rsidR="00D251B3" w:rsidRPr="009670C0" w14:paraId="30DC2F92" w14:textId="77777777" w:rsidTr="0029663E">
        <w:tc>
          <w:tcPr>
            <w:tcW w:w="3000" w:type="dxa"/>
          </w:tcPr>
          <w:p w14:paraId="4015B34F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ค่าตัดจำหน่ายของต้นทุนการทำรายการ</w:t>
            </w:r>
          </w:p>
        </w:tc>
        <w:tc>
          <w:tcPr>
            <w:tcW w:w="884" w:type="dxa"/>
          </w:tcPr>
          <w:p w14:paraId="1B8CB811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07E19E7" w14:textId="48411CD2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971</w:t>
            </w:r>
          </w:p>
        </w:tc>
        <w:tc>
          <w:tcPr>
            <w:tcW w:w="247" w:type="dxa"/>
          </w:tcPr>
          <w:p w14:paraId="00B46F77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24D2B8" w14:textId="552D3C1A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</w:p>
        </w:tc>
        <w:tc>
          <w:tcPr>
            <w:tcW w:w="247" w:type="dxa"/>
            <w:gridSpan w:val="2"/>
          </w:tcPr>
          <w:p w14:paraId="10B49B7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7BBC3140" w14:textId="5A58ECC7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248" w:type="dxa"/>
          </w:tcPr>
          <w:p w14:paraId="7DBA5BB8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15DA6FD" w14:textId="2D222173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</w:p>
        </w:tc>
      </w:tr>
      <w:tr w:rsidR="00D251B3" w:rsidRPr="009670C0" w14:paraId="3210D6E0" w14:textId="77777777" w:rsidTr="0029663E">
        <w:tc>
          <w:tcPr>
            <w:tcW w:w="3000" w:type="dxa"/>
          </w:tcPr>
          <w:p w14:paraId="0A19D107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84" w:type="dxa"/>
          </w:tcPr>
          <w:p w14:paraId="1B74BCFB" w14:textId="77777777" w:rsidR="00D251B3" w:rsidRPr="009670C0" w:rsidRDefault="00D251B3" w:rsidP="00D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2AEF1" w14:textId="787BFC76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153</w:t>
            </w:r>
          </w:p>
        </w:tc>
        <w:tc>
          <w:tcPr>
            <w:tcW w:w="247" w:type="dxa"/>
          </w:tcPr>
          <w:p w14:paraId="787E3182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E3FE4" w14:textId="7A5B442F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361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743</w:t>
            </w:r>
          </w:p>
        </w:tc>
        <w:tc>
          <w:tcPr>
            <w:tcW w:w="247" w:type="dxa"/>
            <w:gridSpan w:val="2"/>
          </w:tcPr>
          <w:p w14:paraId="1B25C474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E5994" w14:textId="43C32FE6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240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248</w:t>
            </w:r>
          </w:p>
        </w:tc>
        <w:tc>
          <w:tcPr>
            <w:tcW w:w="248" w:type="dxa"/>
          </w:tcPr>
          <w:p w14:paraId="5CEF4886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62BE1AA3" w14:textId="3D7EDC8B" w:rsidR="00D251B3" w:rsidRPr="009670C0" w:rsidRDefault="001435EB" w:rsidP="00D2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354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339</w:t>
            </w:r>
          </w:p>
        </w:tc>
      </w:tr>
    </w:tbl>
    <w:p w14:paraId="4B102C49" w14:textId="77777777" w:rsidR="005969CF" w:rsidRPr="009670C0" w:rsidRDefault="005969CF" w:rsidP="005969CF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67FCF5A" w14:textId="094DBCA5" w:rsidR="005969CF" w:rsidRPr="009670C0" w:rsidRDefault="001435EB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5" w:name="_Toc33611533"/>
      <w:r w:rsidRPr="009670C0">
        <w:rPr>
          <w:rFonts w:asciiTheme="majorBidi" w:hAnsiTheme="majorBidi" w:cstheme="majorBidi" w:hint="cs"/>
          <w:sz w:val="26"/>
          <w:szCs w:val="26"/>
          <w:u w:val="none"/>
        </w:rPr>
        <w:t>29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การบัญชีป้องกันความเสี่ยงเงินลงทุนสุทธิในการดำเนินงานต่างประเทศ</w:t>
      </w:r>
      <w:bookmarkEnd w:id="55"/>
    </w:p>
    <w:p w14:paraId="30427993" w14:textId="77777777" w:rsidR="005969CF" w:rsidRPr="009670C0" w:rsidRDefault="005969CF" w:rsidP="0001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sz w:val="26"/>
          <w:szCs w:val="26"/>
          <w:cs/>
          <w:lang w:val="th-TH"/>
        </w:rPr>
      </w:pPr>
    </w:p>
    <w:p w14:paraId="013ED9FE" w14:textId="7A33967B" w:rsidR="005969CF" w:rsidRPr="009670C0" w:rsidRDefault="00E4783C" w:rsidP="09AC3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>นำมาตรฐานการบัญชีเกี่ยวกับการป้องกันความเสี่ยงเงินลงทุนสุทธิในการดำเนินงานต่างประเทศมาถือปฎิบัติ ทั้งนี้</w:t>
      </w:r>
      <w:r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ป้องกันความเสี่ยงอัตราแลกเปลี่ยนที่เป็นเงินตราต่างประเทศที่เกิดจากการแปลงค่างบการเงินของบริษัทย่อยซึ่งเป็นหน่วยงานในต่างประเทศโดยใช้หุ้นกู้แปลงสภาพที่เป็นเงินตราต่างประเทศในสกุลเงินเดียวกัน หลักการบัญชีป้องกันความเสี่ยงเงินลงทุนสุทธิที่นำมาปฎิบัตินั้น </w:t>
      </w:r>
      <w:r w:rsidRPr="009670C0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>มีวัตถุประสงค์ที่จะใช้อัตราแลกเปลี่ยนที่เป็นอัตราปิดของหุ้นกู้แปลงสภาพเป็นเครื่องมือในการป้องกันความเสี่ยง ส่วนที่มีประสิทธิผลในการป้องกันความเสี่ยงจะรับรู้ในกำไรขาดทุนเบ็ดเสร็จอื่น และจะไม่โอนกลับหรือรับรู้ในงบกำไรขาดทุนจนกว่าจะมีการจำหน่ายหน่วยงานต่างประเทศ</w:t>
      </w:r>
    </w:p>
    <w:p w14:paraId="633D93BA" w14:textId="77777777" w:rsidR="005969CF" w:rsidRPr="009670C0" w:rsidRDefault="005969CF" w:rsidP="0001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593816" w14:textId="7BEBCD36" w:rsidR="005969CF" w:rsidRPr="009670C0" w:rsidRDefault="00CD0318" w:rsidP="0001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>หุ้นกู้แปลงสภาพที่เป็นเครื่องมือในการป้องกันความเสี่ยงมี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180</w:t>
      </w:r>
      <w:r w:rsidR="005969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ล้านเหรียญสหรัฐอเมริกาหรือประมาณ </w:t>
      </w:r>
      <w:r w:rsidR="001435EB" w:rsidRPr="009670C0">
        <w:rPr>
          <w:rFonts w:asciiTheme="majorBidi" w:hAnsiTheme="majorBidi" w:cstheme="majorBidi"/>
          <w:sz w:val="26"/>
          <w:szCs w:val="26"/>
        </w:rPr>
        <w:t>5</w:t>
      </w:r>
      <w:r w:rsidR="005969CF" w:rsidRPr="009670C0">
        <w:rPr>
          <w:rFonts w:asciiTheme="majorBidi" w:hAnsiTheme="majorBidi" w:cstheme="majorBidi"/>
          <w:sz w:val="26"/>
          <w:szCs w:val="26"/>
        </w:rPr>
        <w:t>,</w:t>
      </w:r>
      <w:r w:rsidR="001435EB" w:rsidRPr="009670C0">
        <w:rPr>
          <w:rFonts w:asciiTheme="majorBidi" w:hAnsiTheme="majorBidi" w:cstheme="majorBidi"/>
          <w:sz w:val="26"/>
          <w:szCs w:val="26"/>
        </w:rPr>
        <w:t>367</w:t>
      </w:r>
      <w:r w:rsidR="005969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ตาม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อัตราปิด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ทำให้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มีการบันทึกกำไรที่ยังไม่เกิดขึ้นจริงจากอัตราแลกเปลี่ยนจำนวน </w:t>
      </w:r>
      <w:r w:rsidR="001435EB" w:rsidRPr="009670C0">
        <w:rPr>
          <w:rFonts w:asciiTheme="majorBidi" w:hAnsiTheme="majorBidi" w:cstheme="majorBidi"/>
          <w:sz w:val="26"/>
          <w:szCs w:val="26"/>
        </w:rPr>
        <w:t>20</w:t>
      </w:r>
      <w:r w:rsidR="001142D5"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89</w:t>
      </w:r>
      <w:r w:rsidR="005969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5969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</w:rPr>
        <w:br/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</w:rPr>
        <w:t>(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2562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: 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กำไรที่ยังไม่เกิดขึ้นจริงจากอัตราแลกเปลี่ยนจำนวน 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455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  <w:cs/>
        </w:rPr>
        <w:t>ล้านบาท</w:t>
      </w:r>
      <w:r w:rsidR="005969CF" w:rsidRPr="009670C0">
        <w:rPr>
          <w:rFonts w:asciiTheme="majorBidi" w:hAnsiTheme="majorBidi" w:cstheme="majorBidi"/>
          <w:i/>
          <w:iCs/>
          <w:sz w:val="26"/>
          <w:szCs w:val="26"/>
        </w:rPr>
        <w:t>)</w:t>
      </w:r>
      <w:r w:rsidR="00A23065" w:rsidRPr="009670C0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ในกำไรขาดทุนเบ็ดเสร็จอื่นในงบการเงินรวมสำหรับปีสิ้นสุดวันที่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="005969CF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5969CF" w:rsidRPr="009670C0">
        <w:rPr>
          <w:rFonts w:asciiTheme="majorBidi" w:hAnsiTheme="majorBidi" w:cstheme="majorBidi"/>
          <w:sz w:val="26"/>
          <w:szCs w:val="26"/>
          <w:cs/>
        </w:rPr>
        <w:t xml:space="preserve"> ในระหว่างงวดปัจจุบันไม่มีส่วนที่ไม่มีประสิทธิผลสำหรับการป้องกันความเสี่ยงเงินลงทุนสุทธิในการดำเนินงานต่างประเทศดังกล่าว</w:t>
      </w:r>
    </w:p>
    <w:p w14:paraId="15C9906B" w14:textId="34547C51" w:rsidR="003B181D" w:rsidRPr="009670C0" w:rsidRDefault="003B1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0B605FA" w14:textId="6375B8AA" w:rsidR="005969CF" w:rsidRPr="009670C0" w:rsidRDefault="001435EB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6" w:name="_Toc33611534"/>
      <w:r w:rsidRPr="009670C0">
        <w:rPr>
          <w:rFonts w:asciiTheme="majorBidi" w:hAnsiTheme="majorBidi" w:cstheme="majorBidi"/>
          <w:sz w:val="26"/>
          <w:szCs w:val="26"/>
          <w:u w:val="none"/>
        </w:rPr>
        <w:t>3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0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 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ภาษีเงินได้</w:t>
      </w:r>
      <w:bookmarkEnd w:id="56"/>
    </w:p>
    <w:tbl>
      <w:tblPr>
        <w:tblW w:w="94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900"/>
        <w:gridCol w:w="1080"/>
        <w:gridCol w:w="180"/>
        <w:gridCol w:w="1080"/>
        <w:gridCol w:w="180"/>
        <w:gridCol w:w="1080"/>
        <w:gridCol w:w="180"/>
        <w:gridCol w:w="1080"/>
      </w:tblGrid>
      <w:tr w:rsidR="005969CF" w:rsidRPr="009670C0" w14:paraId="10608027" w14:textId="77777777" w:rsidTr="005969CF">
        <w:trPr>
          <w:cantSplit/>
          <w:tblHeader/>
        </w:trPr>
        <w:tc>
          <w:tcPr>
            <w:tcW w:w="3701" w:type="dxa"/>
            <w:vAlign w:val="bottom"/>
          </w:tcPr>
          <w:p w14:paraId="11E7CB20" w14:textId="0F993A08" w:rsidR="005969CF" w:rsidRPr="009670C0" w:rsidRDefault="005969CF" w:rsidP="005969C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83FFA" w14:textId="77777777" w:rsidR="005969CF" w:rsidRPr="009670C0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E6B19E3" w14:textId="77777777" w:rsidR="005969CF" w:rsidRPr="009670C0" w:rsidRDefault="005969CF" w:rsidP="005969CF">
            <w:pPr>
              <w:pStyle w:val="acctmergecolhdg"/>
              <w:spacing w:line="240" w:lineRule="atLeast"/>
              <w:ind w:left="-83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DCCD88E" w14:textId="77777777" w:rsidR="005969CF" w:rsidRPr="009670C0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69C972E" w14:textId="77777777" w:rsidR="005969CF" w:rsidRPr="009670C0" w:rsidRDefault="005969CF" w:rsidP="005969CF">
            <w:pPr>
              <w:pStyle w:val="acctmergecolhdg"/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06B0" w:rsidRPr="009670C0" w14:paraId="53BC3FA9" w14:textId="77777777" w:rsidTr="005969CF">
        <w:trPr>
          <w:cantSplit/>
          <w:tblHeader/>
        </w:trPr>
        <w:tc>
          <w:tcPr>
            <w:tcW w:w="3701" w:type="dxa"/>
          </w:tcPr>
          <w:p w14:paraId="612113BC" w14:textId="0453FA42" w:rsidR="00FA06B0" w:rsidRPr="009670C0" w:rsidRDefault="00B83714" w:rsidP="00B8371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4CFEFCA5" w14:textId="1AC7A66E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atLeast"/>
              <w:ind w:left="-89" w:right="-7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2F2E9D" w14:textId="351730A3" w:rsidR="00FA06B0" w:rsidRPr="009670C0" w:rsidRDefault="001435EB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61C33B9" w14:textId="77777777" w:rsidR="00FA06B0" w:rsidRPr="009670C0" w:rsidRDefault="00FA06B0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F90F42" w14:textId="1D8088FE" w:rsidR="00FA06B0" w:rsidRPr="009670C0" w:rsidRDefault="001435EB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7CB22A7" w14:textId="77777777" w:rsidR="00FA06B0" w:rsidRPr="009670C0" w:rsidRDefault="00FA06B0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FD4C0A" w14:textId="0FBEE9CF" w:rsidR="00FA06B0" w:rsidRPr="009670C0" w:rsidRDefault="001435EB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E5B00A2" w14:textId="77777777" w:rsidR="00FA06B0" w:rsidRPr="009670C0" w:rsidRDefault="00FA06B0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34415C" w14:textId="1CD82C4F" w:rsidR="00FA06B0" w:rsidRPr="009670C0" w:rsidRDefault="001435EB" w:rsidP="00FA06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FA06B0" w:rsidRPr="009670C0" w14:paraId="77BBDF50" w14:textId="77777777" w:rsidTr="005969CF">
        <w:trPr>
          <w:cantSplit/>
          <w:trHeight w:val="254"/>
          <w:tblHeader/>
        </w:trPr>
        <w:tc>
          <w:tcPr>
            <w:tcW w:w="3701" w:type="dxa"/>
          </w:tcPr>
          <w:p w14:paraId="77E31D0B" w14:textId="77777777" w:rsidR="00FA06B0" w:rsidRPr="009670C0" w:rsidRDefault="00FA06B0" w:rsidP="00FA06B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E295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0BE5535D" w14:textId="77777777" w:rsidR="00FA06B0" w:rsidRPr="009670C0" w:rsidRDefault="00FA06B0" w:rsidP="00FA06B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A06B0" w:rsidRPr="009670C0" w14:paraId="21381EC4" w14:textId="77777777" w:rsidTr="005969CF">
        <w:trPr>
          <w:cantSplit/>
        </w:trPr>
        <w:tc>
          <w:tcPr>
            <w:tcW w:w="3701" w:type="dxa"/>
          </w:tcPr>
          <w:p w14:paraId="7D72F9AB" w14:textId="4081C045" w:rsidR="00FA06B0" w:rsidRPr="009670C0" w:rsidRDefault="00FA06B0" w:rsidP="00FA06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EE10DD5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DC6FD5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BB14D8" w14:textId="77777777" w:rsidR="00FA06B0" w:rsidRPr="009670C0" w:rsidRDefault="00FA06B0" w:rsidP="00FA06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1B93D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034BC4" w14:textId="77777777" w:rsidR="00FA06B0" w:rsidRPr="009670C0" w:rsidRDefault="00FA06B0" w:rsidP="00FA06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7E5B9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8BC0D0" w14:textId="77777777" w:rsidR="00FA06B0" w:rsidRPr="009670C0" w:rsidRDefault="00FA06B0" w:rsidP="00FA06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70BE1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51B3" w:rsidRPr="009670C0" w14:paraId="094EB234" w14:textId="77777777" w:rsidTr="00B06104">
        <w:trPr>
          <w:cantSplit/>
        </w:trPr>
        <w:tc>
          <w:tcPr>
            <w:tcW w:w="3701" w:type="dxa"/>
          </w:tcPr>
          <w:p w14:paraId="01010C77" w14:textId="77777777" w:rsidR="00D251B3" w:rsidRPr="009670C0" w:rsidRDefault="00D251B3" w:rsidP="00D251B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2047DABE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9F76A0" w14:textId="09123828" w:rsidR="00D251B3" w:rsidRPr="009670C0" w:rsidRDefault="009D78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188,18</w:t>
            </w:r>
            <w:r w:rsidR="00CD780F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center"/>
          </w:tcPr>
          <w:p w14:paraId="2396C808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A84AC5A" w14:textId="2979A07A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446</w:t>
            </w:r>
          </w:p>
        </w:tc>
        <w:tc>
          <w:tcPr>
            <w:tcW w:w="180" w:type="dxa"/>
            <w:vAlign w:val="center"/>
          </w:tcPr>
          <w:p w14:paraId="7ED4E38A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2A2616" w14:textId="1352E7BC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D92B3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="00CD780F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vAlign w:val="center"/>
          </w:tcPr>
          <w:p w14:paraId="1403E4B3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4695E2C" w14:textId="7A1486A1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 w:rsidR="00D251B3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</w:tr>
      <w:tr w:rsidR="00D251B3" w:rsidRPr="009670C0" w14:paraId="3B0171E8" w14:textId="77777777" w:rsidTr="0022323E">
        <w:trPr>
          <w:cantSplit/>
          <w:trHeight w:val="68"/>
        </w:trPr>
        <w:tc>
          <w:tcPr>
            <w:tcW w:w="3701" w:type="dxa"/>
          </w:tcPr>
          <w:p w14:paraId="2B171DE1" w14:textId="77777777" w:rsidR="00D251B3" w:rsidRPr="009670C0" w:rsidRDefault="00D251B3" w:rsidP="00D251B3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</w:tcPr>
          <w:p w14:paraId="30E201ED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6970BBFC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center"/>
          </w:tcPr>
          <w:p w14:paraId="24E8990D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center"/>
          </w:tcPr>
          <w:p w14:paraId="0A444DC9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center"/>
          </w:tcPr>
          <w:p w14:paraId="7968C520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35F43CD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center"/>
          </w:tcPr>
          <w:p w14:paraId="38B8EDF5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center"/>
          </w:tcPr>
          <w:p w14:paraId="298DABB8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51B3" w:rsidRPr="009670C0" w14:paraId="63C51880" w14:textId="77777777" w:rsidTr="007F6F46">
        <w:trPr>
          <w:cantSplit/>
        </w:trPr>
        <w:tc>
          <w:tcPr>
            <w:tcW w:w="3701" w:type="dxa"/>
            <w:shd w:val="clear" w:color="auto" w:fill="auto"/>
          </w:tcPr>
          <w:p w14:paraId="417BB6BC" w14:textId="77777777" w:rsidR="00D251B3" w:rsidRPr="009670C0" w:rsidRDefault="00D251B3" w:rsidP="00D25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21E21E3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06E845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095AA3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6E234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280A734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9B4637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BE17B07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39AD95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51B3" w:rsidRPr="009670C0" w14:paraId="2D3076C6" w14:textId="77777777" w:rsidTr="007F6F46">
        <w:trPr>
          <w:cantSplit/>
          <w:trHeight w:val="68"/>
        </w:trPr>
        <w:tc>
          <w:tcPr>
            <w:tcW w:w="3701" w:type="dxa"/>
            <w:shd w:val="clear" w:color="auto" w:fill="auto"/>
          </w:tcPr>
          <w:p w14:paraId="1B49CB95" w14:textId="77777777" w:rsidR="00D251B3" w:rsidRPr="009670C0" w:rsidRDefault="00D251B3" w:rsidP="00D251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7913C7E0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E7D7C9" w14:textId="37FEA11E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1142D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CD780F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4DF3CB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8E67F2" w14:textId="1E074898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368767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F5681D" w14:textId="3C7DDB9B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1142D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D780F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A7F760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CA0BB8" w14:textId="5A7B4B80" w:rsidR="00D251B3" w:rsidRPr="009670C0" w:rsidRDefault="00D251B3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251B3" w:rsidRPr="009670C0" w14:paraId="0E4E07AD" w14:textId="77777777" w:rsidTr="00B06104">
        <w:trPr>
          <w:cantSplit/>
        </w:trPr>
        <w:tc>
          <w:tcPr>
            <w:tcW w:w="3701" w:type="dxa"/>
            <w:shd w:val="clear" w:color="auto" w:fill="auto"/>
          </w:tcPr>
          <w:p w14:paraId="3749571B" w14:textId="77777777" w:rsidR="00D251B3" w:rsidRPr="009670C0" w:rsidRDefault="00D251B3" w:rsidP="00D251B3">
            <w:pPr>
              <w:ind w:left="360" w:hanging="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39F8419" w14:textId="77777777" w:rsidR="00D251B3" w:rsidRPr="009670C0" w:rsidRDefault="00D251B3" w:rsidP="00D251B3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B6C06" w14:textId="6B190C6B" w:rsidR="00D251B3" w:rsidRPr="009670C0" w:rsidRDefault="009D78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145,810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8C242F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54D82C" w14:textId="319D9DB6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124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F5D331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3FC61" w14:textId="6E87EE1A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D92B3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5FF8F" w14:textId="77777777" w:rsidR="00D251B3" w:rsidRPr="009670C0" w:rsidRDefault="00D251B3" w:rsidP="00D251B3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A077D" w14:textId="5FB50B72" w:rsidR="00D251B3" w:rsidRPr="009670C0" w:rsidRDefault="001435EB" w:rsidP="00D251B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</w:t>
            </w:r>
            <w:r w:rsidR="00D251B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</w:p>
        </w:tc>
      </w:tr>
    </w:tbl>
    <w:p w14:paraId="476B06EC" w14:textId="4271EA04" w:rsidR="00CB7676" w:rsidRPr="009670C0" w:rsidRDefault="00CB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564" w:type="dxa"/>
        <w:tblInd w:w="42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4"/>
        <w:gridCol w:w="810"/>
        <w:gridCol w:w="236"/>
        <w:gridCol w:w="1114"/>
        <w:gridCol w:w="270"/>
        <w:gridCol w:w="810"/>
        <w:gridCol w:w="270"/>
        <w:gridCol w:w="1170"/>
      </w:tblGrid>
      <w:tr w:rsidR="00CB7676" w:rsidRPr="009670C0" w14:paraId="20BB4937" w14:textId="77777777" w:rsidTr="006B1560">
        <w:trPr>
          <w:tblHeader/>
        </w:trPr>
        <w:tc>
          <w:tcPr>
            <w:tcW w:w="4884" w:type="dxa"/>
            <w:shd w:val="clear" w:color="auto" w:fill="auto"/>
          </w:tcPr>
          <w:p w14:paraId="6D4B3111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78A65943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7676" w:rsidRPr="009670C0" w14:paraId="400E8053" w14:textId="77777777" w:rsidTr="006B1560">
        <w:trPr>
          <w:tblHeader/>
        </w:trPr>
        <w:tc>
          <w:tcPr>
            <w:tcW w:w="4884" w:type="dxa"/>
            <w:shd w:val="clear" w:color="auto" w:fill="auto"/>
          </w:tcPr>
          <w:p w14:paraId="4BF48FC8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03CCC78" w14:textId="2FC0F5D4" w:rsidR="00CB7676" w:rsidRPr="009670C0" w:rsidRDefault="001435EB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7CBEC8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7AFD86C" w14:textId="55CE6209" w:rsidR="00CB7676" w:rsidRPr="009670C0" w:rsidRDefault="001435EB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</w:tr>
      <w:tr w:rsidR="00CB7676" w:rsidRPr="009670C0" w14:paraId="3D122492" w14:textId="77777777" w:rsidTr="006B1560">
        <w:trPr>
          <w:tblHeader/>
        </w:trPr>
        <w:tc>
          <w:tcPr>
            <w:tcW w:w="4884" w:type="dxa"/>
            <w:shd w:val="clear" w:color="auto" w:fill="auto"/>
          </w:tcPr>
          <w:p w14:paraId="075DC8DF" w14:textId="77777777" w:rsidR="00CB7676" w:rsidRPr="009670C0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EFC8E3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0FA76F2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3B1EA84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B7ECA89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2C918F" w14:textId="77777777" w:rsidR="00CB7676" w:rsidRPr="009670C0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AD8DFBC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0BFF66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051A633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761CA92" w14:textId="77777777" w:rsidR="00CB7676" w:rsidRPr="009670C0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DA506ED" w14:textId="77777777" w:rsidR="00CB7676" w:rsidRPr="009670C0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077B4D" w14:textId="77777777" w:rsidR="00CB7676" w:rsidRPr="009670C0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566C6" w:rsidRPr="009670C0" w14:paraId="5DDDB856" w14:textId="77777777" w:rsidTr="006B1560">
        <w:tc>
          <w:tcPr>
            <w:tcW w:w="4884" w:type="dxa"/>
            <w:shd w:val="clear" w:color="auto" w:fill="auto"/>
          </w:tcPr>
          <w:p w14:paraId="7C11C895" w14:textId="77777777" w:rsidR="005566C6" w:rsidRPr="009670C0" w:rsidRDefault="005566C6" w:rsidP="005566C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</w:tcPr>
          <w:p w14:paraId="5148EA46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5059D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6947CB5" w14:textId="6AFF9669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142D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016</w:t>
            </w:r>
            <w:r w:rsidR="00D92B3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80E45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C42350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B81C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F47FF6" w14:textId="67C45A64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</w:tr>
      <w:tr w:rsidR="005566C6" w:rsidRPr="009670C0" w14:paraId="7C33F8DB" w14:textId="77777777" w:rsidTr="006B1560">
        <w:tc>
          <w:tcPr>
            <w:tcW w:w="4884" w:type="dxa"/>
            <w:shd w:val="clear" w:color="auto" w:fill="auto"/>
          </w:tcPr>
          <w:p w14:paraId="1DF5AF62" w14:textId="77777777" w:rsidR="005566C6" w:rsidRPr="009670C0" w:rsidRDefault="005566C6" w:rsidP="005566C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5560AE8" w14:textId="3A72FF78" w:rsidR="005566C6" w:rsidRPr="009670C0" w:rsidRDefault="001435EB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0ED4AF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2A62842F" w14:textId="54C3B230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75C25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AE2D1B" w14:textId="17121034" w:rsidR="005566C6" w:rsidRPr="009670C0" w:rsidRDefault="001435EB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50559A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4D7952" w14:textId="2E484BFF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</w:tr>
      <w:tr w:rsidR="005566C6" w:rsidRPr="009670C0" w14:paraId="75018F9F" w14:textId="77777777" w:rsidTr="006B1560">
        <w:tc>
          <w:tcPr>
            <w:tcW w:w="4884" w:type="dxa"/>
            <w:shd w:val="clear" w:color="auto" w:fill="auto"/>
          </w:tcPr>
          <w:p w14:paraId="70DEE0FE" w14:textId="77777777" w:rsidR="005566C6" w:rsidRPr="009670C0" w:rsidRDefault="005566C6" w:rsidP="005566C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 ภาษีเงินได้ของงวดปัจจุบัน</w:t>
            </w:r>
          </w:p>
        </w:tc>
        <w:tc>
          <w:tcPr>
            <w:tcW w:w="810" w:type="dxa"/>
            <w:shd w:val="clear" w:color="auto" w:fill="auto"/>
          </w:tcPr>
          <w:p w14:paraId="316A5ECB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8C3689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903056" w14:textId="3C224D8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9B380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C0FD6B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C6D76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0543A9" w14:textId="0851BB5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3CDD91D8" w14:textId="77777777" w:rsidTr="006B1560">
        <w:tc>
          <w:tcPr>
            <w:tcW w:w="4884" w:type="dxa"/>
            <w:tcBorders>
              <w:bottom w:val="nil"/>
            </w:tcBorders>
            <w:shd w:val="clear" w:color="auto" w:fill="auto"/>
          </w:tcPr>
          <w:p w14:paraId="57EFAFCF" w14:textId="77777777" w:rsidR="005566C6" w:rsidRPr="009670C0" w:rsidRDefault="005566C6" w:rsidP="005566C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 ภาษีเงินได้รอการตัดบัญชี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1388B84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D0F5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4521B8D" w14:textId="63A8969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1142D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DA6F02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F7CAB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9297851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F9BC87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5C25FAE" w14:textId="213EAC02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451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3072A9F9" w14:textId="77777777" w:rsidTr="006B1560">
        <w:trPr>
          <w:trHeight w:val="60"/>
        </w:trPr>
        <w:tc>
          <w:tcPr>
            <w:tcW w:w="4884" w:type="dxa"/>
            <w:tcBorders>
              <w:bottom w:val="nil"/>
            </w:tcBorders>
            <w:shd w:val="clear" w:color="auto" w:fill="auto"/>
          </w:tcPr>
          <w:p w14:paraId="1B30DA39" w14:textId="59293FCB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ผลกระทบจากความแตกต่างของอัตราภาษี</w:t>
            </w:r>
            <w:r w:rsidR="006B1560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 w:rsidR="006B1560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C306C83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BFB31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D461022" w14:textId="2E4E462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142D5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A6F02" w:rsidRPr="009670C0">
              <w:rPr>
                <w:rFonts w:asciiTheme="majorBidi" w:hAnsiTheme="majorBidi" w:cstheme="majorBidi"/>
                <w:sz w:val="26"/>
                <w:szCs w:val="26"/>
              </w:rPr>
              <w:t>477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E5CA9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19994FE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F58619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D07D491" w14:textId="1FBC64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557F93EF" w14:textId="77777777" w:rsidTr="006B1560">
        <w:tc>
          <w:tcPr>
            <w:tcW w:w="4884" w:type="dxa"/>
            <w:tcBorders>
              <w:bottom w:val="nil"/>
            </w:tcBorders>
            <w:shd w:val="clear" w:color="auto" w:fill="auto"/>
          </w:tcPr>
          <w:p w14:paraId="0F6431B5" w14:textId="77777777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1D3AC4C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85944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968299" w14:textId="063DCAE2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A6F02" w:rsidRPr="009670C0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1CE56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B9959C7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15EFC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9B6507" w14:textId="4758EBD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21258908" w14:textId="77777777" w:rsidTr="006B1560">
        <w:tc>
          <w:tcPr>
            <w:tcW w:w="4884" w:type="dxa"/>
            <w:tcBorders>
              <w:top w:val="nil"/>
            </w:tcBorders>
            <w:shd w:val="clear" w:color="auto" w:fill="auto"/>
          </w:tcPr>
          <w:p w14:paraId="1A5B223A" w14:textId="77777777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353CBBDA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FF572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5FC0A0BB" w14:textId="62413CC6" w:rsidR="005566C6" w:rsidRPr="009670C0" w:rsidRDefault="00DA6F02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D92B3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E30D1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507AC995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942DE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14:paraId="7CB0AE8E" w14:textId="632C4BF9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</w:tr>
      <w:tr w:rsidR="005566C6" w:rsidRPr="009670C0" w14:paraId="08E98B12" w14:textId="77777777" w:rsidTr="006B1560">
        <w:tc>
          <w:tcPr>
            <w:tcW w:w="4884" w:type="dxa"/>
            <w:shd w:val="clear" w:color="auto" w:fill="auto"/>
          </w:tcPr>
          <w:p w14:paraId="3806ACBB" w14:textId="4668B66D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</w:tcPr>
          <w:p w14:paraId="48A9E8DA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56C83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4CAC38" w14:textId="1F89B632" w:rsidR="005566C6" w:rsidRPr="009670C0" w:rsidRDefault="00DA6F02" w:rsidP="00DA6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7B4F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6537CC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1A7A6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61543D" w14:textId="72A77ECA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</w:tr>
      <w:tr w:rsidR="005566C6" w:rsidRPr="009670C0" w14:paraId="08D8B07B" w14:textId="77777777" w:rsidTr="006B1560">
        <w:trPr>
          <w:trHeight w:val="60"/>
        </w:trPr>
        <w:tc>
          <w:tcPr>
            <w:tcW w:w="4884" w:type="dxa"/>
            <w:shd w:val="clear" w:color="auto" w:fill="auto"/>
          </w:tcPr>
          <w:p w14:paraId="0288DC07" w14:textId="77777777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576DABA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5EAE2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4B535A" w14:textId="1A257320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235,</w:t>
            </w:r>
            <w:r w:rsidR="00DA6F02" w:rsidRPr="009670C0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30C966F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80895F" w14:textId="77777777" w:rsidR="005566C6" w:rsidRPr="009670C0" w:rsidRDefault="005566C6" w:rsidP="005566C6">
            <w:pPr>
              <w:pStyle w:val="acctfourfigures"/>
              <w:tabs>
                <w:tab w:val="clear" w:pos="765"/>
              </w:tabs>
              <w:spacing w:line="38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2C15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06A3E" w14:textId="03CEB5A7" w:rsidR="005566C6" w:rsidRPr="009670C0" w:rsidRDefault="001435EB" w:rsidP="09AC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3459A13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  <w:tr w:rsidR="005566C6" w:rsidRPr="009670C0" w14:paraId="0E375CA1" w14:textId="77777777" w:rsidTr="006B1560">
        <w:tc>
          <w:tcPr>
            <w:tcW w:w="4884" w:type="dxa"/>
            <w:tcBorders>
              <w:bottom w:val="nil"/>
            </w:tcBorders>
            <w:shd w:val="clear" w:color="auto" w:fill="auto"/>
          </w:tcPr>
          <w:p w14:paraId="25F79BCB" w14:textId="77777777" w:rsidR="005566C6" w:rsidRPr="009670C0" w:rsidRDefault="005566C6" w:rsidP="005566C6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07E42" w14:textId="1500527C" w:rsidR="005566C6" w:rsidRPr="009670C0" w:rsidRDefault="005566C6" w:rsidP="00C4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142D5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9876B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EB13C" w14:textId="7DABB9E8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145,810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B1F61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B4332" w14:textId="25116D4B" w:rsidR="005566C6" w:rsidRPr="009670C0" w:rsidRDefault="001435EB" w:rsidP="0040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8DC9C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81BCDD" w14:textId="05ACD3D0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</w:t>
            </w:r>
          </w:p>
        </w:tc>
      </w:tr>
    </w:tbl>
    <w:p w14:paraId="5E98E4BA" w14:textId="77777777" w:rsidR="00276DCB" w:rsidRPr="009670C0" w:rsidRDefault="00276DCB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810"/>
        <w:gridCol w:w="245"/>
        <w:gridCol w:w="1058"/>
        <w:gridCol w:w="6"/>
        <w:gridCol w:w="275"/>
        <w:gridCol w:w="6"/>
        <w:gridCol w:w="840"/>
        <w:gridCol w:w="281"/>
        <w:gridCol w:w="1159"/>
      </w:tblGrid>
      <w:tr w:rsidR="00CB7676" w:rsidRPr="009670C0" w14:paraId="03701E95" w14:textId="77777777" w:rsidTr="006B1560">
        <w:trPr>
          <w:tblHeader/>
        </w:trPr>
        <w:tc>
          <w:tcPr>
            <w:tcW w:w="4860" w:type="dxa"/>
            <w:shd w:val="clear" w:color="auto" w:fill="auto"/>
          </w:tcPr>
          <w:p w14:paraId="3EE85273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9"/>
            <w:shd w:val="clear" w:color="auto" w:fill="auto"/>
          </w:tcPr>
          <w:p w14:paraId="71AFE1A3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B7676" w:rsidRPr="009670C0" w14:paraId="42975A37" w14:textId="77777777" w:rsidTr="006B1560">
        <w:trPr>
          <w:tblHeader/>
        </w:trPr>
        <w:tc>
          <w:tcPr>
            <w:tcW w:w="4860" w:type="dxa"/>
            <w:shd w:val="clear" w:color="auto" w:fill="auto"/>
          </w:tcPr>
          <w:p w14:paraId="7F51F10C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113" w:type="dxa"/>
            <w:gridSpan w:val="3"/>
            <w:shd w:val="clear" w:color="auto" w:fill="auto"/>
          </w:tcPr>
          <w:p w14:paraId="05995F09" w14:textId="26FDE1F7" w:rsidR="00CB7676" w:rsidRPr="009670C0" w:rsidRDefault="001435EB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2563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67DF918B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14:paraId="06DF60F5" w14:textId="4C13C0A5" w:rsidR="00CB7676" w:rsidRPr="009670C0" w:rsidRDefault="001435EB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</w:tr>
      <w:tr w:rsidR="00CB7676" w:rsidRPr="009670C0" w14:paraId="1280474C" w14:textId="77777777" w:rsidTr="006B1560">
        <w:trPr>
          <w:tblHeader/>
        </w:trPr>
        <w:tc>
          <w:tcPr>
            <w:tcW w:w="4860" w:type="dxa"/>
            <w:shd w:val="clear" w:color="auto" w:fill="auto"/>
          </w:tcPr>
          <w:p w14:paraId="436CC732" w14:textId="77777777" w:rsidR="00CB7676" w:rsidRPr="009670C0" w:rsidRDefault="00CB7676" w:rsidP="006B1560">
            <w:pPr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F22B37D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05" w:right="-19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14C9296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05" w:right="-19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5" w:type="dxa"/>
            <w:shd w:val="clear" w:color="auto" w:fill="auto"/>
          </w:tcPr>
          <w:p w14:paraId="61A0459A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C9B1F3A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09DEB1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03B1185A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BFFE553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65" w:right="-19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0D7692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65" w:right="-19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1" w:type="dxa"/>
            <w:shd w:val="clear" w:color="auto" w:fill="auto"/>
          </w:tcPr>
          <w:p w14:paraId="168A9B94" w14:textId="77777777" w:rsidR="00CB7676" w:rsidRPr="009670C0" w:rsidRDefault="00CB767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5E7F3CC1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4A9699" w14:textId="77777777" w:rsidR="00CB7676" w:rsidRPr="009670C0" w:rsidRDefault="00CB767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566C6" w:rsidRPr="009670C0" w14:paraId="0431D7BE" w14:textId="77777777" w:rsidTr="00DE3C36">
        <w:trPr>
          <w:trHeight w:val="60"/>
        </w:trPr>
        <w:tc>
          <w:tcPr>
            <w:tcW w:w="4860" w:type="dxa"/>
            <w:shd w:val="clear" w:color="auto" w:fill="auto"/>
          </w:tcPr>
          <w:p w14:paraId="5E3BEEAC" w14:textId="77777777" w:rsidR="005566C6" w:rsidRPr="009670C0" w:rsidRDefault="005566C6" w:rsidP="006B1560">
            <w:pPr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</w:tcPr>
          <w:p w14:paraId="3C4021F0" w14:textId="77777777" w:rsidR="005566C6" w:rsidRPr="009670C0" w:rsidRDefault="005566C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0362CBC8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C12A6" w14:textId="536C1AAD" w:rsidR="005566C6" w:rsidRPr="009670C0" w:rsidRDefault="00C41B45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765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58E453A7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A6A24BB" w14:textId="77777777" w:rsidR="005566C6" w:rsidRPr="009670C0" w:rsidRDefault="005566C6" w:rsidP="00DE3C36">
            <w:pPr>
              <w:pStyle w:val="acctfourfigures"/>
              <w:tabs>
                <w:tab w:val="clear" w:pos="765"/>
              </w:tabs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650FE576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852037" w14:textId="711219C8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327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</w:p>
        </w:tc>
      </w:tr>
      <w:tr w:rsidR="005566C6" w:rsidRPr="009670C0" w14:paraId="4D4FBEF5" w14:textId="77777777" w:rsidTr="00DE3C36">
        <w:tc>
          <w:tcPr>
            <w:tcW w:w="4860" w:type="dxa"/>
            <w:shd w:val="clear" w:color="auto" w:fill="auto"/>
          </w:tcPr>
          <w:p w14:paraId="072E4DF2" w14:textId="77777777" w:rsidR="005566C6" w:rsidRPr="009670C0" w:rsidRDefault="005566C6" w:rsidP="006B1560">
            <w:pPr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1671000D" w14:textId="743370AD" w:rsidR="005566C6" w:rsidRPr="009670C0" w:rsidRDefault="001435EB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5" w:type="dxa"/>
            <w:shd w:val="clear" w:color="auto" w:fill="auto"/>
          </w:tcPr>
          <w:p w14:paraId="081BC2F9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E987EF" w14:textId="25F0FAE9" w:rsidR="005566C6" w:rsidRPr="009670C0" w:rsidRDefault="00C27FC4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553</w:t>
            </w:r>
            <w:r w:rsidR="00AA5840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047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6B10A075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7E89107" w14:textId="069EC006" w:rsidR="005566C6" w:rsidRPr="009670C0" w:rsidRDefault="001435EB" w:rsidP="00DE3C36">
            <w:pPr>
              <w:pStyle w:val="acctfourfigures"/>
              <w:tabs>
                <w:tab w:val="clear" w:pos="765"/>
              </w:tabs>
              <w:spacing w:line="380" w:lineRule="exact"/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010A25E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B38D2" w14:textId="537C87CE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465</w:t>
            </w:r>
          </w:p>
        </w:tc>
      </w:tr>
      <w:tr w:rsidR="005566C6" w:rsidRPr="009670C0" w14:paraId="28059E75" w14:textId="77777777" w:rsidTr="00DE3C36">
        <w:tc>
          <w:tcPr>
            <w:tcW w:w="4860" w:type="dxa"/>
            <w:shd w:val="clear" w:color="auto" w:fill="auto"/>
          </w:tcPr>
          <w:p w14:paraId="075DA1B6" w14:textId="77777777" w:rsidR="005566C6" w:rsidRPr="009670C0" w:rsidRDefault="005566C6" w:rsidP="006B1560">
            <w:pPr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การลดภาษีเงินได้-ภาษีเงินได้ปัจจุบัน</w:t>
            </w:r>
          </w:p>
        </w:tc>
        <w:tc>
          <w:tcPr>
            <w:tcW w:w="810" w:type="dxa"/>
            <w:shd w:val="clear" w:color="auto" w:fill="auto"/>
          </w:tcPr>
          <w:p w14:paraId="2E117B64" w14:textId="77777777" w:rsidR="005566C6" w:rsidRPr="009670C0" w:rsidRDefault="005566C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FB76E9C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138759A0" w14:textId="791F5D88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4A86005A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1C86380" w14:textId="77777777" w:rsidR="005566C6" w:rsidRPr="009670C0" w:rsidRDefault="005566C6" w:rsidP="00DE3C36">
            <w:pPr>
              <w:pStyle w:val="acctfourfigures"/>
              <w:tabs>
                <w:tab w:val="clear" w:pos="765"/>
              </w:tabs>
              <w:spacing w:line="380" w:lineRule="exact"/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F9DE111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C2F275B" w14:textId="03098412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086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5566C6" w:rsidRPr="009670C0" w14:paraId="698ED656" w14:textId="77777777" w:rsidTr="00DE3C36">
        <w:tc>
          <w:tcPr>
            <w:tcW w:w="4860" w:type="dxa"/>
            <w:shd w:val="clear" w:color="auto" w:fill="auto"/>
          </w:tcPr>
          <w:p w14:paraId="7A9CC485" w14:textId="77777777" w:rsidR="005566C6" w:rsidRPr="009670C0" w:rsidRDefault="005566C6" w:rsidP="006B1560">
            <w:pPr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</w:tcPr>
          <w:p w14:paraId="6B2C103C" w14:textId="77777777" w:rsidR="005566C6" w:rsidRPr="009670C0" w:rsidRDefault="005566C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477B99F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622DA87B" w14:textId="1C770B7C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0CA57457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26CF889" w14:textId="77777777" w:rsidR="005566C6" w:rsidRPr="009670C0" w:rsidRDefault="005566C6" w:rsidP="00DE3C36">
            <w:pPr>
              <w:pStyle w:val="acctfourfigures"/>
              <w:tabs>
                <w:tab w:val="clear" w:pos="765"/>
              </w:tabs>
              <w:spacing w:line="380" w:lineRule="exact"/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69876BD2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AC3187A" w14:textId="0EB5CF79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5566C6" w:rsidRPr="009670C0" w14:paraId="02FF2FC9" w14:textId="77777777" w:rsidTr="00DE3C36">
        <w:tc>
          <w:tcPr>
            <w:tcW w:w="4860" w:type="dxa"/>
            <w:shd w:val="clear" w:color="auto" w:fill="auto"/>
          </w:tcPr>
          <w:p w14:paraId="496CF557" w14:textId="77777777" w:rsidR="005566C6" w:rsidRPr="009670C0" w:rsidRDefault="005566C6" w:rsidP="004E5169">
            <w:pPr>
              <w:tabs>
                <w:tab w:val="clear" w:pos="227"/>
              </w:tabs>
              <w:spacing w:line="380" w:lineRule="exact"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</w:tcPr>
          <w:p w14:paraId="740CE318" w14:textId="77777777" w:rsidR="005566C6" w:rsidRPr="009670C0" w:rsidRDefault="005566C6" w:rsidP="006B1560">
            <w:pPr>
              <w:pStyle w:val="acctfourfigures"/>
              <w:tabs>
                <w:tab w:val="clear" w:pos="765"/>
              </w:tabs>
              <w:spacing w:line="380" w:lineRule="exact"/>
              <w:ind w:left="-1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D70FD6A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137F1E2E" w14:textId="3F9B6658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570</w:t>
            </w:r>
            <w:r w:rsidR="0082368E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0EB58921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55A763A" w14:textId="77777777" w:rsidR="005566C6" w:rsidRPr="009670C0" w:rsidRDefault="005566C6" w:rsidP="00DE3C36">
            <w:pPr>
              <w:pStyle w:val="acctfourfigures"/>
              <w:tabs>
                <w:tab w:val="clear" w:pos="765"/>
              </w:tabs>
              <w:spacing w:line="380" w:lineRule="exact"/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A767499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0077C2" w14:textId="65787798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</w:t>
            </w:r>
          </w:p>
        </w:tc>
      </w:tr>
      <w:tr w:rsidR="005566C6" w:rsidRPr="009670C0" w14:paraId="69461323" w14:textId="77777777" w:rsidTr="00DE3C36">
        <w:trPr>
          <w:trHeight w:val="50"/>
        </w:trPr>
        <w:tc>
          <w:tcPr>
            <w:tcW w:w="4860" w:type="dxa"/>
            <w:shd w:val="clear" w:color="auto" w:fill="auto"/>
          </w:tcPr>
          <w:p w14:paraId="222D0210" w14:textId="77777777" w:rsidR="005566C6" w:rsidRPr="009670C0" w:rsidRDefault="005566C6" w:rsidP="004E5169">
            <w:pPr>
              <w:tabs>
                <w:tab w:val="clear" w:pos="227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4D743" w14:textId="2E4F9AD5" w:rsidR="005566C6" w:rsidRPr="009670C0" w:rsidRDefault="0082368E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3BB2E8B3" w14:textId="77777777" w:rsidR="005566C6" w:rsidRPr="009670C0" w:rsidRDefault="005566C6" w:rsidP="006B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6002E" w14:textId="13E6CD4B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</w:t>
            </w:r>
            <w:r w:rsidR="0082368E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81" w:type="dxa"/>
            <w:gridSpan w:val="2"/>
            <w:shd w:val="clear" w:color="auto" w:fill="auto"/>
            <w:vAlign w:val="bottom"/>
          </w:tcPr>
          <w:p w14:paraId="6A91C6CA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42AAA" w14:textId="467E36CF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</w:t>
            </w:r>
            <w:r w:rsidR="005566C6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A65C28D" w14:textId="77777777" w:rsidR="005566C6" w:rsidRPr="009670C0" w:rsidRDefault="005566C6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B0545" w14:textId="509B3CF2" w:rsidR="005566C6" w:rsidRPr="009670C0" w:rsidRDefault="001435EB" w:rsidP="00DE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</w:t>
            </w:r>
            <w:r w:rsidR="005566C6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209</w:t>
            </w:r>
          </w:p>
        </w:tc>
      </w:tr>
    </w:tbl>
    <w:p w14:paraId="2D3423E2" w14:textId="211BF894" w:rsidR="005969CF" w:rsidRPr="009670C0" w:rsidRDefault="005969CF" w:rsidP="005C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44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4515A43" w14:textId="77777777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630"/>
        <w:gridCol w:w="990"/>
        <w:gridCol w:w="180"/>
        <w:gridCol w:w="1170"/>
        <w:gridCol w:w="180"/>
        <w:gridCol w:w="1080"/>
        <w:gridCol w:w="180"/>
        <w:gridCol w:w="1080"/>
      </w:tblGrid>
      <w:tr w:rsidR="005969CF" w:rsidRPr="009670C0" w14:paraId="73AAB465" w14:textId="77777777" w:rsidTr="005969CF">
        <w:trPr>
          <w:cantSplit/>
          <w:tblHeader/>
        </w:trPr>
        <w:tc>
          <w:tcPr>
            <w:tcW w:w="3791" w:type="dxa"/>
          </w:tcPr>
          <w:p w14:paraId="000088EC" w14:textId="77777777" w:rsidR="005969CF" w:rsidRPr="009670C0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16B46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78CD3658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969CF" w:rsidRPr="009670C0" w14:paraId="5C936C09" w14:textId="77777777" w:rsidTr="00CD780F">
        <w:trPr>
          <w:cantSplit/>
          <w:tblHeader/>
        </w:trPr>
        <w:tc>
          <w:tcPr>
            <w:tcW w:w="3791" w:type="dxa"/>
          </w:tcPr>
          <w:p w14:paraId="76D76C37" w14:textId="77777777" w:rsidR="005969CF" w:rsidRPr="009670C0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5F7EFA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97268C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088FBC6" w14:textId="77777777" w:rsidR="005969CF" w:rsidRPr="009670C0" w:rsidRDefault="001435EB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  <w:p w14:paraId="4CAE87A6" w14:textId="76D4AD6D" w:rsidR="00CD780F" w:rsidRPr="009670C0" w:rsidRDefault="00CD780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80" w:type="dxa"/>
            <w:vAlign w:val="bottom"/>
          </w:tcPr>
          <w:p w14:paraId="5E96CD62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21FE3" w14:textId="6E361BB4" w:rsidR="005969CF" w:rsidRPr="009670C0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  <w:r w:rsidR="005969CF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B9E27E6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6D73A1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0AF9AF7F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27CE63F8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80" w:type="dxa"/>
            <w:vAlign w:val="bottom"/>
          </w:tcPr>
          <w:p w14:paraId="33DDE9DA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36111FB" w14:textId="3095D553" w:rsidR="005969CF" w:rsidRPr="009670C0" w:rsidRDefault="005969CF" w:rsidP="00CD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DFBB675" w14:textId="0AADCC0D" w:rsidR="005969CF" w:rsidRPr="009670C0" w:rsidRDefault="001435EB" w:rsidP="00CD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969CF" w:rsidRPr="009670C0" w14:paraId="001F818C" w14:textId="77777777" w:rsidTr="005969CF">
        <w:trPr>
          <w:cantSplit/>
        </w:trPr>
        <w:tc>
          <w:tcPr>
            <w:tcW w:w="3791" w:type="dxa"/>
          </w:tcPr>
          <w:p w14:paraId="1EA484B1" w14:textId="77777777" w:rsidR="005969CF" w:rsidRPr="009670C0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2883319A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C12965E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5969CF" w:rsidRPr="009670C0" w14:paraId="19815FBB" w14:textId="77777777" w:rsidTr="005969CF">
        <w:trPr>
          <w:cantSplit/>
        </w:trPr>
        <w:tc>
          <w:tcPr>
            <w:tcW w:w="3791" w:type="dxa"/>
            <w:vAlign w:val="bottom"/>
          </w:tcPr>
          <w:p w14:paraId="53B992D4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1142A6FC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50CDCDA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D78EB" w:rsidRPr="009670C0" w14:paraId="591DA243" w14:textId="77777777" w:rsidTr="007F6F46">
        <w:trPr>
          <w:cantSplit/>
        </w:trPr>
        <w:tc>
          <w:tcPr>
            <w:tcW w:w="3791" w:type="dxa"/>
          </w:tcPr>
          <w:p w14:paraId="134235D2" w14:textId="14115322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A031BB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6E176532" w14:textId="77777777" w:rsidR="009D78EB" w:rsidRPr="009670C0" w:rsidRDefault="009D78EB" w:rsidP="009D78EB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9219F1" w14:textId="1E7EE979" w:rsidR="009D78EB" w:rsidRPr="009670C0" w:rsidRDefault="00CD780F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  <w:r w:rsidR="009D78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80" w:type="dxa"/>
          </w:tcPr>
          <w:p w14:paraId="09F9DFE3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EB6D2" w14:textId="782A50ED" w:rsidR="009D78EB" w:rsidRPr="009670C0" w:rsidRDefault="00CD780F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(7,458)</w:t>
            </w:r>
          </w:p>
        </w:tc>
        <w:tc>
          <w:tcPr>
            <w:tcW w:w="180" w:type="dxa"/>
          </w:tcPr>
          <w:p w14:paraId="19886857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17811D" w14:textId="5388F2B5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(914)</w:t>
            </w:r>
          </w:p>
        </w:tc>
        <w:tc>
          <w:tcPr>
            <w:tcW w:w="180" w:type="dxa"/>
          </w:tcPr>
          <w:p w14:paraId="1DC0EF28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A39F29" w14:textId="02FF4704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91,135</w:t>
            </w:r>
          </w:p>
        </w:tc>
      </w:tr>
      <w:tr w:rsidR="009D78EB" w:rsidRPr="009670C0" w14:paraId="441F2E5E" w14:textId="77777777" w:rsidTr="007F6F46">
        <w:trPr>
          <w:cantSplit/>
        </w:trPr>
        <w:tc>
          <w:tcPr>
            <w:tcW w:w="3791" w:type="dxa"/>
          </w:tcPr>
          <w:p w14:paraId="60E6D149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630" w:type="dxa"/>
          </w:tcPr>
          <w:p w14:paraId="11F7BB68" w14:textId="77777777" w:rsidR="009D78EB" w:rsidRPr="009670C0" w:rsidRDefault="009D78EB" w:rsidP="009D78EB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D4F1C" w14:textId="04B03895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3,680</w:t>
            </w:r>
          </w:p>
        </w:tc>
        <w:tc>
          <w:tcPr>
            <w:tcW w:w="180" w:type="dxa"/>
          </w:tcPr>
          <w:p w14:paraId="3030C635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309B58" w14:textId="494DF58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(358)</w:t>
            </w:r>
          </w:p>
        </w:tc>
        <w:tc>
          <w:tcPr>
            <w:tcW w:w="180" w:type="dxa"/>
          </w:tcPr>
          <w:p w14:paraId="15C472BC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726220" w14:textId="3CFD1A51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180" w:type="dxa"/>
          </w:tcPr>
          <w:p w14:paraId="3B2B3892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2615CE" w14:textId="35461EB2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3,318</w:t>
            </w:r>
          </w:p>
        </w:tc>
      </w:tr>
      <w:tr w:rsidR="005566C6" w:rsidRPr="009670C0" w14:paraId="4277012B" w14:textId="77777777" w:rsidTr="007F6F46">
        <w:trPr>
          <w:cantSplit/>
        </w:trPr>
        <w:tc>
          <w:tcPr>
            <w:tcW w:w="3791" w:type="dxa"/>
          </w:tcPr>
          <w:p w14:paraId="7B429E4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0" w:type="dxa"/>
          </w:tcPr>
          <w:p w14:paraId="45BE99E7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</w:tcPr>
          <w:p w14:paraId="3C230EDB" w14:textId="39442856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80" w:type="dxa"/>
          </w:tcPr>
          <w:p w14:paraId="27FDBC87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366022" w14:textId="1BE08792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80" w:type="dxa"/>
          </w:tcPr>
          <w:p w14:paraId="5D12D11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EB556A" w14:textId="69012EB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388DF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ABEB84" w14:textId="27D85433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</w:p>
        </w:tc>
      </w:tr>
      <w:tr w:rsidR="005566C6" w:rsidRPr="009670C0" w14:paraId="51E9B747" w14:textId="77777777" w:rsidTr="007F6F46">
        <w:trPr>
          <w:cantSplit/>
        </w:trPr>
        <w:tc>
          <w:tcPr>
            <w:tcW w:w="3791" w:type="dxa"/>
          </w:tcPr>
          <w:p w14:paraId="6A749CC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630" w:type="dxa"/>
          </w:tcPr>
          <w:p w14:paraId="16AF1CB7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D6894" w14:textId="33113B62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80" w:type="dxa"/>
          </w:tcPr>
          <w:p w14:paraId="6CD1D64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161378" w14:textId="2E588B6C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80" w:type="dxa"/>
          </w:tcPr>
          <w:p w14:paraId="6EF5CCE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3238B" w14:textId="608AD8B9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737731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84E1E" w14:textId="7A8326C4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982</w:t>
            </w:r>
          </w:p>
        </w:tc>
      </w:tr>
      <w:tr w:rsidR="005566C6" w:rsidRPr="009670C0" w14:paraId="166F000F" w14:textId="77777777" w:rsidTr="007F6F46">
        <w:trPr>
          <w:cantSplit/>
        </w:trPr>
        <w:tc>
          <w:tcPr>
            <w:tcW w:w="3791" w:type="dxa"/>
          </w:tcPr>
          <w:p w14:paraId="0E290B98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ค่าเผื่อการด้อยค่าของลูกหนี้อื่น</w:t>
            </w:r>
          </w:p>
        </w:tc>
        <w:tc>
          <w:tcPr>
            <w:tcW w:w="630" w:type="dxa"/>
          </w:tcPr>
          <w:p w14:paraId="57AE6FC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040468" w14:textId="20AD6B99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80" w:type="dxa"/>
          </w:tcPr>
          <w:p w14:paraId="6729EA1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055150" w14:textId="546D3F2B" w:rsidR="005566C6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(42,226)</w:t>
            </w:r>
          </w:p>
        </w:tc>
        <w:tc>
          <w:tcPr>
            <w:tcW w:w="180" w:type="dxa"/>
          </w:tcPr>
          <w:p w14:paraId="3D0D3A5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82D725" w14:textId="1CF6E71F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(188)</w:t>
            </w:r>
          </w:p>
        </w:tc>
        <w:tc>
          <w:tcPr>
            <w:tcW w:w="180" w:type="dxa"/>
          </w:tcPr>
          <w:p w14:paraId="1984763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B8ED29" w14:textId="188C972E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3,281</w:t>
            </w:r>
          </w:p>
        </w:tc>
      </w:tr>
      <w:tr w:rsidR="005566C6" w:rsidRPr="009670C0" w14:paraId="1BF99D02" w14:textId="77777777" w:rsidTr="007F6F46">
        <w:trPr>
          <w:cantSplit/>
        </w:trPr>
        <w:tc>
          <w:tcPr>
            <w:tcW w:w="3791" w:type="dxa"/>
          </w:tcPr>
          <w:p w14:paraId="3B6201D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630" w:type="dxa"/>
          </w:tcPr>
          <w:p w14:paraId="39ED4609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A49232" w14:textId="48D4912D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80" w:type="dxa"/>
          </w:tcPr>
          <w:p w14:paraId="6A897A9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30679E" w14:textId="79C6062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703E8C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B020" w14:textId="47D2E548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79FA98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38253F" w14:textId="7D00D7B6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</w:t>
            </w:r>
          </w:p>
        </w:tc>
      </w:tr>
      <w:tr w:rsidR="005566C6" w:rsidRPr="009670C0" w14:paraId="457C3FB0" w14:textId="77777777" w:rsidTr="007F6F46">
        <w:trPr>
          <w:cantSplit/>
        </w:trPr>
        <w:tc>
          <w:tcPr>
            <w:tcW w:w="3791" w:type="dxa"/>
            <w:vAlign w:val="bottom"/>
          </w:tcPr>
          <w:p w14:paraId="5209154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4181C3B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F3B66" w14:textId="6590FBBF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78</w:t>
            </w:r>
            <w:r w:rsidR="005566C6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80" w:type="dxa"/>
          </w:tcPr>
          <w:p w14:paraId="56D676B2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945ECE" w14:textId="55AEE17C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44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250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306045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E2439E" w14:textId="3744DD30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(1,961)</w:t>
            </w:r>
          </w:p>
        </w:tc>
        <w:tc>
          <w:tcPr>
            <w:tcW w:w="180" w:type="dxa"/>
          </w:tcPr>
          <w:p w14:paraId="1B48EA7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5726E7" w14:textId="2754B850" w:rsidR="005566C6" w:rsidRPr="009670C0" w:rsidRDefault="009D78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132,068</w:t>
            </w:r>
          </w:p>
        </w:tc>
      </w:tr>
      <w:tr w:rsidR="005566C6" w:rsidRPr="009670C0" w14:paraId="04C3E3EA" w14:textId="77777777" w:rsidTr="00BB35AD">
        <w:trPr>
          <w:cantSplit/>
          <w:trHeight w:val="155"/>
        </w:trPr>
        <w:tc>
          <w:tcPr>
            <w:tcW w:w="3791" w:type="dxa"/>
            <w:vAlign w:val="bottom"/>
          </w:tcPr>
          <w:p w14:paraId="4AA41FA0" w14:textId="6565CC2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155E0B0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DAC7F7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B362B32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23D62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DCABA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B30D8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1B9DD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1E1E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566C6" w:rsidRPr="009670C0" w14:paraId="56F4EEC7" w14:textId="77777777" w:rsidTr="007F6F46">
        <w:trPr>
          <w:cantSplit/>
        </w:trPr>
        <w:tc>
          <w:tcPr>
            <w:tcW w:w="3791" w:type="dxa"/>
            <w:vAlign w:val="bottom"/>
          </w:tcPr>
          <w:p w14:paraId="6A0B33B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4ACAE32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</w:tcPr>
          <w:p w14:paraId="6479C89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11AFF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97448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2DE888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3E874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D9129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A726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566C6" w:rsidRPr="009670C0" w14:paraId="50E6FAA9" w14:textId="77777777" w:rsidTr="007F6F46">
        <w:trPr>
          <w:cantSplit/>
        </w:trPr>
        <w:tc>
          <w:tcPr>
            <w:tcW w:w="3791" w:type="dxa"/>
          </w:tcPr>
          <w:p w14:paraId="0D793C1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630" w:type="dxa"/>
          </w:tcPr>
          <w:p w14:paraId="7F01D746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</w:tcPr>
          <w:p w14:paraId="04AC91BE" w14:textId="52C45ECB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80" w:type="dxa"/>
          </w:tcPr>
          <w:p w14:paraId="6B5FDC7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9ACFFF" w14:textId="3FF48927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80" w:type="dxa"/>
          </w:tcPr>
          <w:p w14:paraId="692A5E2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6AC2F4" w14:textId="7851BC90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C5DAB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65652B" w14:textId="6C076435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288</w:t>
            </w:r>
          </w:p>
        </w:tc>
      </w:tr>
      <w:tr w:rsidR="005566C6" w:rsidRPr="009670C0" w14:paraId="6044813C" w14:textId="77777777" w:rsidTr="007F6F46">
        <w:trPr>
          <w:cantSplit/>
        </w:trPr>
        <w:tc>
          <w:tcPr>
            <w:tcW w:w="3791" w:type="dxa"/>
          </w:tcPr>
          <w:p w14:paraId="482B0FA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ค่าเสื่อมราคาสะสมและค่าตัดจำหน่าย</w:t>
            </w:r>
          </w:p>
        </w:tc>
        <w:tc>
          <w:tcPr>
            <w:tcW w:w="630" w:type="dxa"/>
          </w:tcPr>
          <w:p w14:paraId="3703F626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06D50A" w14:textId="7A574714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80" w:type="dxa"/>
          </w:tcPr>
          <w:p w14:paraId="5727B42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8107E" w14:textId="19FA363A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6DD8C0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5316EE" w14:textId="4583BD4F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AA38F7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C47EE1" w14:textId="18642516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  <w:tr w:rsidR="005566C6" w:rsidRPr="009670C0" w14:paraId="4B0DCE6E" w14:textId="77777777" w:rsidTr="007F6F46">
        <w:trPr>
          <w:cantSplit/>
        </w:trPr>
        <w:tc>
          <w:tcPr>
            <w:tcW w:w="3791" w:type="dxa"/>
          </w:tcPr>
          <w:p w14:paraId="3F1ED29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630" w:type="dxa"/>
          </w:tcPr>
          <w:p w14:paraId="1C826F29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</w:tcPr>
          <w:p w14:paraId="52EF2C1E" w14:textId="2952D5FA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80" w:type="dxa"/>
          </w:tcPr>
          <w:p w14:paraId="3C7C6BE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43E060" w14:textId="785B14C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289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3036E7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B259F2" w14:textId="2A85B2D5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317D0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95F612" w14:textId="691F6CEA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</w:t>
            </w:r>
          </w:p>
        </w:tc>
      </w:tr>
      <w:tr w:rsidR="005566C6" w:rsidRPr="009670C0" w14:paraId="74E332E1" w14:textId="77777777" w:rsidTr="007F6F46">
        <w:trPr>
          <w:cantSplit/>
        </w:trPr>
        <w:tc>
          <w:tcPr>
            <w:tcW w:w="3791" w:type="dxa"/>
          </w:tcPr>
          <w:p w14:paraId="6BB52D2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630" w:type="dxa"/>
          </w:tcPr>
          <w:p w14:paraId="2091E6D2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</w:tcPr>
          <w:p w14:paraId="1850BBDE" w14:textId="03D6B972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80" w:type="dxa"/>
          </w:tcPr>
          <w:p w14:paraId="6C43E240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4BB0B5" w14:textId="6EC0BF0E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9C6C22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1441EC" w14:textId="3399B7CE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31B1B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7BDD3C" w14:textId="07DDC8DD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</w:tr>
      <w:tr w:rsidR="005566C6" w:rsidRPr="009670C0" w14:paraId="66D375EC" w14:textId="77777777" w:rsidTr="007F6F46">
        <w:trPr>
          <w:cantSplit/>
        </w:trPr>
        <w:tc>
          <w:tcPr>
            <w:tcW w:w="3791" w:type="dxa"/>
          </w:tcPr>
          <w:p w14:paraId="4B23CF6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630" w:type="dxa"/>
          </w:tcPr>
          <w:p w14:paraId="37D9AC2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AEB51B" w14:textId="00B6DEEE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180" w:type="dxa"/>
          </w:tcPr>
          <w:p w14:paraId="2D668B3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F7EF4F" w14:textId="0292F122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A48F3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1782A1" w14:textId="5A396052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BFB3D2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667CEE" w14:textId="66310D41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66C6" w:rsidRPr="009670C0" w14:paraId="7932DA80" w14:textId="77777777" w:rsidTr="007F6F46">
        <w:trPr>
          <w:cantSplit/>
        </w:trPr>
        <w:tc>
          <w:tcPr>
            <w:tcW w:w="3791" w:type="dxa"/>
          </w:tcPr>
          <w:p w14:paraId="595FD92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รายได้ดอกเบี้ยค้างรับจากลูกหนี้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NPLs</w:t>
            </w:r>
          </w:p>
        </w:tc>
        <w:tc>
          <w:tcPr>
            <w:tcW w:w="630" w:type="dxa"/>
          </w:tcPr>
          <w:p w14:paraId="4D1B18D1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EDBB" w14:textId="7F8827A4" w:rsidR="005566C6" w:rsidRPr="009670C0" w:rsidRDefault="001435E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566C6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80" w:type="dxa"/>
          </w:tcPr>
          <w:p w14:paraId="7D13F6A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B193A" w14:textId="48CE0D93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333798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CAC188" w14:textId="692C04AF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56F6EC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A73A2" w14:textId="444C37FC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66C6" w:rsidRPr="009670C0" w14:paraId="025C32DC" w14:textId="77777777" w:rsidTr="007F6F46">
        <w:trPr>
          <w:cantSplit/>
        </w:trPr>
        <w:tc>
          <w:tcPr>
            <w:tcW w:w="3791" w:type="dxa"/>
          </w:tcPr>
          <w:p w14:paraId="2EF559B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630" w:type="dxa"/>
          </w:tcPr>
          <w:p w14:paraId="1580573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9FA61C" w14:textId="25C3D670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B4700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3B10D1" w14:textId="0E61C214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0EBF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68DB2A" w14:textId="49143BF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ACA6D5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892BA5" w14:textId="6390FA10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C1302" w:rsidRPr="009670C0" w14:paraId="2420EB74" w14:textId="77777777" w:rsidTr="007F6F46">
        <w:trPr>
          <w:cantSplit/>
        </w:trPr>
        <w:tc>
          <w:tcPr>
            <w:tcW w:w="3791" w:type="dxa"/>
          </w:tcPr>
          <w:p w14:paraId="2617D433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630" w:type="dxa"/>
          </w:tcPr>
          <w:p w14:paraId="7B347DCB" w14:textId="77777777" w:rsidR="005C1302" w:rsidRPr="009670C0" w:rsidRDefault="005C1302" w:rsidP="005C1302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AE0B7" w14:textId="08562804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80" w:type="dxa"/>
          </w:tcPr>
          <w:p w14:paraId="2D1B8BA6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C91781" w14:textId="2A964DF4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551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1976C2F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1E0305" w14:textId="3AF32D28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F669647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A027BB" w14:textId="13F954F4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  <w:tr w:rsidR="005C1302" w:rsidRPr="009670C0" w14:paraId="729923FD" w14:textId="77777777" w:rsidTr="007F6F46">
        <w:trPr>
          <w:cantSplit/>
        </w:trPr>
        <w:tc>
          <w:tcPr>
            <w:tcW w:w="3791" w:type="dxa"/>
          </w:tcPr>
          <w:p w14:paraId="1DF595AA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630" w:type="dxa"/>
          </w:tcPr>
          <w:p w14:paraId="717B4A09" w14:textId="77777777" w:rsidR="005C1302" w:rsidRPr="009670C0" w:rsidRDefault="005C1302" w:rsidP="005C1302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42CB7" w14:textId="68F30F30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80" w:type="dxa"/>
          </w:tcPr>
          <w:p w14:paraId="63C41C41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7CD728" w14:textId="1395B995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765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15708CD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F97046" w14:textId="1E1831E6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654F211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D73857" w14:textId="1A869DEF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035</w:t>
            </w:r>
          </w:p>
        </w:tc>
      </w:tr>
      <w:tr w:rsidR="005C1302" w:rsidRPr="009670C0" w14:paraId="08DA916B" w14:textId="77777777" w:rsidTr="007F6F46">
        <w:trPr>
          <w:cantSplit/>
        </w:trPr>
        <w:tc>
          <w:tcPr>
            <w:tcW w:w="3791" w:type="dxa"/>
          </w:tcPr>
          <w:p w14:paraId="78069E90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รายได้จากต่างประเทศค้างรับ</w:t>
            </w:r>
          </w:p>
        </w:tc>
        <w:tc>
          <w:tcPr>
            <w:tcW w:w="630" w:type="dxa"/>
          </w:tcPr>
          <w:p w14:paraId="30FDEBAE" w14:textId="77777777" w:rsidR="005C1302" w:rsidRPr="009670C0" w:rsidRDefault="005C1302" w:rsidP="005C1302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47454F" w14:textId="3A8B106C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80" w:type="dxa"/>
          </w:tcPr>
          <w:p w14:paraId="013AAC0A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E6A1EC" w14:textId="1F045C60" w:rsidR="005C1302" w:rsidRPr="009670C0" w:rsidRDefault="005C1302" w:rsidP="0014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DEAD9C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6F492" w14:textId="7A323EAE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187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D12FAC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1EC0E2" w14:textId="5330F64E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 w:rsidR="005C1302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736</w:t>
            </w:r>
          </w:p>
        </w:tc>
      </w:tr>
      <w:tr w:rsidR="005C1302" w:rsidRPr="009670C0" w14:paraId="103E4240" w14:textId="77777777" w:rsidTr="007F6F46">
        <w:trPr>
          <w:cantSplit/>
        </w:trPr>
        <w:tc>
          <w:tcPr>
            <w:tcW w:w="3791" w:type="dxa"/>
          </w:tcPr>
          <w:p w14:paraId="44097E54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3B4028CB" w14:textId="77777777" w:rsidR="005C1302" w:rsidRPr="009670C0" w:rsidRDefault="005C1302" w:rsidP="005C13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69CA24" w14:textId="0D796A5E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80</w:t>
            </w:r>
            <w:r w:rsidR="005C1302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80" w:type="dxa"/>
          </w:tcPr>
          <w:p w14:paraId="207C8B1E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F1AEAD" w14:textId="0D1087EE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623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6C70634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45CD2F" w14:textId="20A99E61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214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CDD6B2D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574CA" w14:textId="573650F6" w:rsidR="005C1302" w:rsidRPr="009670C0" w:rsidRDefault="001435EB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76</w:t>
            </w:r>
            <w:r w:rsidR="005C1302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198</w:t>
            </w:r>
          </w:p>
        </w:tc>
      </w:tr>
      <w:tr w:rsidR="005C1302" w:rsidRPr="009670C0" w14:paraId="51D94A81" w14:textId="77777777" w:rsidTr="007F6F46">
        <w:trPr>
          <w:cantSplit/>
        </w:trPr>
        <w:tc>
          <w:tcPr>
            <w:tcW w:w="3791" w:type="dxa"/>
            <w:vAlign w:val="bottom"/>
          </w:tcPr>
          <w:p w14:paraId="3F80550F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394C090D" w14:textId="77777777" w:rsidR="005C1302" w:rsidRPr="009670C0" w:rsidRDefault="005C1302" w:rsidP="005C13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040114" w14:textId="5B9EB5B8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AA2F6F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EAA6FE" w14:textId="5BB220BC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1526E0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15FF3" w14:textId="2594E216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4AE1CB" w14:textId="77777777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C4ED88" w14:textId="278B49A4" w:rsidR="005C1302" w:rsidRPr="009670C0" w:rsidRDefault="005C1302" w:rsidP="005C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D78EB" w:rsidRPr="009670C0" w14:paraId="2879B5C9" w14:textId="77777777" w:rsidTr="007F6F46">
        <w:trPr>
          <w:cantSplit/>
        </w:trPr>
        <w:tc>
          <w:tcPr>
            <w:tcW w:w="3791" w:type="dxa"/>
            <w:vAlign w:val="bottom"/>
          </w:tcPr>
          <w:p w14:paraId="180C1760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22E96F8E" w14:textId="77777777" w:rsidR="009D78EB" w:rsidRPr="009670C0" w:rsidRDefault="009D78EB" w:rsidP="009D78EB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695E78" w14:textId="45B13213" w:rsidR="009D78EB" w:rsidRPr="009670C0" w:rsidRDefault="00CD780F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98</w:t>
            </w:r>
            <w:r w:rsidR="009D78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80" w:type="dxa"/>
          </w:tcPr>
          <w:p w14:paraId="155A112A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513D91" w14:textId="2C7B54E9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40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CD780F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627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6B3BE31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942176" w14:textId="1E6B9945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(1,747)</w:t>
            </w:r>
          </w:p>
        </w:tc>
        <w:tc>
          <w:tcPr>
            <w:tcW w:w="180" w:type="dxa"/>
          </w:tcPr>
          <w:p w14:paraId="55D48688" w14:textId="77777777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9E101" w14:textId="5C23B2DA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55,870</w:t>
            </w:r>
          </w:p>
        </w:tc>
      </w:tr>
    </w:tbl>
    <w:p w14:paraId="2FB747A3" w14:textId="2543F9DB" w:rsidR="00FA06B0" w:rsidRPr="009670C0" w:rsidRDefault="00FA06B0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BD85723" w14:textId="77777777" w:rsidR="003B181D" w:rsidRPr="009670C0" w:rsidRDefault="003B181D">
      <w:r w:rsidRPr="009670C0"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630"/>
        <w:gridCol w:w="990"/>
        <w:gridCol w:w="180"/>
        <w:gridCol w:w="1170"/>
        <w:gridCol w:w="180"/>
        <w:gridCol w:w="1080"/>
        <w:gridCol w:w="180"/>
        <w:gridCol w:w="1080"/>
      </w:tblGrid>
      <w:tr w:rsidR="00FA06B0" w:rsidRPr="009670C0" w14:paraId="68B14214" w14:textId="77777777" w:rsidTr="00FA06B0">
        <w:trPr>
          <w:cantSplit/>
          <w:tblHeader/>
        </w:trPr>
        <w:tc>
          <w:tcPr>
            <w:tcW w:w="3791" w:type="dxa"/>
          </w:tcPr>
          <w:p w14:paraId="09B3CB35" w14:textId="52CADEF6" w:rsidR="00FA06B0" w:rsidRPr="009670C0" w:rsidRDefault="00FA06B0" w:rsidP="00FA06B0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18773EA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76B2AC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A06B0" w:rsidRPr="009670C0" w14:paraId="534969A0" w14:textId="77777777" w:rsidTr="00FA06B0">
        <w:trPr>
          <w:cantSplit/>
          <w:tblHeader/>
        </w:trPr>
        <w:tc>
          <w:tcPr>
            <w:tcW w:w="3791" w:type="dxa"/>
          </w:tcPr>
          <w:p w14:paraId="7340F20C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D92AF1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F5310F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0BFB6BD" w14:textId="7F66D5CC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65D26206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07799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รายได้ในกำไรหรือขาดทุน</w:t>
            </w:r>
          </w:p>
        </w:tc>
        <w:tc>
          <w:tcPr>
            <w:tcW w:w="180" w:type="dxa"/>
          </w:tcPr>
          <w:p w14:paraId="60CF6D0A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970FC6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0E44CB1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002EFE2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80" w:type="dxa"/>
            <w:vAlign w:val="bottom"/>
          </w:tcPr>
          <w:p w14:paraId="25D7FF3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A67E3C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E9989D5" w14:textId="50D90753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A06B0" w:rsidRPr="009670C0" w14:paraId="15ACB8E8" w14:textId="77777777" w:rsidTr="00FA06B0">
        <w:trPr>
          <w:cantSplit/>
        </w:trPr>
        <w:tc>
          <w:tcPr>
            <w:tcW w:w="3791" w:type="dxa"/>
          </w:tcPr>
          <w:p w14:paraId="4265F046" w14:textId="77777777" w:rsidR="00FA06B0" w:rsidRPr="009670C0" w:rsidRDefault="00FA06B0" w:rsidP="00FA06B0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5BBF7C67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C14667D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FA06B0" w:rsidRPr="009670C0" w14:paraId="4B877796" w14:textId="77777777" w:rsidTr="00FA06B0">
        <w:trPr>
          <w:cantSplit/>
        </w:trPr>
        <w:tc>
          <w:tcPr>
            <w:tcW w:w="3791" w:type="dxa"/>
            <w:vAlign w:val="bottom"/>
          </w:tcPr>
          <w:p w14:paraId="1E3E5A8D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59248486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68FCF673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06B0" w:rsidRPr="009670C0" w14:paraId="26007E1E" w14:textId="77777777" w:rsidTr="00FA06B0">
        <w:trPr>
          <w:cantSplit/>
        </w:trPr>
        <w:tc>
          <w:tcPr>
            <w:tcW w:w="3791" w:type="dxa"/>
          </w:tcPr>
          <w:p w14:paraId="27039F3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30" w:type="dxa"/>
          </w:tcPr>
          <w:p w14:paraId="50FFE62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2C8870" w14:textId="4189680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596</w:t>
            </w:r>
          </w:p>
        </w:tc>
        <w:tc>
          <w:tcPr>
            <w:tcW w:w="180" w:type="dxa"/>
            <w:vAlign w:val="bottom"/>
          </w:tcPr>
          <w:p w14:paraId="3B7ADB3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39E051" w14:textId="16D8919B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375</w:t>
            </w:r>
          </w:p>
        </w:tc>
        <w:tc>
          <w:tcPr>
            <w:tcW w:w="180" w:type="dxa"/>
            <w:vAlign w:val="bottom"/>
          </w:tcPr>
          <w:p w14:paraId="0E5F7AD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F93870" w14:textId="163B442E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6F71DD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3FC1F4" w14:textId="767F2D4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963</w:t>
            </w:r>
          </w:p>
        </w:tc>
      </w:tr>
      <w:tr w:rsidR="00FA06B0" w:rsidRPr="009670C0" w14:paraId="2D6FE743" w14:textId="77777777" w:rsidTr="00FA06B0">
        <w:trPr>
          <w:cantSplit/>
        </w:trPr>
        <w:tc>
          <w:tcPr>
            <w:tcW w:w="3791" w:type="dxa"/>
          </w:tcPr>
          <w:p w14:paraId="7BF2FB85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630" w:type="dxa"/>
          </w:tcPr>
          <w:p w14:paraId="33A8071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25CFA8" w14:textId="15CAC652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376</w:t>
            </w:r>
          </w:p>
        </w:tc>
        <w:tc>
          <w:tcPr>
            <w:tcW w:w="180" w:type="dxa"/>
            <w:vAlign w:val="bottom"/>
          </w:tcPr>
          <w:p w14:paraId="559C3DF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030A92" w14:textId="5A93F4CF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1DB95FF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2D01B" w14:textId="368BF9CD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0168C0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07AC75" w14:textId="4CC96707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</w:tr>
      <w:tr w:rsidR="00FA06B0" w:rsidRPr="009670C0" w14:paraId="4FC624D1" w14:textId="77777777" w:rsidTr="00FA06B0">
        <w:trPr>
          <w:cantSplit/>
        </w:trPr>
        <w:tc>
          <w:tcPr>
            <w:tcW w:w="3791" w:type="dxa"/>
          </w:tcPr>
          <w:p w14:paraId="3907B84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0" w:type="dxa"/>
          </w:tcPr>
          <w:p w14:paraId="783450F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A129B74" w14:textId="6CFEDCAC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</w:t>
            </w:r>
          </w:p>
        </w:tc>
        <w:tc>
          <w:tcPr>
            <w:tcW w:w="180" w:type="dxa"/>
            <w:vAlign w:val="bottom"/>
          </w:tcPr>
          <w:p w14:paraId="06E2598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16636" w14:textId="5D5F5040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490AFB1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5044A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367831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1C7520" w14:textId="5EB020FC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</w:tr>
      <w:tr w:rsidR="00FA06B0" w:rsidRPr="009670C0" w14:paraId="7FBA0D6E" w14:textId="77777777" w:rsidTr="00FA06B0">
        <w:trPr>
          <w:cantSplit/>
        </w:trPr>
        <w:tc>
          <w:tcPr>
            <w:tcW w:w="3791" w:type="dxa"/>
          </w:tcPr>
          <w:p w14:paraId="7F7F37BE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630" w:type="dxa"/>
          </w:tcPr>
          <w:p w14:paraId="4E8A81B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9F0F8A" w14:textId="184D911A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</w:t>
            </w:r>
          </w:p>
        </w:tc>
        <w:tc>
          <w:tcPr>
            <w:tcW w:w="180" w:type="dxa"/>
            <w:vAlign w:val="bottom"/>
          </w:tcPr>
          <w:p w14:paraId="1B23F49B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6B9F1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4C446A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D8093A" w14:textId="518A8484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2E6E09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43F27A" w14:textId="18AC50D3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805</w:t>
            </w:r>
          </w:p>
        </w:tc>
      </w:tr>
      <w:tr w:rsidR="00FA06B0" w:rsidRPr="009670C0" w14:paraId="7027D555" w14:textId="77777777" w:rsidTr="00FA06B0">
        <w:trPr>
          <w:cantSplit/>
        </w:trPr>
        <w:tc>
          <w:tcPr>
            <w:tcW w:w="3791" w:type="dxa"/>
          </w:tcPr>
          <w:p w14:paraId="1FA2305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ค่าเผื่อการด้อยค่าของลูกหนี้อื่น</w:t>
            </w:r>
          </w:p>
        </w:tc>
        <w:tc>
          <w:tcPr>
            <w:tcW w:w="630" w:type="dxa"/>
          </w:tcPr>
          <w:p w14:paraId="2C26664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2EB3B8" w14:textId="6F2B5B5C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</w:p>
        </w:tc>
        <w:tc>
          <w:tcPr>
            <w:tcW w:w="180" w:type="dxa"/>
            <w:vAlign w:val="bottom"/>
          </w:tcPr>
          <w:p w14:paraId="12B1725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7C1493" w14:textId="621ADFC1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  <w:vAlign w:val="bottom"/>
          </w:tcPr>
          <w:p w14:paraId="7F2E223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E4925F" w14:textId="20C348D4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6D0051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5F9D70" w14:textId="1CCA1111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</w:tr>
      <w:tr w:rsidR="00FA06B0" w:rsidRPr="009670C0" w14:paraId="0C067DE9" w14:textId="77777777" w:rsidTr="00FA06B0">
        <w:trPr>
          <w:cantSplit/>
        </w:trPr>
        <w:tc>
          <w:tcPr>
            <w:tcW w:w="3791" w:type="dxa"/>
          </w:tcPr>
          <w:p w14:paraId="433023A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630" w:type="dxa"/>
          </w:tcPr>
          <w:p w14:paraId="28D393C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A2824" w14:textId="2BFBCBC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0" w:type="dxa"/>
            <w:vAlign w:val="bottom"/>
          </w:tcPr>
          <w:p w14:paraId="6742D2E7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A1E25B" w14:textId="6FF98919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456</w:t>
            </w:r>
          </w:p>
        </w:tc>
        <w:tc>
          <w:tcPr>
            <w:tcW w:w="180" w:type="dxa"/>
          </w:tcPr>
          <w:p w14:paraId="227568E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45D6A3" w14:textId="29782888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B47DC9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E68199" w14:textId="5954803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</w:tr>
      <w:tr w:rsidR="00FA06B0" w:rsidRPr="009670C0" w14:paraId="038636E7" w14:textId="77777777" w:rsidTr="00FA06B0">
        <w:trPr>
          <w:cantSplit/>
        </w:trPr>
        <w:tc>
          <w:tcPr>
            <w:tcW w:w="3791" w:type="dxa"/>
            <w:vAlign w:val="bottom"/>
          </w:tcPr>
          <w:p w14:paraId="7019176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0DA2C5E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DC990" w14:textId="31E6F447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158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781</w:t>
            </w:r>
          </w:p>
        </w:tc>
        <w:tc>
          <w:tcPr>
            <w:tcW w:w="180" w:type="dxa"/>
            <w:vAlign w:val="bottom"/>
          </w:tcPr>
          <w:p w14:paraId="327A731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D90F9" w14:textId="28BB57CC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vAlign w:val="bottom"/>
          </w:tcPr>
          <w:p w14:paraId="1DCF579B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0A329" w14:textId="44A92F2D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900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4602B2B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4F134" w14:textId="299D41B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166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735</w:t>
            </w:r>
          </w:p>
        </w:tc>
      </w:tr>
      <w:tr w:rsidR="00FA06B0" w:rsidRPr="009670C0" w14:paraId="7B59CF5D" w14:textId="77777777" w:rsidTr="00BB35AD">
        <w:trPr>
          <w:cantSplit/>
          <w:trHeight w:val="169"/>
        </w:trPr>
        <w:tc>
          <w:tcPr>
            <w:tcW w:w="3791" w:type="dxa"/>
            <w:vAlign w:val="bottom"/>
          </w:tcPr>
          <w:p w14:paraId="4EF4FBAE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2768322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58EA3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651F31D3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8C75BAB" w14:textId="77777777" w:rsidR="00FA06B0" w:rsidRPr="009670C0" w:rsidRDefault="00FA06B0" w:rsidP="00FA06B0">
            <w:pPr>
              <w:pStyle w:val="acctfourfigures"/>
              <w:tabs>
                <w:tab w:val="decimal" w:pos="906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149E2B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04929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7882D2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3F9592" w14:textId="77777777" w:rsidR="00FA06B0" w:rsidRPr="009670C0" w:rsidRDefault="00FA06B0" w:rsidP="00FA06B0">
            <w:pPr>
              <w:pStyle w:val="acctfourfigures"/>
              <w:tabs>
                <w:tab w:val="decimal" w:pos="822"/>
              </w:tabs>
              <w:spacing w:line="220" w:lineRule="exac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06B0" w:rsidRPr="009670C0" w14:paraId="073A968D" w14:textId="77777777" w:rsidTr="00FA06B0">
        <w:trPr>
          <w:cantSplit/>
        </w:trPr>
        <w:tc>
          <w:tcPr>
            <w:tcW w:w="3791" w:type="dxa"/>
            <w:vAlign w:val="bottom"/>
          </w:tcPr>
          <w:p w14:paraId="3F750E0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08A739D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1263DD0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1C2243A9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8A6B21" w14:textId="77777777" w:rsidR="00FA06B0" w:rsidRPr="009670C0" w:rsidRDefault="00FA06B0" w:rsidP="00FA06B0">
            <w:pPr>
              <w:pStyle w:val="acctfourfigures"/>
              <w:tabs>
                <w:tab w:val="decimal" w:pos="906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CCECA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D61A9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C7BCFF" w14:textId="77777777" w:rsidR="00FA06B0" w:rsidRPr="009670C0" w:rsidRDefault="00FA06B0" w:rsidP="00FA06B0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AA52E3" w14:textId="77777777" w:rsidR="00FA06B0" w:rsidRPr="009670C0" w:rsidRDefault="00FA06B0" w:rsidP="00FA06B0">
            <w:pPr>
              <w:pStyle w:val="acctfourfigures"/>
              <w:tabs>
                <w:tab w:val="decimal" w:pos="822"/>
              </w:tabs>
              <w:spacing w:line="220" w:lineRule="exac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06B0" w:rsidRPr="009670C0" w14:paraId="6DDBCDBD" w14:textId="77777777" w:rsidTr="00FA06B0">
        <w:trPr>
          <w:cantSplit/>
        </w:trPr>
        <w:tc>
          <w:tcPr>
            <w:tcW w:w="3791" w:type="dxa"/>
          </w:tcPr>
          <w:p w14:paraId="6DAE48A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630" w:type="dxa"/>
          </w:tcPr>
          <w:p w14:paraId="5226400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0733512" w14:textId="3033076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733</w:t>
            </w:r>
          </w:p>
        </w:tc>
        <w:tc>
          <w:tcPr>
            <w:tcW w:w="180" w:type="dxa"/>
            <w:vAlign w:val="bottom"/>
          </w:tcPr>
          <w:p w14:paraId="7EC7B5E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9B1C63" w14:textId="05E55791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</w:p>
        </w:tc>
        <w:tc>
          <w:tcPr>
            <w:tcW w:w="180" w:type="dxa"/>
            <w:vAlign w:val="bottom"/>
          </w:tcPr>
          <w:p w14:paraId="2F9CF35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2FD6E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D54194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AD64B" w14:textId="66D8511A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045</w:t>
            </w:r>
          </w:p>
        </w:tc>
      </w:tr>
      <w:tr w:rsidR="00FA06B0" w:rsidRPr="009670C0" w14:paraId="54798042" w14:textId="77777777" w:rsidTr="00FA06B0">
        <w:trPr>
          <w:cantSplit/>
        </w:trPr>
        <w:tc>
          <w:tcPr>
            <w:tcW w:w="3791" w:type="dxa"/>
          </w:tcPr>
          <w:p w14:paraId="2470CB57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ค่าเสื่อมราคาสะสมและค่าตัดจำหน่าย</w:t>
            </w:r>
          </w:p>
        </w:tc>
        <w:tc>
          <w:tcPr>
            <w:tcW w:w="630" w:type="dxa"/>
          </w:tcPr>
          <w:p w14:paraId="16358FD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DCE129" w14:textId="3C64D570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</w:p>
        </w:tc>
        <w:tc>
          <w:tcPr>
            <w:tcW w:w="180" w:type="dxa"/>
            <w:vAlign w:val="bottom"/>
          </w:tcPr>
          <w:p w14:paraId="77B6AD7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2AC58B" w14:textId="106CCDC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1E9284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BA3FC0" w14:textId="5FC13FB6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C2C5F1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4829D3" w14:textId="1D7CB67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</w:t>
            </w:r>
          </w:p>
        </w:tc>
      </w:tr>
      <w:tr w:rsidR="00FA06B0" w:rsidRPr="009670C0" w14:paraId="027EFD40" w14:textId="77777777" w:rsidTr="00FA06B0">
        <w:trPr>
          <w:cantSplit/>
        </w:trPr>
        <w:tc>
          <w:tcPr>
            <w:tcW w:w="3791" w:type="dxa"/>
          </w:tcPr>
          <w:p w14:paraId="543A408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630" w:type="dxa"/>
          </w:tcPr>
          <w:p w14:paraId="59C9C7F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D084709" w14:textId="1F43C769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</w:p>
        </w:tc>
        <w:tc>
          <w:tcPr>
            <w:tcW w:w="180" w:type="dxa"/>
            <w:vAlign w:val="bottom"/>
          </w:tcPr>
          <w:p w14:paraId="3199FFF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FE269B" w14:textId="4774E7A5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01C1420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3CE75E" w14:textId="660540EA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B84CF8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1A215F" w14:textId="3FBE4D4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FA06B0" w:rsidRPr="009670C0" w14:paraId="2D317755" w14:textId="77777777" w:rsidTr="00FA06B0">
        <w:trPr>
          <w:cantSplit/>
        </w:trPr>
        <w:tc>
          <w:tcPr>
            <w:tcW w:w="3791" w:type="dxa"/>
          </w:tcPr>
          <w:p w14:paraId="5CC63B8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630" w:type="dxa"/>
          </w:tcPr>
          <w:p w14:paraId="3BE62AC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804978C" w14:textId="0A2BE6FD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33369B9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FCDA5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F51CCB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278BC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294DF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A006CC" w14:textId="7EBEEA62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</w:tr>
      <w:tr w:rsidR="00FA06B0" w:rsidRPr="009670C0" w14:paraId="59BA77AA" w14:textId="77777777" w:rsidTr="00FA06B0">
        <w:trPr>
          <w:cantSplit/>
        </w:trPr>
        <w:tc>
          <w:tcPr>
            <w:tcW w:w="3791" w:type="dxa"/>
          </w:tcPr>
          <w:p w14:paraId="5DBBCCB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630" w:type="dxa"/>
          </w:tcPr>
          <w:p w14:paraId="08A8BA2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FB57AB" w14:textId="7F7446F1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  <w:tc>
          <w:tcPr>
            <w:tcW w:w="180" w:type="dxa"/>
            <w:vAlign w:val="bottom"/>
          </w:tcPr>
          <w:p w14:paraId="045F169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F33031" w14:textId="6787FC9E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28CB99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B9B8D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F5E7A7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C4C4B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06B0" w:rsidRPr="009670C0" w14:paraId="45F01B6B" w14:textId="77777777" w:rsidTr="00FA06B0">
        <w:trPr>
          <w:cantSplit/>
        </w:trPr>
        <w:tc>
          <w:tcPr>
            <w:tcW w:w="3791" w:type="dxa"/>
          </w:tcPr>
          <w:p w14:paraId="618DABE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รายได้ดอกเบี้ยค้างรับจากลูกหนี้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NPLs</w:t>
            </w:r>
          </w:p>
        </w:tc>
        <w:tc>
          <w:tcPr>
            <w:tcW w:w="630" w:type="dxa"/>
          </w:tcPr>
          <w:p w14:paraId="130842B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F33341" w14:textId="38468B3D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506</w:t>
            </w:r>
          </w:p>
        </w:tc>
        <w:tc>
          <w:tcPr>
            <w:tcW w:w="180" w:type="dxa"/>
            <w:vAlign w:val="bottom"/>
          </w:tcPr>
          <w:p w14:paraId="13020BE0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8E39E2" w14:textId="671903CF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B4F8510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B0C195" w14:textId="034FDA68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BFF33E3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76859A" w14:textId="67913AC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947</w:t>
            </w:r>
          </w:p>
        </w:tc>
      </w:tr>
      <w:tr w:rsidR="00FA06B0" w:rsidRPr="009670C0" w14:paraId="0FD7FE4A" w14:textId="77777777" w:rsidTr="00FA06B0">
        <w:trPr>
          <w:cantSplit/>
        </w:trPr>
        <w:tc>
          <w:tcPr>
            <w:tcW w:w="3791" w:type="dxa"/>
          </w:tcPr>
          <w:p w14:paraId="2758B3BC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630" w:type="dxa"/>
          </w:tcPr>
          <w:p w14:paraId="10F4014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E29DD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CD59A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4555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7A10D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E4F11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01787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772BCB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06B0" w:rsidRPr="009670C0" w14:paraId="0F240C4F" w14:textId="77777777" w:rsidTr="00FA06B0">
        <w:trPr>
          <w:cantSplit/>
        </w:trPr>
        <w:tc>
          <w:tcPr>
            <w:tcW w:w="3791" w:type="dxa"/>
          </w:tcPr>
          <w:p w14:paraId="6C4313F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630" w:type="dxa"/>
          </w:tcPr>
          <w:p w14:paraId="646164E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682C03" w14:textId="1A0FD07A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</w:p>
        </w:tc>
        <w:tc>
          <w:tcPr>
            <w:tcW w:w="180" w:type="dxa"/>
            <w:vAlign w:val="bottom"/>
          </w:tcPr>
          <w:p w14:paraId="426D36D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DEE34C" w14:textId="285A02F6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BC2D617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9C1762" w14:textId="1A672E68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</w:p>
        </w:tc>
        <w:tc>
          <w:tcPr>
            <w:tcW w:w="180" w:type="dxa"/>
            <w:vAlign w:val="bottom"/>
          </w:tcPr>
          <w:p w14:paraId="7B39DB2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9924C2" w14:textId="627AB957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</w:tr>
      <w:tr w:rsidR="00FA06B0" w:rsidRPr="009670C0" w14:paraId="167FEDBC" w14:textId="77777777" w:rsidTr="00FA06B0">
        <w:trPr>
          <w:cantSplit/>
        </w:trPr>
        <w:tc>
          <w:tcPr>
            <w:tcW w:w="3791" w:type="dxa"/>
          </w:tcPr>
          <w:p w14:paraId="74F8E07A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630" w:type="dxa"/>
          </w:tcPr>
          <w:p w14:paraId="0AC8A7D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DC0FAA" w14:textId="4A41C8B5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0" w:type="dxa"/>
            <w:vAlign w:val="bottom"/>
          </w:tcPr>
          <w:p w14:paraId="6B51D2C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11382D" w14:textId="7D26BED0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0" w:type="dxa"/>
            <w:vAlign w:val="bottom"/>
          </w:tcPr>
          <w:p w14:paraId="58A4DC41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A29583" w14:textId="0DCCACEA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120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34E8BA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0169A" w14:textId="40021542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FA06B0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800</w:t>
            </w:r>
          </w:p>
        </w:tc>
      </w:tr>
      <w:tr w:rsidR="00FA06B0" w:rsidRPr="009670C0" w14:paraId="23A355C0" w14:textId="77777777" w:rsidTr="00FA06B0">
        <w:trPr>
          <w:cantSplit/>
        </w:trPr>
        <w:tc>
          <w:tcPr>
            <w:tcW w:w="3791" w:type="dxa"/>
          </w:tcPr>
          <w:p w14:paraId="44D00C5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รายได้จากต่างประเทศค้างรับ</w:t>
            </w:r>
          </w:p>
        </w:tc>
        <w:tc>
          <w:tcPr>
            <w:tcW w:w="630" w:type="dxa"/>
          </w:tcPr>
          <w:p w14:paraId="7C75D3D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4D03CC" w14:textId="08E3E05D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</w:t>
            </w:r>
          </w:p>
        </w:tc>
        <w:tc>
          <w:tcPr>
            <w:tcW w:w="180" w:type="dxa"/>
            <w:vAlign w:val="bottom"/>
          </w:tcPr>
          <w:p w14:paraId="58978C8A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76565" w14:textId="479D953D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FA06B0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782</w:t>
            </w:r>
          </w:p>
        </w:tc>
        <w:tc>
          <w:tcPr>
            <w:tcW w:w="180" w:type="dxa"/>
            <w:vAlign w:val="bottom"/>
          </w:tcPr>
          <w:p w14:paraId="55F9B6A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E1BC4C" w14:textId="78EEE1BB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074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A01AB51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617FF" w14:textId="24D68594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47</w:t>
            </w:r>
            <w:r w:rsidR="00FA06B0" w:rsidRPr="009670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923</w:t>
            </w:r>
          </w:p>
        </w:tc>
      </w:tr>
      <w:tr w:rsidR="00FA06B0" w:rsidRPr="009670C0" w14:paraId="37F739F7" w14:textId="77777777" w:rsidTr="00FA06B0">
        <w:trPr>
          <w:cantSplit/>
        </w:trPr>
        <w:tc>
          <w:tcPr>
            <w:tcW w:w="3791" w:type="dxa"/>
          </w:tcPr>
          <w:p w14:paraId="4C1D5E7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1DBF0D5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0CA2E" w14:textId="3156262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532</w:t>
            </w:r>
          </w:p>
        </w:tc>
        <w:tc>
          <w:tcPr>
            <w:tcW w:w="180" w:type="dxa"/>
            <w:vAlign w:val="bottom"/>
          </w:tcPr>
          <w:p w14:paraId="13092A4B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4215" w14:textId="0F22BB2F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180" w:type="dxa"/>
            <w:vAlign w:val="bottom"/>
          </w:tcPr>
          <w:p w14:paraId="0EFBFA5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0C0B6" w14:textId="6BF25F1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419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4ADFAC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A9D73" w14:textId="707F2B6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80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FA06B0" w:rsidRPr="009670C0" w14:paraId="6714BAE2" w14:textId="77777777" w:rsidTr="00FA06B0">
        <w:trPr>
          <w:cantSplit/>
        </w:trPr>
        <w:tc>
          <w:tcPr>
            <w:tcW w:w="3791" w:type="dxa"/>
            <w:vAlign w:val="bottom"/>
          </w:tcPr>
          <w:p w14:paraId="227795DE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60BD3705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F49EB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78F16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D0BA2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815E0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01FF4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ABFA0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A2A159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06B0" w:rsidRPr="009670C0" w14:paraId="0B6B5609" w14:textId="77777777" w:rsidTr="00FA06B0">
        <w:trPr>
          <w:cantSplit/>
        </w:trPr>
        <w:tc>
          <w:tcPr>
            <w:tcW w:w="3791" w:type="dxa"/>
            <w:vAlign w:val="bottom"/>
          </w:tcPr>
          <w:p w14:paraId="21524AFE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6D13B269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7B05291" w14:textId="18490C6E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249</w:t>
            </w:r>
          </w:p>
        </w:tc>
        <w:tc>
          <w:tcPr>
            <w:tcW w:w="180" w:type="dxa"/>
            <w:vAlign w:val="bottom"/>
          </w:tcPr>
          <w:p w14:paraId="325C583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B14A7E" w14:textId="3F18A024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932</w:t>
            </w:r>
          </w:p>
        </w:tc>
        <w:tc>
          <w:tcPr>
            <w:tcW w:w="180" w:type="dxa"/>
            <w:vAlign w:val="bottom"/>
          </w:tcPr>
          <w:p w14:paraId="7B8377B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93E324" w14:textId="202DB2FE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481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D7DE97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727124" w14:textId="53AC125C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86</w:t>
            </w:r>
            <w:r w:rsidR="00FA06B0"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700</w:t>
            </w:r>
          </w:p>
        </w:tc>
      </w:tr>
    </w:tbl>
    <w:p w14:paraId="5E877BD6" w14:textId="0F7220D4" w:rsidR="005969CF" w:rsidRPr="009670C0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p w14:paraId="4EC95B58" w14:textId="77777777" w:rsidR="003B181D" w:rsidRPr="009670C0" w:rsidRDefault="003B181D">
      <w:r w:rsidRPr="009670C0">
        <w:br w:type="page"/>
      </w:r>
    </w:p>
    <w:tbl>
      <w:tblPr>
        <w:tblW w:w="89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080"/>
        <w:gridCol w:w="178"/>
        <w:gridCol w:w="180"/>
        <w:gridCol w:w="1170"/>
        <w:gridCol w:w="180"/>
        <w:gridCol w:w="1078"/>
        <w:gridCol w:w="182"/>
        <w:gridCol w:w="1082"/>
      </w:tblGrid>
      <w:tr w:rsidR="005969CF" w:rsidRPr="009670C0" w14:paraId="4BC5B17D" w14:textId="77777777" w:rsidTr="00A031BB">
        <w:trPr>
          <w:cantSplit/>
          <w:tblHeader/>
        </w:trPr>
        <w:tc>
          <w:tcPr>
            <w:tcW w:w="3791" w:type="dxa"/>
          </w:tcPr>
          <w:p w14:paraId="0EA6AFA4" w14:textId="4593B667" w:rsidR="005969CF" w:rsidRPr="009670C0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ACD376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20392824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969CF" w:rsidRPr="009670C0" w14:paraId="79383204" w14:textId="77777777" w:rsidTr="00CD780F">
        <w:trPr>
          <w:cantSplit/>
          <w:tblHeader/>
        </w:trPr>
        <w:tc>
          <w:tcPr>
            <w:tcW w:w="3791" w:type="dxa"/>
          </w:tcPr>
          <w:p w14:paraId="7A36DC07" w14:textId="77777777" w:rsidR="005969CF" w:rsidRPr="009670C0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A3EDA8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CE11C47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0685E5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4B5B37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57690BB" w14:textId="77777777" w:rsidR="005969CF" w:rsidRPr="009670C0" w:rsidRDefault="001435EB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  <w:p w14:paraId="61F70939" w14:textId="05C0EE79" w:rsidR="00CD780F" w:rsidRPr="009670C0" w:rsidRDefault="00CD780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80" w:type="dxa"/>
            <w:vAlign w:val="bottom"/>
          </w:tcPr>
          <w:p w14:paraId="5D29C20C" w14:textId="77777777" w:rsidR="005969CF" w:rsidRPr="009670C0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606273E" w14:textId="5F620539" w:rsidR="005969CF" w:rsidRPr="009670C0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รายได้ในกำไรหรือขาดทุน</w:t>
            </w:r>
          </w:p>
        </w:tc>
        <w:tc>
          <w:tcPr>
            <w:tcW w:w="182" w:type="dxa"/>
            <w:vAlign w:val="bottom"/>
          </w:tcPr>
          <w:p w14:paraId="551C4A0B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</w:tcPr>
          <w:p w14:paraId="39515DA4" w14:textId="670DD5E9" w:rsidR="005969CF" w:rsidRPr="009670C0" w:rsidRDefault="005969CF" w:rsidP="00CD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18227A9" w14:textId="63858561" w:rsidR="005969CF" w:rsidRPr="009670C0" w:rsidRDefault="001435EB" w:rsidP="00CD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5969C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969CF" w:rsidRPr="009670C0" w14:paraId="2A46009B" w14:textId="77777777" w:rsidTr="00A031BB">
        <w:trPr>
          <w:cantSplit/>
        </w:trPr>
        <w:tc>
          <w:tcPr>
            <w:tcW w:w="3791" w:type="dxa"/>
          </w:tcPr>
          <w:p w14:paraId="7BE3C96C" w14:textId="77777777" w:rsidR="005969CF" w:rsidRPr="009670C0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B33748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325CB985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5969CF" w:rsidRPr="009670C0" w14:paraId="7639C753" w14:textId="77777777" w:rsidTr="00A031BB">
        <w:trPr>
          <w:cantSplit/>
        </w:trPr>
        <w:tc>
          <w:tcPr>
            <w:tcW w:w="3791" w:type="dxa"/>
            <w:vAlign w:val="bottom"/>
          </w:tcPr>
          <w:p w14:paraId="5A91F341" w14:textId="77777777" w:rsidR="005969CF" w:rsidRPr="009670C0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C2DE041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7700D6B5" w14:textId="77777777" w:rsidR="005969CF" w:rsidRPr="009670C0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566C6" w:rsidRPr="009670C0" w14:paraId="709D9240" w14:textId="77777777" w:rsidTr="00A031BB">
        <w:trPr>
          <w:cantSplit/>
        </w:trPr>
        <w:tc>
          <w:tcPr>
            <w:tcW w:w="3791" w:type="dxa"/>
          </w:tcPr>
          <w:p w14:paraId="21A0B8CF" w14:textId="3E7F756A" w:rsidR="005566C6" w:rsidRPr="009670C0" w:rsidRDefault="00A031BB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DDEA834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1E7A5E9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D4BF60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BE96A7" w14:textId="4F1EF880" w:rsidR="005566C6" w:rsidRPr="009670C0" w:rsidRDefault="00D361C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91,528</w:t>
            </w:r>
          </w:p>
        </w:tc>
        <w:tc>
          <w:tcPr>
            <w:tcW w:w="180" w:type="dxa"/>
          </w:tcPr>
          <w:p w14:paraId="64A630C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6AB01CA" w14:textId="4A81774D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361C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5C130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61C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2" w:type="dxa"/>
          </w:tcPr>
          <w:p w14:paraId="797080A4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C0400BF" w14:textId="14CCAD50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="005C130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</w:tr>
      <w:tr w:rsidR="005566C6" w:rsidRPr="009670C0" w14:paraId="215926DC" w14:textId="77777777" w:rsidTr="00A031BB">
        <w:trPr>
          <w:cantSplit/>
        </w:trPr>
        <w:tc>
          <w:tcPr>
            <w:tcW w:w="3791" w:type="dxa"/>
          </w:tcPr>
          <w:p w14:paraId="68008C9F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1080" w:type="dxa"/>
          </w:tcPr>
          <w:p w14:paraId="781F94D6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9DD737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565463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F03A19" w14:textId="0688FD71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80" w:type="dxa"/>
          </w:tcPr>
          <w:p w14:paraId="34F1ACA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6790E6F" w14:textId="20B4A429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5D2B7FA8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8CD26DF" w14:textId="7AD19CDD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</w:tr>
      <w:tr w:rsidR="005566C6" w:rsidRPr="009670C0" w14:paraId="010EC8F8" w14:textId="77777777" w:rsidTr="00A031BB">
        <w:trPr>
          <w:cantSplit/>
        </w:trPr>
        <w:tc>
          <w:tcPr>
            <w:tcW w:w="3791" w:type="dxa"/>
          </w:tcPr>
          <w:p w14:paraId="74348456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</w:tcPr>
          <w:p w14:paraId="1DC5BCD9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45EA8FF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30832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7E48D8" w14:textId="53307236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80" w:type="dxa"/>
          </w:tcPr>
          <w:p w14:paraId="2EBD68C7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36959C2" w14:textId="2F1E4273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</w:p>
        </w:tc>
        <w:tc>
          <w:tcPr>
            <w:tcW w:w="182" w:type="dxa"/>
          </w:tcPr>
          <w:p w14:paraId="6BA53B8B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CEA3C0E" w14:textId="6411663B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</w:tr>
      <w:tr w:rsidR="005566C6" w:rsidRPr="009670C0" w14:paraId="227FCEDB" w14:textId="77777777" w:rsidTr="00A031BB">
        <w:trPr>
          <w:cantSplit/>
        </w:trPr>
        <w:tc>
          <w:tcPr>
            <w:tcW w:w="3791" w:type="dxa"/>
          </w:tcPr>
          <w:p w14:paraId="2F408A7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080" w:type="dxa"/>
          </w:tcPr>
          <w:p w14:paraId="5A0BDB4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13E924E7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3980B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0CD629" w14:textId="7DFCC57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</w:p>
        </w:tc>
        <w:tc>
          <w:tcPr>
            <w:tcW w:w="180" w:type="dxa"/>
          </w:tcPr>
          <w:p w14:paraId="3E80B458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A935873" w14:textId="26844C50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31B534B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FB4B491" w14:textId="24776AA6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</w:p>
        </w:tc>
      </w:tr>
      <w:tr w:rsidR="005566C6" w:rsidRPr="009670C0" w14:paraId="3472EFA8" w14:textId="77777777" w:rsidTr="00A031BB">
        <w:trPr>
          <w:cantSplit/>
        </w:trPr>
        <w:tc>
          <w:tcPr>
            <w:tcW w:w="3791" w:type="dxa"/>
            <w:vAlign w:val="bottom"/>
          </w:tcPr>
          <w:p w14:paraId="1C2F7988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6456254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7E20570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F78D4E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4A739" w14:textId="6668357F" w:rsidR="005566C6" w:rsidRPr="009670C0" w:rsidRDefault="00CD780F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104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620</w:t>
            </w:r>
          </w:p>
        </w:tc>
        <w:tc>
          <w:tcPr>
            <w:tcW w:w="180" w:type="dxa"/>
          </w:tcPr>
          <w:p w14:paraId="7FC03741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C14BB11" w14:textId="582DB340" w:rsidR="005566C6" w:rsidRPr="009670C0" w:rsidRDefault="00636E0A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361C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="005C130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D361C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2" w:type="dxa"/>
          </w:tcPr>
          <w:p w14:paraId="125937C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3BE3E91" w14:textId="73706C5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</w:t>
            </w:r>
            <w:r w:rsidR="005C130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236</w:t>
            </w:r>
          </w:p>
        </w:tc>
      </w:tr>
      <w:tr w:rsidR="005566C6" w:rsidRPr="009670C0" w14:paraId="6E0FDA5E" w14:textId="77777777" w:rsidTr="00A031BB">
        <w:trPr>
          <w:cantSplit/>
          <w:trHeight w:val="128"/>
        </w:trPr>
        <w:tc>
          <w:tcPr>
            <w:tcW w:w="3791" w:type="dxa"/>
            <w:vAlign w:val="bottom"/>
          </w:tcPr>
          <w:p w14:paraId="3860D59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5EF390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756CAC31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6516D96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9EF2C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D566A8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9D0201C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06CAD49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4409E8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66C6" w:rsidRPr="009670C0" w14:paraId="57D9813B" w14:textId="77777777" w:rsidTr="00A031BB">
        <w:trPr>
          <w:cantSplit/>
        </w:trPr>
        <w:tc>
          <w:tcPr>
            <w:tcW w:w="3791" w:type="dxa"/>
            <w:vAlign w:val="bottom"/>
          </w:tcPr>
          <w:p w14:paraId="7139434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CD5FF3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78AD8CEA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3503F15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4E1B53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7B2A01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E071CB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1E6573A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CAD1A5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66C6" w:rsidRPr="009670C0" w14:paraId="1BC33E32" w14:textId="77777777" w:rsidTr="00A031BB">
        <w:trPr>
          <w:cantSplit/>
        </w:trPr>
        <w:tc>
          <w:tcPr>
            <w:tcW w:w="3791" w:type="dxa"/>
          </w:tcPr>
          <w:p w14:paraId="4E3FA2A7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1080" w:type="dxa"/>
          </w:tcPr>
          <w:p w14:paraId="7A4FC1EC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60CF7218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1158EA33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1D5416" w14:textId="4689C44A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045</w:t>
            </w:r>
          </w:p>
        </w:tc>
        <w:tc>
          <w:tcPr>
            <w:tcW w:w="180" w:type="dxa"/>
          </w:tcPr>
          <w:p w14:paraId="4F2F9440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F57474B" w14:textId="16A203D4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82" w:type="dxa"/>
          </w:tcPr>
          <w:p w14:paraId="0257059B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F7EBA70" w14:textId="6E3828E1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</w:tr>
      <w:tr w:rsidR="005566C6" w:rsidRPr="009670C0" w14:paraId="7D2E0B19" w14:textId="77777777" w:rsidTr="00A031BB">
        <w:trPr>
          <w:cantSplit/>
        </w:trPr>
        <w:tc>
          <w:tcPr>
            <w:tcW w:w="3791" w:type="dxa"/>
          </w:tcPr>
          <w:p w14:paraId="2C35D709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1080" w:type="dxa"/>
          </w:tcPr>
          <w:p w14:paraId="28874A10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693120D3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CC536C4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A3A53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D2B732" w14:textId="0DA6FF7A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CAE9A2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F2D7323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1B7FB" w14:textId="413DBA5F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7EABE0A3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108A702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5BFDB" w14:textId="0999E668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333557C8" w14:textId="77777777" w:rsidTr="00A031BB">
        <w:trPr>
          <w:cantSplit/>
        </w:trPr>
        <w:tc>
          <w:tcPr>
            <w:tcW w:w="3791" w:type="dxa"/>
          </w:tcPr>
          <w:p w14:paraId="6A6CB66A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1080" w:type="dxa"/>
          </w:tcPr>
          <w:p w14:paraId="679EF5E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84D2A69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2360E98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F55B1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B51F5" w14:textId="203CD34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180" w:type="dxa"/>
          </w:tcPr>
          <w:p w14:paraId="79B3F82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0567D36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43A2F9" w14:textId="0DBF71D8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5CFE3EE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01CDED4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7E127" w14:textId="306A4D60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</w:tr>
      <w:tr w:rsidR="005566C6" w:rsidRPr="009670C0" w14:paraId="74F1D09F" w14:textId="77777777" w:rsidTr="00A031BB">
        <w:trPr>
          <w:cantSplit/>
        </w:trPr>
        <w:tc>
          <w:tcPr>
            <w:tcW w:w="3791" w:type="dxa"/>
          </w:tcPr>
          <w:p w14:paraId="2075597E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080" w:type="dxa"/>
          </w:tcPr>
          <w:p w14:paraId="50F6F556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2ED7C8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18F0F0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E02CDC" w14:textId="30C022A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4F25CF8F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8988068" w14:textId="6FFF8241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0D82FF5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58B1D59" w14:textId="20AB5A5D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5566C6" w:rsidRPr="009670C0" w14:paraId="78F627AE" w14:textId="77777777" w:rsidTr="00A031BB">
        <w:trPr>
          <w:cantSplit/>
        </w:trPr>
        <w:tc>
          <w:tcPr>
            <w:tcW w:w="3791" w:type="dxa"/>
          </w:tcPr>
          <w:p w14:paraId="7BDD562D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1080" w:type="dxa"/>
          </w:tcPr>
          <w:p w14:paraId="753FE445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2528D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9DCBF4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61A6C" w14:textId="687CA1C8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505F5A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466C96D" w14:textId="6C7891C2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64A2A3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6438FF2" w14:textId="3EC6D224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66C6" w:rsidRPr="009670C0" w14:paraId="53BC1127" w14:textId="77777777" w:rsidTr="00A031BB">
        <w:trPr>
          <w:cantSplit/>
        </w:trPr>
        <w:tc>
          <w:tcPr>
            <w:tcW w:w="3791" w:type="dxa"/>
          </w:tcPr>
          <w:p w14:paraId="165D2637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1080" w:type="dxa"/>
          </w:tcPr>
          <w:p w14:paraId="0E8FC3F5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5D356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D7122D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12D0C" w14:textId="0242E02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180" w:type="dxa"/>
          </w:tcPr>
          <w:p w14:paraId="088A2A5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787CEC9" w14:textId="6AD124F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7014B3CF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542EE47" w14:textId="52BEC121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979</w:t>
            </w:r>
          </w:p>
        </w:tc>
      </w:tr>
      <w:tr w:rsidR="005566C6" w:rsidRPr="009670C0" w14:paraId="31A4B7FC" w14:textId="77777777" w:rsidTr="00A031BB">
        <w:trPr>
          <w:cantSplit/>
        </w:trPr>
        <w:tc>
          <w:tcPr>
            <w:tcW w:w="3791" w:type="dxa"/>
          </w:tcPr>
          <w:p w14:paraId="70EAEC9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1080" w:type="dxa"/>
          </w:tcPr>
          <w:p w14:paraId="7F8269FD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8FDBB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9ABB49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0FBCE0" w14:textId="76E4906F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80" w:type="dxa"/>
          </w:tcPr>
          <w:p w14:paraId="19CDEA0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97730C" w14:textId="2A506B23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4C2553C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F0C9B0A" w14:textId="0C0C03E9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034</w:t>
            </w:r>
          </w:p>
        </w:tc>
      </w:tr>
      <w:tr w:rsidR="005566C6" w:rsidRPr="009670C0" w14:paraId="3E7437BD" w14:textId="77777777" w:rsidTr="00A031BB">
        <w:trPr>
          <w:cantSplit/>
        </w:trPr>
        <w:tc>
          <w:tcPr>
            <w:tcW w:w="3791" w:type="dxa"/>
          </w:tcPr>
          <w:p w14:paraId="173300DC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AB4C83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72E7F0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38ADDD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2E2A9" w14:textId="601EDDA7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821</w:t>
            </w:r>
          </w:p>
        </w:tc>
        <w:tc>
          <w:tcPr>
            <w:tcW w:w="180" w:type="dxa"/>
          </w:tcPr>
          <w:p w14:paraId="466E2C09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B9C296B" w14:textId="44AD2374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535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00EDA0AD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739C62B" w14:textId="6BA0FAFE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286</w:t>
            </w:r>
          </w:p>
        </w:tc>
      </w:tr>
      <w:tr w:rsidR="005566C6" w:rsidRPr="009670C0" w14:paraId="62449092" w14:textId="77777777" w:rsidTr="00A031BB">
        <w:trPr>
          <w:cantSplit/>
        </w:trPr>
        <w:tc>
          <w:tcPr>
            <w:tcW w:w="3791" w:type="dxa"/>
            <w:vAlign w:val="bottom"/>
          </w:tcPr>
          <w:p w14:paraId="0B8B23F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3F0113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BD29F83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3E47B8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52439A" w14:textId="2EFCDCD6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F811AF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FCB3CE5" w14:textId="51B52FF0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2EBF143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0936989" w14:textId="31883710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66C6" w:rsidRPr="009670C0" w14:paraId="1AF12C90" w14:textId="77777777" w:rsidTr="00A031BB">
        <w:trPr>
          <w:cantSplit/>
        </w:trPr>
        <w:tc>
          <w:tcPr>
            <w:tcW w:w="3791" w:type="dxa"/>
            <w:vAlign w:val="bottom"/>
          </w:tcPr>
          <w:p w14:paraId="7B6B2F2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59FC6CD1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43E767C4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849BE1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5CB9C4" w14:textId="1CEFBC95" w:rsidR="005566C6" w:rsidRPr="009670C0" w:rsidRDefault="00CD780F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799</w:t>
            </w:r>
          </w:p>
        </w:tc>
        <w:tc>
          <w:tcPr>
            <w:tcW w:w="180" w:type="dxa"/>
          </w:tcPr>
          <w:p w14:paraId="294F626E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57FE1B6" w14:textId="34225A59" w:rsidR="005566C6" w:rsidRPr="009670C0" w:rsidRDefault="00CD780F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361C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20,849)</w:t>
            </w:r>
          </w:p>
        </w:tc>
        <w:tc>
          <w:tcPr>
            <w:tcW w:w="182" w:type="dxa"/>
          </w:tcPr>
          <w:p w14:paraId="7602F574" w14:textId="77777777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8F6A62" w14:textId="3C4AA91B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="005C130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950</w:t>
            </w:r>
          </w:p>
        </w:tc>
      </w:tr>
    </w:tbl>
    <w:p w14:paraId="31474690" w14:textId="0432E04F" w:rsidR="00B80C4C" w:rsidRPr="009670C0" w:rsidRDefault="00B80C4C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39B49514" w14:textId="77777777" w:rsidR="003B181D" w:rsidRPr="009670C0" w:rsidRDefault="003B181D">
      <w:r w:rsidRPr="009670C0">
        <w:br w:type="page"/>
      </w: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170"/>
        <w:gridCol w:w="178"/>
        <w:gridCol w:w="180"/>
        <w:gridCol w:w="1170"/>
        <w:gridCol w:w="180"/>
        <w:gridCol w:w="1080"/>
        <w:gridCol w:w="180"/>
        <w:gridCol w:w="1082"/>
      </w:tblGrid>
      <w:tr w:rsidR="00FA06B0" w:rsidRPr="009670C0" w14:paraId="0D096A89" w14:textId="77777777" w:rsidTr="00A031BB">
        <w:trPr>
          <w:cantSplit/>
          <w:tblHeader/>
        </w:trPr>
        <w:tc>
          <w:tcPr>
            <w:tcW w:w="3791" w:type="dxa"/>
          </w:tcPr>
          <w:p w14:paraId="49A4306E" w14:textId="1DC21537" w:rsidR="00FA06B0" w:rsidRPr="009670C0" w:rsidRDefault="00B80C4C" w:rsidP="00FA06B0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0" w:type="dxa"/>
          </w:tcPr>
          <w:p w14:paraId="3AE2C294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284F80B5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06B0" w:rsidRPr="009670C0" w14:paraId="67EA8582" w14:textId="77777777" w:rsidTr="00A031BB">
        <w:trPr>
          <w:cantSplit/>
          <w:tblHeader/>
        </w:trPr>
        <w:tc>
          <w:tcPr>
            <w:tcW w:w="3791" w:type="dxa"/>
          </w:tcPr>
          <w:p w14:paraId="3D48C7E3" w14:textId="77777777" w:rsidR="00FA06B0" w:rsidRPr="009670C0" w:rsidRDefault="00FA06B0" w:rsidP="00FA06B0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29193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FB862D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B3A2A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729E87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D38890B" w14:textId="4B3CE19C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0CEE4956" w14:textId="77777777" w:rsidR="00FA06B0" w:rsidRPr="009670C0" w:rsidRDefault="00FA06B0" w:rsidP="00FA06B0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800FA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รายได้ในกำไรหรือขาดทุน</w:t>
            </w:r>
          </w:p>
        </w:tc>
        <w:tc>
          <w:tcPr>
            <w:tcW w:w="180" w:type="dxa"/>
            <w:vAlign w:val="bottom"/>
          </w:tcPr>
          <w:p w14:paraId="47E56856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6E08FF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FFF158D" w14:textId="3DA6990D" w:rsidR="00FA06B0" w:rsidRPr="009670C0" w:rsidRDefault="001435EB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A06B0" w:rsidRPr="009670C0" w14:paraId="1A8AEDB2" w14:textId="77777777" w:rsidTr="00A031BB">
        <w:trPr>
          <w:cantSplit/>
        </w:trPr>
        <w:tc>
          <w:tcPr>
            <w:tcW w:w="3791" w:type="dxa"/>
          </w:tcPr>
          <w:p w14:paraId="2B10AA6A" w14:textId="77777777" w:rsidR="00FA06B0" w:rsidRPr="009670C0" w:rsidRDefault="00FA06B0" w:rsidP="00FA06B0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666459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28247AE2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(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FA06B0" w:rsidRPr="009670C0" w14:paraId="489A3957" w14:textId="77777777" w:rsidTr="00A031BB">
        <w:trPr>
          <w:cantSplit/>
        </w:trPr>
        <w:tc>
          <w:tcPr>
            <w:tcW w:w="3791" w:type="dxa"/>
            <w:vAlign w:val="bottom"/>
          </w:tcPr>
          <w:p w14:paraId="5ECD84FA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D735752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1CE998DE" w14:textId="77777777" w:rsidR="00FA06B0" w:rsidRPr="009670C0" w:rsidRDefault="00FA06B0" w:rsidP="00FA06B0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06B0" w:rsidRPr="009670C0" w14:paraId="5FA05D6E" w14:textId="77777777" w:rsidTr="00A031BB">
        <w:trPr>
          <w:cantSplit/>
        </w:trPr>
        <w:tc>
          <w:tcPr>
            <w:tcW w:w="3791" w:type="dxa"/>
          </w:tcPr>
          <w:p w14:paraId="5F969D6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3020D68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D3B52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D9F33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542845" w14:textId="6D65A011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  <w:tc>
          <w:tcPr>
            <w:tcW w:w="180" w:type="dxa"/>
            <w:vAlign w:val="bottom"/>
          </w:tcPr>
          <w:p w14:paraId="2D99CE1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84E982" w14:textId="1C303573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324</w:t>
            </w:r>
          </w:p>
        </w:tc>
        <w:tc>
          <w:tcPr>
            <w:tcW w:w="180" w:type="dxa"/>
            <w:vAlign w:val="bottom"/>
          </w:tcPr>
          <w:p w14:paraId="05FED1D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1BC4954D" w14:textId="04182FB2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</w:tr>
      <w:tr w:rsidR="00FA06B0" w:rsidRPr="009670C0" w14:paraId="18C6DDCA" w14:textId="77777777" w:rsidTr="00A031BB">
        <w:trPr>
          <w:cantSplit/>
        </w:trPr>
        <w:tc>
          <w:tcPr>
            <w:tcW w:w="3791" w:type="dxa"/>
          </w:tcPr>
          <w:p w14:paraId="262D373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1170" w:type="dxa"/>
          </w:tcPr>
          <w:p w14:paraId="2FAB161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17B282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C12C8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EDC6" w14:textId="27FB1831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180" w:type="dxa"/>
            <w:vAlign w:val="bottom"/>
          </w:tcPr>
          <w:p w14:paraId="656C829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DAEDDE" w14:textId="70FFD863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</w:t>
            </w:r>
          </w:p>
        </w:tc>
        <w:tc>
          <w:tcPr>
            <w:tcW w:w="180" w:type="dxa"/>
            <w:vAlign w:val="bottom"/>
          </w:tcPr>
          <w:p w14:paraId="7FE41FA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D9F7135" w14:textId="59F9119B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</w:tr>
      <w:tr w:rsidR="00FA06B0" w:rsidRPr="009670C0" w14:paraId="02AAEDA0" w14:textId="77777777" w:rsidTr="00A031BB">
        <w:trPr>
          <w:cantSplit/>
        </w:trPr>
        <w:tc>
          <w:tcPr>
            <w:tcW w:w="3791" w:type="dxa"/>
          </w:tcPr>
          <w:p w14:paraId="203758A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06503F4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4F986D5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A8A28A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70577B" w14:textId="08A50BE3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</w:t>
            </w:r>
          </w:p>
        </w:tc>
        <w:tc>
          <w:tcPr>
            <w:tcW w:w="180" w:type="dxa"/>
            <w:vAlign w:val="bottom"/>
          </w:tcPr>
          <w:p w14:paraId="5DD8F13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AB65AF" w14:textId="0D70355B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5868D113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829B253" w14:textId="3D753F80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</w:tr>
      <w:tr w:rsidR="00FA06B0" w:rsidRPr="009670C0" w14:paraId="75FAF6E2" w14:textId="77777777" w:rsidTr="00A031BB">
        <w:trPr>
          <w:cantSplit/>
        </w:trPr>
        <w:tc>
          <w:tcPr>
            <w:tcW w:w="3791" w:type="dxa"/>
          </w:tcPr>
          <w:p w14:paraId="726AD3EF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7517C9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C25E56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DE88D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8E6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A5ED6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90466F" w14:textId="4002A480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72EAB98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31DC92DD" w14:textId="49F0B1CF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</w:p>
        </w:tc>
      </w:tr>
      <w:tr w:rsidR="00FA06B0" w:rsidRPr="009670C0" w14:paraId="2E85630B" w14:textId="77777777" w:rsidTr="00A031BB">
        <w:trPr>
          <w:cantSplit/>
        </w:trPr>
        <w:tc>
          <w:tcPr>
            <w:tcW w:w="3791" w:type="dxa"/>
            <w:vAlign w:val="bottom"/>
          </w:tcPr>
          <w:p w14:paraId="37DE2AB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6118CC6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0F6647D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DDB97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138AB" w14:textId="02B76C93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1F87A63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E791" w14:textId="4DA642F5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289</w:t>
            </w:r>
          </w:p>
        </w:tc>
        <w:tc>
          <w:tcPr>
            <w:tcW w:w="180" w:type="dxa"/>
            <w:vAlign w:val="bottom"/>
          </w:tcPr>
          <w:p w14:paraId="416374E0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78EFE" w14:textId="3CD6FAC7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399</w:t>
            </w:r>
          </w:p>
        </w:tc>
      </w:tr>
      <w:tr w:rsidR="00FA06B0" w:rsidRPr="009670C0" w14:paraId="54CBBA54" w14:textId="77777777" w:rsidTr="00A031BB">
        <w:trPr>
          <w:cantSplit/>
        </w:trPr>
        <w:tc>
          <w:tcPr>
            <w:tcW w:w="3791" w:type="dxa"/>
            <w:vAlign w:val="bottom"/>
          </w:tcPr>
          <w:p w14:paraId="4E355C6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0260F1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7F1CD57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1037263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C1743B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94BF0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70F68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ADD54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2DD09B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06B0" w:rsidRPr="009670C0" w14:paraId="71E801C3" w14:textId="77777777" w:rsidTr="00A031BB">
        <w:trPr>
          <w:cantSplit/>
        </w:trPr>
        <w:tc>
          <w:tcPr>
            <w:tcW w:w="3791" w:type="dxa"/>
            <w:vAlign w:val="bottom"/>
          </w:tcPr>
          <w:p w14:paraId="26B80F7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E363818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0112F83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4FC832D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4119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32BF58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E35A6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0EF2A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0810D4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06B0" w:rsidRPr="009670C0" w14:paraId="1D702E25" w14:textId="77777777" w:rsidTr="00A031BB">
        <w:trPr>
          <w:cantSplit/>
        </w:trPr>
        <w:tc>
          <w:tcPr>
            <w:tcW w:w="3791" w:type="dxa"/>
          </w:tcPr>
          <w:p w14:paraId="6C9877EB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1170" w:type="dxa"/>
          </w:tcPr>
          <w:p w14:paraId="303D754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40C8BE7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7040CD3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0E01AA" w14:textId="4F43524A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733</w:t>
            </w:r>
          </w:p>
        </w:tc>
        <w:tc>
          <w:tcPr>
            <w:tcW w:w="180" w:type="dxa"/>
            <w:vAlign w:val="bottom"/>
          </w:tcPr>
          <w:p w14:paraId="1162974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521AF8" w14:textId="02704C89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</w:p>
        </w:tc>
        <w:tc>
          <w:tcPr>
            <w:tcW w:w="180" w:type="dxa"/>
            <w:vAlign w:val="bottom"/>
          </w:tcPr>
          <w:p w14:paraId="7EE1667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8248E34" w14:textId="0855B6C2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045</w:t>
            </w:r>
          </w:p>
        </w:tc>
      </w:tr>
      <w:tr w:rsidR="00FA06B0" w:rsidRPr="009670C0" w14:paraId="16F80DAD" w14:textId="77777777" w:rsidTr="00A031BB">
        <w:trPr>
          <w:cantSplit/>
        </w:trPr>
        <w:tc>
          <w:tcPr>
            <w:tcW w:w="3791" w:type="dxa"/>
          </w:tcPr>
          <w:p w14:paraId="73A6FF54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1170" w:type="dxa"/>
          </w:tcPr>
          <w:p w14:paraId="689E3B1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194CD74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EB083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A829BC" w14:textId="50FAEA13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</w:p>
        </w:tc>
        <w:tc>
          <w:tcPr>
            <w:tcW w:w="180" w:type="dxa"/>
            <w:vAlign w:val="bottom"/>
          </w:tcPr>
          <w:p w14:paraId="0055EAC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1C1008" w14:textId="4CAC9A14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E9FF0E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8E9A8A8" w14:textId="2E51AB98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FA06B0" w:rsidRPr="009670C0" w14:paraId="4AC29AF3" w14:textId="77777777" w:rsidTr="00A031BB">
        <w:trPr>
          <w:cantSplit/>
        </w:trPr>
        <w:tc>
          <w:tcPr>
            <w:tcW w:w="3791" w:type="dxa"/>
          </w:tcPr>
          <w:p w14:paraId="453154C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1170" w:type="dxa"/>
          </w:tcPr>
          <w:p w14:paraId="108D3EB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15ABBAB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7826B5D9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B4EF4" w14:textId="2132F69A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32B0A9B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6B27A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FDDCC13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AEABF87" w14:textId="0261253D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</w:tr>
      <w:tr w:rsidR="00FA06B0" w:rsidRPr="009670C0" w14:paraId="281C7FE2" w14:textId="77777777" w:rsidTr="00A031BB">
        <w:trPr>
          <w:cantSplit/>
        </w:trPr>
        <w:tc>
          <w:tcPr>
            <w:tcW w:w="3791" w:type="dxa"/>
          </w:tcPr>
          <w:p w14:paraId="26BF2E53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170" w:type="dxa"/>
          </w:tcPr>
          <w:p w14:paraId="0F60FC0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B12BC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EA251A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9E10D1" w14:textId="6AF4678C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  <w:tc>
          <w:tcPr>
            <w:tcW w:w="180" w:type="dxa"/>
            <w:vAlign w:val="bottom"/>
          </w:tcPr>
          <w:p w14:paraId="24F7E883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9FA11C" w14:textId="4168EA4A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7F49FD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EA5C25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06B0" w:rsidRPr="009670C0" w14:paraId="5DF6BD6F" w14:textId="77777777" w:rsidTr="00A031BB">
        <w:trPr>
          <w:cantSplit/>
        </w:trPr>
        <w:tc>
          <w:tcPr>
            <w:tcW w:w="3791" w:type="dxa"/>
          </w:tcPr>
          <w:p w14:paraId="6862CE80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1170" w:type="dxa"/>
          </w:tcPr>
          <w:p w14:paraId="3198F6B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3CB73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4EC8A6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745D3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283FA7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1EA02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F260F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7D7DCB8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06B0" w:rsidRPr="009670C0" w14:paraId="66F970AC" w14:textId="77777777" w:rsidTr="00A031BB">
        <w:trPr>
          <w:cantSplit/>
        </w:trPr>
        <w:tc>
          <w:tcPr>
            <w:tcW w:w="3791" w:type="dxa"/>
          </w:tcPr>
          <w:p w14:paraId="5DCE23AA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1170" w:type="dxa"/>
          </w:tcPr>
          <w:p w14:paraId="483B1084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CF5770A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E4815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43B89B" w14:textId="64C22A37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</w:p>
        </w:tc>
        <w:tc>
          <w:tcPr>
            <w:tcW w:w="180" w:type="dxa"/>
            <w:vAlign w:val="bottom"/>
          </w:tcPr>
          <w:p w14:paraId="5D0DFAC2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59C641" w14:textId="195D0516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B17AD64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76639FE1" w14:textId="62D0AFA0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</w:tr>
      <w:tr w:rsidR="00FA06B0" w:rsidRPr="009670C0" w14:paraId="05EB995F" w14:textId="77777777" w:rsidTr="00A031BB">
        <w:trPr>
          <w:cantSplit/>
        </w:trPr>
        <w:tc>
          <w:tcPr>
            <w:tcW w:w="3791" w:type="dxa"/>
          </w:tcPr>
          <w:p w14:paraId="0A647318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1170" w:type="dxa"/>
          </w:tcPr>
          <w:p w14:paraId="4AA015D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71D24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9E034D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F1A2AC" w14:textId="7BE0B82D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961</w:t>
            </w:r>
          </w:p>
        </w:tc>
        <w:tc>
          <w:tcPr>
            <w:tcW w:w="180" w:type="dxa"/>
            <w:vAlign w:val="bottom"/>
          </w:tcPr>
          <w:p w14:paraId="0BFA8A83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A077F7" w14:textId="4F8316BB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839</w:t>
            </w:r>
          </w:p>
        </w:tc>
        <w:tc>
          <w:tcPr>
            <w:tcW w:w="180" w:type="dxa"/>
            <w:vAlign w:val="bottom"/>
          </w:tcPr>
          <w:p w14:paraId="1827174C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EB58CE9" w14:textId="5D6CBBEA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FA06B0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</w:tr>
      <w:tr w:rsidR="00FA06B0" w:rsidRPr="009670C0" w14:paraId="552FCA1D" w14:textId="77777777" w:rsidTr="00A031BB">
        <w:trPr>
          <w:cantSplit/>
        </w:trPr>
        <w:tc>
          <w:tcPr>
            <w:tcW w:w="3791" w:type="dxa"/>
          </w:tcPr>
          <w:p w14:paraId="3A677301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DB3CE9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0A7AC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144BE1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FC3B1" w14:textId="2C6122E9" w:rsidR="00FA06B0" w:rsidRPr="009670C0" w:rsidRDefault="001435EB" w:rsidP="00FA06B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916</w:t>
            </w:r>
          </w:p>
        </w:tc>
        <w:tc>
          <w:tcPr>
            <w:tcW w:w="180" w:type="dxa"/>
            <w:vAlign w:val="bottom"/>
          </w:tcPr>
          <w:p w14:paraId="35F325AF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96FE2" w14:textId="7B29782B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095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B460B9E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87010" w14:textId="2DA26FF8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821</w:t>
            </w:r>
          </w:p>
        </w:tc>
      </w:tr>
      <w:tr w:rsidR="00FA06B0" w:rsidRPr="009670C0" w14:paraId="4913C2A0" w14:textId="77777777" w:rsidTr="00A031BB">
        <w:trPr>
          <w:cantSplit/>
        </w:trPr>
        <w:tc>
          <w:tcPr>
            <w:tcW w:w="3791" w:type="dxa"/>
            <w:vAlign w:val="bottom"/>
          </w:tcPr>
          <w:p w14:paraId="25698C2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D31C6C5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9A36C46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7DAB2B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1C867D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0123F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A8D480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ED15A1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4B63A73E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06B0" w:rsidRPr="009670C0" w14:paraId="3929FC3C" w14:textId="77777777" w:rsidTr="00A031BB">
        <w:trPr>
          <w:cantSplit/>
        </w:trPr>
        <w:tc>
          <w:tcPr>
            <w:tcW w:w="3791" w:type="dxa"/>
            <w:vAlign w:val="bottom"/>
          </w:tcPr>
          <w:p w14:paraId="161E4A72" w14:textId="77777777" w:rsidR="00FA06B0" w:rsidRPr="009670C0" w:rsidRDefault="00FA06B0" w:rsidP="00FA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</w:tcPr>
          <w:p w14:paraId="231AB47C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vAlign w:val="bottom"/>
          </w:tcPr>
          <w:p w14:paraId="528AADF2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3FFFE5" w14:textId="77777777" w:rsidR="00FA06B0" w:rsidRPr="009670C0" w:rsidRDefault="00FA06B0" w:rsidP="00FA06B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48CC03" w14:textId="7852E2A0" w:rsidR="00FA06B0" w:rsidRPr="009670C0" w:rsidRDefault="001435EB" w:rsidP="00FA06B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194</w:t>
            </w:r>
          </w:p>
        </w:tc>
        <w:tc>
          <w:tcPr>
            <w:tcW w:w="180" w:type="dxa"/>
            <w:vAlign w:val="bottom"/>
          </w:tcPr>
          <w:p w14:paraId="02C73E13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A50E1C" w14:textId="79A1BC06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384</w:t>
            </w:r>
          </w:p>
        </w:tc>
        <w:tc>
          <w:tcPr>
            <w:tcW w:w="180" w:type="dxa"/>
            <w:vAlign w:val="bottom"/>
          </w:tcPr>
          <w:p w14:paraId="471B0C49" w14:textId="77777777" w:rsidR="00FA06B0" w:rsidRPr="009670C0" w:rsidRDefault="00FA06B0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3B31B44" w14:textId="2C0060BF" w:rsidR="00FA06B0" w:rsidRPr="009670C0" w:rsidRDefault="001435EB" w:rsidP="00FA06B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</w:t>
            </w:r>
            <w:r w:rsidR="00FA06B0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578</w:t>
            </w:r>
          </w:p>
        </w:tc>
      </w:tr>
    </w:tbl>
    <w:p w14:paraId="08D66F6B" w14:textId="3531A258" w:rsidR="005969CF" w:rsidRPr="009670C0" w:rsidRDefault="005969CF" w:rsidP="005969CF">
      <w:pPr>
        <w:rPr>
          <w:rFonts w:asciiTheme="majorBidi" w:hAnsiTheme="majorBidi" w:cstheme="majorBidi"/>
        </w:rPr>
      </w:pPr>
    </w:p>
    <w:p w14:paraId="289B2887" w14:textId="0626902A" w:rsidR="00FA06B0" w:rsidRPr="009670C0" w:rsidRDefault="00FA06B0">
      <w:pPr>
        <w:rPr>
          <w:rFonts w:asciiTheme="majorBidi" w:hAnsiTheme="majorBidi" w:cstheme="majorBidi"/>
        </w:rPr>
      </w:pPr>
      <w:r w:rsidRPr="009670C0">
        <w:rPr>
          <w:rFonts w:asciiTheme="majorBidi" w:hAnsiTheme="majorBidi" w:cstheme="majorBidi"/>
        </w:rPr>
        <w:br w:type="page"/>
      </w: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990"/>
        <w:gridCol w:w="180"/>
        <w:gridCol w:w="1170"/>
        <w:gridCol w:w="180"/>
        <w:gridCol w:w="1080"/>
        <w:gridCol w:w="180"/>
        <w:gridCol w:w="1080"/>
      </w:tblGrid>
      <w:tr w:rsidR="003472BB" w:rsidRPr="009670C0" w14:paraId="710946CE" w14:textId="77777777" w:rsidTr="001A679D">
        <w:trPr>
          <w:cantSplit/>
          <w:trHeight w:val="47"/>
          <w:tblHeader/>
        </w:trPr>
        <w:tc>
          <w:tcPr>
            <w:tcW w:w="4511" w:type="dxa"/>
          </w:tcPr>
          <w:p w14:paraId="3BCB695E" w14:textId="2B5A4498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860" w:type="dxa"/>
            <w:gridSpan w:val="7"/>
          </w:tcPr>
          <w:p w14:paraId="7909337D" w14:textId="03F60E65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72BB" w:rsidRPr="009670C0" w14:paraId="175C04A6" w14:textId="77777777" w:rsidTr="001A679D">
        <w:trPr>
          <w:cantSplit/>
          <w:tblHeader/>
        </w:trPr>
        <w:tc>
          <w:tcPr>
            <w:tcW w:w="4511" w:type="dxa"/>
          </w:tcPr>
          <w:p w14:paraId="6887F205" w14:textId="7346227C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0" w:type="dxa"/>
            <w:gridSpan w:val="3"/>
          </w:tcPr>
          <w:p w14:paraId="6A57019C" w14:textId="58F5AE1F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6E5B9D4" w14:textId="77777777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62880606" w14:textId="0C803651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472BB" w:rsidRPr="009670C0" w14:paraId="623160AE" w14:textId="77777777" w:rsidTr="001A679D">
        <w:trPr>
          <w:cantSplit/>
          <w:tblHeader/>
        </w:trPr>
        <w:tc>
          <w:tcPr>
            <w:tcW w:w="4511" w:type="dxa"/>
          </w:tcPr>
          <w:p w14:paraId="0BEE4B8B" w14:textId="619905C1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4FD4CCF7" w14:textId="3EFAA796" w:rsidR="003472BB" w:rsidRPr="009670C0" w:rsidRDefault="001435E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31C805C9" w14:textId="77777777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192B2A1" w14:textId="4DFAF780" w:rsidR="003472BB" w:rsidRPr="009670C0" w:rsidRDefault="001435E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53DBB6AF" w14:textId="77777777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FC3C81" w14:textId="01EC36F0" w:rsidR="003472BB" w:rsidRPr="009670C0" w:rsidRDefault="001435E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1DA9EE0B" w14:textId="77777777" w:rsidR="003472BB" w:rsidRPr="009670C0" w:rsidRDefault="003472B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B1DD2EC" w14:textId="648FBD00" w:rsidR="003472BB" w:rsidRPr="009670C0" w:rsidRDefault="001435EB" w:rsidP="001A6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472BB" w:rsidRPr="009670C0" w14:paraId="76AB1274" w14:textId="77777777" w:rsidTr="001A679D">
        <w:trPr>
          <w:cantSplit/>
        </w:trPr>
        <w:tc>
          <w:tcPr>
            <w:tcW w:w="4511" w:type="dxa"/>
          </w:tcPr>
          <w:p w14:paraId="1B56CEDA" w14:textId="5255C0D9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860" w:type="dxa"/>
            <w:gridSpan w:val="7"/>
          </w:tcPr>
          <w:p w14:paraId="6C4A3A4A" w14:textId="2784E316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566C6" w:rsidRPr="009670C0" w14:paraId="50A9CF90" w14:textId="77777777" w:rsidTr="007F6F46">
        <w:trPr>
          <w:cantSplit/>
          <w:trHeight w:val="64"/>
        </w:trPr>
        <w:tc>
          <w:tcPr>
            <w:tcW w:w="4511" w:type="dxa"/>
          </w:tcPr>
          <w:p w14:paraId="1BEFE9CC" w14:textId="68E8C2FB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5DE9021C" w14:textId="0EE226A1" w:rsidR="005566C6" w:rsidRPr="009670C0" w:rsidRDefault="0022323E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132,068</w:t>
            </w:r>
          </w:p>
        </w:tc>
        <w:tc>
          <w:tcPr>
            <w:tcW w:w="180" w:type="dxa"/>
            <w:vAlign w:val="bottom"/>
          </w:tcPr>
          <w:p w14:paraId="4F02E58E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2D5C51" w14:textId="2BDD8099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735</w:t>
            </w:r>
          </w:p>
        </w:tc>
        <w:tc>
          <w:tcPr>
            <w:tcW w:w="180" w:type="dxa"/>
            <w:vAlign w:val="bottom"/>
          </w:tcPr>
          <w:p w14:paraId="103B6034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E65706" w14:textId="3D8BC116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FA55A7F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8D8164" w14:textId="43F9632E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4096DC73" w14:textId="77777777" w:rsidTr="007F6F46">
        <w:trPr>
          <w:cantSplit/>
        </w:trPr>
        <w:tc>
          <w:tcPr>
            <w:tcW w:w="4511" w:type="dxa"/>
          </w:tcPr>
          <w:p w14:paraId="1D8CB96E" w14:textId="4325A3CB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B27CF0" w14:textId="392876BE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C6FE411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8D5B10" w14:textId="503F3AF3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8EB2418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477CD" w14:textId="61850AE4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80" w:type="dxa"/>
          </w:tcPr>
          <w:p w14:paraId="6504A719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B49B0" w14:textId="434E9A02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</w:tr>
      <w:tr w:rsidR="005566C6" w:rsidRPr="009670C0" w14:paraId="4021D8E2" w14:textId="77777777" w:rsidTr="007F6F46">
        <w:trPr>
          <w:cantSplit/>
        </w:trPr>
        <w:tc>
          <w:tcPr>
            <w:tcW w:w="4511" w:type="dxa"/>
          </w:tcPr>
          <w:p w14:paraId="7693F6D3" w14:textId="5E1C714E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70EEB2" w14:textId="53E9E2BE" w:rsidR="005566C6" w:rsidRPr="009670C0" w:rsidRDefault="0022323E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103,606</w:t>
            </w:r>
          </w:p>
        </w:tc>
        <w:tc>
          <w:tcPr>
            <w:tcW w:w="180" w:type="dxa"/>
            <w:vAlign w:val="bottom"/>
          </w:tcPr>
          <w:p w14:paraId="7881E7D2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7563B" w14:textId="75D0C03C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134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623</w:t>
            </w:r>
          </w:p>
        </w:tc>
        <w:tc>
          <w:tcPr>
            <w:tcW w:w="180" w:type="dxa"/>
            <w:vAlign w:val="bottom"/>
          </w:tcPr>
          <w:p w14:paraId="70A3E17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0E39E5" w14:textId="08A96699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ECFFD1A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DB266" w14:textId="493FE25E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923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BDDD681" w14:textId="387B06DA" w:rsidR="003472BB" w:rsidRPr="009670C0" w:rsidRDefault="003472BB" w:rsidP="005969CF">
      <w:pPr>
        <w:rPr>
          <w:rFonts w:asciiTheme="majorBidi" w:hAnsiTheme="majorBidi" w:cstheme="majorBidi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990"/>
        <w:gridCol w:w="180"/>
        <w:gridCol w:w="1170"/>
        <w:gridCol w:w="180"/>
        <w:gridCol w:w="1080"/>
        <w:gridCol w:w="180"/>
        <w:gridCol w:w="1080"/>
      </w:tblGrid>
      <w:tr w:rsidR="003472BB" w:rsidRPr="009670C0" w14:paraId="7D0BD90C" w14:textId="77777777" w:rsidTr="001A679D">
        <w:trPr>
          <w:cantSplit/>
          <w:trHeight w:val="47"/>
          <w:tblHeader/>
        </w:trPr>
        <w:tc>
          <w:tcPr>
            <w:tcW w:w="4511" w:type="dxa"/>
          </w:tcPr>
          <w:p w14:paraId="4635F128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860" w:type="dxa"/>
            <w:gridSpan w:val="7"/>
          </w:tcPr>
          <w:p w14:paraId="1E715663" w14:textId="46DB6C1D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2BB" w:rsidRPr="009670C0" w14:paraId="00B44FD7" w14:textId="77777777" w:rsidTr="001A679D">
        <w:trPr>
          <w:cantSplit/>
          <w:tblHeader/>
        </w:trPr>
        <w:tc>
          <w:tcPr>
            <w:tcW w:w="4511" w:type="dxa"/>
          </w:tcPr>
          <w:p w14:paraId="4A928D55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0" w:type="dxa"/>
            <w:gridSpan w:val="3"/>
          </w:tcPr>
          <w:p w14:paraId="7344C5F9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06BE854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6BCB68F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472BB" w:rsidRPr="009670C0" w14:paraId="3A654A2D" w14:textId="77777777" w:rsidTr="001A679D">
        <w:trPr>
          <w:cantSplit/>
          <w:tblHeader/>
        </w:trPr>
        <w:tc>
          <w:tcPr>
            <w:tcW w:w="4511" w:type="dxa"/>
          </w:tcPr>
          <w:p w14:paraId="20678DF3" w14:textId="227BE122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3FBD6883" w14:textId="24AA0089" w:rsidR="003472BB" w:rsidRPr="009670C0" w:rsidRDefault="001435E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605F48A2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2726BAF" w14:textId="33DCE999" w:rsidR="003472BB" w:rsidRPr="009670C0" w:rsidRDefault="001435E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3A99E394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CBC77C9" w14:textId="6CF06A7C" w:rsidR="003472BB" w:rsidRPr="009670C0" w:rsidRDefault="001435E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54C3DC0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8E9BF85" w14:textId="3E7CD46B" w:rsidR="003472BB" w:rsidRPr="009670C0" w:rsidRDefault="001435E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472BB" w:rsidRPr="009670C0" w14:paraId="39867138" w14:textId="77777777" w:rsidTr="001A679D">
        <w:trPr>
          <w:cantSplit/>
        </w:trPr>
        <w:tc>
          <w:tcPr>
            <w:tcW w:w="4511" w:type="dxa"/>
          </w:tcPr>
          <w:p w14:paraId="5ADB79BC" w14:textId="77777777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860" w:type="dxa"/>
            <w:gridSpan w:val="7"/>
          </w:tcPr>
          <w:p w14:paraId="30DA15E3" w14:textId="7B2ED85D" w:rsidR="003472BB" w:rsidRPr="009670C0" w:rsidRDefault="003472BB" w:rsidP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566C6" w:rsidRPr="009670C0" w14:paraId="73751830" w14:textId="77777777" w:rsidTr="007F6F46">
        <w:trPr>
          <w:cantSplit/>
          <w:trHeight w:val="64"/>
        </w:trPr>
        <w:tc>
          <w:tcPr>
            <w:tcW w:w="4511" w:type="dxa"/>
          </w:tcPr>
          <w:p w14:paraId="75B23D51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51E753AC" w14:textId="28E2B8AA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="007E3DA8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180" w:type="dxa"/>
            <w:vAlign w:val="bottom"/>
          </w:tcPr>
          <w:p w14:paraId="3281C214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FF55E1" w14:textId="2F5B6AA6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</w:p>
        </w:tc>
        <w:tc>
          <w:tcPr>
            <w:tcW w:w="180" w:type="dxa"/>
            <w:vAlign w:val="bottom"/>
          </w:tcPr>
          <w:p w14:paraId="7C8E5FB1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A0A06" w14:textId="148C6EDA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</w:p>
        </w:tc>
        <w:tc>
          <w:tcPr>
            <w:tcW w:w="180" w:type="dxa"/>
            <w:vAlign w:val="bottom"/>
          </w:tcPr>
          <w:p w14:paraId="1F5F8AC8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5BE536" w14:textId="5279B3FA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66C6" w:rsidRPr="009670C0" w14:paraId="5876E2A8" w14:textId="77777777" w:rsidTr="007F6F46">
        <w:trPr>
          <w:cantSplit/>
        </w:trPr>
        <w:tc>
          <w:tcPr>
            <w:tcW w:w="4511" w:type="dxa"/>
          </w:tcPr>
          <w:p w14:paraId="6E2DE5E4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D950CA" w14:textId="6E23DED1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8FD440D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288B80" w14:textId="1C12FF4B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97C931B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431F9" w14:textId="1AC93AF6" w:rsidR="005566C6" w:rsidRPr="009670C0" w:rsidRDefault="005566C6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69DFC05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DA0822" w14:textId="54A1DB1E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821</w:t>
            </w:r>
          </w:p>
        </w:tc>
      </w:tr>
      <w:tr w:rsidR="005566C6" w:rsidRPr="009670C0" w14:paraId="707EA97A" w14:textId="77777777" w:rsidTr="007F6F46">
        <w:trPr>
          <w:cantSplit/>
        </w:trPr>
        <w:tc>
          <w:tcPr>
            <w:tcW w:w="4511" w:type="dxa"/>
          </w:tcPr>
          <w:p w14:paraId="63E22CDB" w14:textId="77777777" w:rsidR="005566C6" w:rsidRPr="009670C0" w:rsidRDefault="005566C6" w:rsidP="0055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DFC7FD" w14:textId="5AC2C9E6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="007E3DA8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950</w:t>
            </w:r>
          </w:p>
        </w:tc>
        <w:tc>
          <w:tcPr>
            <w:tcW w:w="180" w:type="dxa"/>
            <w:vAlign w:val="bottom"/>
          </w:tcPr>
          <w:p w14:paraId="02082D79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5387A" w14:textId="1225FFB9" w:rsidR="005566C6" w:rsidRPr="009670C0" w:rsidRDefault="001435EB" w:rsidP="005566C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</w:t>
            </w:r>
            <w:r w:rsidR="005566C6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578</w:t>
            </w:r>
          </w:p>
        </w:tc>
        <w:tc>
          <w:tcPr>
            <w:tcW w:w="180" w:type="dxa"/>
            <w:vAlign w:val="bottom"/>
          </w:tcPr>
          <w:p w14:paraId="3F1458AB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9A7962" w14:textId="2F3D73F5" w:rsidR="005566C6" w:rsidRPr="009670C0" w:rsidRDefault="005566C6" w:rsidP="005566C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32F4F3C" w14:textId="77777777" w:rsidR="005566C6" w:rsidRPr="009670C0" w:rsidRDefault="005566C6" w:rsidP="005566C6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F9833" w14:textId="5FBE0FCF" w:rsidR="005566C6" w:rsidRPr="009670C0" w:rsidRDefault="005566C6" w:rsidP="005566C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0172AC7" w14:textId="466C2579" w:rsidR="00F0704A" w:rsidRPr="009670C0" w:rsidRDefault="00F0704A" w:rsidP="005969CF">
      <w:pPr>
        <w:rPr>
          <w:rFonts w:asciiTheme="majorBidi" w:hAnsiTheme="majorBidi" w:cstheme="majorBidi"/>
          <w:sz w:val="26"/>
          <w:szCs w:val="26"/>
        </w:rPr>
      </w:pPr>
    </w:p>
    <w:p w14:paraId="257D2407" w14:textId="1F198B7D" w:rsidR="005969CF" w:rsidRPr="009670C0" w:rsidRDefault="001435EB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7" w:name="_Toc33611535"/>
      <w:r w:rsidRPr="009670C0">
        <w:rPr>
          <w:rFonts w:asciiTheme="majorBidi" w:hAnsiTheme="majorBidi" w:cstheme="majorBidi"/>
          <w:sz w:val="30"/>
          <w:szCs w:val="30"/>
          <w:u w:val="none"/>
        </w:rPr>
        <w:t>3</w:t>
      </w:r>
      <w:r w:rsidRPr="009670C0">
        <w:rPr>
          <w:rFonts w:asciiTheme="majorBidi" w:hAnsiTheme="majorBidi" w:cstheme="majorBidi" w:hint="cs"/>
          <w:sz w:val="30"/>
          <w:szCs w:val="30"/>
          <w:u w:val="none"/>
        </w:rPr>
        <w:t>1</w:t>
      </w:r>
      <w:r w:rsidR="005969CF" w:rsidRPr="009670C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กำไร</w:t>
      </w:r>
      <w:r w:rsidR="00066AFC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(ขาดทุน) </w:t>
      </w:r>
      <w:r w:rsidR="005969CF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ต่อหุ้น</w:t>
      </w:r>
      <w:bookmarkEnd w:id="57"/>
    </w:p>
    <w:p w14:paraId="4A9294E9" w14:textId="77777777" w:rsidR="00223B70" w:rsidRPr="009670C0" w:rsidRDefault="00223B70" w:rsidP="00221FDF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990"/>
        <w:gridCol w:w="180"/>
        <w:gridCol w:w="1170"/>
        <w:gridCol w:w="180"/>
        <w:gridCol w:w="1080"/>
        <w:gridCol w:w="180"/>
        <w:gridCol w:w="1080"/>
      </w:tblGrid>
      <w:tr w:rsidR="00223B70" w:rsidRPr="009670C0" w14:paraId="3EC79A68" w14:textId="77777777" w:rsidTr="7761284E">
        <w:trPr>
          <w:cantSplit/>
          <w:trHeight w:val="47"/>
          <w:tblHeader/>
        </w:trPr>
        <w:tc>
          <w:tcPr>
            <w:tcW w:w="4511" w:type="dxa"/>
          </w:tcPr>
          <w:p w14:paraId="5FDF2500" w14:textId="4F2F70E7" w:rsidR="00223B70" w:rsidRPr="009670C0" w:rsidRDefault="00223B70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E9B4B11" w14:textId="77777777" w:rsidR="00223B70" w:rsidRPr="009670C0" w:rsidRDefault="00223B70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69B8B63" w14:textId="77777777" w:rsidR="00223B70" w:rsidRPr="009670C0" w:rsidRDefault="00223B70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83F485B" w14:textId="77777777" w:rsidR="00223B70" w:rsidRPr="009670C0" w:rsidRDefault="00223B70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2BB" w:rsidRPr="009670C0" w14:paraId="1EDE4193" w14:textId="77777777" w:rsidTr="7761284E">
        <w:trPr>
          <w:cantSplit/>
          <w:tblHeader/>
        </w:trPr>
        <w:tc>
          <w:tcPr>
            <w:tcW w:w="4511" w:type="dxa"/>
          </w:tcPr>
          <w:p w14:paraId="0A7B6F56" w14:textId="77777777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AEAC4" w14:textId="395532F9" w:rsidR="003472BB" w:rsidRPr="009670C0" w:rsidRDefault="001435E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6CBD47B4" w14:textId="77777777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474B0D0" w14:textId="2572E3C2" w:rsidR="003472BB" w:rsidRPr="009670C0" w:rsidRDefault="001435E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7BAFEF1B" w14:textId="77777777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774CCF4" w14:textId="465DE0A9" w:rsidR="003472BB" w:rsidRPr="009670C0" w:rsidRDefault="001435E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46E78714" w14:textId="77777777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35ED52" w14:textId="511BA3F1" w:rsidR="003472BB" w:rsidRPr="009670C0" w:rsidRDefault="001435E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472BB" w:rsidRPr="009670C0" w14:paraId="6E41E020" w14:textId="77777777" w:rsidTr="7761284E">
        <w:trPr>
          <w:cantSplit/>
        </w:trPr>
        <w:tc>
          <w:tcPr>
            <w:tcW w:w="4511" w:type="dxa"/>
          </w:tcPr>
          <w:p w14:paraId="4F8675A0" w14:textId="77777777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860" w:type="dxa"/>
            <w:gridSpan w:val="7"/>
          </w:tcPr>
          <w:p w14:paraId="745B5111" w14:textId="1B2BB111" w:rsidR="003472BB" w:rsidRPr="009670C0" w:rsidRDefault="003472BB" w:rsidP="0001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/ 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พันหุ้น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472BB" w:rsidRPr="009670C0" w14:paraId="4BDA9D72" w14:textId="77777777" w:rsidTr="00B06104">
        <w:trPr>
          <w:cantSplit/>
          <w:trHeight w:val="64"/>
        </w:trPr>
        <w:tc>
          <w:tcPr>
            <w:tcW w:w="4511" w:type="dxa"/>
          </w:tcPr>
          <w:p w14:paraId="70401BA4" w14:textId="42E27E8B" w:rsidR="003472BB" w:rsidRPr="009670C0" w:rsidRDefault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สำหรับปีที่เป็นส่วนของ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7151B2" w14:textId="3D1C0612" w:rsidR="003472BB" w:rsidRPr="009670C0" w:rsidRDefault="0084451C" w:rsidP="7761284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(1,238,953)</w:t>
            </w:r>
          </w:p>
        </w:tc>
        <w:tc>
          <w:tcPr>
            <w:tcW w:w="180" w:type="dxa"/>
            <w:vAlign w:val="bottom"/>
          </w:tcPr>
          <w:p w14:paraId="245801E4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4D54B4" w14:textId="65EB5B7D" w:rsidR="003472BB" w:rsidRPr="009670C0" w:rsidRDefault="003472BB" w:rsidP="000174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4B7652B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B0EC0C" w14:textId="5627E0AA" w:rsidR="003472BB" w:rsidRPr="009670C0" w:rsidRDefault="003C76FE" w:rsidP="7761284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05C88DC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FB4D8B" w14:textId="74E9D4DE" w:rsidR="003472BB" w:rsidRPr="009670C0" w:rsidRDefault="001435EB" w:rsidP="000174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  <w:r w:rsidR="003472B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3472BB" w:rsidRPr="009670C0" w14:paraId="6519AAE9" w14:textId="77777777" w:rsidTr="7761284E">
        <w:trPr>
          <w:cantSplit/>
        </w:trPr>
        <w:tc>
          <w:tcPr>
            <w:tcW w:w="4511" w:type="dxa"/>
          </w:tcPr>
          <w:p w14:paraId="1CD6F0FD" w14:textId="7F1871F3" w:rsidR="003472BB" w:rsidRPr="009670C0" w:rsidRDefault="0034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7CE7D3D4" w14:textId="60C866F5" w:rsidR="003472BB" w:rsidRPr="009670C0" w:rsidRDefault="001435EB" w:rsidP="000174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0" w:type="dxa"/>
          </w:tcPr>
          <w:p w14:paraId="64B65583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FB7934" w14:textId="622916A8" w:rsidR="003472BB" w:rsidRPr="009670C0" w:rsidRDefault="003472BB" w:rsidP="000174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0" w:type="dxa"/>
          </w:tcPr>
          <w:p w14:paraId="676587F8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1E2B42" w14:textId="70C9EC02" w:rsidR="003472BB" w:rsidRPr="009670C0" w:rsidRDefault="001435EB" w:rsidP="000174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="005566C6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0" w:type="dxa"/>
          </w:tcPr>
          <w:p w14:paraId="496E479C" w14:textId="77777777" w:rsidR="003472BB" w:rsidRPr="009670C0" w:rsidRDefault="003472BB" w:rsidP="00017412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BE1433" w14:textId="1CB793EF" w:rsidR="003472BB" w:rsidRPr="009670C0" w:rsidRDefault="001435EB" w:rsidP="000174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472B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="003472BB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</w:tr>
      <w:tr w:rsidR="009D78EB" w:rsidRPr="009670C0" w14:paraId="026B3A06" w14:textId="77777777" w:rsidTr="00B06104">
        <w:trPr>
          <w:cantSplit/>
        </w:trPr>
        <w:tc>
          <w:tcPr>
            <w:tcW w:w="4511" w:type="dxa"/>
            <w:vAlign w:val="bottom"/>
          </w:tcPr>
          <w:p w14:paraId="24BEAA4D" w14:textId="230BE7FB" w:rsidR="009D78EB" w:rsidRPr="009670C0" w:rsidRDefault="009D78EB" w:rsidP="009D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ต่อหุ้น (ขั้นพื้นฐาน)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9816E7" w14:textId="3111C52D" w:rsidR="009D78EB" w:rsidRPr="009670C0" w:rsidRDefault="0084451C" w:rsidP="009D78EB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(0.812)</w:t>
            </w:r>
          </w:p>
        </w:tc>
        <w:tc>
          <w:tcPr>
            <w:tcW w:w="180" w:type="dxa"/>
            <w:vAlign w:val="bottom"/>
          </w:tcPr>
          <w:p w14:paraId="02B367F9" w14:textId="77777777" w:rsidR="009D78EB" w:rsidRPr="009670C0" w:rsidRDefault="009D78EB" w:rsidP="009D78EB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A87CF2" w14:textId="21EEC3F7" w:rsidR="009D78EB" w:rsidRPr="009670C0" w:rsidRDefault="009D78EB" w:rsidP="009D78E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5CE2050" w14:textId="77777777" w:rsidR="009D78EB" w:rsidRPr="009670C0" w:rsidRDefault="009D78EB" w:rsidP="009D78EB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BA8A15" w14:textId="69531066" w:rsidR="009D78EB" w:rsidRPr="009670C0" w:rsidRDefault="009D78EB" w:rsidP="009D78E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838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2502C7C" w14:textId="77777777" w:rsidR="009D78EB" w:rsidRPr="009670C0" w:rsidRDefault="009D78EB" w:rsidP="009D78EB">
            <w:pPr>
              <w:pStyle w:val="acctfourfigures"/>
              <w:tabs>
                <w:tab w:val="decimal" w:pos="82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C75742" w14:textId="5D699B45" w:rsidR="009D78EB" w:rsidRPr="009670C0" w:rsidRDefault="009D78EB" w:rsidP="009D78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172</w:t>
            </w:r>
          </w:p>
        </w:tc>
      </w:tr>
    </w:tbl>
    <w:p w14:paraId="1EE06EDA" w14:textId="77777777" w:rsidR="005969CF" w:rsidRPr="009670C0" w:rsidRDefault="005969CF" w:rsidP="005969CF">
      <w:pPr>
        <w:pStyle w:val="Heading1"/>
        <w:numPr>
          <w:ilvl w:val="0"/>
          <w:numId w:val="0"/>
        </w:numPr>
        <w:ind w:left="1260"/>
        <w:rPr>
          <w:rFonts w:asciiTheme="majorBidi" w:hAnsiTheme="majorBidi" w:cstheme="majorBidi"/>
          <w:sz w:val="26"/>
          <w:szCs w:val="26"/>
        </w:rPr>
      </w:pPr>
    </w:p>
    <w:p w14:paraId="5DD0BDB5" w14:textId="2EF99B4E" w:rsidR="003E48F1" w:rsidRPr="009670C0" w:rsidRDefault="001435EB" w:rsidP="00017412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58" w:name="_Toc33611536"/>
      <w:proofErr w:type="gramStart"/>
      <w:r w:rsidRPr="009670C0">
        <w:rPr>
          <w:rFonts w:asciiTheme="majorBidi" w:hAnsiTheme="majorBidi" w:cstheme="majorBidi"/>
          <w:sz w:val="26"/>
          <w:szCs w:val="26"/>
          <w:u w:val="none"/>
        </w:rPr>
        <w:t>3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2</w:t>
      </w:r>
      <w:r w:rsidR="003E48F1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</w:t>
      </w:r>
      <w:r w:rsidR="00F0704A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proofErr w:type="gramEnd"/>
      <w:r w:rsidR="003E48F1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เครื่องมือทางการเงิน</w:t>
      </w:r>
      <w:bookmarkEnd w:id="51"/>
      <w:bookmarkEnd w:id="58"/>
    </w:p>
    <w:p w14:paraId="0AB1D06E" w14:textId="77777777" w:rsidR="00175464" w:rsidRPr="009670C0" w:rsidRDefault="00175464" w:rsidP="0017546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p w14:paraId="1B8B2B76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กรอบการบริหารจัดการความเสี่ยง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</w:p>
    <w:p w14:paraId="450F02C4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E9FC2E" w14:textId="2A3C0C8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7C6EE5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7EB1ED1" w14:textId="77777777" w:rsidR="00175464" w:rsidRPr="009670C0" w:rsidRDefault="0017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  <w:r w:rsidRPr="009670C0">
        <w:rPr>
          <w:rFonts w:asciiTheme="majorBidi" w:hAnsiTheme="majorBidi" w:cs="Angsana New"/>
          <w:sz w:val="26"/>
          <w:szCs w:val="26"/>
          <w:cs/>
        </w:rPr>
        <w:br w:type="page"/>
      </w:r>
    </w:p>
    <w:p w14:paraId="62B6F62B" w14:textId="33C99879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รวมถึงควบคุมและติดตามความเสี่ยงให้อยู่ในระดับที่ยอมรับได้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00ECB8E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ADAAD4" w14:textId="5E718BFE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="Angsana New" w:hint="cs"/>
          <w:sz w:val="26"/>
          <w:szCs w:val="26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7FAA2F6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47B6FC1" w14:textId="77777777" w:rsidR="00175464" w:rsidRPr="009670C0" w:rsidRDefault="00175464" w:rsidP="00175464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ความเสี่ยงจากอัตราดอกเบี้ย</w:t>
      </w:r>
    </w:p>
    <w:p w14:paraId="7A5B14DE" w14:textId="77777777" w:rsidR="00175464" w:rsidRPr="009670C0" w:rsidRDefault="00175464" w:rsidP="00175464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3FD545D" w14:textId="12CAED7A" w:rsidR="00175464" w:rsidRPr="009670C0" w:rsidRDefault="00175464" w:rsidP="00175464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บริษัทและบริษัทย่อยมีความเสี่ยงจากอัตราดอกเบี้ยที่สำคัญอันเกี่ยวเนื่องกับเงินฝากสถาบันการเงิน ลูกหนี้ตามสัญญาเช่าซื้อ ลูกหนี้สินเชื่อ ลูกหนี้สินเชื่อรายย่อย ลูกหนี้สินเชื่อเพื่อผู้บริโภครายย่อยภายใต้การจัดการสินเชื่อร่วมทางการเงิน ลูกหนี้สินเชื่อภาคธุรกิจ เงินฝากประจำที่มีภาระค้ำประกัน ลูกหนี้อื่น เงินลงทุนระยะยาวอื่น เงินกู้ยืมระยะสั้นและเงินกู้ยืมระยะยาว หุ้นกู้ และหุ้นกู้แปลงสภาพ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และบริษัทย่อยได้ลดความเสี่ยงดังกล่าวโดยทำให้แน่ใจว่าดอกเบี้ยที่เกิดจากเงินกู้ยืมส่วนใหญ่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</w:p>
    <w:p w14:paraId="389A4F6C" w14:textId="77777777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2E5C1B2" w14:textId="5137CB4E" w:rsidR="00175464" w:rsidRPr="009670C0" w:rsidRDefault="00175464" w:rsidP="00175464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2562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3448CE1" w14:textId="77777777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1C8A2A3" w14:textId="5913F8D1" w:rsidR="00175464" w:rsidRPr="009670C0" w:rsidRDefault="00175464">
      <w:r w:rsidRPr="009670C0">
        <w:br w:type="page"/>
      </w:r>
    </w:p>
    <w:tbl>
      <w:tblPr>
        <w:tblW w:w="928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2"/>
        <w:gridCol w:w="1171"/>
        <w:gridCol w:w="178"/>
        <w:gridCol w:w="1083"/>
        <w:gridCol w:w="180"/>
        <w:gridCol w:w="1169"/>
        <w:gridCol w:w="180"/>
        <w:gridCol w:w="766"/>
        <w:gridCol w:w="314"/>
        <w:gridCol w:w="180"/>
        <w:gridCol w:w="1082"/>
      </w:tblGrid>
      <w:tr w:rsidR="00175464" w:rsidRPr="009670C0" w14:paraId="25C7429B" w14:textId="77777777" w:rsidTr="00C4119C">
        <w:trPr>
          <w:cantSplit/>
          <w:trHeight w:val="113"/>
          <w:tblHeader/>
        </w:trPr>
        <w:tc>
          <w:tcPr>
            <w:tcW w:w="2982" w:type="dxa"/>
            <w:vAlign w:val="bottom"/>
          </w:tcPr>
          <w:p w14:paraId="1C063F4C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3" w:type="dxa"/>
            <w:gridSpan w:val="10"/>
            <w:hideMark/>
          </w:tcPr>
          <w:p w14:paraId="36B701A7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5464" w:rsidRPr="009670C0" w14:paraId="338123FF" w14:textId="77777777" w:rsidTr="00C4119C">
        <w:trPr>
          <w:cantSplit/>
          <w:trHeight w:val="113"/>
          <w:tblHeader/>
        </w:trPr>
        <w:tc>
          <w:tcPr>
            <w:tcW w:w="2982" w:type="dxa"/>
            <w:vAlign w:val="bottom"/>
          </w:tcPr>
          <w:p w14:paraId="6852ED1A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2" w:type="dxa"/>
            <w:gridSpan w:val="4"/>
            <w:hideMark/>
          </w:tcPr>
          <w:p w14:paraId="505EF282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   อัตราดอกเบี้ยคงที่</w:t>
            </w:r>
          </w:p>
        </w:tc>
        <w:tc>
          <w:tcPr>
            <w:tcW w:w="2115" w:type="dxa"/>
            <w:gridSpan w:val="3"/>
          </w:tcPr>
          <w:p w14:paraId="658A4CED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6" w:type="dxa"/>
            <w:gridSpan w:val="3"/>
          </w:tcPr>
          <w:p w14:paraId="05B608ED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5464" w:rsidRPr="009670C0" w14:paraId="4F62CF6E" w14:textId="77777777" w:rsidTr="00C4119C">
        <w:trPr>
          <w:cantSplit/>
          <w:trHeight w:val="364"/>
          <w:tblHeader/>
        </w:trPr>
        <w:tc>
          <w:tcPr>
            <w:tcW w:w="2982" w:type="dxa"/>
            <w:vAlign w:val="bottom"/>
          </w:tcPr>
          <w:p w14:paraId="7C4EB471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  <w:hideMark/>
          </w:tcPr>
          <w:p w14:paraId="726D45D7" w14:textId="7796DC2A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8" w:type="dxa"/>
            <w:vAlign w:val="bottom"/>
          </w:tcPr>
          <w:p w14:paraId="651D2D6F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3" w:type="dxa"/>
            <w:vAlign w:val="bottom"/>
            <w:hideMark/>
          </w:tcPr>
          <w:p w14:paraId="2B64DD8F" w14:textId="39BC8932" w:rsidR="00175464" w:rsidRPr="009670C0" w:rsidRDefault="00175464" w:rsidP="00C41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57946F72" w14:textId="0CDB5F9C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แต่ภายใน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484409A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  <w:hideMark/>
          </w:tcPr>
          <w:p w14:paraId="10AF4C22" w14:textId="77777777" w:rsidR="00175464" w:rsidRPr="009670C0" w:rsidRDefault="00175464" w:rsidP="00C41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vAlign w:val="bottom"/>
          </w:tcPr>
          <w:p w14:paraId="30087551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4F896A68" w14:textId="77777777" w:rsidR="00175464" w:rsidRPr="009670C0" w:rsidRDefault="00175464" w:rsidP="00C4119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65C40AA5" w14:textId="77777777" w:rsidR="00175464" w:rsidRPr="009670C0" w:rsidRDefault="00175464" w:rsidP="00C4119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180" w:type="dxa"/>
            <w:vAlign w:val="bottom"/>
          </w:tcPr>
          <w:p w14:paraId="2CD9473D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268ECD32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5464" w:rsidRPr="009670C0" w14:paraId="20F4845D" w14:textId="77777777" w:rsidTr="00C4119C">
        <w:trPr>
          <w:cantSplit/>
          <w:tblHeader/>
        </w:trPr>
        <w:tc>
          <w:tcPr>
            <w:tcW w:w="2982" w:type="dxa"/>
          </w:tcPr>
          <w:p w14:paraId="1CBC87C1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6303" w:type="dxa"/>
            <w:gridSpan w:val="10"/>
            <w:hideMark/>
          </w:tcPr>
          <w:p w14:paraId="07B0B3F5" w14:textId="77777777" w:rsidR="00175464" w:rsidRPr="009670C0" w:rsidRDefault="00175464" w:rsidP="00C4119C">
            <w:pPr>
              <w:ind w:left="-79" w:right="-79" w:hanging="11"/>
              <w:jc w:val="center"/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75464" w:rsidRPr="009670C0" w14:paraId="6ED9773B" w14:textId="77777777" w:rsidTr="00C4119C">
        <w:trPr>
          <w:cantSplit/>
        </w:trPr>
        <w:tc>
          <w:tcPr>
            <w:tcW w:w="2982" w:type="dxa"/>
            <w:hideMark/>
          </w:tcPr>
          <w:p w14:paraId="5F86ACC4" w14:textId="023B341E" w:rsidR="00175464" w:rsidRPr="009670C0" w:rsidRDefault="001435EB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171" w:type="dxa"/>
          </w:tcPr>
          <w:p w14:paraId="4C9EB1E5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1B7E19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CC1721A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433461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13D140E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371402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F077009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1E4E9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59777BE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35DE7D7A" w14:textId="77777777" w:rsidTr="00C4119C">
        <w:trPr>
          <w:cantSplit/>
        </w:trPr>
        <w:tc>
          <w:tcPr>
            <w:tcW w:w="2982" w:type="dxa"/>
            <w:vAlign w:val="bottom"/>
            <w:hideMark/>
          </w:tcPr>
          <w:p w14:paraId="27C01004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0E332D6B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C620BAE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866F9B0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85A8DB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FABC42E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9204C2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BCD5D79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879A03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D2C41A0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35BD1EC2" w14:textId="77777777" w:rsidTr="00102622">
        <w:trPr>
          <w:cantSplit/>
        </w:trPr>
        <w:tc>
          <w:tcPr>
            <w:tcW w:w="2982" w:type="dxa"/>
            <w:vAlign w:val="bottom"/>
            <w:hideMark/>
          </w:tcPr>
          <w:p w14:paraId="33808FCE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619AD8C" w14:textId="1113E0D3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300EE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178" w:type="dxa"/>
            <w:shd w:val="clear" w:color="auto" w:fill="auto"/>
          </w:tcPr>
          <w:p w14:paraId="0223BA4A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FAE67F9" w14:textId="1CDB839D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D7930D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9313129" w14:textId="0702EE03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F37F11F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02A1C96" w14:textId="3ABCF60E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781</w:t>
            </w:r>
          </w:p>
        </w:tc>
        <w:tc>
          <w:tcPr>
            <w:tcW w:w="180" w:type="dxa"/>
            <w:shd w:val="clear" w:color="auto" w:fill="auto"/>
          </w:tcPr>
          <w:p w14:paraId="7A9776BD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FB31F1B" w14:textId="209E6C31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</w:tr>
      <w:tr w:rsidR="00175464" w:rsidRPr="009670C0" w14:paraId="07199D39" w14:textId="77777777" w:rsidTr="00102622">
        <w:trPr>
          <w:cantSplit/>
        </w:trPr>
        <w:tc>
          <w:tcPr>
            <w:tcW w:w="2982" w:type="dxa"/>
            <w:vAlign w:val="bottom"/>
            <w:hideMark/>
          </w:tcPr>
          <w:p w14:paraId="3351CB0C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3E76BA4" w14:textId="6E78E5D4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  <w:r w:rsidR="006E585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</w:p>
        </w:tc>
        <w:tc>
          <w:tcPr>
            <w:tcW w:w="178" w:type="dxa"/>
            <w:shd w:val="clear" w:color="auto" w:fill="auto"/>
          </w:tcPr>
          <w:p w14:paraId="40195C14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7EE3B84" w14:textId="2C54EB96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6DFF08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BDDCC12" w14:textId="7F66AE2B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EA933F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01FC762" w14:textId="74AC0973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30B8DE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E30F452" w14:textId="2A5B78CB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</w:p>
        </w:tc>
      </w:tr>
      <w:tr w:rsidR="00175464" w:rsidRPr="009670C0" w14:paraId="0421A40C" w14:textId="77777777" w:rsidTr="00102622">
        <w:trPr>
          <w:cantSplit/>
        </w:trPr>
        <w:tc>
          <w:tcPr>
            <w:tcW w:w="2982" w:type="dxa"/>
            <w:vAlign w:val="bottom"/>
            <w:hideMark/>
          </w:tcPr>
          <w:p w14:paraId="7CB1465B" w14:textId="77777777" w:rsidR="00175464" w:rsidRPr="009670C0" w:rsidRDefault="00175464" w:rsidP="00C4119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7E5092B" w14:textId="37F6F72D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E585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="006E585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  <w:tc>
          <w:tcPr>
            <w:tcW w:w="178" w:type="dxa"/>
            <w:shd w:val="clear" w:color="auto" w:fill="auto"/>
          </w:tcPr>
          <w:p w14:paraId="689D970D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0B8C52A" w14:textId="163F057F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4B707DE6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59ACFC0" w14:textId="21520F3B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20CCF9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642639" w14:textId="06F382DB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1B5AA2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570D17D" w14:textId="32BFCC00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781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</w:p>
        </w:tc>
      </w:tr>
      <w:tr w:rsidR="00175464" w:rsidRPr="009670C0" w14:paraId="76171AD9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199F08C0" w14:textId="77777777" w:rsidR="00175464" w:rsidRPr="009670C0" w:rsidRDefault="00175464" w:rsidP="00C4119C">
            <w:pPr>
              <w:tabs>
                <w:tab w:val="clear" w:pos="227"/>
                <w:tab w:val="clear" w:pos="2807"/>
              </w:tabs>
              <w:ind w:left="22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51F5D8F" w14:textId="64A4B430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  <w:r w:rsidR="006E585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403</w:t>
            </w:r>
          </w:p>
        </w:tc>
        <w:tc>
          <w:tcPr>
            <w:tcW w:w="178" w:type="dxa"/>
            <w:shd w:val="clear" w:color="auto" w:fill="auto"/>
          </w:tcPr>
          <w:p w14:paraId="1F54E615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70B70C6" w14:textId="586CE37A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2CF217CD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E87CBF8" w14:textId="641F00D4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A8C149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70BDF57" w14:textId="46EFCB9F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3F3EE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A31DDCF" w14:textId="1089878C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264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</w:tr>
      <w:tr w:rsidR="00175464" w:rsidRPr="009670C0" w14:paraId="2729D204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6F6DF010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79F921E" w14:textId="440A79FA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079</w:t>
            </w:r>
          </w:p>
        </w:tc>
        <w:tc>
          <w:tcPr>
            <w:tcW w:w="178" w:type="dxa"/>
            <w:shd w:val="clear" w:color="auto" w:fill="auto"/>
          </w:tcPr>
          <w:p w14:paraId="6FB56FEC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E93A793" w14:textId="48304D55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</w:t>
            </w:r>
          </w:p>
        </w:tc>
        <w:tc>
          <w:tcPr>
            <w:tcW w:w="180" w:type="dxa"/>
            <w:shd w:val="clear" w:color="auto" w:fill="auto"/>
          </w:tcPr>
          <w:p w14:paraId="2190692D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C1FB4B8" w14:textId="146FC047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764DABA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327C9EA" w14:textId="78637836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7A06A1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C5D0230" w14:textId="7788673C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379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</w:t>
            </w:r>
          </w:p>
        </w:tc>
      </w:tr>
      <w:tr w:rsidR="00175464" w:rsidRPr="009670C0" w14:paraId="2185ADFB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0A6AB07C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ลูกหนี้สินเชื่อเพื่อผู้บริโภครายย่อย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ภายใต้การจัดการสินเชื่อทางการเงิน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30F5489" w14:textId="77777777" w:rsidR="00636E0A" w:rsidRPr="009670C0" w:rsidRDefault="00636E0A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A4FD075" w14:textId="7B8E097F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32ACD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886</w:t>
            </w:r>
          </w:p>
        </w:tc>
        <w:tc>
          <w:tcPr>
            <w:tcW w:w="178" w:type="dxa"/>
            <w:shd w:val="clear" w:color="auto" w:fill="auto"/>
          </w:tcPr>
          <w:p w14:paraId="42FCF364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A45168E" w14:textId="77777777" w:rsidR="00636E0A" w:rsidRPr="009670C0" w:rsidRDefault="00636E0A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DB9670" w14:textId="4E2AC7F0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271A3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5ED875A" w14:textId="77777777" w:rsidR="00636E0A" w:rsidRPr="009670C0" w:rsidRDefault="00636E0A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2F030F" w14:textId="277F33A8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1950535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9899779" w14:textId="77777777" w:rsidR="00636E0A" w:rsidRPr="009670C0" w:rsidRDefault="00636E0A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AC41D9" w14:textId="146E60F0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66E3E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E10A9A8" w14:textId="77777777" w:rsidR="00636E0A" w:rsidRPr="009670C0" w:rsidRDefault="00636E0A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A11A95" w14:textId="5E84F750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886</w:t>
            </w:r>
          </w:p>
        </w:tc>
      </w:tr>
      <w:tr w:rsidR="00175464" w:rsidRPr="009670C0" w14:paraId="48F40086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20704695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E509826" w14:textId="569D95A0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E9B15C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446022B" w14:textId="180972D1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CE0D1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7D98459" w14:textId="34D1710F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EB7255E" w14:textId="77777777" w:rsidR="00175464" w:rsidRPr="009670C0" w:rsidRDefault="00175464" w:rsidP="0004599E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3217B97" w14:textId="109AA0EB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8F0DAC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90C53B4" w14:textId="42FCB026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5464" w:rsidRPr="009670C0" w14:paraId="287A00FF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53C4F03E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5415304" w14:textId="7681F1D0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1A87C8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2D800DC" w14:textId="3D8685E1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A5E5D7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E6F54ED" w14:textId="61EB284F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019F08C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E2E0CCB" w14:textId="034FD177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015</w:t>
            </w:r>
          </w:p>
        </w:tc>
        <w:tc>
          <w:tcPr>
            <w:tcW w:w="180" w:type="dxa"/>
            <w:shd w:val="clear" w:color="auto" w:fill="auto"/>
          </w:tcPr>
          <w:p w14:paraId="07AD8ABC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7B0109C" w14:textId="759AD914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015</w:t>
            </w:r>
          </w:p>
        </w:tc>
      </w:tr>
      <w:tr w:rsidR="00175464" w:rsidRPr="009670C0" w14:paraId="67229596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6B8505AF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937FC9D" w14:textId="7226BED5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E2FE8F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64C8086" w14:textId="66829370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1524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="0041524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  <w:shd w:val="clear" w:color="auto" w:fill="auto"/>
          </w:tcPr>
          <w:p w14:paraId="4FEB86F2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9A4CBD5" w14:textId="15765311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2C5CA7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AEB6E4C" w14:textId="0364CDC1" w:rsidR="00175464" w:rsidRPr="009670C0" w:rsidRDefault="0004599E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F34E93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51A25A2" w14:textId="6D13F9A8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</w:tr>
      <w:tr w:rsidR="00175464" w:rsidRPr="009670C0" w14:paraId="6D8BC331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34D17E40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3E52029" w14:textId="5373DE66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0FA699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B773664" w14:textId="3C8A9338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E6900" w14:textId="77777777" w:rsidR="00175464" w:rsidRPr="009670C0" w:rsidRDefault="00175464" w:rsidP="0004599E">
            <w:pPr>
              <w:pStyle w:val="acctfourfigures"/>
              <w:tabs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1BF1A91" w14:textId="775D6A05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6ADFED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E1D6A39" w14:textId="6AC0A669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498118E6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A503B2" w14:textId="1BCA6675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</w:tr>
      <w:tr w:rsidR="00175464" w:rsidRPr="009670C0" w14:paraId="5171D64F" w14:textId="77777777" w:rsidTr="00102622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25CC0EA3" w14:textId="77777777" w:rsidR="00175464" w:rsidRPr="009670C0" w:rsidRDefault="00175464" w:rsidP="00C4119C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A42FB" w14:textId="1F27D3FC" w:rsidR="00175464" w:rsidRPr="009670C0" w:rsidRDefault="00C32ACD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C860C3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F3500EA" w14:textId="2B3E9620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70F64F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BA624B7" w14:textId="55B94085" w:rsidR="00175464" w:rsidRPr="009670C0" w:rsidRDefault="00415249" w:rsidP="0004599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DB6F9A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5528BB" w14:textId="1ECA174C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80" w:type="dxa"/>
            <w:shd w:val="clear" w:color="auto" w:fill="auto"/>
          </w:tcPr>
          <w:p w14:paraId="0E087A35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64508DC" w14:textId="7A6D73DA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04599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</w:tr>
      <w:tr w:rsidR="00175464" w:rsidRPr="009670C0" w14:paraId="2B6F3B6A" w14:textId="77777777" w:rsidTr="00102622">
        <w:trPr>
          <w:cantSplit/>
          <w:trHeight w:val="110"/>
        </w:trPr>
        <w:tc>
          <w:tcPr>
            <w:tcW w:w="2982" w:type="dxa"/>
          </w:tcPr>
          <w:p w14:paraId="17376E3E" w14:textId="58ECE327" w:rsidR="00175464" w:rsidRPr="009670C0" w:rsidRDefault="00102622" w:rsidP="0010262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CF652" w14:textId="1BDF4263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C32AC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290</w:t>
            </w:r>
            <w:r w:rsidR="00C32ACD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178" w:type="dxa"/>
            <w:shd w:val="clear" w:color="auto" w:fill="auto"/>
          </w:tcPr>
          <w:p w14:paraId="6ED291A9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2AF37D" w14:textId="7BABF178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4152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874</w:t>
            </w:r>
            <w:r w:rsidR="00415249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4DCBB5E3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0D9724" w14:textId="50EF7BCC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04599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183</w:t>
            </w:r>
            <w:r w:rsidR="0004599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997</w:t>
            </w:r>
          </w:p>
        </w:tc>
        <w:tc>
          <w:tcPr>
            <w:tcW w:w="180" w:type="dxa"/>
            <w:shd w:val="clear" w:color="auto" w:fill="auto"/>
          </w:tcPr>
          <w:p w14:paraId="736BF31A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A2109" w14:textId="33952E45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744</w:t>
            </w:r>
            <w:r w:rsidR="0004599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182</w:t>
            </w:r>
          </w:p>
        </w:tc>
        <w:tc>
          <w:tcPr>
            <w:tcW w:w="180" w:type="dxa"/>
            <w:shd w:val="clear" w:color="auto" w:fill="auto"/>
          </w:tcPr>
          <w:p w14:paraId="0FB22206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00C28" w14:textId="7AFDCAEF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04599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093</w:t>
            </w:r>
            <w:r w:rsidR="0004599E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270</w:t>
            </w:r>
          </w:p>
        </w:tc>
      </w:tr>
      <w:tr w:rsidR="00175464" w:rsidRPr="009670C0" w14:paraId="07B337C1" w14:textId="77777777" w:rsidTr="00102622">
        <w:trPr>
          <w:cantSplit/>
          <w:trHeight w:val="163"/>
        </w:trPr>
        <w:tc>
          <w:tcPr>
            <w:tcW w:w="2982" w:type="dxa"/>
          </w:tcPr>
          <w:p w14:paraId="65472606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B02F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95EC84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5E17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E985E7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B7D3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12E960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FEBE7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59E990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221B1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370A1597" w14:textId="77777777" w:rsidTr="00102622">
        <w:trPr>
          <w:cantSplit/>
          <w:trHeight w:val="163"/>
        </w:trPr>
        <w:tc>
          <w:tcPr>
            <w:tcW w:w="2982" w:type="dxa"/>
            <w:vAlign w:val="bottom"/>
          </w:tcPr>
          <w:p w14:paraId="016EA04A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0C07DAB4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45DD820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3F391376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BAC712C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17E51F0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1A63C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73231D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516C423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256F39D3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408DCB4B" w14:textId="77777777" w:rsidTr="00102622">
        <w:trPr>
          <w:cantSplit/>
          <w:trHeight w:val="163"/>
        </w:trPr>
        <w:tc>
          <w:tcPr>
            <w:tcW w:w="2982" w:type="dxa"/>
            <w:vAlign w:val="bottom"/>
            <w:hideMark/>
          </w:tcPr>
          <w:p w14:paraId="18EB15B4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1" w:type="dxa"/>
            <w:shd w:val="clear" w:color="auto" w:fill="auto"/>
          </w:tcPr>
          <w:p w14:paraId="0DAC57AF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7AC9E61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444C5DB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673B7F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C626846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647506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E516F9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7AF4331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49B1AEDA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4108A72B" w14:textId="77777777" w:rsidTr="00102622">
        <w:trPr>
          <w:cantSplit/>
          <w:trHeight w:val="71"/>
        </w:trPr>
        <w:tc>
          <w:tcPr>
            <w:tcW w:w="2982" w:type="dxa"/>
            <w:vAlign w:val="bottom"/>
            <w:hideMark/>
          </w:tcPr>
          <w:p w14:paraId="1ABCDDE1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5A98CE36" w14:textId="097F7D39" w:rsidR="00175464" w:rsidRPr="009670C0" w:rsidRDefault="002F3601" w:rsidP="002F360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2BE6C7" w14:textId="77777777" w:rsidR="00175464" w:rsidRPr="009670C0" w:rsidRDefault="00175464" w:rsidP="002F360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6412F1E" w14:textId="4B8CC5B8" w:rsidR="00175464" w:rsidRPr="009670C0" w:rsidRDefault="002F3601" w:rsidP="002F360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B96F08" w14:textId="77777777" w:rsidR="00175464" w:rsidRPr="009670C0" w:rsidRDefault="00175464" w:rsidP="002F3601">
            <w:pPr>
              <w:pStyle w:val="acctfourfigures"/>
              <w:tabs>
                <w:tab w:val="clear" w:pos="765"/>
                <w:tab w:val="decimal" w:pos="639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DE57DA4" w14:textId="4D33FC5B" w:rsidR="00175464" w:rsidRPr="009670C0" w:rsidRDefault="002F3601" w:rsidP="002F360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11E09B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0E286F4" w14:textId="53776870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6D60272A" w14:textId="77777777" w:rsidR="00175464" w:rsidRPr="009670C0" w:rsidRDefault="00175464" w:rsidP="00C4119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CCB5F03" w14:textId="40B5B4C6" w:rsidR="00175464" w:rsidRPr="009670C0" w:rsidRDefault="001435EB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</w:p>
        </w:tc>
      </w:tr>
      <w:tr w:rsidR="001738E0" w:rsidRPr="009670C0" w14:paraId="04D4EEFE" w14:textId="77777777" w:rsidTr="00102622">
        <w:trPr>
          <w:cantSplit/>
          <w:trHeight w:val="71"/>
        </w:trPr>
        <w:tc>
          <w:tcPr>
            <w:tcW w:w="2982" w:type="dxa"/>
            <w:vAlign w:val="bottom"/>
            <w:hideMark/>
          </w:tcPr>
          <w:p w14:paraId="0401F57D" w14:textId="77777777" w:rsidR="001738E0" w:rsidRPr="009670C0" w:rsidRDefault="001738E0" w:rsidP="001738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5A338038" w14:textId="1F86B029" w:rsidR="001738E0" w:rsidRPr="009670C0" w:rsidRDefault="001738E0" w:rsidP="001738E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178" w:type="dxa"/>
            <w:shd w:val="clear" w:color="auto" w:fill="auto"/>
          </w:tcPr>
          <w:p w14:paraId="04CACCF3" w14:textId="77777777" w:rsidR="001738E0" w:rsidRPr="009670C0" w:rsidRDefault="001738E0" w:rsidP="001738E0">
            <w:pPr>
              <w:pStyle w:val="acctfourfigures"/>
              <w:tabs>
                <w:tab w:val="decimal" w:pos="63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3252944" w14:textId="4017FAA3" w:rsidR="001738E0" w:rsidRPr="009670C0" w:rsidRDefault="001738E0" w:rsidP="001738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D0F3C" w14:textId="77777777" w:rsidR="001738E0" w:rsidRPr="009670C0" w:rsidRDefault="001738E0" w:rsidP="001738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12E629D" w14:textId="0D2718A6" w:rsidR="001738E0" w:rsidRPr="009670C0" w:rsidRDefault="001738E0" w:rsidP="001738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89F793" w14:textId="77777777" w:rsidR="001738E0" w:rsidRPr="009670C0" w:rsidRDefault="001738E0" w:rsidP="001738E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EBBABC" w14:textId="2485C3E6" w:rsidR="001738E0" w:rsidRPr="009670C0" w:rsidRDefault="001738E0" w:rsidP="001738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67B3B6" w14:textId="77777777" w:rsidR="001738E0" w:rsidRPr="009670C0" w:rsidRDefault="001738E0" w:rsidP="001738E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16618DF" w14:textId="694D1F05" w:rsidR="001738E0" w:rsidRPr="009670C0" w:rsidRDefault="001738E0" w:rsidP="001738E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</w:tr>
      <w:tr w:rsidR="00AF7B52" w:rsidRPr="009670C0" w14:paraId="3537E608" w14:textId="77777777" w:rsidTr="00E8625F">
        <w:trPr>
          <w:cantSplit/>
          <w:trHeight w:val="270"/>
        </w:trPr>
        <w:tc>
          <w:tcPr>
            <w:tcW w:w="2982" w:type="dxa"/>
            <w:vAlign w:val="bottom"/>
            <w:hideMark/>
          </w:tcPr>
          <w:p w14:paraId="32A58814" w14:textId="77777777" w:rsidR="00AF7B52" w:rsidRPr="009670C0" w:rsidRDefault="00AF7B52" w:rsidP="00AF7B52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2436E" w14:textId="6F61E1DE" w:rsidR="00AF7B52" w:rsidRPr="009670C0" w:rsidRDefault="001435EB" w:rsidP="00AF7B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  <w:tc>
          <w:tcPr>
            <w:tcW w:w="178" w:type="dxa"/>
            <w:shd w:val="clear" w:color="auto" w:fill="auto"/>
          </w:tcPr>
          <w:p w14:paraId="3BC19679" w14:textId="77777777" w:rsidR="00AF7B52" w:rsidRPr="009670C0" w:rsidRDefault="00AF7B52" w:rsidP="00AF7B5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66CB0" w14:textId="25ED2F9D" w:rsidR="00AF7B52" w:rsidRPr="009670C0" w:rsidRDefault="00AF7B52" w:rsidP="00AF7B5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44F6A" w14:textId="77777777" w:rsidR="00AF7B52" w:rsidRPr="009670C0" w:rsidRDefault="00AF7B52" w:rsidP="00AF7B52">
            <w:pPr>
              <w:pStyle w:val="acctfourfigures"/>
              <w:tabs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7672F" w14:textId="22B2C609" w:rsidR="00AF7B52" w:rsidRPr="009670C0" w:rsidRDefault="00AF7B52" w:rsidP="00AF7B5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DE2919" w14:textId="77777777" w:rsidR="00AF7B52" w:rsidRPr="009670C0" w:rsidRDefault="00AF7B52" w:rsidP="00AF7B52">
            <w:pPr>
              <w:pStyle w:val="acctfourfigures"/>
              <w:tabs>
                <w:tab w:val="decimal" w:pos="63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B98AD" w14:textId="6C5EBECB" w:rsidR="00AF7B52" w:rsidRPr="009670C0" w:rsidRDefault="00AF7B52" w:rsidP="00AF7B5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7CE13E" w14:textId="77777777" w:rsidR="00AF7B52" w:rsidRPr="009670C0" w:rsidRDefault="00AF7B52" w:rsidP="00AF7B5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9CA6F" w14:textId="6BEE9DD7" w:rsidR="00AF7B52" w:rsidRPr="009670C0" w:rsidRDefault="001435EB" w:rsidP="00AF7B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AF7B52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</w:tr>
      <w:tr w:rsidR="00AF7B52" w:rsidRPr="009670C0" w14:paraId="243D07BC" w14:textId="77777777" w:rsidTr="00E8625F">
        <w:trPr>
          <w:cantSplit/>
          <w:trHeight w:val="54"/>
        </w:trPr>
        <w:tc>
          <w:tcPr>
            <w:tcW w:w="2982" w:type="dxa"/>
          </w:tcPr>
          <w:p w14:paraId="3C80955A" w14:textId="4A4BFE3A" w:rsidR="00AF7B52" w:rsidRPr="009670C0" w:rsidRDefault="00AF7B52" w:rsidP="00AF7B52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E6C5F" w14:textId="5FC238C4" w:rsidR="00AF7B52" w:rsidRPr="009670C0" w:rsidRDefault="001435EB" w:rsidP="00AF7B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435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079</w:t>
            </w:r>
          </w:p>
        </w:tc>
        <w:tc>
          <w:tcPr>
            <w:tcW w:w="178" w:type="dxa"/>
            <w:shd w:val="clear" w:color="auto" w:fill="auto"/>
          </w:tcPr>
          <w:p w14:paraId="74C047B5" w14:textId="77777777" w:rsidR="00AF7B52" w:rsidRPr="009670C0" w:rsidRDefault="00AF7B52" w:rsidP="00AF7B5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BEABC" w14:textId="174856BB" w:rsidR="00AF7B52" w:rsidRPr="009670C0" w:rsidRDefault="00AF7B52" w:rsidP="00AF7B5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B8EB11" w14:textId="77777777" w:rsidR="00AF7B52" w:rsidRPr="009670C0" w:rsidRDefault="00AF7B52" w:rsidP="00AF7B52">
            <w:pPr>
              <w:pStyle w:val="acctfourfigures"/>
              <w:tabs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EAA91" w14:textId="3F6410C6" w:rsidR="00AF7B52" w:rsidRPr="009670C0" w:rsidRDefault="00AF7B52" w:rsidP="00AF7B5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8249C8" w14:textId="77777777" w:rsidR="00AF7B52" w:rsidRPr="009670C0" w:rsidRDefault="00AF7B52" w:rsidP="00AF7B5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52D9C" w14:textId="4ECF56EC" w:rsidR="00AF7B52" w:rsidRPr="009670C0" w:rsidRDefault="001435EB" w:rsidP="00AF7B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526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10C39D1B" w14:textId="77777777" w:rsidR="00AF7B52" w:rsidRPr="009670C0" w:rsidRDefault="00AF7B52" w:rsidP="00AF7B5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EC9B5" w14:textId="1D3A706C" w:rsidR="00AF7B52" w:rsidRPr="009670C0" w:rsidRDefault="001435EB" w:rsidP="00AF7B5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961</w:t>
            </w:r>
            <w:r w:rsidR="00AF7B52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342</w:t>
            </w:r>
          </w:p>
        </w:tc>
      </w:tr>
    </w:tbl>
    <w:p w14:paraId="6E3D4D34" w14:textId="40C7B795" w:rsidR="00175464" w:rsidRPr="009670C0" w:rsidRDefault="00175464"/>
    <w:p w14:paraId="5EBCF100" w14:textId="77777777" w:rsidR="00175464" w:rsidRPr="009670C0" w:rsidRDefault="00175464"/>
    <w:p w14:paraId="4AA520E1" w14:textId="77777777" w:rsidR="00175464" w:rsidRPr="009670C0" w:rsidRDefault="00175464">
      <w:r w:rsidRPr="009670C0">
        <w:br w:type="page"/>
      </w:r>
    </w:p>
    <w:tbl>
      <w:tblPr>
        <w:tblW w:w="928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2"/>
        <w:gridCol w:w="1171"/>
        <w:gridCol w:w="178"/>
        <w:gridCol w:w="1083"/>
        <w:gridCol w:w="180"/>
        <w:gridCol w:w="1169"/>
        <w:gridCol w:w="180"/>
        <w:gridCol w:w="766"/>
        <w:gridCol w:w="314"/>
        <w:gridCol w:w="180"/>
        <w:gridCol w:w="1082"/>
      </w:tblGrid>
      <w:tr w:rsidR="00175464" w:rsidRPr="009670C0" w14:paraId="418D97E2" w14:textId="77777777" w:rsidTr="00175464">
        <w:trPr>
          <w:cantSplit/>
          <w:trHeight w:val="113"/>
          <w:tblHeader/>
        </w:trPr>
        <w:tc>
          <w:tcPr>
            <w:tcW w:w="2982" w:type="dxa"/>
            <w:vAlign w:val="bottom"/>
          </w:tcPr>
          <w:p w14:paraId="47DD4497" w14:textId="545E8F1D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3" w:type="dxa"/>
            <w:gridSpan w:val="10"/>
            <w:hideMark/>
          </w:tcPr>
          <w:p w14:paraId="0E9D3F2F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5464" w:rsidRPr="009670C0" w14:paraId="2F6C599C" w14:textId="77777777" w:rsidTr="00175464">
        <w:trPr>
          <w:cantSplit/>
          <w:trHeight w:val="113"/>
          <w:tblHeader/>
        </w:trPr>
        <w:tc>
          <w:tcPr>
            <w:tcW w:w="2982" w:type="dxa"/>
            <w:vAlign w:val="bottom"/>
          </w:tcPr>
          <w:p w14:paraId="7008A093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2" w:type="dxa"/>
            <w:gridSpan w:val="4"/>
            <w:hideMark/>
          </w:tcPr>
          <w:p w14:paraId="160521B0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   อัตราดอกเบี้ยคงที่</w:t>
            </w:r>
          </w:p>
        </w:tc>
        <w:tc>
          <w:tcPr>
            <w:tcW w:w="2115" w:type="dxa"/>
            <w:gridSpan w:val="3"/>
          </w:tcPr>
          <w:p w14:paraId="5DEA2132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6" w:type="dxa"/>
            <w:gridSpan w:val="3"/>
          </w:tcPr>
          <w:p w14:paraId="7A086735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5464" w:rsidRPr="009670C0" w14:paraId="6EBCBF3C" w14:textId="77777777" w:rsidTr="00175464">
        <w:trPr>
          <w:cantSplit/>
          <w:trHeight w:val="364"/>
          <w:tblHeader/>
        </w:trPr>
        <w:tc>
          <w:tcPr>
            <w:tcW w:w="2982" w:type="dxa"/>
            <w:vAlign w:val="bottom"/>
          </w:tcPr>
          <w:p w14:paraId="6AB68B2A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  <w:hideMark/>
          </w:tcPr>
          <w:p w14:paraId="7805ADC2" w14:textId="5FF0EF72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8" w:type="dxa"/>
            <w:vAlign w:val="bottom"/>
          </w:tcPr>
          <w:p w14:paraId="0CE7F413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3" w:type="dxa"/>
            <w:vAlign w:val="bottom"/>
            <w:hideMark/>
          </w:tcPr>
          <w:p w14:paraId="398B3579" w14:textId="71394DCB" w:rsidR="00175464" w:rsidRPr="009670C0" w:rsidRDefault="00175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2C8F421E" w14:textId="297CD3FA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แต่ภายใน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E8469A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  <w:hideMark/>
          </w:tcPr>
          <w:p w14:paraId="7FE94347" w14:textId="77777777" w:rsidR="00175464" w:rsidRPr="009670C0" w:rsidRDefault="00175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vAlign w:val="bottom"/>
          </w:tcPr>
          <w:p w14:paraId="32C709FB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8D6C085" w14:textId="77777777" w:rsidR="00175464" w:rsidRPr="009670C0" w:rsidRDefault="0017546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1A47C19" w14:textId="77777777" w:rsidR="00175464" w:rsidRPr="009670C0" w:rsidRDefault="0017546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180" w:type="dxa"/>
            <w:vAlign w:val="bottom"/>
          </w:tcPr>
          <w:p w14:paraId="1E396D07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1C1863E3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5464" w:rsidRPr="009670C0" w14:paraId="72838257" w14:textId="77777777" w:rsidTr="00175464">
        <w:trPr>
          <w:cantSplit/>
          <w:tblHeader/>
        </w:trPr>
        <w:tc>
          <w:tcPr>
            <w:tcW w:w="2982" w:type="dxa"/>
          </w:tcPr>
          <w:p w14:paraId="5A015918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6303" w:type="dxa"/>
            <w:gridSpan w:val="10"/>
            <w:hideMark/>
          </w:tcPr>
          <w:p w14:paraId="00C3CC5B" w14:textId="77777777" w:rsidR="00175464" w:rsidRPr="009670C0" w:rsidRDefault="00175464">
            <w:pPr>
              <w:ind w:left="-79" w:right="-79" w:hanging="11"/>
              <w:jc w:val="center"/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75464" w:rsidRPr="009670C0" w14:paraId="10C78FDD" w14:textId="77777777" w:rsidTr="00175464">
        <w:trPr>
          <w:cantSplit/>
        </w:trPr>
        <w:tc>
          <w:tcPr>
            <w:tcW w:w="2982" w:type="dxa"/>
            <w:hideMark/>
          </w:tcPr>
          <w:p w14:paraId="3A2C4828" w14:textId="3EF6E4CC" w:rsidR="00175464" w:rsidRPr="009670C0" w:rsidRDefault="001435E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171" w:type="dxa"/>
          </w:tcPr>
          <w:p w14:paraId="4FD8F1FC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0C82703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8F75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C54E8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A624E69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66E2EB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E1C23DE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98D4F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A2ECEF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48625E39" w14:textId="77777777" w:rsidTr="00175464">
        <w:trPr>
          <w:cantSplit/>
        </w:trPr>
        <w:tc>
          <w:tcPr>
            <w:tcW w:w="2982" w:type="dxa"/>
            <w:vAlign w:val="bottom"/>
            <w:hideMark/>
          </w:tcPr>
          <w:p w14:paraId="52E6BD7E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79006B0E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017E19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F3607B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D3CC1A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649F79B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ACE04E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925F8D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C8F8AD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8F8B5C8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613CB121" w14:textId="77777777" w:rsidTr="00175464">
        <w:trPr>
          <w:cantSplit/>
        </w:trPr>
        <w:tc>
          <w:tcPr>
            <w:tcW w:w="2982" w:type="dxa"/>
            <w:vAlign w:val="bottom"/>
            <w:hideMark/>
          </w:tcPr>
          <w:p w14:paraId="00C57CC3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  <w:vAlign w:val="center"/>
            <w:hideMark/>
          </w:tcPr>
          <w:p w14:paraId="33500654" w14:textId="135C3D12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034</w:t>
            </w:r>
          </w:p>
        </w:tc>
        <w:tc>
          <w:tcPr>
            <w:tcW w:w="178" w:type="dxa"/>
          </w:tcPr>
          <w:p w14:paraId="200F94EB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10D0B688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F72F40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72DC700B" w14:textId="3B06A17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336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  <w:vAlign w:val="center"/>
          </w:tcPr>
          <w:p w14:paraId="0DC34AA0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1812984C" w14:textId="7459AD34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634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141</w:t>
            </w:r>
          </w:p>
        </w:tc>
        <w:tc>
          <w:tcPr>
            <w:tcW w:w="180" w:type="dxa"/>
          </w:tcPr>
          <w:p w14:paraId="1C69499E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0E39FA1C" w14:textId="69283AB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091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515</w:t>
            </w:r>
          </w:p>
        </w:tc>
      </w:tr>
      <w:tr w:rsidR="00175464" w:rsidRPr="009670C0" w14:paraId="3A41B956" w14:textId="77777777" w:rsidTr="00175464">
        <w:trPr>
          <w:cantSplit/>
        </w:trPr>
        <w:tc>
          <w:tcPr>
            <w:tcW w:w="2982" w:type="dxa"/>
            <w:vAlign w:val="bottom"/>
            <w:hideMark/>
          </w:tcPr>
          <w:p w14:paraId="7064183A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71" w:type="dxa"/>
            <w:vAlign w:val="center"/>
            <w:hideMark/>
          </w:tcPr>
          <w:p w14:paraId="4B024FB9" w14:textId="439C0EDF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646</w:t>
            </w:r>
          </w:p>
        </w:tc>
        <w:tc>
          <w:tcPr>
            <w:tcW w:w="178" w:type="dxa"/>
          </w:tcPr>
          <w:p w14:paraId="32B9405A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07E695D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0FF89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63C12A6C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4856274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0C1EC13A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E793AF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59194A3C" w14:textId="44275AC3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105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646</w:t>
            </w:r>
          </w:p>
        </w:tc>
      </w:tr>
      <w:tr w:rsidR="00175464" w:rsidRPr="009670C0" w14:paraId="48AB02E1" w14:textId="77777777" w:rsidTr="00175464">
        <w:trPr>
          <w:cantSplit/>
        </w:trPr>
        <w:tc>
          <w:tcPr>
            <w:tcW w:w="2982" w:type="dxa"/>
            <w:vAlign w:val="bottom"/>
            <w:hideMark/>
          </w:tcPr>
          <w:p w14:paraId="066FF468" w14:textId="77777777" w:rsidR="00175464" w:rsidRPr="009670C0" w:rsidRDefault="001754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1" w:type="dxa"/>
            <w:vAlign w:val="center"/>
            <w:hideMark/>
          </w:tcPr>
          <w:p w14:paraId="0FFFFD4B" w14:textId="16A9E665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942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550</w:t>
            </w:r>
          </w:p>
        </w:tc>
        <w:tc>
          <w:tcPr>
            <w:tcW w:w="178" w:type="dxa"/>
          </w:tcPr>
          <w:p w14:paraId="6AA4F2F8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550A144C" w14:textId="6D900319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162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135</w:t>
            </w:r>
          </w:p>
        </w:tc>
        <w:tc>
          <w:tcPr>
            <w:tcW w:w="180" w:type="dxa"/>
          </w:tcPr>
          <w:p w14:paraId="7EB97947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2C6E988C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9DF0129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6B3C549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86F942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491513F2" w14:textId="36F6A0A0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104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685</w:t>
            </w:r>
          </w:p>
        </w:tc>
      </w:tr>
      <w:tr w:rsidR="00175464" w:rsidRPr="009670C0" w14:paraId="7D0A71FE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639A5504" w14:textId="77777777" w:rsidR="00175464" w:rsidRPr="009670C0" w:rsidRDefault="00175464">
            <w:pPr>
              <w:tabs>
                <w:tab w:val="clear" w:pos="227"/>
                <w:tab w:val="clear" w:pos="2807"/>
              </w:tabs>
              <w:ind w:left="22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171" w:type="dxa"/>
            <w:vAlign w:val="center"/>
            <w:hideMark/>
          </w:tcPr>
          <w:p w14:paraId="32BC6E25" w14:textId="768BE6ED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232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</w:t>
            </w:r>
          </w:p>
        </w:tc>
        <w:tc>
          <w:tcPr>
            <w:tcW w:w="178" w:type="dxa"/>
          </w:tcPr>
          <w:p w14:paraId="01DA464E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2DC7CF0A" w14:textId="3141006A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80" w:type="dxa"/>
          </w:tcPr>
          <w:p w14:paraId="655E8F05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77A1A23B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ED9B576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51132571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903504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454ED9E8" w14:textId="2B035F1D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296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954</w:t>
            </w:r>
          </w:p>
        </w:tc>
      </w:tr>
      <w:tr w:rsidR="00175464" w:rsidRPr="009670C0" w14:paraId="49C51C8C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14C41FE0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171" w:type="dxa"/>
            <w:vAlign w:val="center"/>
            <w:hideMark/>
          </w:tcPr>
          <w:p w14:paraId="43079EEE" w14:textId="0774E144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  <w:tc>
          <w:tcPr>
            <w:tcW w:w="178" w:type="dxa"/>
          </w:tcPr>
          <w:p w14:paraId="1668E00A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50678F5D" w14:textId="58A88C12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707</w:t>
            </w:r>
          </w:p>
        </w:tc>
        <w:tc>
          <w:tcPr>
            <w:tcW w:w="180" w:type="dxa"/>
          </w:tcPr>
          <w:p w14:paraId="2FF3B150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32E60B53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E4D5102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37299C1C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56A49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60F59E41" w14:textId="59D6ADA2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648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540</w:t>
            </w:r>
          </w:p>
        </w:tc>
      </w:tr>
      <w:tr w:rsidR="00175464" w:rsidRPr="009670C0" w14:paraId="6E1ADAC9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29E50725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ลูกหนี้สินเชื่อเพื่อผู้บริโภครายย่อย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ภายใต้การจัดการสินเชื่อทางการเงิน</w:t>
            </w:r>
          </w:p>
        </w:tc>
        <w:tc>
          <w:tcPr>
            <w:tcW w:w="1171" w:type="dxa"/>
            <w:vAlign w:val="center"/>
          </w:tcPr>
          <w:p w14:paraId="524FD99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5AD303" w14:textId="193CB857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  <w:tc>
          <w:tcPr>
            <w:tcW w:w="178" w:type="dxa"/>
          </w:tcPr>
          <w:p w14:paraId="235E0889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697A3F9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11E588AD" w14:textId="29FB224E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322</w:t>
            </w:r>
          </w:p>
        </w:tc>
        <w:tc>
          <w:tcPr>
            <w:tcW w:w="180" w:type="dxa"/>
          </w:tcPr>
          <w:p w14:paraId="2DB91703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0B4907A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76F9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1021A4F7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5C263C8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AD782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AA66C7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20359DE3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3F6CCC8" w14:textId="3385E696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408</w:t>
            </w:r>
          </w:p>
        </w:tc>
      </w:tr>
      <w:tr w:rsidR="00175464" w:rsidRPr="009670C0" w14:paraId="59935509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174851D3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171" w:type="dxa"/>
            <w:vAlign w:val="center"/>
            <w:hideMark/>
          </w:tcPr>
          <w:p w14:paraId="4C77C86B" w14:textId="3D5BD025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055</w:t>
            </w:r>
          </w:p>
        </w:tc>
        <w:tc>
          <w:tcPr>
            <w:tcW w:w="178" w:type="dxa"/>
          </w:tcPr>
          <w:p w14:paraId="2A5096A0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70AF4539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FF9864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7E85F164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738A8AF4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250195C6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DB8C65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29A5D2C3" w14:textId="393D570F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055</w:t>
            </w:r>
          </w:p>
        </w:tc>
      </w:tr>
      <w:tr w:rsidR="00175464" w:rsidRPr="009670C0" w14:paraId="6BA61C4A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04321E14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1" w:type="dxa"/>
            <w:vAlign w:val="center"/>
            <w:hideMark/>
          </w:tcPr>
          <w:p w14:paraId="11B896A6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1780650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24972B1E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5DE1B5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6AA8C55A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67A7FD69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32B19EAE" w14:textId="00E7A595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120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80" w:type="dxa"/>
          </w:tcPr>
          <w:p w14:paraId="63214483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0E4E447D" w14:textId="7EF82B38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120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  <w:tr w:rsidR="00175464" w:rsidRPr="009670C0" w14:paraId="7CF1A66F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5E983B84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1" w:type="dxa"/>
            <w:vAlign w:val="center"/>
            <w:hideMark/>
          </w:tcPr>
          <w:p w14:paraId="113021E1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E906FEE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0622EA56" w14:textId="1CEF2176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343</w:t>
            </w:r>
          </w:p>
        </w:tc>
        <w:tc>
          <w:tcPr>
            <w:tcW w:w="180" w:type="dxa"/>
          </w:tcPr>
          <w:p w14:paraId="048495E0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6D76616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7184957F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06680F91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29ECD7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206FD2AB" w14:textId="5B2954FE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343</w:t>
            </w:r>
          </w:p>
        </w:tc>
      </w:tr>
      <w:tr w:rsidR="00175464" w:rsidRPr="009670C0" w14:paraId="3BC260E7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5D8AF8FE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71" w:type="dxa"/>
            <w:vAlign w:val="center"/>
            <w:hideMark/>
          </w:tcPr>
          <w:p w14:paraId="377F0E1A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04CCF84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3DC1CD26" w14:textId="20BA3F1F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192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718</w:t>
            </w:r>
          </w:p>
        </w:tc>
        <w:tc>
          <w:tcPr>
            <w:tcW w:w="180" w:type="dxa"/>
          </w:tcPr>
          <w:p w14:paraId="4EE80E9C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37854E6A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101E06E3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6AFAE5CA" w14:textId="36E89779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791</w:t>
            </w:r>
          </w:p>
        </w:tc>
        <w:tc>
          <w:tcPr>
            <w:tcW w:w="180" w:type="dxa"/>
          </w:tcPr>
          <w:p w14:paraId="364E607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77D83050" w14:textId="087B07CF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535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509</w:t>
            </w:r>
          </w:p>
        </w:tc>
      </w:tr>
      <w:tr w:rsidR="00175464" w:rsidRPr="009670C0" w14:paraId="6EBC72D7" w14:textId="77777777" w:rsidTr="00175464">
        <w:trPr>
          <w:cantSplit/>
          <w:trHeight w:val="83"/>
        </w:trPr>
        <w:tc>
          <w:tcPr>
            <w:tcW w:w="2982" w:type="dxa"/>
            <w:vAlign w:val="bottom"/>
            <w:hideMark/>
          </w:tcPr>
          <w:p w14:paraId="2B0C50DD" w14:textId="77777777" w:rsidR="00175464" w:rsidRPr="009670C0" w:rsidRDefault="00175464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70B0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1BFA040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firstLine="1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0F73AFBD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299C22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2B57A037" w14:textId="77777777" w:rsidR="00175464" w:rsidRPr="009670C0" w:rsidRDefault="00175464" w:rsidP="00D7626D">
            <w:pPr>
              <w:pStyle w:val="acctfourfigures"/>
              <w:tabs>
                <w:tab w:val="decimal" w:pos="920"/>
              </w:tabs>
              <w:spacing w:line="240" w:lineRule="atLeast"/>
              <w:ind w:right="-77" w:firstLine="1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BAA2BF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2A661965" w14:textId="577933A1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783</w:t>
            </w:r>
          </w:p>
        </w:tc>
        <w:tc>
          <w:tcPr>
            <w:tcW w:w="180" w:type="dxa"/>
          </w:tcPr>
          <w:p w14:paraId="29E91009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6D18E2AA" w14:textId="29B96D98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783</w:t>
            </w:r>
          </w:p>
        </w:tc>
      </w:tr>
      <w:tr w:rsidR="00175464" w:rsidRPr="009670C0" w14:paraId="27769435" w14:textId="77777777" w:rsidTr="00175464">
        <w:trPr>
          <w:cantSplit/>
          <w:trHeight w:val="110"/>
        </w:trPr>
        <w:tc>
          <w:tcPr>
            <w:tcW w:w="2982" w:type="dxa"/>
          </w:tcPr>
          <w:p w14:paraId="4E8E8F47" w14:textId="4F5A03DD" w:rsidR="00175464" w:rsidRPr="009670C0" w:rsidRDefault="00AC270C" w:rsidP="00AC27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B634B" w14:textId="2AA3B1F9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075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958</w:t>
            </w:r>
          </w:p>
        </w:tc>
        <w:tc>
          <w:tcPr>
            <w:tcW w:w="178" w:type="dxa"/>
          </w:tcPr>
          <w:p w14:paraId="0BBD1F8C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6FF587" w14:textId="0BEA9175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441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425</w:t>
            </w:r>
          </w:p>
        </w:tc>
        <w:tc>
          <w:tcPr>
            <w:tcW w:w="180" w:type="dxa"/>
          </w:tcPr>
          <w:p w14:paraId="6F2B3AA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76B16C" w14:textId="4133108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336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340</w:t>
            </w:r>
          </w:p>
        </w:tc>
        <w:tc>
          <w:tcPr>
            <w:tcW w:w="180" w:type="dxa"/>
          </w:tcPr>
          <w:p w14:paraId="2C816D74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50C039" w14:textId="4F98891C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149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076</w:t>
            </w:r>
          </w:p>
        </w:tc>
        <w:tc>
          <w:tcPr>
            <w:tcW w:w="180" w:type="dxa"/>
          </w:tcPr>
          <w:p w14:paraId="40EB36AE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9D8150" w14:textId="3F9F0854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10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002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799</w:t>
            </w:r>
          </w:p>
        </w:tc>
      </w:tr>
      <w:tr w:rsidR="00175464" w:rsidRPr="009670C0" w14:paraId="5E03467E" w14:textId="77777777" w:rsidTr="00175464">
        <w:trPr>
          <w:cantSplit/>
          <w:trHeight w:val="163"/>
        </w:trPr>
        <w:tc>
          <w:tcPr>
            <w:tcW w:w="2982" w:type="dxa"/>
          </w:tcPr>
          <w:p w14:paraId="0B208D4C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9607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057B159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B4247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6A784E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640C0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3EB542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C5E98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85E136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D8EF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5080589C" w14:textId="77777777" w:rsidTr="00175464">
        <w:trPr>
          <w:cantSplit/>
          <w:trHeight w:val="163"/>
        </w:trPr>
        <w:tc>
          <w:tcPr>
            <w:tcW w:w="2982" w:type="dxa"/>
            <w:vAlign w:val="bottom"/>
          </w:tcPr>
          <w:p w14:paraId="3EB42DA9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</w:tcPr>
          <w:p w14:paraId="214876BA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FF783C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AB49E9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35E0F2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403A40B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B904DA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6FBE447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7163C3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610D263A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579E22C2" w14:textId="77777777" w:rsidTr="00175464">
        <w:trPr>
          <w:cantSplit/>
          <w:trHeight w:val="163"/>
        </w:trPr>
        <w:tc>
          <w:tcPr>
            <w:tcW w:w="2982" w:type="dxa"/>
            <w:vAlign w:val="bottom"/>
            <w:hideMark/>
          </w:tcPr>
          <w:p w14:paraId="66D434D5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75FBB940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</w:tcPr>
          <w:p w14:paraId="54FEBF57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BFF467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3E5517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153066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8ABD4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54AFC5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E7E48C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72378960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18438CB8" w14:textId="77777777" w:rsidTr="00175464">
        <w:trPr>
          <w:cantSplit/>
          <w:trHeight w:val="71"/>
        </w:trPr>
        <w:tc>
          <w:tcPr>
            <w:tcW w:w="2982" w:type="dxa"/>
            <w:vAlign w:val="bottom"/>
            <w:hideMark/>
          </w:tcPr>
          <w:p w14:paraId="68A8421E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  <w:vAlign w:val="center"/>
            <w:hideMark/>
          </w:tcPr>
          <w:p w14:paraId="19FD6A58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9E56599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607757D3" w14:textId="77777777" w:rsidR="00175464" w:rsidRPr="009670C0" w:rsidRDefault="00175464" w:rsidP="00175464">
            <w:pPr>
              <w:pStyle w:val="acctfourfigures"/>
              <w:tabs>
                <w:tab w:val="decimal" w:pos="729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713129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5A77E73B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EEAD82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13831D5C" w14:textId="0D81AD2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852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458</w:t>
            </w:r>
          </w:p>
        </w:tc>
        <w:tc>
          <w:tcPr>
            <w:tcW w:w="180" w:type="dxa"/>
          </w:tcPr>
          <w:p w14:paraId="280A10B0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252F079B" w14:textId="2A13DDC7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852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458</w:t>
            </w:r>
          </w:p>
        </w:tc>
      </w:tr>
      <w:tr w:rsidR="00175464" w:rsidRPr="009670C0" w14:paraId="6A2707E6" w14:textId="77777777" w:rsidTr="00175464">
        <w:trPr>
          <w:cantSplit/>
          <w:trHeight w:val="71"/>
        </w:trPr>
        <w:tc>
          <w:tcPr>
            <w:tcW w:w="2982" w:type="dxa"/>
            <w:vAlign w:val="bottom"/>
            <w:hideMark/>
          </w:tcPr>
          <w:p w14:paraId="727A264A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1" w:type="dxa"/>
            <w:vAlign w:val="center"/>
            <w:hideMark/>
          </w:tcPr>
          <w:p w14:paraId="531BCE9B" w14:textId="05411FF6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362</w:t>
            </w:r>
          </w:p>
        </w:tc>
        <w:tc>
          <w:tcPr>
            <w:tcW w:w="178" w:type="dxa"/>
          </w:tcPr>
          <w:p w14:paraId="6CD1F589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4DC571D2" w14:textId="77777777" w:rsidR="00175464" w:rsidRPr="009670C0" w:rsidRDefault="00175464" w:rsidP="00175464">
            <w:pPr>
              <w:pStyle w:val="acctfourfigures"/>
              <w:tabs>
                <w:tab w:val="decimal" w:pos="729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AC523E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2FDBDCE8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B67598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12C9FC5F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9E38C2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59854EA5" w14:textId="2E983FDD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362</w:t>
            </w:r>
          </w:p>
        </w:tc>
      </w:tr>
      <w:tr w:rsidR="00175464" w:rsidRPr="009670C0" w14:paraId="75330C98" w14:textId="77777777" w:rsidTr="00175464">
        <w:trPr>
          <w:cantSplit/>
        </w:trPr>
        <w:tc>
          <w:tcPr>
            <w:tcW w:w="2982" w:type="dxa"/>
            <w:vAlign w:val="bottom"/>
            <w:hideMark/>
          </w:tcPr>
          <w:p w14:paraId="7666FB56" w14:textId="77777777" w:rsidR="00175464" w:rsidRPr="009670C0" w:rsidRDefault="0017546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1" w:type="dxa"/>
            <w:vAlign w:val="center"/>
            <w:hideMark/>
          </w:tcPr>
          <w:p w14:paraId="67C50AF3" w14:textId="62D98DAE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  <w:tc>
          <w:tcPr>
            <w:tcW w:w="178" w:type="dxa"/>
          </w:tcPr>
          <w:p w14:paraId="0D41FE19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  <w:hideMark/>
          </w:tcPr>
          <w:p w14:paraId="37BDB530" w14:textId="77777777" w:rsidR="00175464" w:rsidRPr="009670C0" w:rsidRDefault="00175464" w:rsidP="00175464">
            <w:pPr>
              <w:pStyle w:val="acctfourfigures"/>
              <w:tabs>
                <w:tab w:val="decimal" w:pos="729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DCBD72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  <w:hideMark/>
          </w:tcPr>
          <w:p w14:paraId="465C6B12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847544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0E93A8D8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1C1129A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76F37742" w14:textId="30C19EED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216</w:t>
            </w:r>
          </w:p>
        </w:tc>
      </w:tr>
      <w:tr w:rsidR="00175464" w:rsidRPr="009670C0" w14:paraId="75C197B7" w14:textId="77777777" w:rsidTr="00175464">
        <w:trPr>
          <w:cantSplit/>
          <w:trHeight w:val="270"/>
        </w:trPr>
        <w:tc>
          <w:tcPr>
            <w:tcW w:w="2982" w:type="dxa"/>
            <w:vAlign w:val="bottom"/>
            <w:hideMark/>
          </w:tcPr>
          <w:p w14:paraId="42771988" w14:textId="77777777" w:rsidR="00175464" w:rsidRPr="009670C0" w:rsidRDefault="00175464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B490D" w14:textId="2AE0BF22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067</w:t>
            </w:r>
            <w:r w:rsidR="0017546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</w:t>
            </w:r>
          </w:p>
        </w:tc>
        <w:tc>
          <w:tcPr>
            <w:tcW w:w="178" w:type="dxa"/>
          </w:tcPr>
          <w:p w14:paraId="27CE5EFA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E5BFC" w14:textId="7927F86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909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0" w:type="dxa"/>
          </w:tcPr>
          <w:p w14:paraId="2EBBB11C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863B7D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5A50CB7" w14:textId="77777777" w:rsidR="00175464" w:rsidRPr="009670C0" w:rsidRDefault="00175464" w:rsidP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5AE4E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5CE0C4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27B7C4" w14:textId="6AF64F7B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977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031</w:t>
            </w:r>
          </w:p>
        </w:tc>
      </w:tr>
      <w:tr w:rsidR="00175464" w:rsidRPr="009670C0" w14:paraId="571BE745" w14:textId="77777777" w:rsidTr="00175464">
        <w:trPr>
          <w:cantSplit/>
          <w:trHeight w:val="54"/>
        </w:trPr>
        <w:tc>
          <w:tcPr>
            <w:tcW w:w="2982" w:type="dxa"/>
          </w:tcPr>
          <w:p w14:paraId="1EE64C8E" w14:textId="476FFDEB" w:rsidR="00175464" w:rsidRPr="009670C0" w:rsidRDefault="00AC270C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13ADD8" w14:textId="310DEDEF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143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050</w:t>
            </w:r>
          </w:p>
        </w:tc>
        <w:tc>
          <w:tcPr>
            <w:tcW w:w="178" w:type="dxa"/>
          </w:tcPr>
          <w:p w14:paraId="0200EB2C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4AB732" w14:textId="7A7C238A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909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0" w:type="dxa"/>
          </w:tcPr>
          <w:p w14:paraId="6562EC8E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19EA04" w14:textId="77777777" w:rsidR="00175464" w:rsidRPr="009670C0" w:rsidRDefault="00175464" w:rsidP="00175464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335A8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55E17" w14:textId="3C1BBFCE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852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458</w:t>
            </w:r>
          </w:p>
        </w:tc>
        <w:tc>
          <w:tcPr>
            <w:tcW w:w="180" w:type="dxa"/>
          </w:tcPr>
          <w:p w14:paraId="6D9758CB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3645AD" w14:textId="61A126C8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905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067</w:t>
            </w:r>
          </w:p>
        </w:tc>
      </w:tr>
      <w:tr w:rsidR="00175464" w:rsidRPr="009670C0" w14:paraId="7182E1EF" w14:textId="77777777" w:rsidTr="00175464">
        <w:trPr>
          <w:cantSplit/>
          <w:trHeight w:val="270"/>
        </w:trPr>
        <w:tc>
          <w:tcPr>
            <w:tcW w:w="2982" w:type="dxa"/>
          </w:tcPr>
          <w:p w14:paraId="648431B5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3DF52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E4B1C3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863223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3E3F8F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9186F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CB18BE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80F043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8E1FDF" w14:textId="77777777" w:rsidR="00175464" w:rsidRPr="009670C0" w:rsidRDefault="0017546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696636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F8EFE7E" w14:textId="6BDA0309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ACED341" w14:textId="77777777" w:rsidR="00175464" w:rsidRPr="009670C0" w:rsidRDefault="00175464">
      <w:r w:rsidRPr="009670C0">
        <w:br w:type="page"/>
      </w:r>
    </w:p>
    <w:tbl>
      <w:tblPr>
        <w:tblW w:w="919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3"/>
        <w:gridCol w:w="1172"/>
        <w:gridCol w:w="178"/>
        <w:gridCol w:w="1082"/>
        <w:gridCol w:w="180"/>
        <w:gridCol w:w="1080"/>
        <w:gridCol w:w="180"/>
        <w:gridCol w:w="1080"/>
        <w:gridCol w:w="180"/>
        <w:gridCol w:w="1080"/>
      </w:tblGrid>
      <w:tr w:rsidR="00175464" w:rsidRPr="009670C0" w14:paraId="01987AC3" w14:textId="77777777" w:rsidTr="00C4119C">
        <w:trPr>
          <w:cantSplit/>
          <w:trHeight w:val="113"/>
          <w:tblHeader/>
        </w:trPr>
        <w:tc>
          <w:tcPr>
            <w:tcW w:w="2983" w:type="dxa"/>
            <w:vAlign w:val="bottom"/>
          </w:tcPr>
          <w:p w14:paraId="1AE98956" w14:textId="21A38FC2" w:rsidR="00175464" w:rsidRPr="009670C0" w:rsidRDefault="00175464" w:rsidP="00C4119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2" w:type="dxa"/>
            <w:gridSpan w:val="9"/>
            <w:hideMark/>
          </w:tcPr>
          <w:p w14:paraId="0C465787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5464" w:rsidRPr="009670C0" w14:paraId="27F9F098" w14:textId="77777777" w:rsidTr="00C4119C">
        <w:trPr>
          <w:cantSplit/>
          <w:trHeight w:val="364"/>
          <w:tblHeader/>
        </w:trPr>
        <w:tc>
          <w:tcPr>
            <w:tcW w:w="2983" w:type="dxa"/>
            <w:vAlign w:val="bottom"/>
          </w:tcPr>
          <w:p w14:paraId="51AA3E77" w14:textId="77777777" w:rsidR="00175464" w:rsidRPr="009670C0" w:rsidRDefault="00175464" w:rsidP="00C4119C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432" w:type="dxa"/>
            <w:gridSpan w:val="3"/>
            <w:hideMark/>
          </w:tcPr>
          <w:p w14:paraId="0B2B3AD8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47D26B8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4327CE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5ABDD6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080" w:type="dxa"/>
            <w:vAlign w:val="bottom"/>
          </w:tcPr>
          <w:p w14:paraId="733196D4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7425EC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DF9F96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043AE1DC" w14:textId="77777777" w:rsidTr="00C4119C">
        <w:trPr>
          <w:cantSplit/>
          <w:trHeight w:val="364"/>
          <w:tblHeader/>
        </w:trPr>
        <w:tc>
          <w:tcPr>
            <w:tcW w:w="2983" w:type="dxa"/>
            <w:vAlign w:val="bottom"/>
          </w:tcPr>
          <w:p w14:paraId="3A8FCC6A" w14:textId="77777777" w:rsidR="00175464" w:rsidRPr="009670C0" w:rsidRDefault="00175464" w:rsidP="00C4119C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39A1C624" w14:textId="54F26462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8" w:type="dxa"/>
            <w:vAlign w:val="bottom"/>
          </w:tcPr>
          <w:p w14:paraId="0E3B1F6F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0D319C53" w14:textId="4DE0BAFB" w:rsidR="00175464" w:rsidRPr="009670C0" w:rsidRDefault="00175464" w:rsidP="00C41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4346DC11" w14:textId="2155D6BB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แต่ภายใน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0754FB2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F7F1921" w14:textId="77777777" w:rsidR="00175464" w:rsidRPr="009670C0" w:rsidRDefault="00175464" w:rsidP="00C41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vAlign w:val="bottom"/>
          </w:tcPr>
          <w:p w14:paraId="49F41367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</w:tcPr>
          <w:p w14:paraId="33993F8B" w14:textId="77777777" w:rsidR="00175464" w:rsidRPr="009670C0" w:rsidRDefault="00175464" w:rsidP="00C4119C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9278B45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ไม่มีอัตราดอกเบี้ย</w:t>
            </w:r>
          </w:p>
        </w:tc>
        <w:tc>
          <w:tcPr>
            <w:tcW w:w="180" w:type="dxa"/>
            <w:vAlign w:val="bottom"/>
          </w:tcPr>
          <w:p w14:paraId="1D168C64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514A642" w14:textId="77777777" w:rsidR="00175464" w:rsidRPr="009670C0" w:rsidRDefault="00175464" w:rsidP="00C4119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5464" w:rsidRPr="009670C0" w14:paraId="5EE34D22" w14:textId="77777777" w:rsidTr="00C4119C">
        <w:trPr>
          <w:cantSplit/>
          <w:tblHeader/>
        </w:trPr>
        <w:tc>
          <w:tcPr>
            <w:tcW w:w="2983" w:type="dxa"/>
          </w:tcPr>
          <w:p w14:paraId="61F76B05" w14:textId="77777777" w:rsidR="00175464" w:rsidRPr="009670C0" w:rsidRDefault="00175464" w:rsidP="00C4119C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12" w:type="dxa"/>
            <w:gridSpan w:val="9"/>
            <w:hideMark/>
          </w:tcPr>
          <w:p w14:paraId="6BD17E33" w14:textId="77777777" w:rsidR="00175464" w:rsidRPr="009670C0" w:rsidRDefault="00175464" w:rsidP="00C4119C">
            <w:pPr>
              <w:ind w:left="-66" w:right="-86"/>
              <w:jc w:val="center"/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(</w:t>
            </w: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75464" w:rsidRPr="009670C0" w14:paraId="79B77F4B" w14:textId="77777777" w:rsidTr="00C4119C">
        <w:trPr>
          <w:cantSplit/>
        </w:trPr>
        <w:tc>
          <w:tcPr>
            <w:tcW w:w="2983" w:type="dxa"/>
            <w:hideMark/>
          </w:tcPr>
          <w:p w14:paraId="5112ECB0" w14:textId="7F9E97F0" w:rsidR="00175464" w:rsidRPr="009670C0" w:rsidRDefault="001435EB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172" w:type="dxa"/>
          </w:tcPr>
          <w:p w14:paraId="5E0F05E2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161A92A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AA35F9D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97DC16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2F300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910F45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039824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08142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9B9532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06879B1A" w14:textId="77777777" w:rsidTr="00C4119C">
        <w:trPr>
          <w:cantSplit/>
        </w:trPr>
        <w:tc>
          <w:tcPr>
            <w:tcW w:w="2983" w:type="dxa"/>
            <w:vAlign w:val="bottom"/>
            <w:hideMark/>
          </w:tcPr>
          <w:p w14:paraId="0F9B622D" w14:textId="77777777" w:rsidR="00175464" w:rsidRPr="009670C0" w:rsidRDefault="00175464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2" w:type="dxa"/>
          </w:tcPr>
          <w:p w14:paraId="57120AA0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A2E7164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2C0FE4B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E84B7B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4650E" w14:textId="77777777" w:rsidR="00175464" w:rsidRPr="009670C0" w:rsidRDefault="00175464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C5ACD7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849D61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9673F3" w14:textId="77777777" w:rsidR="00175464" w:rsidRPr="009670C0" w:rsidRDefault="00175464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EADF5D" w14:textId="77777777" w:rsidR="00175464" w:rsidRPr="009670C0" w:rsidRDefault="00175464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2435E38B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1B55DD49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816ECC5" w14:textId="73916B09" w:rsidR="00175464" w:rsidRPr="009670C0" w:rsidRDefault="00AE7F21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28624B3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F3AA66A" w14:textId="7F193C94" w:rsidR="00175464" w:rsidRPr="009670C0" w:rsidRDefault="00E02309" w:rsidP="00D7626D">
            <w:pPr>
              <w:pStyle w:val="acctfourfigures"/>
              <w:tabs>
                <w:tab w:val="decimal" w:pos="910"/>
              </w:tabs>
              <w:spacing w:line="240" w:lineRule="atLeast"/>
              <w:ind w:right="-77" w:firstLine="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F23F8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E3DDC7" w14:textId="23F126DF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138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471</w:t>
            </w:r>
          </w:p>
        </w:tc>
        <w:tc>
          <w:tcPr>
            <w:tcW w:w="180" w:type="dxa"/>
            <w:shd w:val="clear" w:color="auto" w:fill="auto"/>
          </w:tcPr>
          <w:p w14:paraId="6BBFD85B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DC1CAF" w14:textId="6EF8863C" w:rsidR="00175464" w:rsidRPr="009670C0" w:rsidRDefault="001435EB" w:rsidP="007655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4C4548B4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030725" w14:textId="2B424021" w:rsidR="00175464" w:rsidRPr="009670C0" w:rsidRDefault="001435EB" w:rsidP="00991E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173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277</w:t>
            </w:r>
          </w:p>
        </w:tc>
      </w:tr>
      <w:tr w:rsidR="00175464" w:rsidRPr="009670C0" w14:paraId="3275E242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426721D0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9890BFF" w14:textId="49A56694" w:rsidR="00175464" w:rsidRPr="009670C0" w:rsidRDefault="001435EB" w:rsidP="00666A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AE7F21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538</w:t>
            </w:r>
            <w:r w:rsidR="00AE7F21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134</w:t>
            </w:r>
          </w:p>
        </w:tc>
        <w:tc>
          <w:tcPr>
            <w:tcW w:w="178" w:type="dxa"/>
            <w:shd w:val="clear" w:color="auto" w:fill="auto"/>
          </w:tcPr>
          <w:p w14:paraId="699DEA89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A3B6CBF" w14:textId="5279F6C3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065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04C7D992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F26506" w14:textId="53EC87ED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1A4662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0B0814" w14:textId="1F11C1A4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1B604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F08DA0" w14:textId="31E4DA90" w:rsidR="00175464" w:rsidRPr="009670C0" w:rsidRDefault="001435EB" w:rsidP="00991E9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604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081</w:t>
            </w:r>
          </w:p>
        </w:tc>
      </w:tr>
      <w:tr w:rsidR="00175464" w:rsidRPr="009670C0" w14:paraId="63A06F50" w14:textId="77777777" w:rsidTr="00666A91">
        <w:trPr>
          <w:cantSplit/>
        </w:trPr>
        <w:tc>
          <w:tcPr>
            <w:tcW w:w="2983" w:type="dxa"/>
            <w:vAlign w:val="bottom"/>
            <w:hideMark/>
          </w:tcPr>
          <w:p w14:paraId="6F75BB1E" w14:textId="77777777" w:rsidR="00175464" w:rsidRPr="009670C0" w:rsidRDefault="00175464" w:rsidP="00C4119C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เงินให้กู้ยืมระยะสั้นและดอกเบี้ย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ค้างรับจากบริษัทย่อย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2985022" w14:textId="2511F26E" w:rsidR="00175464" w:rsidRPr="009670C0" w:rsidRDefault="001435EB" w:rsidP="00666A9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787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46E0EB" w14:textId="77777777" w:rsidR="00175464" w:rsidRPr="009670C0" w:rsidRDefault="00175464" w:rsidP="00666A91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2F9CE4" w14:textId="21F1155B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2CB0C" w14:textId="77777777" w:rsidR="00175464" w:rsidRPr="009670C0" w:rsidRDefault="00175464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43446" w14:textId="34277201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61BA6" w14:textId="77777777" w:rsidR="00175464" w:rsidRPr="009670C0" w:rsidRDefault="00175464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F8E50" w14:textId="073E80C1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37930" w14:textId="77777777" w:rsidR="00175464" w:rsidRPr="009670C0" w:rsidRDefault="00175464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8D1661" w14:textId="02D64ABB" w:rsidR="00175464" w:rsidRPr="009670C0" w:rsidRDefault="001435EB" w:rsidP="00603F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95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787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099</w:t>
            </w:r>
          </w:p>
        </w:tc>
      </w:tr>
      <w:tr w:rsidR="00175464" w:rsidRPr="009670C0" w14:paraId="0905F754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1CDB3571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209E00AD" w14:textId="425E9286" w:rsidR="00175464" w:rsidRPr="009670C0" w:rsidRDefault="00E02309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8CB168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7EC456" w14:textId="38CD1056" w:rsidR="00175464" w:rsidRPr="009670C0" w:rsidRDefault="00E02309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3F041D" w14:textId="77777777" w:rsidR="00175464" w:rsidRPr="009670C0" w:rsidRDefault="00175464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8DA387" w14:textId="684D6135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C74775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0D5667" w14:textId="5BA5BBB1" w:rsidR="00175464" w:rsidRPr="009670C0" w:rsidRDefault="001435EB" w:rsidP="007655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16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664</w:t>
            </w:r>
          </w:p>
        </w:tc>
        <w:tc>
          <w:tcPr>
            <w:tcW w:w="180" w:type="dxa"/>
            <w:shd w:val="clear" w:color="auto" w:fill="auto"/>
          </w:tcPr>
          <w:p w14:paraId="34B893D9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0CAAEC" w14:textId="084613A5" w:rsidR="00175464" w:rsidRPr="009670C0" w:rsidRDefault="001435EB" w:rsidP="00991E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16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664</w:t>
            </w:r>
          </w:p>
        </w:tc>
      </w:tr>
      <w:tr w:rsidR="00175464" w:rsidRPr="009670C0" w14:paraId="1BE95AD1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44EE11F4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C339F92" w14:textId="5C8776D4" w:rsidR="00175464" w:rsidRPr="009670C0" w:rsidRDefault="00E02309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7D8D63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2A5F7CA" w14:textId="0F4FDB33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14:paraId="141FDEA5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AD26C0" w14:textId="7B972E14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B4602C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DA82AD" w14:textId="47AEBA4E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D40915" w14:textId="77777777" w:rsidR="00175464" w:rsidRPr="009670C0" w:rsidRDefault="00175464" w:rsidP="0020624A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6D2320" w14:textId="55280B71" w:rsidR="00175464" w:rsidRPr="009670C0" w:rsidRDefault="001435EB" w:rsidP="00991E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846</w:t>
            </w:r>
          </w:p>
        </w:tc>
      </w:tr>
      <w:tr w:rsidR="00175464" w:rsidRPr="009670C0" w14:paraId="5D944795" w14:textId="77777777" w:rsidTr="00666A91">
        <w:trPr>
          <w:cantSplit/>
        </w:trPr>
        <w:tc>
          <w:tcPr>
            <w:tcW w:w="2983" w:type="dxa"/>
            <w:vAlign w:val="bottom"/>
            <w:hideMark/>
          </w:tcPr>
          <w:p w14:paraId="624DD5BF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เงินให้กู้ยืมระยะยาวและดอกเบี้ยค้าง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รับจากบริษัทย่อย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37F1D77" w14:textId="53E69428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A2ABC" w14:textId="77777777" w:rsidR="00175464" w:rsidRPr="009670C0" w:rsidRDefault="00175464" w:rsidP="00666A91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AC83C78" w14:textId="2AF7F7C0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49FEE" w14:textId="77777777" w:rsidR="00175464" w:rsidRPr="009670C0" w:rsidRDefault="00175464" w:rsidP="00666A91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6FA5E" w14:textId="71CFB0D2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F9674" w14:textId="77777777" w:rsidR="00175464" w:rsidRPr="009670C0" w:rsidRDefault="00175464" w:rsidP="00666A91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00531E" w14:textId="152E252B" w:rsidR="00175464" w:rsidRPr="009670C0" w:rsidRDefault="00E02309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1879C" w14:textId="77777777" w:rsidR="00175464" w:rsidRPr="009670C0" w:rsidRDefault="00175464" w:rsidP="00666A91">
            <w:pPr>
              <w:pStyle w:val="acctfourfigures"/>
              <w:tabs>
                <w:tab w:val="decimal" w:pos="644"/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4CFCA" w14:textId="05581910" w:rsidR="00175464" w:rsidRPr="009670C0" w:rsidRDefault="0020624A" w:rsidP="00666A91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75464" w:rsidRPr="009670C0" w14:paraId="219CC59D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1C8AF8BF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57428" w14:textId="4FCEA702" w:rsidR="00175464" w:rsidRPr="009670C0" w:rsidRDefault="00E02309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6F5E1EC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8E7D6" w14:textId="05E85832" w:rsidR="00175464" w:rsidRPr="009670C0" w:rsidRDefault="00E02309" w:rsidP="00D7626D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12D310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7C9E1" w14:textId="47BF565C" w:rsidR="00175464" w:rsidRPr="009670C0" w:rsidRDefault="00E02309" w:rsidP="00991E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489800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C1AFA" w14:textId="0728BDC6" w:rsidR="00175464" w:rsidRPr="009670C0" w:rsidRDefault="001435EB" w:rsidP="007655A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E02309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751</w:t>
            </w:r>
          </w:p>
        </w:tc>
        <w:tc>
          <w:tcPr>
            <w:tcW w:w="180" w:type="dxa"/>
            <w:shd w:val="clear" w:color="auto" w:fill="auto"/>
          </w:tcPr>
          <w:p w14:paraId="70A3E6FF" w14:textId="77777777" w:rsidR="00175464" w:rsidRPr="009670C0" w:rsidRDefault="00175464" w:rsidP="0020624A">
            <w:pPr>
              <w:pStyle w:val="acctfourfigures"/>
              <w:tabs>
                <w:tab w:val="decimal" w:pos="731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1C058" w14:textId="1FA98B00" w:rsidR="00175464" w:rsidRPr="009670C0" w:rsidRDefault="001435EB" w:rsidP="00991E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20624A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751</w:t>
            </w:r>
          </w:p>
        </w:tc>
      </w:tr>
      <w:tr w:rsidR="00175464" w:rsidRPr="009670C0" w14:paraId="217BCFC1" w14:textId="77777777" w:rsidTr="00B06104">
        <w:trPr>
          <w:cantSplit/>
        </w:trPr>
        <w:tc>
          <w:tcPr>
            <w:tcW w:w="2983" w:type="dxa"/>
            <w:vAlign w:val="bottom"/>
          </w:tcPr>
          <w:p w14:paraId="1655E31E" w14:textId="09E2BF3E" w:rsidR="00175464" w:rsidRPr="009670C0" w:rsidRDefault="00AC270C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6A985" w14:textId="36424E63" w:rsidR="00175464" w:rsidRPr="009670C0" w:rsidRDefault="001435EB" w:rsidP="00666A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325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233</w:t>
            </w:r>
          </w:p>
        </w:tc>
        <w:tc>
          <w:tcPr>
            <w:tcW w:w="178" w:type="dxa"/>
            <w:shd w:val="clear" w:color="auto" w:fill="auto"/>
          </w:tcPr>
          <w:p w14:paraId="4CD2594A" w14:textId="77777777" w:rsidR="00175464" w:rsidRPr="009670C0" w:rsidRDefault="00175464" w:rsidP="00991E9A">
            <w:pPr>
              <w:pStyle w:val="acctfourfigures"/>
              <w:tabs>
                <w:tab w:val="decimal" w:pos="732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B83D08" w14:textId="2BD4FF13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067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0A2AE2" w14:textId="77777777" w:rsidR="00175464" w:rsidRPr="009670C0" w:rsidRDefault="00175464" w:rsidP="00991E9A">
            <w:pPr>
              <w:pStyle w:val="acctfourfigures"/>
              <w:tabs>
                <w:tab w:val="decimal" w:pos="644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1BE4D0" w14:textId="02152972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138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25C8B2" w14:textId="77777777" w:rsidR="00175464" w:rsidRPr="009670C0" w:rsidRDefault="00175464" w:rsidP="00991E9A">
            <w:pPr>
              <w:pStyle w:val="acctfourfigures"/>
              <w:tabs>
                <w:tab w:val="decimal" w:pos="644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129EF" w14:textId="2F1BB375" w:rsidR="00175464" w:rsidRPr="009670C0" w:rsidRDefault="001435EB" w:rsidP="00636E0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59</w:t>
            </w:r>
            <w:r w:rsidR="00E02309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7902846C" w14:textId="77777777" w:rsidR="00175464" w:rsidRPr="009670C0" w:rsidRDefault="00175464" w:rsidP="00991E9A">
            <w:pPr>
              <w:pStyle w:val="acctfourfigures"/>
              <w:tabs>
                <w:tab w:val="decimal" w:pos="644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9F11D3" w14:textId="71548C24" w:rsidR="00175464" w:rsidRPr="009670C0" w:rsidRDefault="001435EB" w:rsidP="00991E9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2062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590</w:t>
            </w:r>
            <w:r w:rsidR="002062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718</w:t>
            </w:r>
          </w:p>
        </w:tc>
      </w:tr>
      <w:tr w:rsidR="00175464" w:rsidRPr="009670C0" w14:paraId="4E3DB882" w14:textId="77777777" w:rsidTr="00AC270C">
        <w:trPr>
          <w:cantSplit/>
        </w:trPr>
        <w:tc>
          <w:tcPr>
            <w:tcW w:w="2983" w:type="dxa"/>
            <w:vAlign w:val="bottom"/>
          </w:tcPr>
          <w:p w14:paraId="25DDDB95" w14:textId="77777777" w:rsidR="00175464" w:rsidRPr="009670C0" w:rsidRDefault="00175464" w:rsidP="00C4119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AD02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8230351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2E8E2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BECF142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2B92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7C45B88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81B91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465521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A975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5464" w:rsidRPr="009670C0" w14:paraId="3CDCC3A5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30DC2640" w14:textId="77777777" w:rsidR="00175464" w:rsidRPr="009670C0" w:rsidRDefault="00175464" w:rsidP="00C4119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B4229F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01A0D82D" w14:textId="77777777" w:rsidR="00175464" w:rsidRPr="009670C0" w:rsidRDefault="00175464" w:rsidP="00C4119C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291E27C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AA6201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6CC3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1F2D01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0E3C04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211A72" w14:textId="77777777" w:rsidR="00175464" w:rsidRPr="009670C0" w:rsidRDefault="00175464" w:rsidP="00C4119C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06984" w14:textId="77777777" w:rsidR="00175464" w:rsidRPr="009670C0" w:rsidRDefault="00175464" w:rsidP="00C4119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360F" w:rsidRPr="009670C0" w14:paraId="58E3DE1C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7C4A70D9" w14:textId="77777777" w:rsidR="00E8360F" w:rsidRPr="009670C0" w:rsidRDefault="00E8360F" w:rsidP="00E836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ED821DA" w14:textId="090F66F1" w:rsidR="00E8360F" w:rsidRPr="009670C0" w:rsidRDefault="00E8360F" w:rsidP="001644EE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978D1F" w14:textId="77777777" w:rsidR="00E8360F" w:rsidRPr="009670C0" w:rsidRDefault="00E8360F" w:rsidP="001644EE">
            <w:pPr>
              <w:pStyle w:val="acctfourfigures"/>
              <w:tabs>
                <w:tab w:val="decimal" w:pos="732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50DD1CD" w14:textId="685C7435" w:rsidR="00E8360F" w:rsidRPr="009670C0" w:rsidRDefault="00E8360F" w:rsidP="001644EE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3682C3" w14:textId="77777777" w:rsidR="00E8360F" w:rsidRPr="009670C0" w:rsidRDefault="00E8360F" w:rsidP="001644EE">
            <w:pPr>
              <w:pStyle w:val="acctfourfigures"/>
              <w:tabs>
                <w:tab w:val="decimal" w:pos="644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432BC9" w14:textId="1F5DD64E" w:rsidR="00E8360F" w:rsidRPr="009670C0" w:rsidRDefault="00E8360F" w:rsidP="001644EE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F399A9" w14:textId="77777777" w:rsidR="00E8360F" w:rsidRPr="009670C0" w:rsidRDefault="00E8360F" w:rsidP="001644EE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AA17D" w14:textId="6FB04640" w:rsidR="00E8360F" w:rsidRPr="009670C0" w:rsidRDefault="00636E00" w:rsidP="00636E0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904,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6AF221FB" w14:textId="77777777" w:rsidR="00E8360F" w:rsidRPr="009670C0" w:rsidRDefault="00E8360F" w:rsidP="001644EE">
            <w:pPr>
              <w:pStyle w:val="acctfourfigures"/>
              <w:tabs>
                <w:tab w:val="decimal" w:pos="644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0E97D6" w14:textId="70E73CC7" w:rsidR="00E8360F" w:rsidRPr="009670C0" w:rsidRDefault="00636E00" w:rsidP="00636E0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904,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599</w:t>
            </w:r>
          </w:p>
        </w:tc>
      </w:tr>
      <w:tr w:rsidR="00E8360F" w:rsidRPr="009670C0" w14:paraId="5D188395" w14:textId="77777777" w:rsidTr="00AC270C">
        <w:trPr>
          <w:cantSplit/>
        </w:trPr>
        <w:tc>
          <w:tcPr>
            <w:tcW w:w="2983" w:type="dxa"/>
            <w:vAlign w:val="bottom"/>
            <w:hideMark/>
          </w:tcPr>
          <w:p w14:paraId="38CCAB31" w14:textId="77777777" w:rsidR="00E8360F" w:rsidRPr="009670C0" w:rsidRDefault="00E8360F" w:rsidP="00E836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05A88" w14:textId="56DEFC47" w:rsidR="00E8360F" w:rsidRPr="009670C0" w:rsidRDefault="001435EB" w:rsidP="00666A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E8360F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E8360F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178" w:type="dxa"/>
            <w:shd w:val="clear" w:color="auto" w:fill="auto"/>
          </w:tcPr>
          <w:p w14:paraId="3A2DE42E" w14:textId="77777777" w:rsidR="00E8360F" w:rsidRPr="009670C0" w:rsidRDefault="00E8360F" w:rsidP="00E8360F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978B36" w14:textId="3DE2F7B6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C44992" w14:textId="77777777" w:rsidR="00E8360F" w:rsidRPr="009670C0" w:rsidRDefault="00E8360F" w:rsidP="00E8360F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72D4C" w14:textId="6DF337C3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A18C7C" w14:textId="77777777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73CA5" w14:textId="08D9E5ED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E90B5" w14:textId="77777777" w:rsidR="00E8360F" w:rsidRPr="009670C0" w:rsidRDefault="00E8360F" w:rsidP="00E8360F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258E2" w14:textId="4B8BB8CB" w:rsidR="00E8360F" w:rsidRPr="009670C0" w:rsidRDefault="001435EB" w:rsidP="00E8360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1644EE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1644EE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</w:tr>
      <w:tr w:rsidR="00E8360F" w:rsidRPr="009670C0" w14:paraId="594E085C" w14:textId="77777777" w:rsidTr="00AC270C">
        <w:trPr>
          <w:cantSplit/>
        </w:trPr>
        <w:tc>
          <w:tcPr>
            <w:tcW w:w="2983" w:type="dxa"/>
            <w:vAlign w:val="bottom"/>
          </w:tcPr>
          <w:p w14:paraId="107CCEC9" w14:textId="5ACF54EF" w:rsidR="00E8360F" w:rsidRPr="009670C0" w:rsidRDefault="00AC270C" w:rsidP="00E8360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15BED4" w14:textId="2867F55A" w:rsidR="00E8360F" w:rsidRPr="009670C0" w:rsidRDefault="001435EB" w:rsidP="00666A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E8360F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366</w:t>
            </w:r>
            <w:r w:rsidR="00E8360F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178" w:type="dxa"/>
            <w:shd w:val="clear" w:color="auto" w:fill="auto"/>
          </w:tcPr>
          <w:p w14:paraId="20467B46" w14:textId="77777777" w:rsidR="00E8360F" w:rsidRPr="009670C0" w:rsidRDefault="00E8360F" w:rsidP="00E8360F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F3DF02" w14:textId="4745CE85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BF1A82" w14:textId="77777777" w:rsidR="00E8360F" w:rsidRPr="009670C0" w:rsidRDefault="00E8360F" w:rsidP="00E8360F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68AB58" w14:textId="26AF3458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218B3" w14:textId="77777777" w:rsidR="00E8360F" w:rsidRPr="009670C0" w:rsidRDefault="00E8360F" w:rsidP="00E8360F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FA5AAD" w14:textId="693696F5" w:rsidR="00E8360F" w:rsidRPr="009670C0" w:rsidRDefault="00636E00" w:rsidP="00636E0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904,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0C757BE9" w14:textId="77777777" w:rsidR="00E8360F" w:rsidRPr="009670C0" w:rsidRDefault="00E8360F" w:rsidP="00E8360F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1F640D" w14:textId="43ECD982" w:rsidR="00E8360F" w:rsidRPr="009670C0" w:rsidRDefault="00636E00" w:rsidP="00E8360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6,271,409</w:t>
            </w:r>
          </w:p>
        </w:tc>
      </w:tr>
    </w:tbl>
    <w:p w14:paraId="76C7382D" w14:textId="77777777" w:rsidR="00175464" w:rsidRPr="009670C0" w:rsidRDefault="0017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670C0">
        <w:br w:type="page"/>
      </w:r>
    </w:p>
    <w:tbl>
      <w:tblPr>
        <w:tblW w:w="919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3"/>
        <w:gridCol w:w="1172"/>
        <w:gridCol w:w="178"/>
        <w:gridCol w:w="1082"/>
        <w:gridCol w:w="180"/>
        <w:gridCol w:w="1080"/>
        <w:gridCol w:w="180"/>
        <w:gridCol w:w="1080"/>
        <w:gridCol w:w="180"/>
        <w:gridCol w:w="1080"/>
      </w:tblGrid>
      <w:tr w:rsidR="00175464" w:rsidRPr="009670C0" w14:paraId="1C268E09" w14:textId="77777777" w:rsidTr="00175464">
        <w:trPr>
          <w:cantSplit/>
          <w:trHeight w:val="113"/>
          <w:tblHeader/>
        </w:trPr>
        <w:tc>
          <w:tcPr>
            <w:tcW w:w="2983" w:type="dxa"/>
            <w:vAlign w:val="bottom"/>
          </w:tcPr>
          <w:p w14:paraId="4BC5E0CB" w14:textId="0B8B2CEC" w:rsidR="00175464" w:rsidRPr="009670C0" w:rsidRDefault="001754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2" w:type="dxa"/>
            <w:gridSpan w:val="9"/>
            <w:hideMark/>
          </w:tcPr>
          <w:p w14:paraId="014DAE5B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5464" w:rsidRPr="009670C0" w14:paraId="010406C5" w14:textId="77777777" w:rsidTr="00175464">
        <w:trPr>
          <w:cantSplit/>
          <w:trHeight w:val="364"/>
          <w:tblHeader/>
        </w:trPr>
        <w:tc>
          <w:tcPr>
            <w:tcW w:w="2983" w:type="dxa"/>
            <w:vAlign w:val="bottom"/>
          </w:tcPr>
          <w:p w14:paraId="0E23B2DC" w14:textId="77777777" w:rsidR="00175464" w:rsidRPr="009670C0" w:rsidRDefault="00175464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432" w:type="dxa"/>
            <w:gridSpan w:val="3"/>
            <w:hideMark/>
          </w:tcPr>
          <w:p w14:paraId="0A915AC2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553827C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C17B24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9DFD16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080" w:type="dxa"/>
            <w:vAlign w:val="bottom"/>
          </w:tcPr>
          <w:p w14:paraId="040337E5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840C42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D6FF12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5464" w:rsidRPr="009670C0" w14:paraId="62E1439F" w14:textId="77777777" w:rsidTr="00175464">
        <w:trPr>
          <w:cantSplit/>
          <w:trHeight w:val="364"/>
          <w:tblHeader/>
        </w:trPr>
        <w:tc>
          <w:tcPr>
            <w:tcW w:w="2983" w:type="dxa"/>
            <w:vAlign w:val="bottom"/>
          </w:tcPr>
          <w:p w14:paraId="12847402" w14:textId="77777777" w:rsidR="00175464" w:rsidRPr="009670C0" w:rsidRDefault="00175464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E632C4B" w14:textId="440DCFCD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8" w:type="dxa"/>
            <w:vAlign w:val="bottom"/>
          </w:tcPr>
          <w:p w14:paraId="3DA72E19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51A04614" w14:textId="03FE3755" w:rsidR="00175464" w:rsidRPr="009670C0" w:rsidRDefault="00175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0CAD54AC" w14:textId="320175EA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แต่ภายใน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95F112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34E2E49" w14:textId="77777777" w:rsidR="00175464" w:rsidRPr="009670C0" w:rsidRDefault="00175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vAlign w:val="bottom"/>
          </w:tcPr>
          <w:p w14:paraId="29526BFB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</w:tcPr>
          <w:p w14:paraId="5A053E45" w14:textId="77777777" w:rsidR="00175464" w:rsidRPr="009670C0" w:rsidRDefault="0017546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632BEDA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ไม่มีอัตราดอกเบี้ย</w:t>
            </w:r>
          </w:p>
        </w:tc>
        <w:tc>
          <w:tcPr>
            <w:tcW w:w="180" w:type="dxa"/>
            <w:vAlign w:val="bottom"/>
          </w:tcPr>
          <w:p w14:paraId="33D0663F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CEF4970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5464" w:rsidRPr="009670C0" w14:paraId="6882F546" w14:textId="77777777" w:rsidTr="00175464">
        <w:trPr>
          <w:cantSplit/>
          <w:tblHeader/>
        </w:trPr>
        <w:tc>
          <w:tcPr>
            <w:tcW w:w="2983" w:type="dxa"/>
          </w:tcPr>
          <w:p w14:paraId="76EC2737" w14:textId="77777777" w:rsidR="00175464" w:rsidRPr="009670C0" w:rsidRDefault="0017546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12" w:type="dxa"/>
            <w:gridSpan w:val="9"/>
            <w:hideMark/>
          </w:tcPr>
          <w:p w14:paraId="5CA95DDE" w14:textId="77777777" w:rsidR="00175464" w:rsidRPr="009670C0" w:rsidRDefault="00175464">
            <w:pPr>
              <w:ind w:left="-66" w:right="-86"/>
              <w:jc w:val="center"/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(</w:t>
            </w:r>
            <w:r w:rsidRPr="009670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75464" w:rsidRPr="009670C0" w14:paraId="75DB0A52" w14:textId="77777777" w:rsidTr="00175464">
        <w:trPr>
          <w:cantSplit/>
        </w:trPr>
        <w:tc>
          <w:tcPr>
            <w:tcW w:w="2983" w:type="dxa"/>
            <w:hideMark/>
          </w:tcPr>
          <w:p w14:paraId="0308604A" w14:textId="46511356" w:rsidR="00175464" w:rsidRPr="009670C0" w:rsidRDefault="001435E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172" w:type="dxa"/>
          </w:tcPr>
          <w:p w14:paraId="7362B2E6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C760E5B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1179B9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777EAE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43B63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B185F8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6D1A7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9E0B5F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271847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3F53DE52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6F27E445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2" w:type="dxa"/>
          </w:tcPr>
          <w:p w14:paraId="686D2E4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F94C2A4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FBE28C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2EEDF4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B5BFE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B4FB82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21B21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B94285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39A3F5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6C078EAD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0F84D46C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2" w:type="dxa"/>
            <w:vAlign w:val="center"/>
            <w:hideMark/>
          </w:tcPr>
          <w:p w14:paraId="75D5E489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9AD498B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77EB1104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F8B726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5396E779" w14:textId="57100A0E" w:rsidR="00175464" w:rsidRPr="009670C0" w:rsidRDefault="001435EB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251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736</w:t>
            </w:r>
          </w:p>
        </w:tc>
        <w:tc>
          <w:tcPr>
            <w:tcW w:w="180" w:type="dxa"/>
          </w:tcPr>
          <w:p w14:paraId="5F3AEF69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72FF82E8" w14:textId="6C7D38C8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114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244</w:t>
            </w:r>
          </w:p>
        </w:tc>
        <w:tc>
          <w:tcPr>
            <w:tcW w:w="180" w:type="dxa"/>
          </w:tcPr>
          <w:p w14:paraId="4F4DF079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7C0F24E6" w14:textId="07512F98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980</w:t>
            </w:r>
          </w:p>
        </w:tc>
      </w:tr>
      <w:tr w:rsidR="00175464" w:rsidRPr="009670C0" w14:paraId="52A3545B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78F97E40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2" w:type="dxa"/>
            <w:vAlign w:val="center"/>
            <w:hideMark/>
          </w:tcPr>
          <w:p w14:paraId="166D63C0" w14:textId="4B7D2314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979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097</w:t>
            </w:r>
          </w:p>
        </w:tc>
        <w:tc>
          <w:tcPr>
            <w:tcW w:w="178" w:type="dxa"/>
          </w:tcPr>
          <w:p w14:paraId="7D987205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5C5B2FA3" w14:textId="21621D36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544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80" w:type="dxa"/>
          </w:tcPr>
          <w:p w14:paraId="313F69F1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68D00157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D048B1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678158DC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AD05A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33580422" w14:textId="11A130A5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523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497</w:t>
            </w:r>
          </w:p>
        </w:tc>
      </w:tr>
      <w:tr w:rsidR="00175464" w:rsidRPr="009670C0" w14:paraId="2000E94B" w14:textId="77777777" w:rsidTr="00603F9A">
        <w:trPr>
          <w:cantSplit/>
        </w:trPr>
        <w:tc>
          <w:tcPr>
            <w:tcW w:w="2983" w:type="dxa"/>
            <w:vAlign w:val="bottom"/>
            <w:hideMark/>
          </w:tcPr>
          <w:p w14:paraId="5EE81640" w14:textId="77777777" w:rsidR="00175464" w:rsidRPr="009670C0" w:rsidRDefault="0017546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เงินให้กู้ยืมระยะสั้นและดอกเบี้ย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ค้างรับจากบริษัทย่อย</w:t>
            </w:r>
          </w:p>
        </w:tc>
        <w:tc>
          <w:tcPr>
            <w:tcW w:w="1172" w:type="dxa"/>
            <w:vAlign w:val="bottom"/>
            <w:hideMark/>
          </w:tcPr>
          <w:p w14:paraId="08AA845F" w14:textId="4B371B8A" w:rsidR="00175464" w:rsidRPr="009670C0" w:rsidRDefault="001435EB" w:rsidP="00603F9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144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127</w:t>
            </w:r>
          </w:p>
        </w:tc>
        <w:tc>
          <w:tcPr>
            <w:tcW w:w="178" w:type="dxa"/>
            <w:vAlign w:val="bottom"/>
          </w:tcPr>
          <w:p w14:paraId="10A4F24D" w14:textId="77777777" w:rsidR="00175464" w:rsidRPr="009670C0" w:rsidRDefault="00175464" w:rsidP="00603F9A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22F039E2" w14:textId="77777777" w:rsidR="00175464" w:rsidRPr="009670C0" w:rsidRDefault="00175464" w:rsidP="00603F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E958A2" w14:textId="77777777" w:rsidR="00175464" w:rsidRPr="009670C0" w:rsidRDefault="00175464" w:rsidP="00603F9A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6FA2E45" w14:textId="77777777" w:rsidR="00175464" w:rsidRPr="009670C0" w:rsidRDefault="00175464" w:rsidP="00603F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CDEACD" w14:textId="77777777" w:rsidR="00175464" w:rsidRPr="009670C0" w:rsidRDefault="00175464" w:rsidP="00603F9A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4B59D3B" w14:textId="77777777" w:rsidR="00175464" w:rsidRPr="009670C0" w:rsidRDefault="00175464" w:rsidP="00603F9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5DA359" w14:textId="77777777" w:rsidR="00175464" w:rsidRPr="009670C0" w:rsidRDefault="00175464" w:rsidP="00603F9A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15048AD" w14:textId="51726D94" w:rsidR="00175464" w:rsidRPr="009670C0" w:rsidRDefault="001435EB" w:rsidP="00603F9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144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127</w:t>
            </w:r>
          </w:p>
        </w:tc>
      </w:tr>
      <w:tr w:rsidR="00175464" w:rsidRPr="009670C0" w14:paraId="2B4509C2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5E02B0EB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2" w:type="dxa"/>
            <w:vAlign w:val="center"/>
            <w:hideMark/>
          </w:tcPr>
          <w:p w14:paraId="284A1CEF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E44D670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71E369D1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5F5CAE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31734C77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492F1F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25A19374" w14:textId="697E50DE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707</w:t>
            </w:r>
          </w:p>
        </w:tc>
        <w:tc>
          <w:tcPr>
            <w:tcW w:w="180" w:type="dxa"/>
          </w:tcPr>
          <w:p w14:paraId="42A27ECA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6EE6E751" w14:textId="0462CCE1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71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707</w:t>
            </w:r>
          </w:p>
        </w:tc>
      </w:tr>
      <w:tr w:rsidR="00175464" w:rsidRPr="009670C0" w14:paraId="1BB8A003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129430B8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2" w:type="dxa"/>
            <w:vAlign w:val="center"/>
            <w:hideMark/>
          </w:tcPr>
          <w:p w14:paraId="5A1DC322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2D3C359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50F9F88F" w14:textId="1A261718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343</w:t>
            </w:r>
          </w:p>
        </w:tc>
        <w:tc>
          <w:tcPr>
            <w:tcW w:w="180" w:type="dxa"/>
          </w:tcPr>
          <w:p w14:paraId="20C16DE1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37A101BE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CCA7EC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6452D0AA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1BF1FB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431F1D6C" w14:textId="2DA63E42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343</w:t>
            </w:r>
          </w:p>
        </w:tc>
      </w:tr>
      <w:tr w:rsidR="00175464" w:rsidRPr="009670C0" w14:paraId="4FE9C3D8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14DF5C86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เงินให้กู้ยืมระยะยาวและดอกเบี้ยค้าง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รับจากบริษัทย่อย</w:t>
            </w:r>
          </w:p>
        </w:tc>
        <w:tc>
          <w:tcPr>
            <w:tcW w:w="1172" w:type="dxa"/>
            <w:vAlign w:val="center"/>
          </w:tcPr>
          <w:p w14:paraId="57ED3474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20233B0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985AFD7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48B7C13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C7B58D4" w14:textId="76246D96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646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075</w:t>
            </w:r>
          </w:p>
        </w:tc>
        <w:tc>
          <w:tcPr>
            <w:tcW w:w="180" w:type="dxa"/>
          </w:tcPr>
          <w:p w14:paraId="330BA9AA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178A0C5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BC8061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95E8C6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0FBE2F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FFEB23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EC844B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99BFE46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307692C8" w14:textId="36057C4E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646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075</w:t>
            </w:r>
          </w:p>
        </w:tc>
      </w:tr>
      <w:tr w:rsidR="00175464" w:rsidRPr="009670C0" w14:paraId="713F2FD4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560B105B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7F5991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D9BAF60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A3A2FC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B069DD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A09FC" w14:textId="77777777" w:rsidR="00175464" w:rsidRPr="009670C0" w:rsidRDefault="00175464" w:rsidP="00C1411B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1BDB757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F5BEE" w14:textId="3F250FCB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145</w:t>
            </w:r>
          </w:p>
        </w:tc>
        <w:tc>
          <w:tcPr>
            <w:tcW w:w="180" w:type="dxa"/>
          </w:tcPr>
          <w:p w14:paraId="11E6C162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59342" w14:textId="08AF53DF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145</w:t>
            </w:r>
          </w:p>
        </w:tc>
      </w:tr>
      <w:tr w:rsidR="00175464" w:rsidRPr="009670C0" w14:paraId="7171EDAC" w14:textId="77777777" w:rsidTr="00175464">
        <w:trPr>
          <w:cantSplit/>
        </w:trPr>
        <w:tc>
          <w:tcPr>
            <w:tcW w:w="2983" w:type="dxa"/>
            <w:vAlign w:val="bottom"/>
          </w:tcPr>
          <w:p w14:paraId="201AC497" w14:textId="0003AFF5" w:rsidR="00175464" w:rsidRPr="009670C0" w:rsidRDefault="00AC27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F48FF9" w14:textId="33CC7B7C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123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224</w:t>
            </w:r>
          </w:p>
        </w:tc>
        <w:tc>
          <w:tcPr>
            <w:tcW w:w="178" w:type="dxa"/>
          </w:tcPr>
          <w:p w14:paraId="6A44295B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3F38975" w14:textId="2E130159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190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818</w:t>
            </w:r>
          </w:p>
        </w:tc>
        <w:tc>
          <w:tcPr>
            <w:tcW w:w="180" w:type="dxa"/>
            <w:vAlign w:val="center"/>
          </w:tcPr>
          <w:p w14:paraId="40ED41F1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9079EBA" w14:textId="10C1A021" w:rsidR="00175464" w:rsidRPr="009670C0" w:rsidRDefault="001435EB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251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736</w:t>
            </w:r>
          </w:p>
        </w:tc>
        <w:tc>
          <w:tcPr>
            <w:tcW w:w="180" w:type="dxa"/>
            <w:vAlign w:val="center"/>
          </w:tcPr>
          <w:p w14:paraId="64614027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1E6F84E" w14:textId="76EB46AC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194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096</w:t>
            </w:r>
          </w:p>
        </w:tc>
        <w:tc>
          <w:tcPr>
            <w:tcW w:w="180" w:type="dxa"/>
          </w:tcPr>
          <w:p w14:paraId="14D07D8A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6CC944" w14:textId="04961ADC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759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874</w:t>
            </w:r>
          </w:p>
        </w:tc>
      </w:tr>
      <w:tr w:rsidR="00175464" w:rsidRPr="009670C0" w14:paraId="00F0D60B" w14:textId="77777777" w:rsidTr="00175464">
        <w:trPr>
          <w:cantSplit/>
        </w:trPr>
        <w:tc>
          <w:tcPr>
            <w:tcW w:w="2983" w:type="dxa"/>
            <w:vAlign w:val="bottom"/>
          </w:tcPr>
          <w:p w14:paraId="3AB7D3A0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3E6995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</w:tcPr>
          <w:p w14:paraId="2A654568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A247D2D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34E2EB62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06CE5BF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CB68D60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5A9689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4DD21F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2CC9F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5464" w:rsidRPr="009670C0" w14:paraId="6CA59AA8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01CDC7A6" w14:textId="77777777" w:rsidR="00175464" w:rsidRPr="009670C0" w:rsidRDefault="001754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2" w:type="dxa"/>
            <w:vAlign w:val="bottom"/>
          </w:tcPr>
          <w:p w14:paraId="4E70E08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</w:tcPr>
          <w:p w14:paraId="5B618D5B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878BA65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938277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00FDE6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194543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82D39D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FCF153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C2B4F9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5B95BE29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282B15F2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2" w:type="dxa"/>
            <w:vAlign w:val="center"/>
            <w:hideMark/>
          </w:tcPr>
          <w:p w14:paraId="17F5A295" w14:textId="77777777" w:rsidR="00175464" w:rsidRPr="009670C0" w:rsidRDefault="00175464" w:rsidP="00D80FA6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56AF469" w14:textId="77777777" w:rsidR="00175464" w:rsidRPr="009670C0" w:rsidRDefault="00175464" w:rsidP="00D80FA6">
            <w:pPr>
              <w:pStyle w:val="acctfourfigures"/>
              <w:tabs>
                <w:tab w:val="decimal" w:pos="732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  <w:hideMark/>
          </w:tcPr>
          <w:p w14:paraId="332F4885" w14:textId="77777777" w:rsidR="00175464" w:rsidRPr="009670C0" w:rsidRDefault="00175464" w:rsidP="00D80FA6">
            <w:pPr>
              <w:pStyle w:val="acctfourfigures"/>
              <w:tabs>
                <w:tab w:val="decimal" w:pos="639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7FDF121" w14:textId="77777777" w:rsidR="00175464" w:rsidRPr="009670C0" w:rsidRDefault="00175464" w:rsidP="00D80FA6">
            <w:pPr>
              <w:pStyle w:val="acctfourfigures"/>
              <w:tabs>
                <w:tab w:val="decimal" w:pos="644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24185E86" w14:textId="77777777" w:rsidR="00175464" w:rsidRPr="009670C0" w:rsidRDefault="00175464" w:rsidP="00D80FA6">
            <w:pPr>
              <w:pStyle w:val="acctfourfigures"/>
              <w:tabs>
                <w:tab w:val="decimal" w:pos="644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EF04DC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4D9A3F04" w14:textId="15D0A4D2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717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009</w:t>
            </w:r>
          </w:p>
        </w:tc>
        <w:tc>
          <w:tcPr>
            <w:tcW w:w="180" w:type="dxa"/>
          </w:tcPr>
          <w:p w14:paraId="31706727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  <w:hideMark/>
          </w:tcPr>
          <w:p w14:paraId="40320FD2" w14:textId="104B5F0F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717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009</w:t>
            </w:r>
          </w:p>
        </w:tc>
      </w:tr>
      <w:tr w:rsidR="00175464" w:rsidRPr="009670C0" w14:paraId="3E0856B1" w14:textId="77777777" w:rsidTr="00175464">
        <w:trPr>
          <w:cantSplit/>
        </w:trPr>
        <w:tc>
          <w:tcPr>
            <w:tcW w:w="2983" w:type="dxa"/>
            <w:vAlign w:val="bottom"/>
            <w:hideMark/>
          </w:tcPr>
          <w:p w14:paraId="1AAD00B1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0038F3" w14:textId="17AD1C00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067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472</w:t>
            </w:r>
          </w:p>
        </w:tc>
        <w:tc>
          <w:tcPr>
            <w:tcW w:w="178" w:type="dxa"/>
          </w:tcPr>
          <w:p w14:paraId="7595BA62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1C4867" w14:textId="3D96F40D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909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0" w:type="dxa"/>
          </w:tcPr>
          <w:p w14:paraId="34124234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293DE" w14:textId="77777777" w:rsidR="00175464" w:rsidRPr="009670C0" w:rsidRDefault="00175464" w:rsidP="00D80FA6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6F705C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36428E" w14:textId="77777777" w:rsidR="00175464" w:rsidRPr="009670C0" w:rsidRDefault="00175464" w:rsidP="00D80FA6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5A3FFDA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9B25DD" w14:textId="7A1845A1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977</w:t>
            </w:r>
            <w:r w:rsidR="00175464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031</w:t>
            </w:r>
          </w:p>
        </w:tc>
      </w:tr>
      <w:tr w:rsidR="00175464" w:rsidRPr="009670C0" w14:paraId="31E4984C" w14:textId="77777777" w:rsidTr="00175464">
        <w:trPr>
          <w:cantSplit/>
        </w:trPr>
        <w:tc>
          <w:tcPr>
            <w:tcW w:w="2983" w:type="dxa"/>
            <w:vAlign w:val="bottom"/>
          </w:tcPr>
          <w:p w14:paraId="60F2A21C" w14:textId="28820D4B" w:rsidR="00175464" w:rsidRPr="009670C0" w:rsidRDefault="00AC27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741F5E5" w14:textId="574A611C" w:rsidR="00175464" w:rsidRPr="009670C0" w:rsidRDefault="001435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067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472</w:t>
            </w:r>
          </w:p>
        </w:tc>
        <w:tc>
          <w:tcPr>
            <w:tcW w:w="178" w:type="dxa"/>
          </w:tcPr>
          <w:p w14:paraId="18833759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CEF0D0C" w14:textId="6EAE1D85" w:rsidR="00175464" w:rsidRPr="009670C0" w:rsidRDefault="001435E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909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80" w:type="dxa"/>
          </w:tcPr>
          <w:p w14:paraId="79D47CA4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7BEA65F" w14:textId="77777777" w:rsidR="00175464" w:rsidRPr="009670C0" w:rsidRDefault="00175464" w:rsidP="00D80FA6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018206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CE5EF28" w14:textId="6DA0259C" w:rsidR="00175464" w:rsidRPr="009670C0" w:rsidRDefault="001435E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717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009</w:t>
            </w:r>
          </w:p>
        </w:tc>
        <w:tc>
          <w:tcPr>
            <w:tcW w:w="180" w:type="dxa"/>
          </w:tcPr>
          <w:p w14:paraId="6C14963D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D491A7" w14:textId="4700ECB4" w:rsidR="00175464" w:rsidRPr="009670C0" w:rsidRDefault="001435E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694</w:t>
            </w:r>
            <w:r w:rsidR="00175464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040</w:t>
            </w:r>
          </w:p>
        </w:tc>
      </w:tr>
      <w:tr w:rsidR="00175464" w:rsidRPr="009670C0" w14:paraId="7764E3D4" w14:textId="77777777" w:rsidTr="00175464">
        <w:trPr>
          <w:cantSplit/>
        </w:trPr>
        <w:tc>
          <w:tcPr>
            <w:tcW w:w="2983" w:type="dxa"/>
            <w:vAlign w:val="bottom"/>
          </w:tcPr>
          <w:p w14:paraId="29B3735A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45D121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8" w:type="dxa"/>
          </w:tcPr>
          <w:p w14:paraId="618B163A" w14:textId="77777777" w:rsidR="00175464" w:rsidRPr="009670C0" w:rsidRDefault="00175464">
            <w:pPr>
              <w:pStyle w:val="acctfourfigures"/>
              <w:tabs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0992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60E840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EBAD316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40EC27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5B062FF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D28769" w14:textId="77777777" w:rsidR="00175464" w:rsidRPr="009670C0" w:rsidRDefault="00175464">
            <w:pPr>
              <w:pStyle w:val="acctfourfigures"/>
              <w:tabs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9A1988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118F38EA" w14:textId="77777777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B1581A3" w14:textId="77777777" w:rsidR="003E14F5" w:rsidRPr="009670C0" w:rsidRDefault="003E14F5" w:rsidP="003E14F5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ความเสี่ยงจากสภาพคล่อง</w:t>
      </w:r>
    </w:p>
    <w:p w14:paraId="6389D9E8" w14:textId="3A7997D6" w:rsidR="003E14F5" w:rsidRPr="009670C0" w:rsidRDefault="003E14F5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CAD0A17" w14:textId="77777777" w:rsidR="003E14F5" w:rsidRPr="009670C0" w:rsidRDefault="003E14F5" w:rsidP="003E14F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4"/>
          <w:szCs w:val="24"/>
        </w:rPr>
      </w:pPr>
      <w:r w:rsidRPr="009670C0">
        <w:rPr>
          <w:rFonts w:ascii="Angsana New" w:eastAsia="AngsanaNew" w:hAnsi="Angsana New" w:cs="Angsana New"/>
          <w:sz w:val="24"/>
          <w:szCs w:val="24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3568C8CE" w14:textId="77777777" w:rsidR="003E14F5" w:rsidRPr="009670C0" w:rsidRDefault="003E14F5" w:rsidP="003E14F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2"/>
          <w:szCs w:val="22"/>
        </w:rPr>
      </w:pPr>
    </w:p>
    <w:p w14:paraId="27D7CACF" w14:textId="77777777" w:rsidR="00F46546" w:rsidRPr="009670C0" w:rsidRDefault="00F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4"/>
          <w:szCs w:val="24"/>
          <w:cs/>
        </w:rPr>
      </w:pPr>
      <w:r w:rsidRPr="009670C0">
        <w:rPr>
          <w:rFonts w:ascii="Angsana New" w:eastAsia="AngsanaNew" w:hAnsi="Angsana New" w:cs="Angsana New"/>
          <w:sz w:val="24"/>
          <w:szCs w:val="24"/>
          <w:cs/>
        </w:rPr>
        <w:br w:type="page"/>
      </w:r>
    </w:p>
    <w:p w14:paraId="7B2014B0" w14:textId="5C1F5D88" w:rsidR="003E14F5" w:rsidRPr="009670C0" w:rsidRDefault="003E14F5" w:rsidP="003E14F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4"/>
          <w:szCs w:val="24"/>
          <w:cs/>
        </w:rPr>
      </w:pPr>
      <w:r w:rsidRPr="009670C0">
        <w:rPr>
          <w:rFonts w:ascii="Angsana New" w:eastAsia="AngsanaNew" w:hAnsi="Angsana New" w:cs="Angsana New"/>
          <w:sz w:val="24"/>
          <w:szCs w:val="24"/>
          <w:cs/>
        </w:rPr>
        <w:t xml:space="preserve">ณ วันที่ </w:t>
      </w:r>
      <w:r w:rsidR="001435EB" w:rsidRPr="009670C0">
        <w:rPr>
          <w:rFonts w:ascii="Angsana New" w:eastAsia="AngsanaNew" w:hAnsi="Angsana New" w:cs="Angsana New"/>
          <w:sz w:val="24"/>
          <w:szCs w:val="24"/>
        </w:rPr>
        <w:t>31</w:t>
      </w:r>
      <w:r w:rsidRPr="009670C0">
        <w:rPr>
          <w:rFonts w:ascii="Angsana New" w:eastAsia="AngsanaNew" w:hAnsi="Angsana New" w:cs="Angsana New"/>
          <w:sz w:val="24"/>
          <w:szCs w:val="24"/>
        </w:rPr>
        <w:t xml:space="preserve"> </w:t>
      </w:r>
      <w:r w:rsidRPr="009670C0">
        <w:rPr>
          <w:rFonts w:ascii="Angsana New" w:eastAsia="AngsanaNew" w:hAnsi="Angsana New" w:cs="Angsana New" w:hint="cs"/>
          <w:sz w:val="24"/>
          <w:szCs w:val="24"/>
          <w:cs/>
        </w:rPr>
        <w:t xml:space="preserve">ธันวาคม </w:t>
      </w:r>
      <w:r w:rsidR="001435EB" w:rsidRPr="009670C0">
        <w:rPr>
          <w:rFonts w:ascii="Angsana New" w:eastAsia="AngsanaNew" w:hAnsi="Angsana New" w:cs="Angsana New"/>
          <w:sz w:val="24"/>
          <w:szCs w:val="24"/>
        </w:rPr>
        <w:t>2563</w:t>
      </w:r>
      <w:r w:rsidRPr="009670C0">
        <w:rPr>
          <w:rFonts w:ascii="Angsana New" w:eastAsia="AngsanaNew" w:hAnsi="Angsana New" w:cs="Angsana New"/>
          <w:sz w:val="24"/>
          <w:szCs w:val="24"/>
        </w:rPr>
        <w:t xml:space="preserve"> </w:t>
      </w:r>
      <w:r w:rsidRPr="009670C0">
        <w:rPr>
          <w:rFonts w:ascii="Angsana New" w:eastAsia="AngsanaNew" w:hAnsi="Angsana New" w:cs="Angsana New" w:hint="cs"/>
          <w:sz w:val="24"/>
          <w:szCs w:val="24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 ดังนี้</w:t>
      </w:r>
    </w:p>
    <w:p w14:paraId="18C69D66" w14:textId="77777777" w:rsidR="003E14F5" w:rsidRPr="009670C0" w:rsidRDefault="003E14F5" w:rsidP="003E14F5">
      <w:pPr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507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962"/>
        <w:gridCol w:w="236"/>
        <w:gridCol w:w="1109"/>
        <w:gridCol w:w="238"/>
        <w:gridCol w:w="1109"/>
        <w:gridCol w:w="242"/>
        <w:gridCol w:w="1109"/>
        <w:gridCol w:w="242"/>
        <w:gridCol w:w="1108"/>
      </w:tblGrid>
      <w:tr w:rsidR="003E14F5" w:rsidRPr="009670C0" w14:paraId="4168C7F2" w14:textId="77777777" w:rsidTr="001B514A">
        <w:trPr>
          <w:tblHeader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16911678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35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717A6D9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E14F5" w:rsidRPr="009670C0" w14:paraId="766504D7" w14:textId="77777777" w:rsidTr="001B514A">
        <w:trPr>
          <w:tblHeader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6BCB6514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3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1AC1F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ระยะเวลาการครบกำหนดคงเหลือ</w:t>
            </w:r>
          </w:p>
        </w:tc>
      </w:tr>
      <w:tr w:rsidR="003E14F5" w:rsidRPr="009670C0" w14:paraId="73182D8F" w14:textId="77777777" w:rsidTr="001B514A">
        <w:trPr>
          <w:tblHeader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79562" w14:textId="45DE6BA5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35EB"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AA8C05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A773A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CDCFD" w14:textId="60C908C2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6A57C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C75C24" w14:textId="0F5459FD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 ถึง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69F9A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C5BE93" w14:textId="36D544F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C8E5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3DB93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  <w:p w14:paraId="32AB5CE9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E14F5" w:rsidRPr="009670C0" w14:paraId="411DB5FC" w14:textId="77777777" w:rsidTr="001B514A">
        <w:trPr>
          <w:tblHeader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198BBC4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35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B680892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3E14F5" w:rsidRPr="009670C0" w14:paraId="1681F2B7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B6DE6" w14:textId="489A83DD" w:rsidR="003E14F5" w:rsidRPr="009670C0" w:rsidRDefault="00143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C13D2DE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D5EF9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D814582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5457E7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5BD244A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4260FE3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33C4B9C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B2D78D7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A81896D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E14F5" w:rsidRPr="009670C0" w14:paraId="4C7EAC26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92156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A90A554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34D20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5294A5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61D7DD8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471A3B5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6A2213C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E1C368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41220A1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67AB501" w14:textId="77777777" w:rsidR="003E14F5" w:rsidRPr="009670C0" w:rsidRDefault="003E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6CED" w:rsidRPr="009670C0" w14:paraId="18E90D97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5C07FFFD" w14:textId="58A0D61C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962" w:type="dxa"/>
            <w:vAlign w:val="bottom"/>
          </w:tcPr>
          <w:p w14:paraId="39F4804D" w14:textId="34817185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EAD952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13A00658" w14:textId="36A4C16E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623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066</w:t>
            </w:r>
          </w:p>
        </w:tc>
        <w:tc>
          <w:tcPr>
            <w:tcW w:w="238" w:type="dxa"/>
            <w:vAlign w:val="bottom"/>
          </w:tcPr>
          <w:p w14:paraId="7D2012A4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52781204" w14:textId="666C9E3B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932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074</w:t>
            </w:r>
          </w:p>
        </w:tc>
        <w:tc>
          <w:tcPr>
            <w:tcW w:w="242" w:type="dxa"/>
            <w:vAlign w:val="bottom"/>
          </w:tcPr>
          <w:p w14:paraId="635807C8" w14:textId="77777777" w:rsidR="00336CED" w:rsidRPr="009670C0" w:rsidRDefault="00336CED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432F65D0" w14:textId="1ABFC902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068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42" w:type="dxa"/>
            <w:vAlign w:val="bottom"/>
          </w:tcPr>
          <w:p w14:paraId="0C61B475" w14:textId="77777777" w:rsidR="00336CED" w:rsidRPr="009670C0" w:rsidRDefault="00336CED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1B54A274" w14:textId="6F200705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556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208</w:t>
            </w:r>
          </w:p>
        </w:tc>
      </w:tr>
      <w:tr w:rsidR="00336CED" w:rsidRPr="009670C0" w14:paraId="7E035E17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3FBB1E57" w14:textId="78188C20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ลูกหนี้สินเชื่อ</w:t>
            </w:r>
          </w:p>
        </w:tc>
        <w:tc>
          <w:tcPr>
            <w:tcW w:w="962" w:type="dxa"/>
            <w:vAlign w:val="bottom"/>
          </w:tcPr>
          <w:p w14:paraId="0887CA33" w14:textId="0885DD0A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64AACB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1CF9044A" w14:textId="6C9421E2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259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496</w:t>
            </w:r>
          </w:p>
        </w:tc>
        <w:tc>
          <w:tcPr>
            <w:tcW w:w="238" w:type="dxa"/>
            <w:vAlign w:val="bottom"/>
          </w:tcPr>
          <w:p w14:paraId="18265CDB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12C50C76" w14:textId="28097BC3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79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760</w:t>
            </w:r>
          </w:p>
        </w:tc>
        <w:tc>
          <w:tcPr>
            <w:tcW w:w="242" w:type="dxa"/>
            <w:vAlign w:val="bottom"/>
          </w:tcPr>
          <w:p w14:paraId="2C7BC89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23CBD5ED" w14:textId="19FFDF39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5DDAA2FD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vAlign w:val="bottom"/>
          </w:tcPr>
          <w:p w14:paraId="27AB9F1A" w14:textId="6A2B7B19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339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256</w:t>
            </w:r>
          </w:p>
        </w:tc>
      </w:tr>
      <w:tr w:rsidR="00336CED" w:rsidRPr="009670C0" w14:paraId="71377CFB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623D9AA7" w14:textId="0A93FB6F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ลูกหนี้สินเชื่อรายย่อย</w:t>
            </w:r>
          </w:p>
        </w:tc>
        <w:tc>
          <w:tcPr>
            <w:tcW w:w="962" w:type="dxa"/>
            <w:vAlign w:val="bottom"/>
          </w:tcPr>
          <w:p w14:paraId="7062F412" w14:textId="4AA28418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3A5CF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1D0D1E1D" w14:textId="271ADC76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648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290</w:t>
            </w:r>
          </w:p>
        </w:tc>
        <w:tc>
          <w:tcPr>
            <w:tcW w:w="238" w:type="dxa"/>
            <w:vAlign w:val="bottom"/>
          </w:tcPr>
          <w:p w14:paraId="1B4902B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5AFA31EC" w14:textId="6462C00C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111</w:t>
            </w:r>
          </w:p>
        </w:tc>
        <w:tc>
          <w:tcPr>
            <w:tcW w:w="242" w:type="dxa"/>
            <w:vAlign w:val="bottom"/>
          </w:tcPr>
          <w:p w14:paraId="4B5A05D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579F2AE0" w14:textId="0773218E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103CB370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vAlign w:val="bottom"/>
          </w:tcPr>
          <w:p w14:paraId="03BC7DEC" w14:textId="5E3E4227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668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401</w:t>
            </w:r>
          </w:p>
        </w:tc>
      </w:tr>
      <w:tr w:rsidR="00336CED" w:rsidRPr="009670C0" w14:paraId="28B8D22B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78C29680" w14:textId="00C70BA8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7" w:hanging="167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ลูกหนี้สินเชื่อเพื่อผู้บริโภครายย่อยภายใต้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การจัดการสินเชื่อร่วมทางการเงิน</w:t>
            </w:r>
          </w:p>
        </w:tc>
        <w:tc>
          <w:tcPr>
            <w:tcW w:w="962" w:type="dxa"/>
            <w:vAlign w:val="bottom"/>
          </w:tcPr>
          <w:p w14:paraId="5C14AD4D" w14:textId="772C6959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49461B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36133933" w14:textId="27431456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970</w:t>
            </w:r>
          </w:p>
        </w:tc>
        <w:tc>
          <w:tcPr>
            <w:tcW w:w="238" w:type="dxa"/>
            <w:vAlign w:val="bottom"/>
          </w:tcPr>
          <w:p w14:paraId="1A8626A2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2784C4CF" w14:textId="0BD1EB70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2B7EF644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40BA69F7" w14:textId="0F41E1E9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A800BB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vAlign w:val="bottom"/>
          </w:tcPr>
          <w:p w14:paraId="2D4E1CEF" w14:textId="08F50AAE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970</w:t>
            </w:r>
          </w:p>
        </w:tc>
      </w:tr>
      <w:tr w:rsidR="00336CED" w:rsidRPr="009670C0" w14:paraId="46FBD480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55639130" w14:textId="642D4C72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7" w:hanging="167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962" w:type="dxa"/>
            <w:vAlign w:val="bottom"/>
          </w:tcPr>
          <w:p w14:paraId="67C5C8E9" w14:textId="0A6EDD04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B970C2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4A277B59" w14:textId="1DF275EF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446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967</w:t>
            </w:r>
          </w:p>
        </w:tc>
        <w:tc>
          <w:tcPr>
            <w:tcW w:w="238" w:type="dxa"/>
            <w:vAlign w:val="bottom"/>
          </w:tcPr>
          <w:p w14:paraId="67B3DA00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79BF1594" w14:textId="5314B911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32ABB7F7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00BD5979" w14:textId="5D0CA25B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7B1E2928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vAlign w:val="bottom"/>
          </w:tcPr>
          <w:p w14:paraId="4F1DD832" w14:textId="01032AA3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446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967</w:t>
            </w:r>
          </w:p>
        </w:tc>
      </w:tr>
      <w:tr w:rsidR="00336CED" w:rsidRPr="009670C0" w14:paraId="5490BAFA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1CB7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0776A" w14:textId="261CC04D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41FCAA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6F9D2" w14:textId="3E98220C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983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238" w:type="dxa"/>
            <w:vAlign w:val="bottom"/>
          </w:tcPr>
          <w:p w14:paraId="412AD511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CB69C" w14:textId="6E21F285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031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945</w:t>
            </w:r>
          </w:p>
        </w:tc>
        <w:tc>
          <w:tcPr>
            <w:tcW w:w="242" w:type="dxa"/>
            <w:vAlign w:val="bottom"/>
          </w:tcPr>
          <w:p w14:paraId="6B363272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A2CF6" w14:textId="58331224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068</w:t>
            </w:r>
          </w:p>
        </w:tc>
        <w:tc>
          <w:tcPr>
            <w:tcW w:w="242" w:type="dxa"/>
            <w:vAlign w:val="bottom"/>
          </w:tcPr>
          <w:p w14:paraId="67DBA26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2E6E4" w14:textId="6B4001D4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016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802</w:t>
            </w:r>
          </w:p>
        </w:tc>
      </w:tr>
      <w:tr w:rsidR="001B514A" w:rsidRPr="009670C0" w14:paraId="747E00F1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6AFC7B9E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F5076" w14:textId="77777777" w:rsidR="001B514A" w:rsidRPr="009670C0" w:rsidRDefault="001B514A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35EA6A5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BD173" w14:textId="77777777" w:rsidR="001B514A" w:rsidRPr="009670C0" w:rsidRDefault="001B514A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90EE385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B4EBD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3D489861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A9469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21EC4B73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74350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36CED" w:rsidRPr="009670C0" w14:paraId="279A7D89" w14:textId="77777777" w:rsidTr="001B514A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A7E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962" w:type="dxa"/>
            <w:tcBorders>
              <w:bottom w:val="nil"/>
            </w:tcBorders>
            <w:vAlign w:val="bottom"/>
          </w:tcPr>
          <w:p w14:paraId="798FC61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BAFA438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3C3BCAFD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CE7332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2CA2914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73ABFB0D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27CB0CA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33B0F793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27168FE1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6CED" w:rsidRPr="009670C0" w14:paraId="76B3455C" w14:textId="77777777" w:rsidTr="008562B7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6CCEBF97" w14:textId="2B34FACE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หุ้นกู้แปลงสภาพภาย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  <w:vAlign w:val="bottom"/>
          </w:tcPr>
          <w:p w14:paraId="5299075B" w14:textId="43BA1443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BBFF81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6E45E2B5" w14:textId="528C4793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238" w:type="dxa"/>
            <w:tcBorders>
              <w:top w:val="nil"/>
            </w:tcBorders>
            <w:vAlign w:val="bottom"/>
          </w:tcPr>
          <w:p w14:paraId="0A173AB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3833FC75" w14:textId="537EAE58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3D68F204" w14:textId="77777777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7E19514D" w14:textId="3DF3596F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C50EC9D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</w:tcBorders>
            <w:vAlign w:val="bottom"/>
          </w:tcPr>
          <w:p w14:paraId="3791FD68" w14:textId="7C88C5C5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</w:tr>
      <w:tr w:rsidR="00336CED" w:rsidRPr="009670C0" w14:paraId="79B333D1" w14:textId="77777777" w:rsidTr="008562B7"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AA175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0FE11" w14:textId="086FF003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1F8F9F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7824" w14:textId="06B82386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238" w:type="dxa"/>
            <w:vAlign w:val="bottom"/>
          </w:tcPr>
          <w:p w14:paraId="076ED6F5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936F1" w14:textId="36D767E4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27FD8F66" w14:textId="77777777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2F959" w14:textId="00B96DA6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66D49522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3656" w14:textId="2AA5813A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810</w:t>
            </w:r>
          </w:p>
        </w:tc>
      </w:tr>
    </w:tbl>
    <w:p w14:paraId="02AA5304" w14:textId="77777777" w:rsidR="003E14F5" w:rsidRPr="009670C0" w:rsidRDefault="003E14F5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Style w:val="TableGrid"/>
        <w:tblW w:w="949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0"/>
        <w:gridCol w:w="987"/>
        <w:gridCol w:w="242"/>
        <w:gridCol w:w="1072"/>
        <w:gridCol w:w="244"/>
        <w:gridCol w:w="1100"/>
        <w:gridCol w:w="248"/>
        <w:gridCol w:w="1096"/>
        <w:gridCol w:w="266"/>
        <w:gridCol w:w="1078"/>
      </w:tblGrid>
      <w:tr w:rsidR="003E14F5" w:rsidRPr="009670C0" w14:paraId="6F0C07AF" w14:textId="77777777" w:rsidTr="001B514A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7111CF09" w14:textId="6E731F83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633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911E" w14:textId="6940058F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E14F5" w:rsidRPr="009670C0" w14:paraId="526C2590" w14:textId="77777777" w:rsidTr="001B514A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3B8FB1F8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3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B586E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ระยะเวลาการครบกำหนดคงเหลือ</w:t>
            </w:r>
          </w:p>
        </w:tc>
      </w:tr>
      <w:tr w:rsidR="003E14F5" w:rsidRPr="009670C0" w14:paraId="5F25CF1E" w14:textId="77777777" w:rsidTr="001B514A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E898" w14:textId="04EF6702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35EB"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8CDC8C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เมื่อทวงถาม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5ABB8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C988E8" w14:textId="3D590F55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62F08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971E65" w14:textId="5C1DF70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 ถึง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5F663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A0ACE" w14:textId="3E9AB6D4" w:rsidR="003E14F5" w:rsidRPr="009670C0" w:rsidRDefault="003E14F5" w:rsidP="001B5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17" w:right="-99" w:firstLine="117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435EB" w:rsidRPr="009670C0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5</w:t>
            </w: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6EAE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BEDFE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  <w:p w14:paraId="7035E883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E14F5" w:rsidRPr="009670C0" w14:paraId="3564F96F" w14:textId="77777777" w:rsidTr="001B514A">
        <w:trPr>
          <w:tblHeader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48879C12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33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57B4724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3E14F5" w:rsidRPr="009670C0" w14:paraId="378D1E51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1EA7E" w14:textId="54726513" w:rsidR="003E14F5" w:rsidRPr="009670C0" w:rsidRDefault="001435EB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34DD571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C0218A8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778BF3E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E4DA20A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34E1E6B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F1BEF9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338109B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8E1BBFD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6F59CCD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E14F5" w:rsidRPr="009670C0" w14:paraId="09F0112E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0EBF5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8F8EA5F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0442C94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26F2373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CAFCC04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F329C1B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9B8BF4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154E8CE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1740684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B2AF470" w14:textId="77777777" w:rsidR="003E14F5" w:rsidRPr="009670C0" w:rsidRDefault="003E14F5" w:rsidP="0064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6CED" w:rsidRPr="009670C0" w14:paraId="39F0DA02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59CFD6CB" w14:textId="539C7C21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987" w:type="dxa"/>
            <w:vAlign w:val="bottom"/>
          </w:tcPr>
          <w:p w14:paraId="157015B8" w14:textId="39A27308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07FE03DF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vAlign w:val="bottom"/>
          </w:tcPr>
          <w:p w14:paraId="36E73530" w14:textId="6CF35822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568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244" w:type="dxa"/>
            <w:vAlign w:val="bottom"/>
          </w:tcPr>
          <w:p w14:paraId="5EF04E99" w14:textId="77777777" w:rsidR="00336CED" w:rsidRPr="009670C0" w:rsidRDefault="00336CED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44042D75" w14:textId="5D75EEA3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399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787</w:t>
            </w:r>
          </w:p>
        </w:tc>
        <w:tc>
          <w:tcPr>
            <w:tcW w:w="248" w:type="dxa"/>
            <w:vAlign w:val="bottom"/>
          </w:tcPr>
          <w:p w14:paraId="6F50AE3A" w14:textId="77777777" w:rsidR="00336CED" w:rsidRPr="009670C0" w:rsidRDefault="00336CED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538E747" w14:textId="0BE2D586" w:rsidR="00336CED" w:rsidRPr="009670C0" w:rsidRDefault="00336CED" w:rsidP="00636E0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30D3A2C" w14:textId="77777777" w:rsidR="00336CED" w:rsidRPr="009670C0" w:rsidRDefault="00336CED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D7DB0B4" w14:textId="03FBB910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968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636</w:t>
            </w:r>
          </w:p>
        </w:tc>
      </w:tr>
      <w:tr w:rsidR="001B514A" w:rsidRPr="009670C0" w14:paraId="79C46F49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B16BA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39F82" w14:textId="0E447E35" w:rsidR="001B514A" w:rsidRPr="009670C0" w:rsidRDefault="001B514A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3E9B1212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12031" w14:textId="2EC50490" w:rsidR="001B514A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568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849</w:t>
            </w:r>
          </w:p>
        </w:tc>
        <w:tc>
          <w:tcPr>
            <w:tcW w:w="244" w:type="dxa"/>
            <w:vAlign w:val="bottom"/>
          </w:tcPr>
          <w:p w14:paraId="520CE7F8" w14:textId="77777777" w:rsidR="001B514A" w:rsidRPr="009670C0" w:rsidRDefault="001B514A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BEBB6" w14:textId="5DB09FE9" w:rsidR="001B514A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399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787</w:t>
            </w:r>
          </w:p>
        </w:tc>
        <w:tc>
          <w:tcPr>
            <w:tcW w:w="248" w:type="dxa"/>
            <w:vAlign w:val="bottom"/>
          </w:tcPr>
          <w:p w14:paraId="33FE7E0F" w14:textId="77777777" w:rsidR="001B514A" w:rsidRPr="009670C0" w:rsidRDefault="001B514A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6D03A" w14:textId="5D398C2C" w:rsidR="001B514A" w:rsidRPr="009670C0" w:rsidRDefault="001B514A" w:rsidP="00636E0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62DF258C" w14:textId="77777777" w:rsidR="001B514A" w:rsidRPr="009670C0" w:rsidRDefault="001B514A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05BF4" w14:textId="281777EE" w:rsidR="001B514A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968</w:t>
            </w:r>
            <w:r w:rsidR="001B514A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636</w:t>
            </w:r>
          </w:p>
        </w:tc>
      </w:tr>
      <w:tr w:rsidR="001B514A" w:rsidRPr="009670C0" w14:paraId="039B94AA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3D930D1D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AD9FE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1739B18E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D449E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tcBorders>
              <w:bottom w:val="nil"/>
            </w:tcBorders>
            <w:vAlign w:val="bottom"/>
          </w:tcPr>
          <w:p w14:paraId="641E256E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EEA77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bottom w:val="nil"/>
            </w:tcBorders>
            <w:vAlign w:val="bottom"/>
          </w:tcPr>
          <w:p w14:paraId="4CC5BA96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3E0EF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C2925DD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E5E7D" w14:textId="77777777" w:rsidR="001B514A" w:rsidRPr="009670C0" w:rsidRDefault="001B514A" w:rsidP="00336CED">
            <w:pPr>
              <w:tabs>
                <w:tab w:val="clear" w:pos="227"/>
                <w:tab w:val="clear" w:pos="454"/>
                <w:tab w:val="clear" w:pos="680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36CED" w:rsidRPr="009670C0" w14:paraId="6E17A200" w14:textId="77777777" w:rsidTr="001B514A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D73E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29942A8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2C9F1EC5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2" w:type="dxa"/>
            <w:tcBorders>
              <w:bottom w:val="nil"/>
            </w:tcBorders>
            <w:vAlign w:val="bottom"/>
          </w:tcPr>
          <w:p w14:paraId="6F6C2914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  <w:tcBorders>
              <w:bottom w:val="nil"/>
            </w:tcBorders>
            <w:vAlign w:val="bottom"/>
          </w:tcPr>
          <w:p w14:paraId="2370E957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0" w:type="dxa"/>
            <w:tcBorders>
              <w:bottom w:val="nil"/>
            </w:tcBorders>
            <w:vAlign w:val="bottom"/>
          </w:tcPr>
          <w:p w14:paraId="3DB478D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8" w:type="dxa"/>
            <w:tcBorders>
              <w:bottom w:val="nil"/>
            </w:tcBorders>
            <w:vAlign w:val="bottom"/>
          </w:tcPr>
          <w:p w14:paraId="4F8D69F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96" w:type="dxa"/>
            <w:tcBorders>
              <w:bottom w:val="nil"/>
            </w:tcBorders>
            <w:vAlign w:val="bottom"/>
          </w:tcPr>
          <w:p w14:paraId="7F27CF1F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3541CBA7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82E9505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6CED" w:rsidRPr="009670C0" w14:paraId="06A70D02" w14:textId="77777777" w:rsidTr="008562B7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1BAEDB41" w14:textId="2B851A9C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  <w:t>หุ้นกู้แปลงสภาพภาย</w:t>
            </w: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1E1E0CD4" w14:textId="2151C06B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1DEEE0C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72" w:type="dxa"/>
            <w:tcBorders>
              <w:top w:val="nil"/>
            </w:tcBorders>
            <w:vAlign w:val="bottom"/>
          </w:tcPr>
          <w:p w14:paraId="605EEB58" w14:textId="581A4EB1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244" w:type="dxa"/>
            <w:tcBorders>
              <w:top w:val="nil"/>
              <w:bottom w:val="nil"/>
            </w:tcBorders>
            <w:vAlign w:val="bottom"/>
          </w:tcPr>
          <w:p w14:paraId="34777686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00" w:type="dxa"/>
            <w:tcBorders>
              <w:top w:val="nil"/>
            </w:tcBorders>
            <w:vAlign w:val="bottom"/>
          </w:tcPr>
          <w:p w14:paraId="660ABE35" w14:textId="7F7010D3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452FD4B1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nil"/>
            </w:tcBorders>
            <w:vAlign w:val="bottom"/>
          </w:tcPr>
          <w:p w14:paraId="56FF512F" w14:textId="09426604" w:rsidR="00336CED" w:rsidRPr="009670C0" w:rsidRDefault="00336CED" w:rsidP="00636E0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bottom"/>
          </w:tcPr>
          <w:p w14:paraId="1BDA4B7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  <w:tcBorders>
              <w:top w:val="nil"/>
            </w:tcBorders>
            <w:vAlign w:val="bottom"/>
          </w:tcPr>
          <w:p w14:paraId="208E1ACE" w14:textId="1E610C46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lang w:val="en-US"/>
              </w:rPr>
              <w:t>810</w:t>
            </w:r>
          </w:p>
        </w:tc>
      </w:tr>
      <w:tr w:rsidR="00336CED" w:rsidRPr="009670C0" w14:paraId="112419BB" w14:textId="77777777" w:rsidTr="008562B7"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2257D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516CE" w14:textId="4EC85698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0DC8DA58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D1F08" w14:textId="59E3F9C5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810</w:t>
            </w:r>
          </w:p>
        </w:tc>
        <w:tc>
          <w:tcPr>
            <w:tcW w:w="244" w:type="dxa"/>
            <w:tcBorders>
              <w:bottom w:val="nil"/>
            </w:tcBorders>
            <w:vAlign w:val="bottom"/>
          </w:tcPr>
          <w:p w14:paraId="0E4C7789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27F8A" w14:textId="3033F727" w:rsidR="00336CED" w:rsidRPr="009670C0" w:rsidRDefault="00336CED" w:rsidP="001B514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8" w:type="dxa"/>
            <w:tcBorders>
              <w:bottom w:val="nil"/>
            </w:tcBorders>
            <w:vAlign w:val="bottom"/>
          </w:tcPr>
          <w:p w14:paraId="5D339085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C31C9" w14:textId="549D6A4F" w:rsidR="00336CED" w:rsidRPr="009670C0" w:rsidRDefault="00336CED" w:rsidP="00636E0A">
            <w:pPr>
              <w:pStyle w:val="acctfourfigures"/>
              <w:tabs>
                <w:tab w:val="decimal" w:pos="731"/>
              </w:tabs>
              <w:spacing w:line="240" w:lineRule="atLeast"/>
              <w:ind w:right="-77" w:firstLine="189"/>
              <w:jc w:val="center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064E9BFA" w14:textId="77777777" w:rsidR="00336CED" w:rsidRPr="009670C0" w:rsidRDefault="00336CED" w:rsidP="0033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282E4" w14:textId="6CDBD20C" w:rsidR="00336CED" w:rsidRPr="009670C0" w:rsidRDefault="001435EB" w:rsidP="001B514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366</w:t>
            </w:r>
            <w:r w:rsidR="00336CED"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9670C0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810</w:t>
            </w:r>
          </w:p>
        </w:tc>
      </w:tr>
    </w:tbl>
    <w:p w14:paraId="53062213" w14:textId="77777777" w:rsidR="001B514A" w:rsidRPr="009670C0" w:rsidRDefault="001B514A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E87294C" w14:textId="2A2E7333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ความเสี่ยงจากอัตราแลกเปลี่ยน</w:t>
      </w:r>
    </w:p>
    <w:p w14:paraId="62481C9A" w14:textId="77777777" w:rsidR="00175464" w:rsidRPr="009670C0" w:rsidRDefault="00175464" w:rsidP="001754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37E318A" w14:textId="3F857FB5" w:rsidR="00175464" w:rsidRPr="009670C0" w:rsidRDefault="00175464" w:rsidP="00175464">
      <w:pPr>
        <w:tabs>
          <w:tab w:val="clear" w:pos="227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กลุ่มบริษัท</w:t>
      </w: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>มีความเสี่ยงจากอัตราแลกเปลี่ยนที่สำคัญอันเกี่ยวเนื่องจากการซื้อหรือขายและการกู้ยืมหรือให้กู้ยืมเงินเป็นเงินตราต่างประเทศ</w:t>
      </w:r>
    </w:p>
    <w:p w14:paraId="44288612" w14:textId="77777777" w:rsidR="00175464" w:rsidRPr="009670C0" w:rsidRDefault="00175464" w:rsidP="00175464">
      <w:pPr>
        <w:tabs>
          <w:tab w:val="clear" w:pos="227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4085007" w14:textId="518EB8D7" w:rsidR="00175464" w:rsidRPr="009670C0" w:rsidRDefault="00175464" w:rsidP="00175464">
      <w:pPr>
        <w:tabs>
          <w:tab w:val="clear" w:pos="227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670C0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2563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color w:val="000000"/>
          <w:sz w:val="26"/>
          <w:szCs w:val="26"/>
        </w:rPr>
        <w:t>2562</w:t>
      </w:r>
      <w:r w:rsidRPr="009670C0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p w14:paraId="2C17BD8B" w14:textId="77777777" w:rsidR="003E14F5" w:rsidRPr="009670C0" w:rsidRDefault="003E14F5" w:rsidP="003E14F5">
      <w:pPr>
        <w:tabs>
          <w:tab w:val="clear" w:pos="227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3"/>
        <w:gridCol w:w="1081"/>
        <w:gridCol w:w="181"/>
        <w:gridCol w:w="1080"/>
        <w:gridCol w:w="180"/>
        <w:gridCol w:w="1080"/>
        <w:gridCol w:w="180"/>
        <w:gridCol w:w="1080"/>
        <w:gridCol w:w="180"/>
        <w:gridCol w:w="1080"/>
      </w:tblGrid>
      <w:tr w:rsidR="00175464" w:rsidRPr="009670C0" w14:paraId="7F0421D1" w14:textId="77777777" w:rsidTr="008B118D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6171EAC4" w14:textId="77777777" w:rsidR="00175464" w:rsidRPr="009670C0" w:rsidRDefault="00175464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A48496D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235CDD6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15267285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5464" w:rsidRPr="009670C0" w14:paraId="29BCADF1" w14:textId="77777777" w:rsidTr="008B118D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5C925665" w14:textId="77777777" w:rsidR="00175464" w:rsidRPr="009670C0" w:rsidRDefault="00175464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1081" w:type="dxa"/>
            <w:vAlign w:val="bottom"/>
          </w:tcPr>
          <w:p w14:paraId="75094A1D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6D2A2F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6F7F30F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80" w:type="dxa"/>
            <w:vAlign w:val="bottom"/>
          </w:tcPr>
          <w:p w14:paraId="21348A2D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hideMark/>
          </w:tcPr>
          <w:p w14:paraId="77A5ABCC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</w:tr>
      <w:tr w:rsidR="00175464" w:rsidRPr="009670C0" w14:paraId="62E88AA6" w14:textId="77777777" w:rsidTr="008B118D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4669C1B4" w14:textId="77777777" w:rsidR="00175464" w:rsidRPr="009670C0" w:rsidRDefault="00175464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238F759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75ECD2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4D0B05D0" w14:textId="58BDB467" w:rsidR="00175464" w:rsidRPr="009670C0" w:rsidRDefault="001435EB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AEAC804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C0817EB" w14:textId="32146018" w:rsidR="00175464" w:rsidRPr="009670C0" w:rsidRDefault="001435EB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3D8A83BD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5ECBCAF" w14:textId="59F90263" w:rsidR="00175464" w:rsidRPr="009670C0" w:rsidRDefault="001435EB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660F42F0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287E852" w14:textId="08FFF7B6" w:rsidR="00175464" w:rsidRPr="009670C0" w:rsidRDefault="001435EB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175464" w:rsidRPr="009670C0" w14:paraId="4200DFB1" w14:textId="77777777" w:rsidTr="008B118D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0E1BDBB3" w14:textId="77777777" w:rsidR="00175464" w:rsidRPr="009670C0" w:rsidRDefault="00175464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5DC809E3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E303B94" w14:textId="77777777" w:rsidR="00175464" w:rsidRPr="009670C0" w:rsidRDefault="00175464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7B6A8F1A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75464" w:rsidRPr="009670C0" w14:paraId="70AB9E1A" w14:textId="77777777" w:rsidTr="008B118D">
        <w:trPr>
          <w:cantSplit/>
        </w:trPr>
        <w:tc>
          <w:tcPr>
            <w:tcW w:w="3433" w:type="dxa"/>
            <w:hideMark/>
          </w:tcPr>
          <w:p w14:paraId="36925DE5" w14:textId="77777777" w:rsidR="00175464" w:rsidRPr="009670C0" w:rsidRDefault="00175464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1" w:type="dxa"/>
            <w:vAlign w:val="bottom"/>
          </w:tcPr>
          <w:p w14:paraId="2828F6CE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9103CB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4B5D1C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3FD743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31E1E2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B36BF2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4122BE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DEA85D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EDF3B8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C03" w:rsidRPr="009670C0" w14:paraId="1905D9E9" w14:textId="77777777" w:rsidTr="008B118D">
        <w:trPr>
          <w:cantSplit/>
        </w:trPr>
        <w:tc>
          <w:tcPr>
            <w:tcW w:w="3433" w:type="dxa"/>
            <w:hideMark/>
          </w:tcPr>
          <w:p w14:paraId="02DD377F" w14:textId="77777777" w:rsidR="007E4C03" w:rsidRPr="009670C0" w:rsidRDefault="007E4C03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1" w:type="dxa"/>
            <w:vAlign w:val="bottom"/>
          </w:tcPr>
          <w:p w14:paraId="7BA6B3E9" w14:textId="77777777" w:rsidR="007E4C03" w:rsidRPr="009670C0" w:rsidRDefault="007E4C03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550FB5D" w14:textId="77777777" w:rsidR="007E4C03" w:rsidRPr="009670C0" w:rsidRDefault="007E4C03" w:rsidP="00A3210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C80A28" w14:textId="32B79AC6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 w:rsidR="00F03DC6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724</w:t>
            </w:r>
          </w:p>
        </w:tc>
        <w:tc>
          <w:tcPr>
            <w:tcW w:w="180" w:type="dxa"/>
          </w:tcPr>
          <w:p w14:paraId="6B3A8588" w14:textId="77777777" w:rsidR="007E4C03" w:rsidRPr="009670C0" w:rsidRDefault="007E4C03" w:rsidP="00A321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F21ACEA" w14:textId="40ACB74A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594</w:t>
            </w:r>
          </w:p>
        </w:tc>
        <w:tc>
          <w:tcPr>
            <w:tcW w:w="180" w:type="dxa"/>
            <w:vAlign w:val="center"/>
          </w:tcPr>
          <w:p w14:paraId="09F36640" w14:textId="77777777" w:rsidR="007E4C03" w:rsidRPr="009670C0" w:rsidRDefault="007E4C03" w:rsidP="00A321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9A6658A" w14:textId="12C92246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7E4C03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  <w:r w:rsidR="007E4C03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180" w:type="dxa"/>
            <w:vAlign w:val="center"/>
          </w:tcPr>
          <w:p w14:paraId="5F923320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6C04438" w14:textId="01F1D9F9" w:rsidR="007E4C03" w:rsidRPr="009670C0" w:rsidRDefault="001435EB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</w:tr>
      <w:tr w:rsidR="007E4C03" w:rsidRPr="009670C0" w14:paraId="456F7659" w14:textId="77777777" w:rsidTr="00C4119C">
        <w:trPr>
          <w:cantSplit/>
        </w:trPr>
        <w:tc>
          <w:tcPr>
            <w:tcW w:w="3433" w:type="dxa"/>
            <w:hideMark/>
          </w:tcPr>
          <w:p w14:paraId="108570A7" w14:textId="77777777" w:rsidR="007E4C03" w:rsidRPr="009670C0" w:rsidRDefault="007E4C03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081" w:type="dxa"/>
          </w:tcPr>
          <w:p w14:paraId="6A3F6233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CA72CD3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46F5C83" w14:textId="4F8BCD8B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3D00D4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255ACCA" w14:textId="68B5F19C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</w:p>
        </w:tc>
        <w:tc>
          <w:tcPr>
            <w:tcW w:w="180" w:type="dxa"/>
            <w:vAlign w:val="center"/>
          </w:tcPr>
          <w:p w14:paraId="5BD2B12D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CE3E57D" w14:textId="446157A3" w:rsidR="007E4C03" w:rsidRPr="009670C0" w:rsidRDefault="007E4C03" w:rsidP="00A32100">
            <w:pPr>
              <w:pStyle w:val="acctfourfigures"/>
              <w:tabs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DE7B398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CE19721" w14:textId="77777777" w:rsidR="007E4C03" w:rsidRPr="009670C0" w:rsidRDefault="007E4C03" w:rsidP="00A32100">
            <w:pPr>
              <w:pStyle w:val="acctfourfigures"/>
              <w:tabs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4C03" w:rsidRPr="009670C0" w14:paraId="1B0027B9" w14:textId="77777777" w:rsidTr="008B118D">
        <w:trPr>
          <w:cantSplit/>
        </w:trPr>
        <w:tc>
          <w:tcPr>
            <w:tcW w:w="3433" w:type="dxa"/>
            <w:hideMark/>
          </w:tcPr>
          <w:p w14:paraId="601C185C" w14:textId="77777777" w:rsidR="007E4C03" w:rsidRPr="009670C0" w:rsidRDefault="007E4C03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รูปีศรีลังกา</w:t>
            </w:r>
          </w:p>
        </w:tc>
        <w:tc>
          <w:tcPr>
            <w:tcW w:w="1081" w:type="dxa"/>
            <w:vAlign w:val="bottom"/>
          </w:tcPr>
          <w:p w14:paraId="30DF6E12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68E6A8E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A7E0A" w14:textId="62E36623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61E1FECD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5F8EF04" w14:textId="0F5BA772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861</w:t>
            </w:r>
          </w:p>
        </w:tc>
        <w:tc>
          <w:tcPr>
            <w:tcW w:w="180" w:type="dxa"/>
            <w:vAlign w:val="center"/>
          </w:tcPr>
          <w:p w14:paraId="29F63F8D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F0C88E" w14:textId="77579988" w:rsidR="007E4C03" w:rsidRPr="009670C0" w:rsidRDefault="007E4C03" w:rsidP="00A32100">
            <w:pPr>
              <w:pStyle w:val="acctfourfigures"/>
              <w:tabs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E4AE29A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9E400D1" w14:textId="77777777" w:rsidR="007E4C03" w:rsidRPr="009670C0" w:rsidRDefault="007E4C03" w:rsidP="00A32100">
            <w:pPr>
              <w:pStyle w:val="acctfourfigures"/>
              <w:tabs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4C03" w:rsidRPr="009670C0" w14:paraId="7239018B" w14:textId="77777777" w:rsidTr="008B118D">
        <w:trPr>
          <w:cantSplit/>
        </w:trPr>
        <w:tc>
          <w:tcPr>
            <w:tcW w:w="3433" w:type="dxa"/>
            <w:hideMark/>
          </w:tcPr>
          <w:p w14:paraId="700096DB" w14:textId="77777777" w:rsidR="007E4C03" w:rsidRPr="009670C0" w:rsidRDefault="007E4C03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เรียลกัมพูชา</w:t>
            </w:r>
          </w:p>
        </w:tc>
        <w:tc>
          <w:tcPr>
            <w:tcW w:w="1081" w:type="dxa"/>
            <w:vAlign w:val="bottom"/>
          </w:tcPr>
          <w:p w14:paraId="61A847AB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FD24B8F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A957A9" w14:textId="7E96C566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2894B667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C26563F" w14:textId="42DF8219" w:rsidR="007E4C03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80" w:type="dxa"/>
            <w:vAlign w:val="center"/>
          </w:tcPr>
          <w:p w14:paraId="15C79E02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6057497" w14:textId="6DDFF906" w:rsidR="007E4C03" w:rsidRPr="009670C0" w:rsidRDefault="007E4C03" w:rsidP="00A32100">
            <w:pPr>
              <w:pStyle w:val="acctfourfigures"/>
              <w:tabs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A5691BC" w14:textId="77777777" w:rsidR="007E4C03" w:rsidRPr="009670C0" w:rsidRDefault="007E4C03" w:rsidP="00A32100">
            <w:pPr>
              <w:pStyle w:val="acctfourfigures"/>
              <w:tabs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6219AB6" w14:textId="77777777" w:rsidR="007E4C03" w:rsidRPr="009670C0" w:rsidRDefault="007E4C03" w:rsidP="00A32100">
            <w:pPr>
              <w:pStyle w:val="acctfourfigures"/>
              <w:tabs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5CF462E" w14:textId="77777777" w:rsidR="003E14F5" w:rsidRPr="009670C0" w:rsidRDefault="003E14F5" w:rsidP="003E14F5">
      <w:pPr>
        <w:tabs>
          <w:tab w:val="clear" w:pos="227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3"/>
        <w:gridCol w:w="1081"/>
        <w:gridCol w:w="181"/>
        <w:gridCol w:w="1080"/>
        <w:gridCol w:w="180"/>
        <w:gridCol w:w="1080"/>
        <w:gridCol w:w="180"/>
        <w:gridCol w:w="1080"/>
        <w:gridCol w:w="180"/>
        <w:gridCol w:w="1080"/>
      </w:tblGrid>
      <w:tr w:rsidR="00175464" w:rsidRPr="009670C0" w14:paraId="65AFFBCC" w14:textId="77777777" w:rsidTr="003E14F5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4080D4D7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97222AF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A9609A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6EEBC34B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5464" w:rsidRPr="009670C0" w14:paraId="2E81ECBA" w14:textId="77777777" w:rsidTr="003E14F5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2B5B9C26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1081" w:type="dxa"/>
            <w:vAlign w:val="bottom"/>
          </w:tcPr>
          <w:p w14:paraId="74822BE1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0DA3AEB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F131DAB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80" w:type="dxa"/>
            <w:vAlign w:val="bottom"/>
          </w:tcPr>
          <w:p w14:paraId="6B65E9DB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hideMark/>
          </w:tcPr>
          <w:p w14:paraId="3FC9745D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</w:tr>
      <w:tr w:rsidR="00175464" w:rsidRPr="009670C0" w14:paraId="5B494C19" w14:textId="77777777" w:rsidTr="003E14F5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49636659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55A48D1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A81D4A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37895E6" w14:textId="4FDE417A" w:rsidR="00175464" w:rsidRPr="009670C0" w:rsidRDefault="001435EB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41B4F55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6BF1AE2" w14:textId="62A0EEE3" w:rsidR="00175464" w:rsidRPr="009670C0" w:rsidRDefault="001435EB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1C775A59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9D1C0C1" w14:textId="453D6250" w:rsidR="00175464" w:rsidRPr="009670C0" w:rsidRDefault="001435EB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6EDC7D55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BC12230" w14:textId="71794916" w:rsidR="00175464" w:rsidRPr="009670C0" w:rsidRDefault="001435EB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175464" w:rsidRPr="009670C0" w14:paraId="1DB90B40" w14:textId="77777777" w:rsidTr="003E14F5">
        <w:trPr>
          <w:cantSplit/>
          <w:trHeight w:val="64"/>
          <w:tblHeader/>
        </w:trPr>
        <w:tc>
          <w:tcPr>
            <w:tcW w:w="3433" w:type="dxa"/>
            <w:vAlign w:val="bottom"/>
          </w:tcPr>
          <w:p w14:paraId="25F951EC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8C8815B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F1769DB" w14:textId="77777777" w:rsidR="00175464" w:rsidRPr="009670C0" w:rsidRDefault="00175464" w:rsidP="00A32100">
            <w:pPr>
              <w:pStyle w:val="acctfourfigures"/>
              <w:tabs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7044E2AD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75464" w:rsidRPr="009670C0" w14:paraId="4B6964FC" w14:textId="77777777" w:rsidTr="003E14F5">
        <w:trPr>
          <w:cantSplit/>
        </w:trPr>
        <w:tc>
          <w:tcPr>
            <w:tcW w:w="3433" w:type="dxa"/>
            <w:hideMark/>
          </w:tcPr>
          <w:p w14:paraId="5EF1483A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1" w:type="dxa"/>
            <w:vAlign w:val="bottom"/>
          </w:tcPr>
          <w:p w14:paraId="696CB8D4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AFB7C1A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4B82D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7AA822C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509426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503830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888717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B36EA5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A8A25B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62BCDC98" w14:textId="77777777" w:rsidTr="003E14F5">
        <w:trPr>
          <w:cantSplit/>
        </w:trPr>
        <w:tc>
          <w:tcPr>
            <w:tcW w:w="3433" w:type="dxa"/>
            <w:hideMark/>
          </w:tcPr>
          <w:p w14:paraId="2553EEEA" w14:textId="77777777" w:rsidR="00175464" w:rsidRPr="009670C0" w:rsidRDefault="00175464" w:rsidP="00A32100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1" w:type="dxa"/>
            <w:vAlign w:val="bottom"/>
          </w:tcPr>
          <w:p w14:paraId="200158E8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EBC8436" w14:textId="77777777" w:rsidR="00175464" w:rsidRPr="009670C0" w:rsidRDefault="00175464" w:rsidP="00A3210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5128F3D7" w14:textId="0F7DF6F0" w:rsidR="00175464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571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2B1F726C" w14:textId="77777777" w:rsidR="00175464" w:rsidRPr="009670C0" w:rsidRDefault="00175464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075619D" w14:textId="56F09D1E" w:rsidR="00175464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789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672</w:t>
            </w:r>
          </w:p>
        </w:tc>
        <w:tc>
          <w:tcPr>
            <w:tcW w:w="180" w:type="dxa"/>
            <w:vAlign w:val="center"/>
          </w:tcPr>
          <w:p w14:paraId="622EAFB5" w14:textId="77777777" w:rsidR="00175464" w:rsidRPr="009670C0" w:rsidRDefault="00175464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34178D58" w14:textId="7FEAF8A0" w:rsidR="00175464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624</w:t>
            </w:r>
          </w:p>
        </w:tc>
        <w:tc>
          <w:tcPr>
            <w:tcW w:w="180" w:type="dxa"/>
            <w:vAlign w:val="center"/>
          </w:tcPr>
          <w:p w14:paraId="0696339A" w14:textId="77777777" w:rsidR="00175464" w:rsidRPr="009670C0" w:rsidRDefault="00175464" w:rsidP="00A32100">
            <w:pPr>
              <w:pStyle w:val="acctfourfigures"/>
              <w:tabs>
                <w:tab w:val="clear" w:pos="765"/>
                <w:tab w:val="decimal" w:pos="640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B464B20" w14:textId="7F45D461" w:rsidR="00175464" w:rsidRPr="009670C0" w:rsidRDefault="001435EB" w:rsidP="00A3210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541</w:t>
            </w:r>
            <w:r w:rsidR="00AC0B41" w:rsidRPr="009670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001</w:t>
            </w:r>
          </w:p>
        </w:tc>
      </w:tr>
    </w:tbl>
    <w:p w14:paraId="0267A87C" w14:textId="2D5615BC" w:rsidR="00175464" w:rsidRPr="009670C0" w:rsidRDefault="00175464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A8C972D" w14:textId="5E9076EE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72F83A4" w14:textId="24DA1C19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E74A5AD" w14:textId="3C04B956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C46E9C4" w14:textId="6782CFA7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0653680" w14:textId="65E89780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70902E3" w14:textId="1FC07BD5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65B6B27" w14:textId="6C2A89A9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6F01813" w14:textId="33D85829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DBAECC6" w14:textId="571A0D2B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D780F07" w14:textId="21E5424E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7E1A" w14:textId="334BAE7F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9720C22" w14:textId="274877ED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22D9771" w14:textId="77777777" w:rsidR="001B514A" w:rsidRPr="009670C0" w:rsidRDefault="001B514A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D4C2A" w14:textId="77777777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การวิเคราะห์ความอ่อนไหว</w:t>
      </w:r>
    </w:p>
    <w:p w14:paraId="3A0FD0D5" w14:textId="77777777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BCB5299" w14:textId="622C8556" w:rsidR="008B118D" w:rsidRPr="009670C0" w:rsidRDefault="008B118D" w:rsidP="008B118D">
      <w:pPr>
        <w:tabs>
          <w:tab w:val="clear" w:pos="2807"/>
          <w:tab w:val="left" w:pos="2805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การแข็งค่า(การอ่อนค่า) ที่เป็นไปได้อย่างสมเหตุสมผลของเงินเหรียญสหรัฐอเมริกา</w:t>
      </w:r>
      <w:r w:rsidR="00A32100" w:rsidRPr="009670C0">
        <w:rPr>
          <w:rFonts w:asciiTheme="majorBidi" w:hAnsiTheme="majorBidi" w:cstheme="majorBidi" w:hint="cs"/>
          <w:sz w:val="26"/>
          <w:szCs w:val="26"/>
          <w:cs/>
        </w:rPr>
        <w:t>และเงินรูปีศรีลังกา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ที่มีต่อเงินสกุลอื่นๆ ณ 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122C7B8C" w14:textId="77777777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35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89"/>
        <w:gridCol w:w="990"/>
        <w:gridCol w:w="180"/>
        <w:gridCol w:w="1030"/>
        <w:gridCol w:w="180"/>
        <w:gridCol w:w="1073"/>
        <w:gridCol w:w="180"/>
        <w:gridCol w:w="993"/>
      </w:tblGrid>
      <w:tr w:rsidR="008B118D" w:rsidRPr="009670C0" w14:paraId="61C5CEB0" w14:textId="77777777" w:rsidTr="008B118D">
        <w:trPr>
          <w:trHeight w:val="218"/>
          <w:tblHeader/>
        </w:trPr>
        <w:tc>
          <w:tcPr>
            <w:tcW w:w="3420" w:type="dxa"/>
          </w:tcPr>
          <w:p w14:paraId="4F8C53AB" w14:textId="77777777" w:rsidR="008B118D" w:rsidRPr="009670C0" w:rsidRDefault="008B118D" w:rsidP="00C411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572AE99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2BA0F781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943D41F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1A2D9550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B118D" w:rsidRPr="009670C0" w14:paraId="5D7A0E50" w14:textId="77777777" w:rsidTr="008B118D">
        <w:trPr>
          <w:tblHeader/>
        </w:trPr>
        <w:tc>
          <w:tcPr>
            <w:tcW w:w="3420" w:type="dxa"/>
          </w:tcPr>
          <w:p w14:paraId="7C9731B7" w14:textId="77777777" w:rsidR="008B118D" w:rsidRPr="009670C0" w:rsidRDefault="008B118D" w:rsidP="00C411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89" w:type="dxa"/>
            <w:hideMark/>
          </w:tcPr>
          <w:p w14:paraId="4F5B3C61" w14:textId="77777777" w:rsidR="008B118D" w:rsidRPr="009670C0" w:rsidRDefault="008B118D" w:rsidP="00C411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90" w:type="dxa"/>
            <w:hideMark/>
          </w:tcPr>
          <w:p w14:paraId="7A283BA9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485CE35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4C44C55C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55428E0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hideMark/>
          </w:tcPr>
          <w:p w14:paraId="08B0D3AC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2B52D1A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14:paraId="7B8FFA16" w14:textId="77777777" w:rsidR="008B118D" w:rsidRPr="009670C0" w:rsidRDefault="008B118D" w:rsidP="00C411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การอ่อนค่า</w:t>
            </w:r>
          </w:p>
        </w:tc>
      </w:tr>
      <w:tr w:rsidR="008B118D" w:rsidRPr="009670C0" w14:paraId="19BEE78B" w14:textId="77777777" w:rsidTr="008B118D">
        <w:trPr>
          <w:tblHeader/>
        </w:trPr>
        <w:tc>
          <w:tcPr>
            <w:tcW w:w="3420" w:type="dxa"/>
          </w:tcPr>
          <w:p w14:paraId="2E83E842" w14:textId="77777777" w:rsidR="008B118D" w:rsidRPr="009670C0" w:rsidRDefault="008B118D" w:rsidP="00C411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571F39C" w14:textId="77777777" w:rsidR="008B118D" w:rsidRPr="009670C0" w:rsidRDefault="008B118D" w:rsidP="00C411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4F9B7406" w14:textId="77777777" w:rsidR="008B118D" w:rsidRPr="009670C0" w:rsidRDefault="008B118D" w:rsidP="00C411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8B118D" w:rsidRPr="009670C0" w14:paraId="25920433" w14:textId="77777777" w:rsidTr="008B118D">
        <w:trPr>
          <w:tblHeader/>
        </w:trPr>
        <w:tc>
          <w:tcPr>
            <w:tcW w:w="3420" w:type="dxa"/>
          </w:tcPr>
          <w:p w14:paraId="4BC57F69" w14:textId="75073D01" w:rsidR="008B118D" w:rsidRPr="009670C0" w:rsidRDefault="008B118D" w:rsidP="00C411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89" w:type="dxa"/>
          </w:tcPr>
          <w:p w14:paraId="72B5B6A8" w14:textId="77777777" w:rsidR="008B118D" w:rsidRPr="009670C0" w:rsidRDefault="008B118D" w:rsidP="00C411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26" w:type="dxa"/>
            <w:gridSpan w:val="7"/>
          </w:tcPr>
          <w:p w14:paraId="402D513A" w14:textId="77777777" w:rsidR="008B118D" w:rsidRPr="009670C0" w:rsidRDefault="008B118D" w:rsidP="00C411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8B118D" w:rsidRPr="009670C0" w14:paraId="7D20D655" w14:textId="77777777" w:rsidTr="0001003B">
        <w:tc>
          <w:tcPr>
            <w:tcW w:w="3420" w:type="dxa"/>
            <w:hideMark/>
          </w:tcPr>
          <w:p w14:paraId="6DB7E21B" w14:textId="77777777" w:rsidR="008B118D" w:rsidRPr="009670C0" w:rsidRDefault="008B118D" w:rsidP="00C411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  <w:r w:rsidRPr="009670C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</w:tcPr>
          <w:p w14:paraId="426A0DE2" w14:textId="73661992" w:rsidR="008B118D" w:rsidRPr="009670C0" w:rsidRDefault="001435EB" w:rsidP="00C411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90" w:type="dxa"/>
            <w:shd w:val="clear" w:color="auto" w:fill="auto"/>
            <w:hideMark/>
          </w:tcPr>
          <w:p w14:paraId="79A37C7A" w14:textId="2DF5C21D" w:rsidR="008B118D" w:rsidRPr="009670C0" w:rsidRDefault="008B118D" w:rsidP="00C411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FEB4B4F" w14:textId="77777777" w:rsidR="008B118D" w:rsidRPr="009670C0" w:rsidRDefault="008B118D" w:rsidP="00C411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50B4DA42" w14:textId="3E7D7882" w:rsidR="008B118D" w:rsidRPr="009670C0" w:rsidRDefault="001435EB" w:rsidP="00636E0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25F789" w14:textId="77777777" w:rsidR="008B118D" w:rsidRPr="009670C0" w:rsidRDefault="008B118D" w:rsidP="00C411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3" w:type="dxa"/>
            <w:shd w:val="clear" w:color="auto" w:fill="auto"/>
            <w:hideMark/>
          </w:tcPr>
          <w:p w14:paraId="5C960947" w14:textId="7D92CAD1" w:rsidR="008B118D" w:rsidRPr="009670C0" w:rsidRDefault="008B118D" w:rsidP="00C411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EEBFB7" w14:textId="77777777" w:rsidR="008B118D" w:rsidRPr="009670C0" w:rsidRDefault="008B118D" w:rsidP="00C411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C3D7792" w14:textId="3BBA27BC" w:rsidR="008B118D" w:rsidRPr="009670C0" w:rsidRDefault="001435EB" w:rsidP="00636E0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8B118D" w:rsidRPr="009670C0" w14:paraId="1FBA4AD8" w14:textId="77777777" w:rsidTr="0001003B">
        <w:tc>
          <w:tcPr>
            <w:tcW w:w="3420" w:type="dxa"/>
            <w:shd w:val="clear" w:color="auto" w:fill="auto"/>
            <w:hideMark/>
          </w:tcPr>
          <w:p w14:paraId="6FCB77DB" w14:textId="6DF4B7CE" w:rsidR="008B118D" w:rsidRPr="009670C0" w:rsidRDefault="008B118D" w:rsidP="00C4119C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EB5200" w:rsidRPr="009670C0">
              <w:rPr>
                <w:rFonts w:asciiTheme="majorBidi" w:hAnsiTheme="majorBidi" w:cs="Angsana New" w:hint="cs"/>
                <w:sz w:val="24"/>
                <w:szCs w:val="24"/>
                <w:cs/>
              </w:rPr>
              <w:t>รูปีศรีลังกา</w:t>
            </w:r>
          </w:p>
        </w:tc>
        <w:tc>
          <w:tcPr>
            <w:tcW w:w="989" w:type="dxa"/>
          </w:tcPr>
          <w:p w14:paraId="6BC20BDC" w14:textId="42CCE80D" w:rsidR="008B118D" w:rsidRPr="009670C0" w:rsidRDefault="001435EB" w:rsidP="00C411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0" w:type="dxa"/>
            <w:shd w:val="clear" w:color="auto" w:fill="auto"/>
            <w:hideMark/>
          </w:tcPr>
          <w:p w14:paraId="0E4DE824" w14:textId="7DCAF222" w:rsidR="008B118D" w:rsidRPr="009670C0" w:rsidRDefault="001435EB" w:rsidP="00636E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5DCF723C" w14:textId="77777777" w:rsidR="008B118D" w:rsidRPr="009670C0" w:rsidRDefault="008B118D" w:rsidP="00C411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7A5E5ABC" w14:textId="453BAADF" w:rsidR="008B118D" w:rsidRPr="009670C0" w:rsidRDefault="008B118D" w:rsidP="00C411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435EB" w:rsidRPr="009670C0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10CBD091" w14:textId="77777777" w:rsidR="008B118D" w:rsidRPr="009670C0" w:rsidRDefault="008B118D" w:rsidP="00C411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3" w:type="dxa"/>
            <w:shd w:val="clear" w:color="auto" w:fill="auto"/>
            <w:hideMark/>
          </w:tcPr>
          <w:p w14:paraId="760CFE4C" w14:textId="77777777" w:rsidR="008B118D" w:rsidRPr="009670C0" w:rsidRDefault="008B118D" w:rsidP="00636E0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84AF94" w14:textId="77777777" w:rsidR="008B118D" w:rsidRPr="009670C0" w:rsidRDefault="008B118D" w:rsidP="008B118D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C50B846" w14:textId="77777777" w:rsidR="008B118D" w:rsidRPr="009670C0" w:rsidRDefault="008B118D" w:rsidP="00636E0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CA839EB" w14:textId="7CC2A34A" w:rsidR="008B118D" w:rsidRPr="009670C0" w:rsidRDefault="008B118D" w:rsidP="00175464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DB75AC9" w14:textId="1594503C" w:rsidR="00175464" w:rsidRPr="009670C0" w:rsidRDefault="00175464" w:rsidP="00336CE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ความเสี่ยงด้านการให้สินเชื่อ</w:t>
      </w:r>
    </w:p>
    <w:p w14:paraId="5E22C4A2" w14:textId="77777777" w:rsidR="00175464" w:rsidRPr="009670C0" w:rsidRDefault="00175464" w:rsidP="00175464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6DE761B" w14:textId="77777777" w:rsidR="00175464" w:rsidRPr="009670C0" w:rsidRDefault="00175464" w:rsidP="00175464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มีความเสี่ยงด้านการให้สินเชื่อที่เกี่ยวเนื่องกับลูกหนี้ตามสัญญาเช่าซื้อและขายผ่อนชำระ ลูกหนี้สินเชื่อแก่ผู้บริโภคโดยมีสินทรัพย์ค้ำประกันและลูกหนี้เงินให้กู้ยืม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จำนวนเงินสูงสุดที่บริษัทอาจต้องสูญเสียจากการให้สินเชื่อคือมูลค่าตามบัญชีของตามสัญญาเช่าซื้อ ลูกหนี้สินเชื่อและลูกหนี้สินเชื่อภาคธุรกิจที่แสดงอยู่ในงบแสดงฐานะการเงิน</w:t>
      </w:r>
    </w:p>
    <w:p w14:paraId="4F65E24B" w14:textId="6E4D225E" w:rsidR="00175464" w:rsidRPr="009670C0" w:rsidRDefault="00175464" w:rsidP="00175464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83A52E9" w14:textId="77777777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การวิเคราะห์คุณภาพสินเชื่อ</w:t>
      </w:r>
    </w:p>
    <w:p w14:paraId="408B5816" w14:textId="77777777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02C5501" w14:textId="1D2063A3" w:rsidR="008B118D" w:rsidRPr="009670C0" w:rsidRDefault="008B118D" w:rsidP="008B118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 w:hint="cs"/>
          <w:sz w:val="26"/>
          <w:szCs w:val="26"/>
          <w:cs/>
        </w:rPr>
        <w:t>ตารางต่อไปนี้แสดงข้อมูลเกี่ยวกับคุณภาพสินเชื่อ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ณ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ของลูกหนี้เช่าซื้อ</w:t>
      </w:r>
      <w:r w:rsidR="007E4C03" w:rsidRPr="009670C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ลูกหนี้เงินให้กู้ยืม</w:t>
      </w:r>
      <w:r w:rsidR="00FA4C68" w:rsidRPr="009670C0">
        <w:rPr>
          <w:rFonts w:asciiTheme="majorBidi" w:hAnsiTheme="majorBidi" w:cstheme="majorBidi" w:hint="cs"/>
          <w:sz w:val="26"/>
          <w:szCs w:val="26"/>
          <w:cs/>
        </w:rPr>
        <w:t>และลูกหนี้สิ้นเชื่อรายย่อย</w:t>
      </w:r>
      <w:r w:rsidRPr="009670C0">
        <w:rPr>
          <w:rFonts w:asciiTheme="majorBidi" w:hAnsiTheme="majorBidi" w:cstheme="majorBidi" w:hint="cs"/>
          <w:sz w:val="26"/>
          <w:szCs w:val="26"/>
          <w:cs/>
        </w:rPr>
        <w:t>โดยไม่คำนึงถึงหลักประกันหรือการปรับปรุงสินเชื่ออื่นๆ</w:t>
      </w:r>
    </w:p>
    <w:p w14:paraId="6AE02813" w14:textId="77777777" w:rsidR="008B118D" w:rsidRPr="009670C0" w:rsidRDefault="008B118D" w:rsidP="008B118D">
      <w:pPr>
        <w:tabs>
          <w:tab w:val="clear" w:pos="227"/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6"/>
          <w:szCs w:val="26"/>
        </w:rPr>
      </w:pPr>
    </w:p>
    <w:p w14:paraId="434FD6B2" w14:textId="77777777" w:rsidR="001F0B34" w:rsidRPr="009670C0" w:rsidRDefault="001F0B34"/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226"/>
        <w:gridCol w:w="1394"/>
        <w:gridCol w:w="180"/>
        <w:gridCol w:w="1260"/>
      </w:tblGrid>
      <w:tr w:rsidR="008B118D" w:rsidRPr="009670C0" w14:paraId="02F4F41A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346E42C2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0503EF03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B118D" w:rsidRPr="009670C0" w14:paraId="55AF9B9F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0A452ACB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1A875AB5" w14:textId="2055C28D" w:rsidR="008B118D" w:rsidRPr="009670C0" w:rsidRDefault="001435EB" w:rsidP="09AC3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</w:tr>
      <w:tr w:rsidR="008B118D" w:rsidRPr="009670C0" w14:paraId="77DCCC50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4CF2177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7E7AF33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DD16DA8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7668966D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255FCFFB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94" w:type="dxa"/>
          </w:tcPr>
          <w:p w14:paraId="67BA97BD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7C5C1967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4478C43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8B118D" w:rsidRPr="009670C0" w14:paraId="417C75EF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6C972181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7CED4938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61EF72F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5CFD9A11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080C6FC5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</w:tcPr>
          <w:p w14:paraId="60289A21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0ADBB5C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</w:tcPr>
          <w:p w14:paraId="73F963F4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8B118D" w:rsidRPr="009670C0" w14:paraId="6EA90385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5EC53A0C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4F50D199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A85C25B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287E0CDA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06BFE15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0A34676D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7708981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</w:tcPr>
          <w:p w14:paraId="5357E99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8B118D" w:rsidRPr="009670C0" w14:paraId="3F3ECF72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64F8F1F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3D6752E5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FE3DD94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23B84E0F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70976060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7A59354A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B5E3FCF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</w:tcPr>
          <w:p w14:paraId="79C2BFA3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8B118D" w:rsidRPr="009670C0" w14:paraId="51F30A56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67A90C5F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5B4C8F0C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318A6D6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03C533AA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3F5BC505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3EA21680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B46037D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7800CE30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B118D" w:rsidRPr="009670C0" w14:paraId="2F123325" w14:textId="77777777" w:rsidTr="09AC313E">
        <w:trPr>
          <w:trHeight w:val="360"/>
          <w:tblHeader/>
        </w:trPr>
        <w:tc>
          <w:tcPr>
            <w:tcW w:w="3510" w:type="dxa"/>
            <w:vAlign w:val="bottom"/>
          </w:tcPr>
          <w:p w14:paraId="73E06BAB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038F6494" w14:textId="77777777" w:rsidR="008B118D" w:rsidRPr="009670C0" w:rsidRDefault="008B11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1F0B34" w:rsidRPr="009670C0" w14:paraId="01C2E63C" w14:textId="77777777" w:rsidTr="00BB3AD7">
        <w:trPr>
          <w:trHeight w:val="360"/>
        </w:trPr>
        <w:tc>
          <w:tcPr>
            <w:tcW w:w="3510" w:type="dxa"/>
          </w:tcPr>
          <w:p w14:paraId="25602955" w14:textId="56455685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4" w:type="dxa"/>
          </w:tcPr>
          <w:p w14:paraId="751E6756" w14:textId="0F710948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467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961</w:t>
            </w:r>
          </w:p>
        </w:tc>
        <w:tc>
          <w:tcPr>
            <w:tcW w:w="136" w:type="dxa"/>
          </w:tcPr>
          <w:p w14:paraId="2A6F36B2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92063C" w14:textId="492A4ECF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26" w:type="dxa"/>
          </w:tcPr>
          <w:p w14:paraId="0805EEC9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6A65754" w14:textId="5D83AB31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712834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2021F1" w14:textId="39AC1202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3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467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1F0B34" w:rsidRPr="009670C0" w14:paraId="04ED2D20" w14:textId="77777777" w:rsidTr="00E8625F">
        <w:trPr>
          <w:trHeight w:val="360"/>
        </w:trPr>
        <w:tc>
          <w:tcPr>
            <w:tcW w:w="3510" w:type="dxa"/>
          </w:tcPr>
          <w:p w14:paraId="135D21C4" w14:textId="3D150AE0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94" w:type="dxa"/>
          </w:tcPr>
          <w:p w14:paraId="76E528C7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" w:type="dxa"/>
          </w:tcPr>
          <w:p w14:paraId="505A4C8F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37E3F0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" w:type="dxa"/>
          </w:tcPr>
          <w:p w14:paraId="02304DCD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2255C43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3E511EF4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1D525A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34" w:rsidRPr="009670C0" w14:paraId="720E7925" w14:textId="77777777" w:rsidTr="09AC313E">
        <w:trPr>
          <w:trHeight w:val="360"/>
        </w:trPr>
        <w:tc>
          <w:tcPr>
            <w:tcW w:w="3510" w:type="dxa"/>
          </w:tcPr>
          <w:p w14:paraId="05A7EA42" w14:textId="6D35379C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–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394" w:type="dxa"/>
          </w:tcPr>
          <w:p w14:paraId="15D287B2" w14:textId="1F6D9952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536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906</w:t>
            </w:r>
          </w:p>
        </w:tc>
        <w:tc>
          <w:tcPr>
            <w:tcW w:w="136" w:type="dxa"/>
          </w:tcPr>
          <w:p w14:paraId="48AC8776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5A4DE" w14:textId="38A2FC9A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17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444</w:t>
            </w:r>
          </w:p>
        </w:tc>
        <w:tc>
          <w:tcPr>
            <w:tcW w:w="226" w:type="dxa"/>
          </w:tcPr>
          <w:p w14:paraId="28229AD0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99DFF3" w14:textId="0471D014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4314491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05FF8" w14:textId="4FC4840E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554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350</w:t>
            </w:r>
          </w:p>
        </w:tc>
      </w:tr>
      <w:tr w:rsidR="001F0B34" w:rsidRPr="009670C0" w14:paraId="5AEA2710" w14:textId="77777777" w:rsidTr="09AC313E">
        <w:trPr>
          <w:trHeight w:val="360"/>
        </w:trPr>
        <w:tc>
          <w:tcPr>
            <w:tcW w:w="3510" w:type="dxa"/>
          </w:tcPr>
          <w:p w14:paraId="377BDDF5" w14:textId="2A7F1651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94" w:type="dxa"/>
          </w:tcPr>
          <w:p w14:paraId="25FEC264" w14:textId="2C27071F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9744D9F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D297B1" w14:textId="6705C903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296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270</w:t>
            </w:r>
          </w:p>
        </w:tc>
        <w:tc>
          <w:tcPr>
            <w:tcW w:w="226" w:type="dxa"/>
          </w:tcPr>
          <w:p w14:paraId="53122D5A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B62BD8B" w14:textId="13B362B7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0E7443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8EDE12" w14:textId="095C5C34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296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270</w:t>
            </w:r>
          </w:p>
        </w:tc>
      </w:tr>
      <w:tr w:rsidR="001F0B34" w:rsidRPr="009670C0" w14:paraId="260345F4" w14:textId="77777777" w:rsidTr="09AC313E">
        <w:trPr>
          <w:trHeight w:val="360"/>
        </w:trPr>
        <w:tc>
          <w:tcPr>
            <w:tcW w:w="3510" w:type="dxa"/>
          </w:tcPr>
          <w:p w14:paraId="3733A3FF" w14:textId="2B1B1987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94" w:type="dxa"/>
          </w:tcPr>
          <w:p w14:paraId="5327411B" w14:textId="5BCCCECD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3F98FFD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1594F5" w14:textId="211FE43E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170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969</w:t>
            </w:r>
          </w:p>
        </w:tc>
        <w:tc>
          <w:tcPr>
            <w:tcW w:w="226" w:type="dxa"/>
          </w:tcPr>
          <w:p w14:paraId="2F004FC0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A003CEF" w14:textId="5BE7D125" w:rsidR="001F0B34" w:rsidRPr="009670C0" w:rsidRDefault="001435EB" w:rsidP="00100E69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3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180" w:type="dxa"/>
          </w:tcPr>
          <w:p w14:paraId="362E81E7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3A5608" w14:textId="712C3A80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174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274</w:t>
            </w:r>
          </w:p>
        </w:tc>
      </w:tr>
      <w:tr w:rsidR="001F0B34" w:rsidRPr="009670C0" w14:paraId="477468A4" w14:textId="77777777" w:rsidTr="00E8625F">
        <w:trPr>
          <w:trHeight w:val="360"/>
        </w:trPr>
        <w:tc>
          <w:tcPr>
            <w:tcW w:w="3510" w:type="dxa"/>
          </w:tcPr>
          <w:p w14:paraId="6DBF790F" w14:textId="610A856D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94" w:type="dxa"/>
          </w:tcPr>
          <w:p w14:paraId="65941840" w14:textId="6FC9EB59" w:rsidR="001F0B34" w:rsidRPr="009670C0" w:rsidRDefault="001F0B34" w:rsidP="001F0B3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7D734D5A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B6A6F" w14:textId="1074ED9A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226" w:type="dxa"/>
          </w:tcPr>
          <w:p w14:paraId="72DEFE29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FC962ED" w14:textId="572B6F64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618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317</w:t>
            </w:r>
          </w:p>
        </w:tc>
        <w:tc>
          <w:tcPr>
            <w:tcW w:w="180" w:type="dxa"/>
          </w:tcPr>
          <w:p w14:paraId="1BE51E01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CC23D" w14:textId="522D63DF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626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883</w:t>
            </w:r>
          </w:p>
        </w:tc>
      </w:tr>
      <w:tr w:rsidR="001F0B34" w:rsidRPr="009670C0" w14:paraId="062188B1" w14:textId="77777777" w:rsidTr="00E8625F">
        <w:trPr>
          <w:trHeight w:val="360"/>
        </w:trPr>
        <w:tc>
          <w:tcPr>
            <w:tcW w:w="3510" w:type="dxa"/>
          </w:tcPr>
          <w:p w14:paraId="4C025B02" w14:textId="293A9B5A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มูลค่าตามบัญชีขั้นต้น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A3FE9" w14:textId="40DBC8B1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004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867</w:t>
            </w:r>
          </w:p>
        </w:tc>
        <w:tc>
          <w:tcPr>
            <w:tcW w:w="136" w:type="dxa"/>
          </w:tcPr>
          <w:p w14:paraId="34227B80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8BDA2" w14:textId="795252FC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493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226" w:type="dxa"/>
          </w:tcPr>
          <w:p w14:paraId="60BFCB6A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B7A00" w14:textId="6B5E489B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621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622</w:t>
            </w:r>
          </w:p>
        </w:tc>
        <w:tc>
          <w:tcPr>
            <w:tcW w:w="180" w:type="dxa"/>
          </w:tcPr>
          <w:p w14:paraId="3CB41955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CA8B8" w14:textId="3A5D0039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5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119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738</w:t>
            </w:r>
          </w:p>
        </w:tc>
      </w:tr>
      <w:tr w:rsidR="001F0B34" w:rsidRPr="009670C0" w14:paraId="12AE7F72" w14:textId="77777777" w:rsidTr="00E8625F">
        <w:trPr>
          <w:trHeight w:val="360"/>
        </w:trPr>
        <w:tc>
          <w:tcPr>
            <w:tcW w:w="3510" w:type="dxa"/>
          </w:tcPr>
          <w:p w14:paraId="1C08DA89" w14:textId="52F5443D" w:rsidR="001F0B34" w:rsidRPr="009670C0" w:rsidRDefault="001F0B34" w:rsidP="001F0B34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474B4" w14:textId="1DC7E2F1" w:rsidR="001F0B34" w:rsidRPr="009670C0" w:rsidRDefault="00100E69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312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736</w:t>
            </w:r>
            <w:r w:rsidR="001F0B34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17EDDEB2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4FE76" w14:textId="58B6175F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83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855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6" w:type="dxa"/>
          </w:tcPr>
          <w:p w14:paraId="5822C201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98D59" w14:textId="1706EB99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297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818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A305D8E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202B4" w14:textId="1F3BB2A4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694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409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</w:tr>
      <w:tr w:rsidR="001F0B34" w:rsidRPr="009670C0" w14:paraId="109AE339" w14:textId="77777777" w:rsidTr="09AC313E">
        <w:trPr>
          <w:trHeight w:val="360"/>
        </w:trPr>
        <w:tc>
          <w:tcPr>
            <w:tcW w:w="3510" w:type="dxa"/>
            <w:vAlign w:val="bottom"/>
            <w:hideMark/>
          </w:tcPr>
          <w:p w14:paraId="233548FD" w14:textId="77777777" w:rsidR="001F0B34" w:rsidRPr="009670C0" w:rsidRDefault="001F0B34" w:rsidP="001F0B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3DE6A7" w14:textId="6B1E01B2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692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" w:type="dxa"/>
          </w:tcPr>
          <w:p w14:paraId="37C67F38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0B460F" w14:textId="6547EF9E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409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394</w:t>
            </w:r>
          </w:p>
        </w:tc>
        <w:tc>
          <w:tcPr>
            <w:tcW w:w="226" w:type="dxa"/>
          </w:tcPr>
          <w:p w14:paraId="2C8B8890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02D15C" w14:textId="0AC6711F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323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804</w:t>
            </w:r>
          </w:p>
        </w:tc>
        <w:tc>
          <w:tcPr>
            <w:tcW w:w="180" w:type="dxa"/>
          </w:tcPr>
          <w:p w14:paraId="0726701F" w14:textId="77777777" w:rsidR="001F0B34" w:rsidRPr="009670C0" w:rsidRDefault="001F0B34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A8037E" w14:textId="582CC6FB" w:rsidR="001F0B34" w:rsidRPr="009670C0" w:rsidRDefault="001435EB" w:rsidP="001F0B3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  <w:r w:rsidR="001F0B34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329</w:t>
            </w:r>
          </w:p>
        </w:tc>
      </w:tr>
    </w:tbl>
    <w:p w14:paraId="56DA5980" w14:textId="77777777" w:rsidR="0001003B" w:rsidRPr="009670C0" w:rsidRDefault="00010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489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661"/>
        <w:gridCol w:w="1394"/>
        <w:gridCol w:w="136"/>
        <w:gridCol w:w="1350"/>
        <w:gridCol w:w="226"/>
        <w:gridCol w:w="1394"/>
        <w:gridCol w:w="180"/>
        <w:gridCol w:w="1148"/>
      </w:tblGrid>
      <w:tr w:rsidR="001F0B34" w:rsidRPr="009670C0" w14:paraId="5BA3401C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12B056C9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5828" w:type="dxa"/>
            <w:gridSpan w:val="7"/>
            <w:vAlign w:val="bottom"/>
            <w:hideMark/>
          </w:tcPr>
          <w:p w14:paraId="11FE161E" w14:textId="7AB1D5E2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="0037159F" w:rsidRPr="009670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1F0B34" w:rsidRPr="009670C0" w14:paraId="31E1F80F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20DF4964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5828" w:type="dxa"/>
            <w:gridSpan w:val="7"/>
            <w:vAlign w:val="bottom"/>
            <w:hideMark/>
          </w:tcPr>
          <w:p w14:paraId="310F454A" w14:textId="32B6643A" w:rsidR="001F0B34" w:rsidRPr="009670C0" w:rsidRDefault="001435EB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</w:tr>
      <w:tr w:rsidR="001F0B34" w:rsidRPr="009670C0" w14:paraId="3772DA8D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44F61890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3019203C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EF6620E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5D1C9F22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2E11B258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94" w:type="dxa"/>
          </w:tcPr>
          <w:p w14:paraId="77F3AF62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A9C4580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48" w:type="dxa"/>
            <w:vAlign w:val="bottom"/>
          </w:tcPr>
          <w:p w14:paraId="382325EE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1F0B34" w:rsidRPr="009670C0" w14:paraId="6B0A81EB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4C372AD0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7B72545C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C1B55B7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6FB436E7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6FAB2BA2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</w:tcPr>
          <w:p w14:paraId="14B5DF77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04A8437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48" w:type="dxa"/>
            <w:vAlign w:val="bottom"/>
          </w:tcPr>
          <w:p w14:paraId="65BEFD5B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1F0B34" w:rsidRPr="009670C0" w14:paraId="05315FCA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0D2709DD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2DB20F92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30C14EE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218BAD7A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068AF1F2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1B70957A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9232483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48" w:type="dxa"/>
            <w:vAlign w:val="bottom"/>
          </w:tcPr>
          <w:p w14:paraId="643CA275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1F0B34" w:rsidRPr="009670C0" w14:paraId="026EAC73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52347078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40CB8C40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BD0593A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62FBE813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75031138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11B875E7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C8FC966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48" w:type="dxa"/>
            <w:vAlign w:val="bottom"/>
          </w:tcPr>
          <w:p w14:paraId="632E4DE1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</w:tr>
      <w:tr w:rsidR="001F0B34" w:rsidRPr="009670C0" w14:paraId="41B6351E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6ADA66FB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57AD95A8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9534325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hideMark/>
          </w:tcPr>
          <w:p w14:paraId="4A43B89C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230E0E2B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394" w:type="dxa"/>
            <w:hideMark/>
          </w:tcPr>
          <w:p w14:paraId="6D4244C3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254CF13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48" w:type="dxa"/>
            <w:vAlign w:val="bottom"/>
            <w:hideMark/>
          </w:tcPr>
          <w:p w14:paraId="2A98C47A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GB" w:eastAsia="en-GB" w:bidi="ar-SA"/>
              </w:rPr>
            </w:pPr>
            <w:r w:rsidRPr="009670C0"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F0B34" w:rsidRPr="009670C0" w14:paraId="5361C8FB" w14:textId="77777777" w:rsidTr="0037159F">
        <w:trPr>
          <w:trHeight w:val="360"/>
          <w:tblHeader/>
        </w:trPr>
        <w:tc>
          <w:tcPr>
            <w:tcW w:w="3661" w:type="dxa"/>
            <w:vAlign w:val="bottom"/>
          </w:tcPr>
          <w:p w14:paraId="06208D9A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828" w:type="dxa"/>
            <w:gridSpan w:val="7"/>
            <w:vAlign w:val="bottom"/>
            <w:hideMark/>
          </w:tcPr>
          <w:p w14:paraId="29E50E49" w14:textId="77777777" w:rsidR="001F0B34" w:rsidRPr="009670C0" w:rsidRDefault="001F0B34" w:rsidP="00E86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37159F" w:rsidRPr="009670C0" w14:paraId="04C12997" w14:textId="77777777" w:rsidTr="0037159F">
        <w:trPr>
          <w:trHeight w:val="360"/>
        </w:trPr>
        <w:tc>
          <w:tcPr>
            <w:tcW w:w="3661" w:type="dxa"/>
          </w:tcPr>
          <w:p w14:paraId="2BCB2AA8" w14:textId="77777777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4" w:type="dxa"/>
          </w:tcPr>
          <w:p w14:paraId="2C3039A9" w14:textId="66F4A44F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856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36" w:type="dxa"/>
          </w:tcPr>
          <w:p w14:paraId="5120DEF0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56F28" w14:textId="0B274467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26" w:type="dxa"/>
          </w:tcPr>
          <w:p w14:paraId="525646CB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E6BDED" w14:textId="1C7BE0DE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9110150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6C6090" w14:textId="18F0A199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1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856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854</w:t>
            </w:r>
          </w:p>
        </w:tc>
      </w:tr>
      <w:tr w:rsidR="0037159F" w:rsidRPr="009670C0" w14:paraId="0079678C" w14:textId="77777777" w:rsidTr="0037159F">
        <w:trPr>
          <w:trHeight w:val="360"/>
        </w:trPr>
        <w:tc>
          <w:tcPr>
            <w:tcW w:w="3661" w:type="dxa"/>
          </w:tcPr>
          <w:p w14:paraId="01653EF4" w14:textId="77777777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94" w:type="dxa"/>
          </w:tcPr>
          <w:p w14:paraId="242CD9DA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" w:type="dxa"/>
          </w:tcPr>
          <w:p w14:paraId="67AE5769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C4CF9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" w:type="dxa"/>
          </w:tcPr>
          <w:p w14:paraId="3E01A4F4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021FCD4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12ED4934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41E10DB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7159F" w:rsidRPr="009670C0" w14:paraId="0B765322" w14:textId="77777777" w:rsidTr="0037159F">
        <w:trPr>
          <w:trHeight w:val="360"/>
        </w:trPr>
        <w:tc>
          <w:tcPr>
            <w:tcW w:w="3661" w:type="dxa"/>
          </w:tcPr>
          <w:p w14:paraId="4C860BFF" w14:textId="6E7ED571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–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394" w:type="dxa"/>
          </w:tcPr>
          <w:p w14:paraId="4D8720EF" w14:textId="016D3A4C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369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030</w:t>
            </w:r>
          </w:p>
        </w:tc>
        <w:tc>
          <w:tcPr>
            <w:tcW w:w="136" w:type="dxa"/>
          </w:tcPr>
          <w:p w14:paraId="54075A53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0F267" w14:textId="3B61FF01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6" w:type="dxa"/>
          </w:tcPr>
          <w:p w14:paraId="40002180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011FB4C" w14:textId="16F09457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E27D9C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7F98BD6" w14:textId="10A0ADB8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369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030</w:t>
            </w:r>
          </w:p>
        </w:tc>
      </w:tr>
      <w:tr w:rsidR="0037159F" w:rsidRPr="009670C0" w14:paraId="6FA2D6A0" w14:textId="77777777" w:rsidTr="0037159F">
        <w:trPr>
          <w:trHeight w:val="360"/>
        </w:trPr>
        <w:tc>
          <w:tcPr>
            <w:tcW w:w="3661" w:type="dxa"/>
          </w:tcPr>
          <w:p w14:paraId="555FF047" w14:textId="20E649B4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94" w:type="dxa"/>
          </w:tcPr>
          <w:p w14:paraId="5C91C515" w14:textId="3355C618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7159F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6" w:type="dxa"/>
          </w:tcPr>
          <w:p w14:paraId="5F42A90B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BF2D9" w14:textId="38B14C1C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229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553</w:t>
            </w:r>
          </w:p>
        </w:tc>
        <w:tc>
          <w:tcPr>
            <w:tcW w:w="226" w:type="dxa"/>
          </w:tcPr>
          <w:p w14:paraId="31803F3B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069074" w14:textId="4C120175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6E079B3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A98D69" w14:textId="6CBB4040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238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867</w:t>
            </w:r>
          </w:p>
        </w:tc>
      </w:tr>
      <w:tr w:rsidR="0037159F" w:rsidRPr="009670C0" w14:paraId="7A57DB65" w14:textId="77777777" w:rsidTr="0037159F">
        <w:trPr>
          <w:trHeight w:val="360"/>
        </w:trPr>
        <w:tc>
          <w:tcPr>
            <w:tcW w:w="3661" w:type="dxa"/>
          </w:tcPr>
          <w:p w14:paraId="55109E07" w14:textId="1406D063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94" w:type="dxa"/>
          </w:tcPr>
          <w:p w14:paraId="798B4D94" w14:textId="6F9CAA95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702C1B34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C7E38" w14:textId="15A5AA07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46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221</w:t>
            </w:r>
          </w:p>
        </w:tc>
        <w:tc>
          <w:tcPr>
            <w:tcW w:w="226" w:type="dxa"/>
          </w:tcPr>
          <w:p w14:paraId="4B230C93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AA64244" w14:textId="264B2FA2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748DC87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1411F3A" w14:textId="217379B3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46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221</w:t>
            </w:r>
          </w:p>
        </w:tc>
      </w:tr>
      <w:tr w:rsidR="0037159F" w:rsidRPr="009670C0" w14:paraId="137ADCAE" w14:textId="77777777" w:rsidTr="0037159F">
        <w:trPr>
          <w:trHeight w:val="360"/>
        </w:trPr>
        <w:tc>
          <w:tcPr>
            <w:tcW w:w="3661" w:type="dxa"/>
          </w:tcPr>
          <w:p w14:paraId="17889E0A" w14:textId="7B5815FA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94" w:type="dxa"/>
          </w:tcPr>
          <w:p w14:paraId="6F23B248" w14:textId="200F71B1" w:rsidR="0037159F" w:rsidRPr="009670C0" w:rsidRDefault="0037159F" w:rsidP="0037159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77B6D64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06B45" w14:textId="37539FC7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15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667</w:t>
            </w:r>
          </w:p>
        </w:tc>
        <w:tc>
          <w:tcPr>
            <w:tcW w:w="226" w:type="dxa"/>
          </w:tcPr>
          <w:p w14:paraId="27C01D05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0261253" w14:textId="28BD7D94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438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333</w:t>
            </w:r>
          </w:p>
        </w:tc>
        <w:tc>
          <w:tcPr>
            <w:tcW w:w="180" w:type="dxa"/>
          </w:tcPr>
          <w:p w14:paraId="1F99B4E6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6BD9E9D" w14:textId="4DA4FBE9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454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37159F" w:rsidRPr="009670C0" w14:paraId="6D9FDE8B" w14:textId="77777777" w:rsidTr="0037159F">
        <w:trPr>
          <w:trHeight w:val="360"/>
        </w:trPr>
        <w:tc>
          <w:tcPr>
            <w:tcW w:w="3661" w:type="dxa"/>
          </w:tcPr>
          <w:p w14:paraId="6B70CB69" w14:textId="77777777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มูลค่าตามบัญชีขั้นต้น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870EE" w14:textId="05E1627B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235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198</w:t>
            </w:r>
          </w:p>
        </w:tc>
        <w:tc>
          <w:tcPr>
            <w:tcW w:w="136" w:type="dxa"/>
          </w:tcPr>
          <w:p w14:paraId="4D5148FB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99BF3" w14:textId="35BE4291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291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441</w:t>
            </w:r>
          </w:p>
        </w:tc>
        <w:tc>
          <w:tcPr>
            <w:tcW w:w="226" w:type="dxa"/>
          </w:tcPr>
          <w:p w14:paraId="6890A027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CE112" w14:textId="07BEC1B6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438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333</w:t>
            </w:r>
          </w:p>
        </w:tc>
        <w:tc>
          <w:tcPr>
            <w:tcW w:w="180" w:type="dxa"/>
          </w:tcPr>
          <w:p w14:paraId="79332E67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0E78" w14:textId="13C5430A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964</w:t>
            </w:r>
            <w:r w:rsidR="0037159F"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972</w:t>
            </w:r>
          </w:p>
        </w:tc>
      </w:tr>
      <w:tr w:rsidR="0037159F" w:rsidRPr="009670C0" w14:paraId="4ADD20D6" w14:textId="77777777" w:rsidTr="0037159F">
        <w:trPr>
          <w:trHeight w:val="360"/>
        </w:trPr>
        <w:tc>
          <w:tcPr>
            <w:tcW w:w="3661" w:type="dxa"/>
          </w:tcPr>
          <w:p w14:paraId="2929693E" w14:textId="77777777" w:rsidR="0037159F" w:rsidRPr="009670C0" w:rsidRDefault="0037159F" w:rsidP="0037159F">
            <w:pPr>
              <w:ind w:left="45" w:firstLine="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734FC" w14:textId="6E7EF81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102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741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737869A1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94DA1" w14:textId="323DADA9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40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697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6" w:type="dxa"/>
          </w:tcPr>
          <w:p w14:paraId="61A41B56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35F50" w14:textId="2AF593E8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217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452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22C5269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E512D" w14:textId="30356411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(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360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890</w:t>
            </w:r>
            <w:r w:rsidRPr="009670C0">
              <w:rPr>
                <w:rFonts w:asciiTheme="majorBidi" w:eastAsia="DengXian" w:hAnsiTheme="majorBidi" w:cstheme="majorBidi"/>
                <w:sz w:val="26"/>
                <w:szCs w:val="26"/>
              </w:rPr>
              <w:t>)</w:t>
            </w:r>
          </w:p>
        </w:tc>
      </w:tr>
      <w:tr w:rsidR="0037159F" w:rsidRPr="009670C0" w14:paraId="774C68BD" w14:textId="77777777" w:rsidTr="0037159F">
        <w:trPr>
          <w:trHeight w:val="360"/>
        </w:trPr>
        <w:tc>
          <w:tcPr>
            <w:tcW w:w="3661" w:type="dxa"/>
            <w:vAlign w:val="bottom"/>
            <w:hideMark/>
          </w:tcPr>
          <w:p w14:paraId="20418464" w14:textId="77777777" w:rsidR="0037159F" w:rsidRPr="009670C0" w:rsidRDefault="0037159F" w:rsidP="003715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80B138" w14:textId="41A22E03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132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457</w:t>
            </w:r>
          </w:p>
        </w:tc>
        <w:tc>
          <w:tcPr>
            <w:tcW w:w="136" w:type="dxa"/>
          </w:tcPr>
          <w:p w14:paraId="401B705C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24A0B" w14:textId="7ECFD3AC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250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744</w:t>
            </w:r>
          </w:p>
        </w:tc>
        <w:tc>
          <w:tcPr>
            <w:tcW w:w="226" w:type="dxa"/>
          </w:tcPr>
          <w:p w14:paraId="0DCF72EC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788300" w14:textId="01EDE06E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220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881</w:t>
            </w:r>
          </w:p>
        </w:tc>
        <w:tc>
          <w:tcPr>
            <w:tcW w:w="180" w:type="dxa"/>
          </w:tcPr>
          <w:p w14:paraId="2C468AD7" w14:textId="77777777" w:rsidR="0037159F" w:rsidRPr="009670C0" w:rsidRDefault="0037159F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492CE7" w14:textId="0DCD96BC" w:rsidR="0037159F" w:rsidRPr="009670C0" w:rsidRDefault="001435EB" w:rsidP="0037159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604</w:t>
            </w:r>
            <w:r w:rsidR="0037159F"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</w:rPr>
              <w:t>,</w:t>
            </w:r>
            <w:r w:rsidRPr="009670C0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/>
              </w:rPr>
              <w:t>082</w:t>
            </w:r>
          </w:p>
        </w:tc>
      </w:tr>
    </w:tbl>
    <w:p w14:paraId="57E86E4D" w14:textId="11A855D9" w:rsidR="007E4C03" w:rsidRPr="009670C0" w:rsidRDefault="007E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F911759" w14:textId="77777777" w:rsidR="00FA4C68" w:rsidRPr="009670C0" w:rsidRDefault="00FA4C68" w:rsidP="00FA4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 w:hint="cs"/>
          <w:bCs/>
          <w:i/>
          <w:iCs/>
          <w:sz w:val="26"/>
          <w:szCs w:val="26"/>
          <w:cs/>
        </w:rPr>
        <w:t>การบริหารจัดการทุน</w:t>
      </w:r>
      <w:r w:rsidRPr="009670C0">
        <w:rPr>
          <w:rFonts w:asciiTheme="majorBidi" w:hAnsiTheme="majorBidi" w:cstheme="majorBidi"/>
          <w:bCs/>
          <w:i/>
          <w:iCs/>
          <w:sz w:val="26"/>
          <w:szCs w:val="26"/>
          <w:cs/>
        </w:rPr>
        <w:t xml:space="preserve"> </w:t>
      </w:r>
    </w:p>
    <w:p w14:paraId="6C397584" w14:textId="77777777" w:rsidR="00FA4C68" w:rsidRPr="009670C0" w:rsidRDefault="00FA4C68" w:rsidP="00FA4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p w14:paraId="7048B206" w14:textId="735E2E07" w:rsidR="0001003B" w:rsidRPr="009670C0" w:rsidRDefault="00FA4C68" w:rsidP="00FA4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นโยบายของคณะกรรมการบริษัท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เจ้าหนี้และตลาดและก่อให้เกิดการพัฒนาของธุรกิจในอนาคต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ผู้ถือหุ้นรวม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ซึ่งไม่รวมส่วนได้เสียที่ไม่มีอำนาจควบคุม</w:t>
      </w:r>
      <w:r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 w:hint="cs"/>
          <w:b/>
          <w:sz w:val="26"/>
          <w:szCs w:val="26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1F70BBE" w14:textId="77777777" w:rsidR="00FA4C68" w:rsidRPr="009670C0" w:rsidRDefault="00FA4C68" w:rsidP="001754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9B4B993" w14:textId="73904D6C" w:rsidR="00175464" w:rsidRPr="009670C0" w:rsidRDefault="00175464" w:rsidP="001754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การกำหนดมูลค่ายุติธรรมของสินทรัพย์และหนี้สิน</w:t>
      </w:r>
    </w:p>
    <w:p w14:paraId="00E5A543" w14:textId="77777777" w:rsidR="00E875D1" w:rsidRPr="009670C0" w:rsidRDefault="00E875D1" w:rsidP="0017546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9"/>
        <w:gridCol w:w="1090"/>
        <w:gridCol w:w="182"/>
        <w:gridCol w:w="1077"/>
        <w:gridCol w:w="180"/>
        <w:gridCol w:w="1079"/>
        <w:gridCol w:w="180"/>
        <w:gridCol w:w="1079"/>
        <w:gridCol w:w="180"/>
        <w:gridCol w:w="1079"/>
      </w:tblGrid>
      <w:tr w:rsidR="007E4C03" w:rsidRPr="009670C0" w14:paraId="5B6C948C" w14:textId="77777777" w:rsidTr="007E4C03">
        <w:trPr>
          <w:cantSplit/>
          <w:tblHeader/>
        </w:trPr>
        <w:tc>
          <w:tcPr>
            <w:tcW w:w="2979" w:type="dxa"/>
          </w:tcPr>
          <w:p w14:paraId="71900339" w14:textId="77777777" w:rsidR="007E4C03" w:rsidRPr="009670C0" w:rsidRDefault="007E4C03" w:rsidP="00C4119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6" w:type="dxa"/>
            <w:gridSpan w:val="9"/>
            <w:hideMark/>
          </w:tcPr>
          <w:p w14:paraId="3CD8922D" w14:textId="77777777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E4C03" w:rsidRPr="009670C0" w14:paraId="2A3C345D" w14:textId="77777777" w:rsidTr="007E4C03">
        <w:trPr>
          <w:cantSplit/>
          <w:tblHeader/>
        </w:trPr>
        <w:tc>
          <w:tcPr>
            <w:tcW w:w="2979" w:type="dxa"/>
          </w:tcPr>
          <w:p w14:paraId="6F8BB4A5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90" w:type="dxa"/>
            <w:hideMark/>
          </w:tcPr>
          <w:p w14:paraId="5D9E0C76" w14:textId="77777777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350E1B6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4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CA9A" w14:textId="77777777" w:rsidR="007E4C03" w:rsidRPr="009670C0" w:rsidRDefault="007E4C03" w:rsidP="00C4119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E4C03" w:rsidRPr="009670C0" w14:paraId="11EE72BD" w14:textId="77777777" w:rsidTr="007E4C03">
        <w:trPr>
          <w:cantSplit/>
          <w:tblHeader/>
        </w:trPr>
        <w:tc>
          <w:tcPr>
            <w:tcW w:w="2979" w:type="dxa"/>
          </w:tcPr>
          <w:p w14:paraId="62B19306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516232B5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3F402850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hideMark/>
          </w:tcPr>
          <w:p w14:paraId="1B5767BF" w14:textId="277532D8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333C655" w14:textId="77777777" w:rsidR="007E4C03" w:rsidRPr="009670C0" w:rsidRDefault="007E4C03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744C6A57" w14:textId="277B3E25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298860B" w14:textId="77777777" w:rsidR="007E4C03" w:rsidRPr="009670C0" w:rsidRDefault="007E4C03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205B16E9" w14:textId="5BAACE9E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618AA3FC" w14:textId="77777777" w:rsidR="007E4C03" w:rsidRPr="009670C0" w:rsidRDefault="007E4C03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1EC1F55B" w14:textId="77777777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E4C03" w:rsidRPr="009670C0" w14:paraId="2358B2E2" w14:textId="77777777" w:rsidTr="007E4C03">
        <w:trPr>
          <w:cantSplit/>
          <w:tblHeader/>
        </w:trPr>
        <w:tc>
          <w:tcPr>
            <w:tcW w:w="2979" w:type="dxa"/>
          </w:tcPr>
          <w:p w14:paraId="03B46580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6" w:type="dxa"/>
            <w:gridSpan w:val="9"/>
            <w:hideMark/>
          </w:tcPr>
          <w:p w14:paraId="3AA692C0" w14:textId="77777777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E4C03" w:rsidRPr="009670C0" w14:paraId="3FD25CB1" w14:textId="77777777" w:rsidTr="007E4C03">
        <w:trPr>
          <w:cantSplit/>
        </w:trPr>
        <w:tc>
          <w:tcPr>
            <w:tcW w:w="2979" w:type="dxa"/>
            <w:hideMark/>
          </w:tcPr>
          <w:p w14:paraId="1CD3477E" w14:textId="6665DCB6" w:rsidR="007E4C03" w:rsidRPr="009670C0" w:rsidRDefault="001435EB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E4C0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E4C03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="007E4C03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126" w:type="dxa"/>
            <w:gridSpan w:val="9"/>
          </w:tcPr>
          <w:p w14:paraId="706A79DF" w14:textId="77777777" w:rsidR="007E4C03" w:rsidRPr="009670C0" w:rsidRDefault="007E4C03" w:rsidP="00C4119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E4C03" w:rsidRPr="009670C0" w14:paraId="74F20361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36C65B25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0" w:type="dxa"/>
            <w:vAlign w:val="bottom"/>
          </w:tcPr>
          <w:p w14:paraId="72A37241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3632353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D4ED66F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852B68" w14:textId="77777777" w:rsidR="007E4C03" w:rsidRPr="009670C0" w:rsidRDefault="007E4C03" w:rsidP="00C4119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3DEE869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86BD64" w14:textId="77777777" w:rsidR="007E4C03" w:rsidRPr="009670C0" w:rsidRDefault="007E4C03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11C767B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F9F54C" w14:textId="77777777" w:rsidR="007E4C03" w:rsidRPr="009670C0" w:rsidRDefault="007E4C03" w:rsidP="00C4119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F442951" w14:textId="77777777" w:rsidR="007E4C03" w:rsidRPr="009670C0" w:rsidRDefault="007E4C03" w:rsidP="00C4119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E4C03" w:rsidRPr="009670C0" w14:paraId="3741C8C9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0378A34B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0" w:type="dxa"/>
          </w:tcPr>
          <w:p w14:paraId="461D1BE2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C38A4F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99DF768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290A2D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D783F6F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64C0E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D40A0E8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69CCCE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E2E396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75D1" w:rsidRPr="009670C0" w14:paraId="744485D6" w14:textId="77777777" w:rsidTr="00E875D1">
        <w:trPr>
          <w:cantSplit/>
        </w:trPr>
        <w:tc>
          <w:tcPr>
            <w:tcW w:w="2979" w:type="dxa"/>
            <w:vAlign w:val="bottom"/>
            <w:hideMark/>
          </w:tcPr>
          <w:p w14:paraId="1BD78BA6" w14:textId="77777777" w:rsidR="00E875D1" w:rsidRPr="009670C0" w:rsidRDefault="00E875D1" w:rsidP="00E875D1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  <w:r w:rsidRPr="009670C0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ที่ถูกกำหนดให้วัดมูลค่า</w:t>
            </w:r>
          </w:p>
          <w:p w14:paraId="32D1FEF3" w14:textId="389DCC51" w:rsidR="00E875D1" w:rsidRPr="009670C0" w:rsidRDefault="00E875D1" w:rsidP="00E875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90" w:type="dxa"/>
            <w:vAlign w:val="bottom"/>
            <w:hideMark/>
          </w:tcPr>
          <w:p w14:paraId="3D2E6F71" w14:textId="2FACAF29" w:rsidR="00E875D1" w:rsidRPr="009670C0" w:rsidRDefault="001435EB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  <w:tc>
          <w:tcPr>
            <w:tcW w:w="182" w:type="dxa"/>
            <w:vAlign w:val="bottom"/>
          </w:tcPr>
          <w:p w14:paraId="3976209C" w14:textId="77777777" w:rsidR="00E875D1" w:rsidRPr="009670C0" w:rsidRDefault="00E875D1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3CDE35B" w14:textId="520E33A4" w:rsidR="00E875D1" w:rsidRPr="009670C0" w:rsidRDefault="00463001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C97D601" w14:textId="77777777" w:rsidR="00E875D1" w:rsidRPr="009670C0" w:rsidRDefault="00E875D1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7F9A3D4" w14:textId="48DDDCEC" w:rsidR="00E875D1" w:rsidRPr="009670C0" w:rsidRDefault="00463001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0ED015" w14:textId="77777777" w:rsidR="00E875D1" w:rsidRPr="009670C0" w:rsidRDefault="00E875D1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51AE2F" w14:textId="2583840A" w:rsidR="00E875D1" w:rsidRPr="009670C0" w:rsidRDefault="001573BA" w:rsidP="001573B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  <w:tc>
          <w:tcPr>
            <w:tcW w:w="180" w:type="dxa"/>
            <w:vAlign w:val="bottom"/>
          </w:tcPr>
          <w:p w14:paraId="36944B51" w14:textId="77777777" w:rsidR="00E875D1" w:rsidRPr="009670C0" w:rsidRDefault="00E875D1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21A4135" w14:textId="2B01B473" w:rsidR="00E875D1" w:rsidRPr="009670C0" w:rsidRDefault="00322497" w:rsidP="0032249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</w:p>
        </w:tc>
      </w:tr>
      <w:tr w:rsidR="007E4C03" w:rsidRPr="009670C0" w14:paraId="32BC4E40" w14:textId="77777777" w:rsidTr="007E4C03">
        <w:trPr>
          <w:cantSplit/>
        </w:trPr>
        <w:tc>
          <w:tcPr>
            <w:tcW w:w="2979" w:type="dxa"/>
            <w:vAlign w:val="bottom"/>
          </w:tcPr>
          <w:p w14:paraId="03CF5F0D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457E3663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5F94471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6C359AD" w14:textId="77777777" w:rsidR="007E4C03" w:rsidRPr="009670C0" w:rsidRDefault="007E4C03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540548" w14:textId="77777777" w:rsidR="007E4C03" w:rsidRPr="009670C0" w:rsidRDefault="007E4C03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55B8747" w14:textId="77777777" w:rsidR="007E4C03" w:rsidRPr="009670C0" w:rsidRDefault="007E4C03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8CC2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061996A" w14:textId="12A0228B" w:rsidR="007E4C03" w:rsidRPr="009670C0" w:rsidRDefault="007E4C03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472E0E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4BEB1EA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C03" w:rsidRPr="009670C0" w14:paraId="412AAAE3" w14:textId="77777777" w:rsidTr="007E4C03">
        <w:trPr>
          <w:cantSplit/>
        </w:trPr>
        <w:tc>
          <w:tcPr>
            <w:tcW w:w="2979" w:type="dxa"/>
            <w:hideMark/>
          </w:tcPr>
          <w:p w14:paraId="7D12CAD5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54FC488F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788777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3F1C130" w14:textId="77777777" w:rsidR="007E4C03" w:rsidRPr="009670C0" w:rsidRDefault="007E4C03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8D2A14" w14:textId="77777777" w:rsidR="007E4C03" w:rsidRPr="009670C0" w:rsidRDefault="007E4C03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E93FA5D" w14:textId="77777777" w:rsidR="007E4C03" w:rsidRPr="009670C0" w:rsidRDefault="007E4C03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F884FF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21301DA" w14:textId="77777777" w:rsidR="007E4C03" w:rsidRPr="009670C0" w:rsidRDefault="007E4C03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3AF285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676A87D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4C03" w:rsidRPr="009670C0" w14:paraId="49902916" w14:textId="77777777" w:rsidTr="00E875D1">
        <w:trPr>
          <w:cantSplit/>
        </w:trPr>
        <w:tc>
          <w:tcPr>
            <w:tcW w:w="2979" w:type="dxa"/>
            <w:hideMark/>
          </w:tcPr>
          <w:p w14:paraId="1CEA9A76" w14:textId="77777777" w:rsidR="007E4C03" w:rsidRPr="009670C0" w:rsidRDefault="007E4C03" w:rsidP="00C4119C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0" w:type="dxa"/>
          </w:tcPr>
          <w:p w14:paraId="6F346C18" w14:textId="110FD492" w:rsidR="007E4C03" w:rsidRPr="009670C0" w:rsidRDefault="001435EB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  <w:tc>
          <w:tcPr>
            <w:tcW w:w="182" w:type="dxa"/>
            <w:vAlign w:val="bottom"/>
          </w:tcPr>
          <w:p w14:paraId="4923BCA5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7B08DD61" w14:textId="305130D4" w:rsidR="007E4C03" w:rsidRPr="009670C0" w:rsidRDefault="00463001" w:rsidP="00463001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21D178" w14:textId="77777777" w:rsidR="007E4C03" w:rsidRPr="009670C0" w:rsidRDefault="007E4C03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26DAC8F" w14:textId="16785770" w:rsidR="007E4C03" w:rsidRPr="009670C0" w:rsidRDefault="001435EB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180" w:type="dxa"/>
            <w:vAlign w:val="bottom"/>
          </w:tcPr>
          <w:p w14:paraId="148193C3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0E60F4" w14:textId="1FBDAD01" w:rsidR="007E4C03" w:rsidRPr="009670C0" w:rsidRDefault="00463001" w:rsidP="0046300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AA4490" w14:textId="77777777" w:rsidR="007E4C03" w:rsidRPr="009670C0" w:rsidRDefault="007E4C03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3150C93" w14:textId="3B5B72C2" w:rsidR="007E4C03" w:rsidRPr="009670C0" w:rsidRDefault="001435EB" w:rsidP="00C4119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46300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</w:tr>
      <w:tr w:rsidR="00175464" w:rsidRPr="009670C0" w14:paraId="238D97AD" w14:textId="77777777" w:rsidTr="00666A91">
        <w:trPr>
          <w:cantSplit/>
          <w:tblHeader/>
        </w:trPr>
        <w:tc>
          <w:tcPr>
            <w:tcW w:w="2979" w:type="dxa"/>
          </w:tcPr>
          <w:p w14:paraId="0E85B369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3A408648" w14:textId="2405EBE5" w:rsidR="00175464" w:rsidRPr="009670C0" w:rsidRDefault="00175464" w:rsidP="00D931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586C4867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4D2285DD" w14:textId="65B32100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763F1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35EF3A1" w14:textId="647E8B4E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B529A7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0BAE0F" w14:textId="258E707F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212661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6CA222A" w14:textId="0E030974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75464" w:rsidRPr="009670C0" w14:paraId="427BF459" w14:textId="77777777" w:rsidTr="007E4C03">
        <w:trPr>
          <w:cantSplit/>
        </w:trPr>
        <w:tc>
          <w:tcPr>
            <w:tcW w:w="2979" w:type="dxa"/>
            <w:hideMark/>
          </w:tcPr>
          <w:p w14:paraId="5AB01223" w14:textId="338AB2C6" w:rsidR="00175464" w:rsidRPr="009670C0" w:rsidRDefault="001435EB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75464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562</w:t>
            </w:r>
          </w:p>
        </w:tc>
        <w:tc>
          <w:tcPr>
            <w:tcW w:w="6126" w:type="dxa"/>
            <w:gridSpan w:val="9"/>
          </w:tcPr>
          <w:p w14:paraId="2FB4B477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5464" w:rsidRPr="009670C0" w14:paraId="4D375448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591D37D1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0" w:type="dxa"/>
            <w:vAlign w:val="bottom"/>
          </w:tcPr>
          <w:p w14:paraId="50F3311B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AFAD08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A8DC5AE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E55969" w14:textId="77777777" w:rsidR="00175464" w:rsidRPr="009670C0" w:rsidRDefault="0017546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8A3E9A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46D98D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014A6B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4C0EE0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7E37CCB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5464" w:rsidRPr="009670C0" w14:paraId="5BE2CF73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5EA93482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0" w:type="dxa"/>
          </w:tcPr>
          <w:p w14:paraId="1C503DB7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D5C4AD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8AF8D7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D20D8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25CE57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DB79F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EE1F47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6CFC08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90DA795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77F1FD74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273D6431" w14:textId="77777777" w:rsidR="00175464" w:rsidRPr="009670C0" w:rsidRDefault="00175464">
            <w:pPr>
              <w:pStyle w:val="BodyTextIndent3"/>
              <w:spacing w:after="0" w:line="340" w:lineRule="exact"/>
              <w:ind w:left="105" w:hanging="10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bidi="th-TH"/>
              </w:rPr>
              <w:t>เงินลงทุนในตราสารหนี้ที่จะ</w:t>
            </w:r>
            <w:r w:rsidRPr="009670C0">
              <w:rPr>
                <w:rFonts w:asciiTheme="majorBidi" w:hAnsiTheme="majorBidi" w:cstheme="majorBidi"/>
                <w:kern w:val="28"/>
                <w:sz w:val="26"/>
                <w:szCs w:val="26"/>
              </w:rPr>
              <w:br/>
            </w:r>
            <w:r w:rsidRPr="009670C0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bidi="th-TH"/>
              </w:rPr>
              <w:t>ถือจนครบกำหนด</w:t>
            </w:r>
          </w:p>
        </w:tc>
        <w:tc>
          <w:tcPr>
            <w:tcW w:w="1090" w:type="dxa"/>
          </w:tcPr>
          <w:p w14:paraId="7939777A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CA96EB2" w14:textId="5C8C0788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192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718</w:t>
            </w:r>
          </w:p>
        </w:tc>
        <w:tc>
          <w:tcPr>
            <w:tcW w:w="182" w:type="dxa"/>
            <w:vAlign w:val="bottom"/>
          </w:tcPr>
          <w:p w14:paraId="7B086160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B8CA15B" w14:textId="77777777" w:rsidR="00175464" w:rsidRPr="009670C0" w:rsidRDefault="00175464" w:rsidP="003445D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16CEB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5F0608B7" w14:textId="77777777" w:rsidR="00175464" w:rsidRPr="009670C0" w:rsidRDefault="00175464" w:rsidP="003445D9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5894F71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7FB9584C" w14:textId="6A9704F3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80" w:type="dxa"/>
            <w:vAlign w:val="bottom"/>
          </w:tcPr>
          <w:p w14:paraId="047D48EF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563ACE6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="Angsana New" w:hAnsi="Angsana New" w:cs="Angsana New"/>
                <w:sz w:val="26"/>
                <w:szCs w:val="26"/>
              </w:rPr>
            </w:pPr>
          </w:p>
          <w:p w14:paraId="6BECD69C" w14:textId="51E064C7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878</w:t>
            </w:r>
          </w:p>
        </w:tc>
      </w:tr>
      <w:tr w:rsidR="00175464" w:rsidRPr="009670C0" w14:paraId="6CF85298" w14:textId="77777777" w:rsidTr="007E4C03">
        <w:trPr>
          <w:cantSplit/>
        </w:trPr>
        <w:tc>
          <w:tcPr>
            <w:tcW w:w="2979" w:type="dxa"/>
            <w:vAlign w:val="bottom"/>
            <w:hideMark/>
          </w:tcPr>
          <w:p w14:paraId="199542CE" w14:textId="77777777" w:rsidR="00175464" w:rsidRPr="009670C0" w:rsidRDefault="0017546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090" w:type="dxa"/>
            <w:hideMark/>
          </w:tcPr>
          <w:p w14:paraId="0E308F76" w14:textId="28CDB326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342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82" w:type="dxa"/>
            <w:vAlign w:val="bottom"/>
          </w:tcPr>
          <w:p w14:paraId="77FC654D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28C72719" w14:textId="77777777" w:rsidR="00175464" w:rsidRPr="009670C0" w:rsidRDefault="00175464" w:rsidP="003445D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33A1C0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06D14162" w14:textId="203625C8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93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180" w:type="dxa"/>
            <w:vAlign w:val="bottom"/>
          </w:tcPr>
          <w:p w14:paraId="24C5FF2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5ADB527D" w14:textId="2F476381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279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80" w:type="dxa"/>
            <w:vAlign w:val="bottom"/>
          </w:tcPr>
          <w:p w14:paraId="2AF869E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1703198F" w14:textId="6D5FF598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372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249</w:t>
            </w:r>
          </w:p>
        </w:tc>
      </w:tr>
      <w:tr w:rsidR="00175464" w:rsidRPr="009670C0" w14:paraId="2185A0D5" w14:textId="77777777" w:rsidTr="007E4C03">
        <w:trPr>
          <w:cantSplit/>
        </w:trPr>
        <w:tc>
          <w:tcPr>
            <w:tcW w:w="2979" w:type="dxa"/>
            <w:vAlign w:val="bottom"/>
          </w:tcPr>
          <w:p w14:paraId="0D8594A5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8A4487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17DFFB6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9C7BF36" w14:textId="77777777" w:rsidR="00175464" w:rsidRPr="009670C0" w:rsidRDefault="00175464">
            <w:pPr>
              <w:pStyle w:val="acctfourfigures"/>
              <w:tabs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FF4925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2A5D1B4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6AC83F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190FB6B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0A0C3D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6846E3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7A331B2E" w14:textId="77777777" w:rsidTr="007E4C03">
        <w:trPr>
          <w:cantSplit/>
        </w:trPr>
        <w:tc>
          <w:tcPr>
            <w:tcW w:w="2979" w:type="dxa"/>
            <w:hideMark/>
          </w:tcPr>
          <w:p w14:paraId="1E77C53A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73D5FE3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3873E87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676AF44" w14:textId="77777777" w:rsidR="00175464" w:rsidRPr="009670C0" w:rsidRDefault="00175464">
            <w:pPr>
              <w:pStyle w:val="acctfourfigures"/>
              <w:tabs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2E7EA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CBE6473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20730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EAD3C6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CB3E27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91C353C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5464" w:rsidRPr="009670C0" w14:paraId="1DCFBEDA" w14:textId="77777777" w:rsidTr="007E4C03">
        <w:trPr>
          <w:cantSplit/>
        </w:trPr>
        <w:tc>
          <w:tcPr>
            <w:tcW w:w="2979" w:type="dxa"/>
            <w:hideMark/>
          </w:tcPr>
          <w:p w14:paraId="15A6B27E" w14:textId="77777777" w:rsidR="00175464" w:rsidRPr="009670C0" w:rsidRDefault="00175464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0" w:type="dxa"/>
            <w:hideMark/>
          </w:tcPr>
          <w:p w14:paraId="371A4C23" w14:textId="421B6EB2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09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559</w:t>
            </w:r>
          </w:p>
        </w:tc>
        <w:tc>
          <w:tcPr>
            <w:tcW w:w="182" w:type="dxa"/>
            <w:vAlign w:val="bottom"/>
          </w:tcPr>
          <w:p w14:paraId="06E7B5A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2319B52" w14:textId="77777777" w:rsidR="00175464" w:rsidRPr="009670C0" w:rsidRDefault="00175464" w:rsidP="003445D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4205ABA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2845656B" w14:textId="744B8E81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213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180" w:type="dxa"/>
            <w:vAlign w:val="bottom"/>
          </w:tcPr>
          <w:p w14:paraId="09508E2B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726AC85B" w14:textId="77777777" w:rsidR="00175464" w:rsidRPr="009670C0" w:rsidRDefault="00175464" w:rsidP="003445D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059548D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4B191F3A" w14:textId="48E89BB4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213</w:t>
            </w:r>
            <w:r w:rsidR="00175464" w:rsidRPr="009670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70C0">
              <w:rPr>
                <w:rFonts w:ascii="Angsana New" w:hAnsi="Angsana New" w:cs="Angsana New"/>
                <w:sz w:val="26"/>
                <w:szCs w:val="26"/>
                <w:lang w:val="en-US"/>
              </w:rPr>
              <w:t>645</w:t>
            </w:r>
          </w:p>
        </w:tc>
      </w:tr>
    </w:tbl>
    <w:p w14:paraId="769640F2" w14:textId="77777777" w:rsidR="00D931B8" w:rsidRPr="009670C0" w:rsidRDefault="00D931B8" w:rsidP="00D931B8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9"/>
        <w:gridCol w:w="1090"/>
        <w:gridCol w:w="182"/>
        <w:gridCol w:w="1077"/>
        <w:gridCol w:w="180"/>
        <w:gridCol w:w="1079"/>
        <w:gridCol w:w="180"/>
        <w:gridCol w:w="1079"/>
        <w:gridCol w:w="180"/>
        <w:gridCol w:w="1079"/>
      </w:tblGrid>
      <w:tr w:rsidR="00175464" w:rsidRPr="009670C0" w14:paraId="561259B8" w14:textId="77777777" w:rsidTr="00E875D1">
        <w:trPr>
          <w:cantSplit/>
          <w:tblHeader/>
        </w:trPr>
        <w:tc>
          <w:tcPr>
            <w:tcW w:w="2979" w:type="dxa"/>
          </w:tcPr>
          <w:p w14:paraId="7327E470" w14:textId="77777777" w:rsidR="00175464" w:rsidRPr="009670C0" w:rsidRDefault="00175464">
            <w:pPr>
              <w:ind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26" w:type="dxa"/>
            <w:gridSpan w:val="9"/>
            <w:hideMark/>
          </w:tcPr>
          <w:p w14:paraId="5C73806A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175464" w:rsidRPr="009670C0" w14:paraId="22A679A3" w14:textId="77777777" w:rsidTr="00E875D1">
        <w:trPr>
          <w:cantSplit/>
          <w:tblHeader/>
        </w:trPr>
        <w:tc>
          <w:tcPr>
            <w:tcW w:w="2979" w:type="dxa"/>
          </w:tcPr>
          <w:p w14:paraId="1908C150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90" w:type="dxa"/>
            <w:hideMark/>
          </w:tcPr>
          <w:p w14:paraId="7FECC8E4" w14:textId="2BA7BD7A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9E3C0D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A2B9" w14:textId="77777777" w:rsidR="00175464" w:rsidRPr="009670C0" w:rsidRDefault="00175464">
            <w:pPr>
              <w:pStyle w:val="block"/>
              <w:spacing w:after="0" w:line="240" w:lineRule="atLeast"/>
              <w:ind w:left="0" w:right="-7"/>
              <w:jc w:val="center"/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75464" w:rsidRPr="009670C0" w14:paraId="76AFDA61" w14:textId="77777777" w:rsidTr="00E875D1">
        <w:trPr>
          <w:cantSplit/>
          <w:tblHeader/>
        </w:trPr>
        <w:tc>
          <w:tcPr>
            <w:tcW w:w="2979" w:type="dxa"/>
          </w:tcPr>
          <w:p w14:paraId="6795214D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5F2B84ED" w14:textId="5D1CC9A9" w:rsidR="00175464" w:rsidRPr="009670C0" w:rsidRDefault="00D931B8" w:rsidP="00D931B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23975EE7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hideMark/>
          </w:tcPr>
          <w:p w14:paraId="01207F7D" w14:textId="6C7073E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6C7A165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4387885E" w14:textId="4BB74A3E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418759F0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00921339" w14:textId="2BC48B92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7EF82CAC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11D6C0D1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5464" w:rsidRPr="009670C0" w14:paraId="1D370721" w14:textId="77777777" w:rsidTr="00E875D1">
        <w:trPr>
          <w:cantSplit/>
          <w:trHeight w:val="371"/>
          <w:tblHeader/>
        </w:trPr>
        <w:tc>
          <w:tcPr>
            <w:tcW w:w="2979" w:type="dxa"/>
          </w:tcPr>
          <w:p w14:paraId="5359ADE1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126" w:type="dxa"/>
            <w:gridSpan w:val="9"/>
            <w:hideMark/>
          </w:tcPr>
          <w:p w14:paraId="32706748" w14:textId="77777777" w:rsidR="00175464" w:rsidRPr="009670C0" w:rsidRDefault="0017546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75464" w:rsidRPr="009670C0" w14:paraId="4E0A60E4" w14:textId="77777777" w:rsidTr="00E875D1">
        <w:trPr>
          <w:cantSplit/>
        </w:trPr>
        <w:tc>
          <w:tcPr>
            <w:tcW w:w="2979" w:type="dxa"/>
            <w:hideMark/>
          </w:tcPr>
          <w:p w14:paraId="63194BE3" w14:textId="7E6BF490" w:rsidR="00175464" w:rsidRPr="009670C0" w:rsidRDefault="001435EB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75464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90" w:type="dxa"/>
          </w:tcPr>
          <w:p w14:paraId="5C812791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1D7D94A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30B7D02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6B8A9E8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55ADEEE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272C6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DF1A06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F63146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7CCFCC8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5464" w:rsidRPr="009670C0" w14:paraId="04918D63" w14:textId="77777777" w:rsidTr="00E875D1">
        <w:trPr>
          <w:cantSplit/>
        </w:trPr>
        <w:tc>
          <w:tcPr>
            <w:tcW w:w="2979" w:type="dxa"/>
            <w:hideMark/>
          </w:tcPr>
          <w:p w14:paraId="366B52A5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4E4E590F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2EBB7B7A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697CC7CB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0993BB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7556BB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8D300F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79670C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87308A8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FF1F2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5464" w:rsidRPr="009670C0" w14:paraId="7240665A" w14:textId="77777777" w:rsidTr="00E875D1">
        <w:trPr>
          <w:cantSplit/>
        </w:trPr>
        <w:tc>
          <w:tcPr>
            <w:tcW w:w="2979" w:type="dxa"/>
            <w:hideMark/>
          </w:tcPr>
          <w:p w14:paraId="5EE9B27B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0" w:type="dxa"/>
          </w:tcPr>
          <w:p w14:paraId="4670F645" w14:textId="5ECC4222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  <w:tc>
          <w:tcPr>
            <w:tcW w:w="182" w:type="dxa"/>
            <w:vAlign w:val="bottom"/>
          </w:tcPr>
          <w:p w14:paraId="76A489E2" w14:textId="77777777" w:rsidR="00175464" w:rsidRPr="009670C0" w:rsidRDefault="0017546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14A949F" w14:textId="2DA92537" w:rsidR="00175464" w:rsidRPr="009670C0" w:rsidRDefault="00960AEE" w:rsidP="00960AE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534526E" w14:textId="77777777" w:rsidR="00175464" w:rsidRPr="009670C0" w:rsidRDefault="00175464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34B286C" w14:textId="108F4D7F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180" w:type="dxa"/>
            <w:vAlign w:val="bottom"/>
          </w:tcPr>
          <w:p w14:paraId="755A5E45" w14:textId="77777777" w:rsidR="00175464" w:rsidRPr="009670C0" w:rsidRDefault="00175464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6DF6F43" w14:textId="41D26E32" w:rsidR="00175464" w:rsidRPr="009670C0" w:rsidRDefault="00960AEE" w:rsidP="00960AE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BC2100" w14:textId="77777777" w:rsidR="00175464" w:rsidRPr="009670C0" w:rsidRDefault="00175464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4AD7AA" w14:textId="69A1AA06" w:rsidR="00175464" w:rsidRPr="009670C0" w:rsidRDefault="001435E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960AEE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</w:tr>
      <w:tr w:rsidR="00175464" w:rsidRPr="009670C0" w14:paraId="39442991" w14:textId="77777777" w:rsidTr="00E875D1">
        <w:trPr>
          <w:cantSplit/>
        </w:trPr>
        <w:tc>
          <w:tcPr>
            <w:tcW w:w="2979" w:type="dxa"/>
          </w:tcPr>
          <w:p w14:paraId="2BA3837B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</w:tcPr>
          <w:p w14:paraId="3AF7D808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1277649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1F19E04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47F4F0" w14:textId="77777777" w:rsidR="00175464" w:rsidRPr="009670C0" w:rsidRDefault="0017546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8C943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1E296B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27ACE3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205117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3D3A3EB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38E35705" w14:textId="77777777" w:rsidTr="00E875D1">
        <w:trPr>
          <w:cantSplit/>
        </w:trPr>
        <w:tc>
          <w:tcPr>
            <w:tcW w:w="2979" w:type="dxa"/>
            <w:hideMark/>
          </w:tcPr>
          <w:p w14:paraId="06FB6630" w14:textId="7360A0A4" w:rsidR="00175464" w:rsidRPr="009670C0" w:rsidRDefault="001435EB">
            <w:pPr>
              <w:ind w:left="180" w:hanging="80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75464"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="00175464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56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90" w:type="dxa"/>
          </w:tcPr>
          <w:p w14:paraId="758BEFF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482B1BA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4E8E6F0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F07223" w14:textId="77777777" w:rsidR="00175464" w:rsidRPr="009670C0" w:rsidRDefault="0017546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4576064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198E3A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A72463A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FCDBFC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B90463D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464" w:rsidRPr="009670C0" w14:paraId="40C0CA60" w14:textId="77777777" w:rsidTr="00E875D1">
        <w:trPr>
          <w:cantSplit/>
        </w:trPr>
        <w:tc>
          <w:tcPr>
            <w:tcW w:w="2979" w:type="dxa"/>
            <w:hideMark/>
          </w:tcPr>
          <w:p w14:paraId="07869ED4" w14:textId="77777777" w:rsidR="00175464" w:rsidRPr="009670C0" w:rsidRDefault="00175464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5287EB61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35DC334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F1668FE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C6E6F1" w14:textId="77777777" w:rsidR="00175464" w:rsidRPr="009670C0" w:rsidRDefault="00175464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E965907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E26B8F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453D44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4C3E41" w14:textId="77777777" w:rsidR="00175464" w:rsidRPr="009670C0" w:rsidRDefault="0017546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FFD3AAC" w14:textId="77777777" w:rsidR="00175464" w:rsidRPr="009670C0" w:rsidRDefault="0017546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75D1" w:rsidRPr="009670C0" w14:paraId="1EF4C931" w14:textId="77777777" w:rsidTr="00C4119C">
        <w:trPr>
          <w:cantSplit/>
        </w:trPr>
        <w:tc>
          <w:tcPr>
            <w:tcW w:w="2979" w:type="dxa"/>
            <w:hideMark/>
          </w:tcPr>
          <w:p w14:paraId="3F20A250" w14:textId="77777777" w:rsidR="00E875D1" w:rsidRPr="009670C0" w:rsidRDefault="00E875D1" w:rsidP="00E875D1">
            <w:pPr>
              <w:ind w:firstLine="1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0" w:type="dxa"/>
            <w:hideMark/>
          </w:tcPr>
          <w:p w14:paraId="61FF9DF1" w14:textId="3A052E69" w:rsidR="00E875D1" w:rsidRPr="009670C0" w:rsidRDefault="001435EB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559</w:t>
            </w:r>
          </w:p>
        </w:tc>
        <w:tc>
          <w:tcPr>
            <w:tcW w:w="182" w:type="dxa"/>
            <w:vAlign w:val="bottom"/>
          </w:tcPr>
          <w:p w14:paraId="265B2050" w14:textId="77777777" w:rsidR="00E875D1" w:rsidRPr="009670C0" w:rsidRDefault="00E875D1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10F356E9" w14:textId="59588D30" w:rsidR="00E875D1" w:rsidRPr="009670C0" w:rsidRDefault="00E875D1" w:rsidP="00960AE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259E4CF" w14:textId="77777777" w:rsidR="00E875D1" w:rsidRPr="009670C0" w:rsidRDefault="00E875D1" w:rsidP="00E875D1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2DABD3EF" w14:textId="5747E0EC" w:rsidR="00E875D1" w:rsidRPr="009670C0" w:rsidRDefault="001435EB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213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</w:p>
        </w:tc>
        <w:tc>
          <w:tcPr>
            <w:tcW w:w="180" w:type="dxa"/>
            <w:vAlign w:val="bottom"/>
          </w:tcPr>
          <w:p w14:paraId="33EE3F88" w14:textId="77777777" w:rsidR="00E875D1" w:rsidRPr="009670C0" w:rsidRDefault="00E875D1" w:rsidP="00E875D1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560817BA" w14:textId="163F8B84" w:rsidR="00E875D1" w:rsidRPr="009670C0" w:rsidRDefault="00E875D1" w:rsidP="00960AEE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F8313D0" w14:textId="77777777" w:rsidR="00E875D1" w:rsidRPr="009670C0" w:rsidRDefault="00E875D1" w:rsidP="00E875D1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hideMark/>
          </w:tcPr>
          <w:p w14:paraId="329BD2DA" w14:textId="5BF8D010" w:rsidR="00E875D1" w:rsidRPr="009670C0" w:rsidRDefault="001435EB" w:rsidP="00E875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  <w:r w:rsidR="00E875D1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</w:p>
        </w:tc>
      </w:tr>
    </w:tbl>
    <w:p w14:paraId="2FD72808" w14:textId="55327F4A" w:rsidR="00175464" w:rsidRPr="009670C0" w:rsidRDefault="00175464" w:rsidP="00175464">
      <w:pPr>
        <w:tabs>
          <w:tab w:val="left" w:pos="540"/>
          <w:tab w:val="left" w:pos="144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D4A2E2D" w14:textId="2CF7DA54" w:rsidR="00E875D1" w:rsidRPr="009670C0" w:rsidRDefault="00E875D1" w:rsidP="00175464">
      <w:pPr>
        <w:tabs>
          <w:tab w:val="left" w:pos="540"/>
          <w:tab w:val="left" w:pos="144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670C0">
        <w:rPr>
          <w:rFonts w:asciiTheme="majorBidi" w:hAnsiTheme="majorBidi" w:cs="Angsana New" w:hint="cs"/>
          <w:color w:val="000000"/>
          <w:sz w:val="26"/>
          <w:szCs w:val="26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1DEDEF6" w14:textId="77777777" w:rsidR="00175464" w:rsidRPr="009670C0" w:rsidRDefault="00175464" w:rsidP="00E875D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เงินให้กู้ยืมระยะสั้น ลูกหนี้สินเชื่อภาคธุรกิจ ลูกหนี้อื่น เจ้าหนี้การค้าและเจ้าหนี้อื่น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E1C556B" w14:textId="77777777" w:rsidR="00175464" w:rsidRPr="009670C0" w:rsidRDefault="00175464" w:rsidP="00E875D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ลูกหนี้สินเชื่อ แสดงมูลค่ายุติธรรมโดยประมาณจากยอดเงินให้สินเชื่อหักดอกเบี้ยเช่าซื้อที่ยังไม่ถือเป็นรายได้โดยหักค่าเผื่อหนี้สงสัยจะสูญ</w:t>
      </w:r>
    </w:p>
    <w:p w14:paraId="40059960" w14:textId="77777777" w:rsidR="00175464" w:rsidRPr="009670C0" w:rsidRDefault="00175464" w:rsidP="00E875D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เงินลงทุนในตราสารที่ไม่อยู่ในความต้องการของตลาด คำนวณโดยใช้เทคนิคการคิดลดกระแสเงินสดในอนาคต คิดลดด้วยอัตราผลตอบแทนที่นักลงทุนคาดหวัง</w:t>
      </w:r>
    </w:p>
    <w:p w14:paraId="31D9D7DC" w14:textId="77777777" w:rsidR="00175464" w:rsidRPr="009670C0" w:rsidRDefault="00175464" w:rsidP="00C24ECC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หุ้นกู้แปลงสภาพที่จ่ายดอกเบี้ยในอัตราคงที่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สำหรับหุ้นกู้ที่มีเงื่อนไขใกล้เคียงกัน</w:t>
      </w:r>
    </w:p>
    <w:p w14:paraId="0715F9F9" w14:textId="77777777" w:rsidR="0086536C" w:rsidRPr="009670C0" w:rsidRDefault="0086536C" w:rsidP="00C24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bookmarkStart w:id="59" w:name="_Toc33611537"/>
    </w:p>
    <w:p w14:paraId="76BA31F5" w14:textId="77777777" w:rsidR="00666A91" w:rsidRPr="009670C0" w:rsidRDefault="00666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302F54D2" w14:textId="4F2EFD84" w:rsidR="0086536C" w:rsidRPr="009670C0" w:rsidRDefault="001435EB" w:rsidP="00E6767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</w:rPr>
        <w:t>33</w:t>
      </w:r>
      <w:r w:rsidR="00C709D5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  <w:r w:rsidR="0052121A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0A1595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bookmarkEnd w:id="59"/>
    </w:p>
    <w:p w14:paraId="28649100" w14:textId="307E805F" w:rsidR="00BA54EC" w:rsidRPr="009670C0" w:rsidRDefault="00BA54EC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80"/>
        <w:gridCol w:w="1170"/>
        <w:gridCol w:w="183"/>
        <w:gridCol w:w="1077"/>
      </w:tblGrid>
      <w:tr w:rsidR="00BA54EC" w:rsidRPr="009670C0" w14:paraId="5CC9833C" w14:textId="77777777" w:rsidTr="117B16AB">
        <w:trPr>
          <w:cantSplit/>
          <w:tblHeader/>
        </w:trPr>
        <w:tc>
          <w:tcPr>
            <w:tcW w:w="4230" w:type="dxa"/>
          </w:tcPr>
          <w:p w14:paraId="3212E3D4" w14:textId="77777777" w:rsidR="00BA54EC" w:rsidRPr="009670C0" w:rsidRDefault="00BA54EC" w:rsidP="001A679D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19BAFF14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D86B8C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4AA2A610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54EC" w:rsidRPr="009670C0" w14:paraId="32B8A123" w14:textId="77777777" w:rsidTr="117B16AB">
        <w:trPr>
          <w:cantSplit/>
          <w:tblHeader/>
        </w:trPr>
        <w:tc>
          <w:tcPr>
            <w:tcW w:w="4230" w:type="dxa"/>
          </w:tcPr>
          <w:p w14:paraId="39BC8351" w14:textId="77777777" w:rsidR="00BA54EC" w:rsidRPr="009670C0" w:rsidRDefault="00BA54EC" w:rsidP="001A679D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10069132" w14:textId="4EC09FA1" w:rsidR="00BA54EC" w:rsidRPr="009670C0" w:rsidRDefault="001435EB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eastAsia="en-GB"/>
              </w:rPr>
              <w:t>2563</w:t>
            </w:r>
          </w:p>
        </w:tc>
        <w:tc>
          <w:tcPr>
            <w:tcW w:w="180" w:type="dxa"/>
            <w:vAlign w:val="center"/>
          </w:tcPr>
          <w:p w14:paraId="66FCEBAD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center"/>
          </w:tcPr>
          <w:p w14:paraId="0FEA34C0" w14:textId="1E6CA666" w:rsidR="00BA54EC" w:rsidRPr="009670C0" w:rsidRDefault="001435EB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eastAsia="en-GB"/>
              </w:rPr>
              <w:t>2562</w:t>
            </w:r>
          </w:p>
        </w:tc>
        <w:tc>
          <w:tcPr>
            <w:tcW w:w="180" w:type="dxa"/>
            <w:vAlign w:val="center"/>
          </w:tcPr>
          <w:p w14:paraId="26F6689E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56183815" w14:textId="130B2CFD" w:rsidR="00BA54EC" w:rsidRPr="009670C0" w:rsidRDefault="001435EB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eastAsia="en-GB"/>
              </w:rPr>
              <w:t>2563</w:t>
            </w:r>
          </w:p>
        </w:tc>
        <w:tc>
          <w:tcPr>
            <w:tcW w:w="183" w:type="dxa"/>
            <w:vAlign w:val="center"/>
          </w:tcPr>
          <w:p w14:paraId="7A2C70CA" w14:textId="77777777" w:rsidR="00BA54EC" w:rsidRPr="009670C0" w:rsidRDefault="00BA54EC" w:rsidP="001A679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vAlign w:val="center"/>
          </w:tcPr>
          <w:p w14:paraId="15EFFC8E" w14:textId="0B020F1E" w:rsidR="00BA54EC" w:rsidRPr="009670C0" w:rsidRDefault="001435EB" w:rsidP="001A679D">
            <w:pPr>
              <w:pStyle w:val="acctmergecolhdg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eastAsia="en-GB"/>
              </w:rPr>
              <w:t>2562</w:t>
            </w:r>
          </w:p>
        </w:tc>
      </w:tr>
      <w:tr w:rsidR="00BA54EC" w:rsidRPr="009670C0" w14:paraId="0B39658E" w14:textId="77777777" w:rsidTr="117B16AB">
        <w:trPr>
          <w:cantSplit/>
        </w:trPr>
        <w:tc>
          <w:tcPr>
            <w:tcW w:w="4230" w:type="dxa"/>
          </w:tcPr>
          <w:p w14:paraId="700A957A" w14:textId="77777777" w:rsidR="00BA54EC" w:rsidRPr="009670C0" w:rsidRDefault="00BA54EC" w:rsidP="001A679D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61155A63" w14:textId="77777777" w:rsidR="00BA54EC" w:rsidRPr="009670C0" w:rsidRDefault="00BA54EC" w:rsidP="001A679D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US" w:eastAsia="en-GB"/>
              </w:rPr>
            </w:pP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9670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GB" w:bidi="th-TH"/>
              </w:rPr>
              <w:t>พันบาท)</w:t>
            </w:r>
          </w:p>
        </w:tc>
      </w:tr>
      <w:tr w:rsidR="00BA54EC" w:rsidRPr="009670C0" w14:paraId="4E83041B" w14:textId="77777777" w:rsidTr="117B16AB">
        <w:trPr>
          <w:cantSplit/>
        </w:trPr>
        <w:tc>
          <w:tcPr>
            <w:tcW w:w="4230" w:type="dxa"/>
            <w:hideMark/>
          </w:tcPr>
          <w:p w14:paraId="60832D3E" w14:textId="4E22CECE" w:rsidR="00BA54EC" w:rsidRPr="009670C0" w:rsidRDefault="00BA54EC" w:rsidP="00BA54EC">
            <w:pPr>
              <w:spacing w:line="240" w:lineRule="auto"/>
              <w:ind w:left="202" w:right="-169" w:hanging="20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  <w:shd w:val="clear" w:color="auto" w:fill="auto"/>
          </w:tcPr>
          <w:p w14:paraId="236B96FD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718C3E3A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3C1A80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18D17BD7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88AAB1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3" w:type="dxa"/>
          </w:tcPr>
          <w:p w14:paraId="11091C00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</w:tcPr>
          <w:p w14:paraId="2583DB5B" w14:textId="77777777" w:rsidR="00BA54EC" w:rsidRPr="009670C0" w:rsidRDefault="00BA54EC" w:rsidP="00BA54E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27CAF" w:rsidRPr="009670C0" w14:paraId="6DE379E8" w14:textId="77777777" w:rsidTr="117B16AB">
        <w:trPr>
          <w:cantSplit/>
        </w:trPr>
        <w:tc>
          <w:tcPr>
            <w:tcW w:w="4230" w:type="dxa"/>
            <w:hideMark/>
          </w:tcPr>
          <w:p w14:paraId="134155AE" w14:textId="77777777" w:rsidR="00627CAF" w:rsidRPr="009670C0" w:rsidRDefault="00627CAF" w:rsidP="00627CAF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4C80ADD5" w14:textId="6255BB46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</w:t>
            </w:r>
            <w:r w:rsidR="117B16A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7F999200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1831119" w14:textId="161FE8A3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22</w:t>
            </w:r>
            <w:r w:rsidR="00627CAF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038</w:t>
            </w:r>
          </w:p>
        </w:tc>
        <w:tc>
          <w:tcPr>
            <w:tcW w:w="180" w:type="dxa"/>
            <w:shd w:val="clear" w:color="auto" w:fill="auto"/>
          </w:tcPr>
          <w:p w14:paraId="5C33B2BD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5CE183" w14:textId="2B89A8BA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 w:rsidR="117B16AB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556</w:t>
            </w:r>
          </w:p>
        </w:tc>
        <w:tc>
          <w:tcPr>
            <w:tcW w:w="183" w:type="dxa"/>
          </w:tcPr>
          <w:p w14:paraId="74444B28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hideMark/>
          </w:tcPr>
          <w:p w14:paraId="7B04454C" w14:textId="75D43396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</w:t>
            </w:r>
            <w:r w:rsidR="00627CAF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177</w:t>
            </w:r>
          </w:p>
        </w:tc>
      </w:tr>
      <w:tr w:rsidR="00627CAF" w:rsidRPr="009670C0" w14:paraId="3E48C15D" w14:textId="77777777" w:rsidTr="117B16AB">
        <w:trPr>
          <w:cantSplit/>
        </w:trPr>
        <w:tc>
          <w:tcPr>
            <w:tcW w:w="4230" w:type="dxa"/>
            <w:hideMark/>
          </w:tcPr>
          <w:p w14:paraId="4AC89884" w14:textId="77777777" w:rsidR="00627CAF" w:rsidRPr="009670C0" w:rsidRDefault="00627CAF" w:rsidP="00627CAF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shd w:val="clear" w:color="auto" w:fill="auto"/>
          </w:tcPr>
          <w:p w14:paraId="0C8FD4B3" w14:textId="011962BB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="4FEB8912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055</w:t>
            </w:r>
          </w:p>
        </w:tc>
        <w:tc>
          <w:tcPr>
            <w:tcW w:w="180" w:type="dxa"/>
            <w:shd w:val="clear" w:color="auto" w:fill="auto"/>
          </w:tcPr>
          <w:p w14:paraId="04DF9B37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1524BB3" w14:textId="75F0F568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16</w:t>
            </w:r>
            <w:r w:rsidR="00627CAF" w:rsidRPr="009670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1D2EC6C8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8C9557" w14:textId="78C1E189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675</w:t>
            </w:r>
          </w:p>
        </w:tc>
        <w:tc>
          <w:tcPr>
            <w:tcW w:w="183" w:type="dxa"/>
          </w:tcPr>
          <w:p w14:paraId="7A49E44C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hideMark/>
          </w:tcPr>
          <w:p w14:paraId="7FC83290" w14:textId="7152FA49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149</w:t>
            </w:r>
          </w:p>
        </w:tc>
      </w:tr>
      <w:tr w:rsidR="00627CAF" w:rsidRPr="009670C0" w14:paraId="2A6AFB25" w14:textId="77777777" w:rsidTr="117B16AB">
        <w:trPr>
          <w:cantSplit/>
        </w:trPr>
        <w:tc>
          <w:tcPr>
            <w:tcW w:w="4230" w:type="dxa"/>
            <w:hideMark/>
          </w:tcPr>
          <w:p w14:paraId="082EDACA" w14:textId="77777777" w:rsidR="00627CAF" w:rsidRPr="009670C0" w:rsidRDefault="00627CAF" w:rsidP="00627CAF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C2E3C" w14:textId="3F7E6FA2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  <w:r w:rsidR="117B16A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04D665C7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00B3CB0" w14:textId="3BC9E2A8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38</w:t>
            </w:r>
            <w:r w:rsidR="00627CA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3A240B06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7ABEA" w14:textId="5095DEEE" w:rsidR="00627CAF" w:rsidRPr="009670C0" w:rsidRDefault="001435EB" w:rsidP="117B16A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</w:t>
            </w:r>
            <w:r w:rsidR="117B16AB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231</w:t>
            </w:r>
          </w:p>
        </w:tc>
        <w:tc>
          <w:tcPr>
            <w:tcW w:w="183" w:type="dxa"/>
          </w:tcPr>
          <w:p w14:paraId="6E1AF577" w14:textId="77777777" w:rsidR="00627CAF" w:rsidRPr="009670C0" w:rsidRDefault="00627CAF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47BEAF" w14:textId="3099F0C8" w:rsidR="00627CAF" w:rsidRPr="009670C0" w:rsidRDefault="001435EB" w:rsidP="00627CAF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4</w:t>
            </w:r>
            <w:r w:rsidR="00627CAF"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326</w:t>
            </w:r>
          </w:p>
        </w:tc>
      </w:tr>
    </w:tbl>
    <w:p w14:paraId="438AB77E" w14:textId="75039AAB" w:rsidR="00E67675" w:rsidRPr="009670C0" w:rsidRDefault="00E67675" w:rsidP="006E61AB">
      <w:pPr>
        <w:pStyle w:val="02Heading"/>
        <w:tabs>
          <w:tab w:val="clear" w:pos="567"/>
          <w:tab w:val="left" w:pos="720"/>
        </w:tabs>
        <w:spacing w:before="0" w:after="0" w:line="240" w:lineRule="exact"/>
        <w:ind w:left="547"/>
        <w:jc w:val="both"/>
        <w:rPr>
          <w:rFonts w:asciiTheme="majorBidi" w:eastAsia="Times New Roman" w:hAnsiTheme="majorBidi" w:cstheme="majorBidi"/>
          <w:i/>
          <w:iCs/>
          <w:color w:val="auto"/>
          <w:sz w:val="26"/>
          <w:szCs w:val="26"/>
          <w:lang w:val="en-GB"/>
        </w:rPr>
      </w:pPr>
    </w:p>
    <w:p w14:paraId="4AD25B1A" w14:textId="7C7F3432" w:rsidR="00513D86" w:rsidRPr="009670C0" w:rsidRDefault="00513D86" w:rsidP="0052121A">
      <w:pPr>
        <w:pStyle w:val="02HeadingTH"/>
        <w:numPr>
          <w:ilvl w:val="0"/>
          <w:numId w:val="0"/>
        </w:numPr>
        <w:tabs>
          <w:tab w:val="clear" w:pos="567"/>
        </w:tabs>
        <w:spacing w:before="0" w:after="0"/>
        <w:ind w:left="54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  <w:cs/>
        </w:rPr>
        <w:t>การค้ำประกัน</w:t>
      </w:r>
    </w:p>
    <w:p w14:paraId="370257BA" w14:textId="77777777" w:rsidR="00276E67" w:rsidRPr="009670C0" w:rsidRDefault="00276E67" w:rsidP="0052121A">
      <w:pPr>
        <w:pStyle w:val="02HeadingTH"/>
        <w:numPr>
          <w:ilvl w:val="0"/>
          <w:numId w:val="0"/>
        </w:numPr>
        <w:tabs>
          <w:tab w:val="clear" w:pos="567"/>
        </w:tabs>
        <w:spacing w:before="0" w:after="0"/>
        <w:ind w:left="540"/>
        <w:rPr>
          <w:rFonts w:asciiTheme="majorBidi" w:hAnsiTheme="majorBidi" w:cstheme="majorBidi"/>
          <w:i/>
          <w:iCs/>
          <w:sz w:val="26"/>
          <w:szCs w:val="26"/>
        </w:rPr>
      </w:pPr>
    </w:p>
    <w:p w14:paraId="35B5B73E" w14:textId="20087097" w:rsidR="00276E67" w:rsidRPr="009670C0" w:rsidRDefault="00276E67" w:rsidP="117B16AB">
      <w:pPr>
        <w:pStyle w:val="02HeadingTH"/>
        <w:numPr>
          <w:ilvl w:val="1"/>
          <w:numId w:val="0"/>
        </w:numPr>
        <w:tabs>
          <w:tab w:val="clear" w:pos="567"/>
        </w:tabs>
        <w:spacing w:before="0" w:after="0"/>
        <w:ind w:left="540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 xml:space="preserve">ณ วันที่ </w:t>
      </w:r>
      <w:r w:rsidR="001435EB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31</w:t>
      </w:r>
      <w:r w:rsidRPr="009670C0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 xml:space="preserve">ธันวาคม </w:t>
      </w:r>
      <w:r w:rsidR="001435EB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2563</w:t>
      </w:r>
      <w:r w:rsidRPr="009670C0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 xml:space="preserve">กลุ่มบริษัทมีหนังสือค้ำประกันคงเหลือจากธนาคารเป็นจำนวนเงินประมาณ </w:t>
      </w:r>
      <w:r w:rsidR="00D361CB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10</w:t>
      </w:r>
      <w:r w:rsidR="004B128D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1.9</w:t>
      </w:r>
      <w:r w:rsidRPr="009670C0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>ล้านบาท เพื่อค้ำประกันการใช้ไฟฟ้า ค่าใช้บริการไปรษณีย์ บัตรเครดิตค้ำประกัน และเงินเบิกเกินบัญชีธนาคาร (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2562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 xml:space="preserve"> : 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0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3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i/>
          <w:iCs/>
          <w:sz w:val="26"/>
          <w:szCs w:val="26"/>
          <w:cs/>
        </w:rPr>
        <w:t>ล้านบาท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 xml:space="preserve">) บริษัทมีหนังสือค้ำประกันที่ธนาคารคงเหลืออยู่ประมาณ </w:t>
      </w:r>
      <w:r w:rsidR="001435EB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1</w:t>
      </w:r>
      <w:r w:rsidRPr="009670C0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B128D" w:rsidRPr="009670C0">
        <w:rPr>
          <w:rFonts w:asciiTheme="majorBidi" w:hAnsiTheme="majorBidi" w:cstheme="majorBidi"/>
          <w:b w:val="0"/>
          <w:bCs w:val="0"/>
          <w:sz w:val="26"/>
          <w:szCs w:val="26"/>
        </w:rPr>
        <w:t>9</w:t>
      </w:r>
      <w:r w:rsidRPr="009670C0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>ล้านบาท</w:t>
      </w:r>
      <w:r w:rsidR="004B128D" w:rsidRPr="009670C0">
        <w:rPr>
          <w:rFonts w:asciiTheme="majorBidi" w:hAnsiTheme="majorBidi"/>
          <w:b w:val="0"/>
          <w:bCs w:val="0"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>เพื่อค้ำประกันการใช้ไฟฟ้า ค่าใช้บริการไปรษณีย์ และบัตรเครดิตค้ำประกัน (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2562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 xml:space="preserve"> : 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0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>3</w:t>
      </w:r>
      <w:r w:rsidRPr="009670C0"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  <w:t xml:space="preserve"> </w:t>
      </w:r>
      <w:r w:rsidRPr="009670C0">
        <w:rPr>
          <w:rFonts w:asciiTheme="majorBidi" w:hAnsiTheme="majorBidi"/>
          <w:b w:val="0"/>
          <w:bCs w:val="0"/>
          <w:i/>
          <w:iCs/>
          <w:sz w:val="26"/>
          <w:szCs w:val="26"/>
          <w:cs/>
        </w:rPr>
        <w:t>ล้านบาท</w:t>
      </w:r>
      <w:r w:rsidRPr="009670C0">
        <w:rPr>
          <w:rFonts w:asciiTheme="majorBidi" w:hAnsiTheme="majorBidi"/>
          <w:b w:val="0"/>
          <w:bCs w:val="0"/>
          <w:sz w:val="26"/>
          <w:szCs w:val="26"/>
          <w:cs/>
        </w:rPr>
        <w:t>)</w:t>
      </w:r>
    </w:p>
    <w:p w14:paraId="163CB2C5" w14:textId="24890D12" w:rsidR="00E875D1" w:rsidRPr="009670C0" w:rsidRDefault="00E8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60" w:name="_Toc23425278"/>
      <w:bookmarkStart w:id="61" w:name="_Toc33611538"/>
    </w:p>
    <w:p w14:paraId="61C508A5" w14:textId="67CF1C26" w:rsidR="00DC530F" w:rsidRPr="009670C0" w:rsidRDefault="001435EB" w:rsidP="0093015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r w:rsidRPr="009670C0">
        <w:rPr>
          <w:rFonts w:asciiTheme="majorBidi" w:hAnsiTheme="majorBidi" w:cstheme="majorBidi"/>
          <w:sz w:val="26"/>
          <w:szCs w:val="26"/>
          <w:u w:val="none"/>
        </w:rPr>
        <w:t>3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4</w:t>
      </w:r>
      <w:r w:rsidR="0093015D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bookmarkEnd w:id="60"/>
      <w:bookmarkEnd w:id="61"/>
      <w:r w:rsidR="001573BA" w:rsidRPr="009670C0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คดีความ</w:t>
      </w:r>
    </w:p>
    <w:p w14:paraId="202B7AD6" w14:textId="77777777" w:rsidR="0093015D" w:rsidRPr="009670C0" w:rsidRDefault="0093015D" w:rsidP="00DC530F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A90D91" w14:textId="34803692" w:rsidR="00B76BA0" w:rsidRPr="009670C0" w:rsidRDefault="00B76BA0" w:rsidP="00B76BA0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และบริษัทที่เกี่ยวข้องกันกับผู้ถือหุ้นกู้แปลงสภาพรายหลักดังกล่าว ในฐานความผิด การแสดงสถานะการเงินของบริษัทที่ไม่ถูกต้องตามจริงและการหมิ่นประมาท การแสดงฐานะทางการเงินของบริษัทย่อยในประเทศสิงคโปร์ที่ไม่ถูกต้องตามจริง และการผิดสัญญาการจัดการสินเชื่อร่วมทางการเงินของบริษัทย่อยในประเทศอินโดนีเซีย โดยได้เรียกร้องให้บริษัทดำเนินการฟื้นฟูกิจการ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ผลลัพธ์ของคดีความดังกล่าวยังไม่สามารถระบุได้ในขณะนี้ ผู้บริหาร</w:t>
      </w:r>
      <w:r w:rsidR="00CC0590" w:rsidRPr="009670C0">
        <w:rPr>
          <w:rFonts w:asciiTheme="majorBidi" w:hAnsiTheme="majorBidi" w:cstheme="majorBidi"/>
          <w:sz w:val="26"/>
          <w:szCs w:val="26"/>
          <w:cs/>
        </w:rPr>
        <w:t>พิจารณาว่าไม่มีประมาณการหนี้สิน</w:t>
      </w:r>
      <w:r w:rsidR="00CC0590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CC0590" w:rsidRPr="009670C0">
        <w:rPr>
          <w:rFonts w:asciiTheme="majorBidi" w:hAnsiTheme="majorBidi" w:cstheme="majorBidi"/>
          <w:sz w:val="26"/>
          <w:szCs w:val="26"/>
          <w:cs/>
        </w:rPr>
        <w:t xml:space="preserve">การด้อยค่าของสินทรัพย์ หรือการจัดประเภทรายการใหม่ของหุ้นกู้แปลงสภาพที่จำเป็นต่องบการเงินเพิ่มเติม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4D27A06A" w14:textId="77777777" w:rsidR="00023B4D" w:rsidRPr="009670C0" w:rsidRDefault="00023B4D" w:rsidP="00384BD1">
      <w:pPr>
        <w:jc w:val="thaiDistribute"/>
        <w:rPr>
          <w:rFonts w:asciiTheme="majorBidi" w:hAnsiTheme="majorBidi" w:cstheme="majorBidi"/>
          <w:sz w:val="26"/>
          <w:szCs w:val="26"/>
          <w:cs/>
        </w:rPr>
        <w:sectPr w:rsidR="00023B4D" w:rsidRPr="009670C0" w:rsidSect="003C6EFB">
          <w:headerReference w:type="even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DD504C3" w14:textId="1F05704A" w:rsidR="00D23BD9" w:rsidRPr="009670C0" w:rsidRDefault="001435E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  <w:cs/>
        </w:rPr>
      </w:pPr>
      <w:r w:rsidRPr="009670C0">
        <w:rPr>
          <w:rFonts w:asciiTheme="majorBidi" w:hAnsiTheme="majorBidi" w:cstheme="majorBidi"/>
          <w:b/>
          <w:sz w:val="26"/>
          <w:szCs w:val="26"/>
        </w:rPr>
        <w:t>34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>.</w:t>
      </w:r>
      <w:r w:rsidRPr="009670C0">
        <w:rPr>
          <w:rFonts w:asciiTheme="majorBidi" w:hAnsiTheme="majorBidi" w:cstheme="majorBidi"/>
          <w:b/>
          <w:sz w:val="26"/>
          <w:szCs w:val="26"/>
        </w:rPr>
        <w:t>1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ab/>
      </w:r>
      <w:r w:rsidR="00D23BD9" w:rsidRPr="009670C0">
        <w:rPr>
          <w:rFonts w:asciiTheme="majorBidi" w:hAnsiTheme="majorBidi" w:cstheme="majorBidi"/>
          <w:bCs/>
          <w:sz w:val="26"/>
          <w:szCs w:val="26"/>
          <w:cs/>
        </w:rPr>
        <w:t>คดีความในประเทศไทย</w:t>
      </w:r>
    </w:p>
    <w:p w14:paraId="2024B0B7" w14:textId="77777777" w:rsidR="00D23BD9" w:rsidRPr="009670C0" w:rsidRDefault="00D23BD9" w:rsidP="00DF0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คดีแพ่ง</w:t>
      </w:r>
    </w:p>
    <w:p w14:paraId="3A9C2A55" w14:textId="44139F7E" w:rsidR="00D23BD9" w:rsidRPr="009670C0" w:rsidRDefault="00D23BD9" w:rsidP="00636E0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คดีแพ่งหมายเลขดำที่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พ.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83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2561</w:t>
      </w:r>
    </w:p>
    <w:p w14:paraId="68C825F7" w14:textId="77777777" w:rsidR="00E42C88" w:rsidRPr="009670C0" w:rsidRDefault="00E42C88" w:rsidP="00E42C88">
      <w:pPr>
        <w:pStyle w:val="ListParagraph"/>
        <w:tabs>
          <w:tab w:val="clear" w:pos="907"/>
          <w:tab w:val="clear" w:pos="1644"/>
          <w:tab w:val="left" w:pos="1260"/>
        </w:tabs>
        <w:ind w:left="1260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1857"/>
        <w:gridCol w:w="6030"/>
      </w:tblGrid>
      <w:tr w:rsidR="00183CE5" w:rsidRPr="009670C0" w14:paraId="3EB7DC70" w14:textId="77777777" w:rsidTr="09AC313E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9670C0" w14:paraId="0FB07EB1" w14:textId="77777777" w:rsidTr="09AC313E">
        <w:trPr>
          <w:trHeight w:val="1324"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</w:t>
            </w:r>
          </w:p>
          <w:p w14:paraId="784BBEA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”)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</w:p>
          <w:p w14:paraId="333AD084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9670C0" w:rsidRDefault="00D23BD9" w:rsidP="00FE3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75ABD257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50B5E14F" w:rsidR="00D23BD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020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132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483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88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B6B9830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235FB7B9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41090A11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ยื่นคำร้องต่อศาลแพ่งให้วินิจฉัย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ชี้ขาดเบื้องต้นในปัญหาข้อกฎหมาย</w:t>
            </w:r>
          </w:p>
          <w:p w14:paraId="57CC86FB" w14:textId="06BB8A51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หาเงินประกันมาให้เป็นจำนวน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2F178E77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หาเงินประกันจำนวน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นอกจากนี้ศาลนัดพิจารณาคดีต่อเนื่องโดยนัดสืบพยานโจทก์และจำเลย ระหว่างวันที่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สิงหาคม และ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  <w:p w14:paraId="7777964B" w14:textId="248B3D22" w:rsidR="004B00CF" w:rsidRPr="009670C0" w:rsidRDefault="004B00CF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และ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และนัดฟังคำพิพากษาวันที่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0D2500D8" w14:textId="2CB772C7" w:rsidR="00627CAF" w:rsidRPr="009670C0" w:rsidRDefault="55BEE40D" w:rsidP="09AC313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ได้ยื่นคำร้องคำสั่งห้าม (“คำร้องคำสั่งศาล”)</w:t>
            </w:r>
          </w:p>
          <w:p w14:paraId="58911841" w14:textId="0FD4AC33" w:rsidR="00627CAF" w:rsidRPr="009670C0" w:rsidRDefault="55BEE40D" w:rsidP="09AC313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เนื่องจากการระบาดของไวรัส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COVID-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ศาลได้ยกเลิกตารางกระบวนการพิจารณาคดีล่าสุดและวันพิพากษาทั้งหมด และกำหนดวันนัดไต่สวนเบื้องต้นเพื่อกำหนดตารางกระบวนการพิจารณาและวันสอบคำร้องคำสั่งศาลในวันที่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กรกฎาคม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</w:p>
          <w:p w14:paraId="515C4EDA" w14:textId="517E831C" w:rsidR="00627CAF" w:rsidRPr="009670C0" w:rsidRDefault="00627CAF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กรกฎาคม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ศาลกำหนดวันนัดพิจารณาคดีของ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ระหว่างวันที่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ถึง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</w:t>
            </w:r>
            <w:r w:rsidR="00B06104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และสำหรับ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ระหว่างวันที่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2564</w:t>
            </w:r>
          </w:p>
          <w:p w14:paraId="6D098218" w14:textId="1FEC1434" w:rsidR="00627CAF" w:rsidRPr="009670C0" w:rsidRDefault="55BEE40D" w:rsidP="09AC313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กรกฎาคม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="006B4D1A"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ศาลยกคำร้องขอคุ้มครองชั่วคราว</w:t>
            </w:r>
          </w:p>
          <w:p w14:paraId="775043D3" w14:textId="004A8D43" w:rsidR="00627CAF" w:rsidRPr="009670C0" w:rsidRDefault="006B4D1A" w:rsidP="09AC313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เนื่องจากสถานการณ์การแพร่ระบาดของโควิด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>19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ศาลสั่งยกเลิกวันนัดพิจารณาเดิมทั้งหมด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และศาลจะกำหนดวันนัดพร้อมเพื่อกำหนดวันพิจารณาใหม่อีกครั้งในวันที่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>1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ธ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.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ค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. </w:t>
            </w: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>2564</w:t>
            </w:r>
          </w:p>
          <w:p w14:paraId="7A6BABF3" w14:textId="79222F50" w:rsidR="00943256" w:rsidRPr="009670C0" w:rsidRDefault="00627CAF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="00B06104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6B4D1A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6B4D1A"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กำหนดวันนัดสืบพยานโจทก์และจำเลยในเดือนพฤศจิกายนและธันวาคม</w:t>
            </w:r>
            <w:r w:rsidR="006B4D1A"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 w:rsidR="006B4D1A">
              <w:rPr>
                <w:rFonts w:asciiTheme="majorBidi" w:hAnsiTheme="majorBidi" w:cs="Angsana New"/>
                <w:sz w:val="26"/>
                <w:szCs w:val="26"/>
                <w:lang w:val="en-GB"/>
              </w:rPr>
              <w:t>2565</w:t>
            </w:r>
          </w:p>
        </w:tc>
      </w:tr>
    </w:tbl>
    <w:p w14:paraId="45611899" w14:textId="758A6D7F" w:rsidR="00D23BD9" w:rsidRPr="009670C0" w:rsidRDefault="00D23BD9" w:rsidP="00DF0B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  <w:br w:type="page"/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คดีแพ่งหมายเลขดำที่ พ.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2313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2561</w:t>
      </w:r>
    </w:p>
    <w:p w14:paraId="62C4AF64" w14:textId="77777777" w:rsidR="00E42C88" w:rsidRPr="009670C0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9670C0" w14:paraId="4D4198C3" w14:textId="77777777" w:rsidTr="002E5182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652EBE26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9670C0" w14:paraId="1C2B37A0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688E5AB6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 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0281AC6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  <w:p w14:paraId="43BF51B8" w14:textId="15213AB1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40C64D45" w:rsidR="00D23BD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880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56246B4B" w14:textId="06A231F2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เมษายน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ยื่นฟ้อง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ต่อศาลแพ่ง </w:t>
            </w:r>
          </w:p>
          <w:p w14:paraId="4E350585" w14:textId="4B927688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ศาลได้ยกคำร้องของ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ที่ขอจำหน่ายคดีชั่วคราว นอกจากนี้ศาลกำหนดประเด็นพิจารณาในคดีและนัดพิจารณาคดีต่อเนื่องโดยนัดสืบพยานโจทก์และจำเลย ระหว่างวันที่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1CF19E0" w14:textId="1A55AECD" w:rsidR="00294ED8" w:rsidRPr="009670C0" w:rsidRDefault="00294ED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First Instant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ได้มีคำพิพากษาให้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รับผิดชอบค่าเสียหายและค่าทนายความจำนวน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685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บาท</w:t>
            </w:r>
          </w:p>
          <w:p w14:paraId="212075BA" w14:textId="10F39AFB" w:rsidR="00294ED8" w:rsidRPr="009670C0" w:rsidRDefault="00294ED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ได้ยื่นอุทธรณ์พร้อมกับคำร้องขอทุเลาการบังคับคดี</w:t>
            </w:r>
          </w:p>
          <w:p w14:paraId="755121C1" w14:textId="0245FEF1" w:rsidR="00294ED8" w:rsidRPr="009670C0" w:rsidRDefault="00294ED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กรกฎาคม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ได้ยื่นคำแก้อุทธรณ์และคัดค้านการงดการบังคับคดีต่อศาล</w:t>
            </w:r>
          </w:p>
          <w:p w14:paraId="4488EA5D" w14:textId="63F0AF9C" w:rsidR="00294ED8" w:rsidRPr="009670C0" w:rsidRDefault="00294ED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</w:t>
            </w:r>
            <w:r w:rsidR="000C69D9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ศาลอุทธรณ์ได้กลับคำพิพากษาของศาลชั้นต้นและสั่งไม่ให้กระทำการโดย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บริษัทได้รับคำสั่งให้ชำระค่าธรรมเนียมทั้งศาลและค่าทนายความจำนวน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="00B06104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บาท สำหรับ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JTA</w:t>
            </w:r>
          </w:p>
          <w:p w14:paraId="5393D85C" w14:textId="3EFE8ECF" w:rsidR="00294ED8" w:rsidRPr="009670C0" w:rsidRDefault="00294ED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กรกฎาคม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ได้ยื่นอุทธรณ์ขั้นสุดท้ายต่อศาล ตอนนี้กำลังรอให้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ยื่นคำให้การต่อศาลซึ่งมีวันครบกำหนดในวันที่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พ</w:t>
            </w:r>
            <w:r w:rsidR="000C69D9"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ฤศจิกายน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6321A105" w14:textId="42CE64FB" w:rsidR="00D23BD9" w:rsidRPr="009670C0" w:rsidRDefault="0084451C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นัดฟังคำพิพากษาของศาลฎีกา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วันที่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31 </w:t>
            </w:r>
            <w:r w:rsidRPr="009670C0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สิงหาคม</w:t>
            </w:r>
            <w:r w:rsidRPr="009670C0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2565</w:t>
            </w:r>
          </w:p>
        </w:tc>
      </w:tr>
    </w:tbl>
    <w:p w14:paraId="268FA59F" w14:textId="77777777" w:rsidR="00E42C88" w:rsidRPr="009670C0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p w14:paraId="4101C3CD" w14:textId="65236346" w:rsidR="00D23BD9" w:rsidRPr="009670C0" w:rsidRDefault="00D23BD9" w:rsidP="00DF0B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 คดีแพ่งหมายเลขดำที่ พ.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  <w:lang w:bidi="ar-SA"/>
        </w:rPr>
        <w:t>4613</w:t>
      </w:r>
      <w:r w:rsidR="00294ED8" w:rsidRPr="009670C0"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  <w:lang w:bidi="ar-SA"/>
        </w:rPr>
        <w:t>2563</w:t>
      </w:r>
    </w:p>
    <w:p w14:paraId="52443B8C" w14:textId="77777777" w:rsidR="00E42C88" w:rsidRPr="009670C0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9670C0" w14:paraId="3468175B" w14:textId="77777777" w:rsidTr="002E5182">
        <w:trPr>
          <w:trHeight w:val="334"/>
          <w:tblHeader/>
        </w:trPr>
        <w:tc>
          <w:tcPr>
            <w:tcW w:w="2430" w:type="dxa"/>
            <w:shd w:val="clear" w:color="auto" w:fill="auto"/>
          </w:tcPr>
          <w:p w14:paraId="7BC15EAB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459C619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3119036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13D64D5F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1F63029E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294ED8" w:rsidRPr="009670C0" w14:paraId="19A5E469" w14:textId="77777777" w:rsidTr="002E5182">
        <w:tc>
          <w:tcPr>
            <w:tcW w:w="2430" w:type="dxa"/>
            <w:shd w:val="clear" w:color="auto" w:fill="auto"/>
          </w:tcPr>
          <w:p w14:paraId="059B95E4" w14:textId="4CA2D5DA" w:rsidR="00294ED8" w:rsidRPr="009670C0" w:rsidRDefault="00513FCC" w:rsidP="0051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15002B7C" w14:textId="77777777" w:rsidR="00294ED8" w:rsidRPr="009670C0" w:rsidRDefault="00513FCC" w:rsidP="002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Co., Ltd. (“JTrust”), JTrust Asia Pte. Ltd</w:t>
            </w:r>
            <w:r w:rsidRPr="009670C0">
              <w:rPr>
                <w:rFonts w:asciiTheme="majorBidi" w:hAnsiTheme="majorBidi" w:cstheme="majorBidi"/>
                <w:sz w:val="20"/>
                <w:lang w:eastAsia="en-GB"/>
              </w:rPr>
              <w:t>.</w:t>
            </w:r>
          </w:p>
          <w:p w14:paraId="3CD20872" w14:textId="53AC0DFC" w:rsidR="00513FCC" w:rsidRPr="009670C0" w:rsidRDefault="00513FCC" w:rsidP="002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(“JTA”) and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directors.</w:t>
            </w:r>
          </w:p>
        </w:tc>
        <w:tc>
          <w:tcPr>
            <w:tcW w:w="1985" w:type="dxa"/>
            <w:shd w:val="clear" w:color="auto" w:fill="auto"/>
          </w:tcPr>
          <w:p w14:paraId="609AD53A" w14:textId="77777777" w:rsidR="00294ED8" w:rsidRPr="009670C0" w:rsidRDefault="00294ED8" w:rsidP="002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3D6460DD" w14:textId="77777777" w:rsidR="00294ED8" w:rsidRPr="009670C0" w:rsidRDefault="00294ED8" w:rsidP="002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42" w:type="dxa"/>
            <w:shd w:val="clear" w:color="auto" w:fill="auto"/>
          </w:tcPr>
          <w:p w14:paraId="4EE4C265" w14:textId="17A3AC1E" w:rsidR="00294ED8" w:rsidRPr="009670C0" w:rsidRDefault="001435EB" w:rsidP="002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</w:t>
            </w:r>
            <w:r w:rsidR="00513FCC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130</w:t>
            </w:r>
            <w:r w:rsidR="00513FCC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="00513FCC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="00513FCC" w:rsidRPr="009670C0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294ED8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320D6028" w14:textId="550CDD2B" w:rsidR="0060612D" w:rsidRPr="009670C0" w:rsidRDefault="0060612D" w:rsidP="006061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GL 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ยื่นฟ้องคดีต่อศาลแพ่ง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4F87E65" w14:textId="7A8A81BF" w:rsidR="0060612D" w:rsidRPr="009670C0" w:rsidRDefault="0060612D" w:rsidP="006061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="Angsana New" w:hAnsi="Angsana New" w:hint="cs"/>
                <w:sz w:val="26"/>
                <w:szCs w:val="26"/>
                <w:cs/>
              </w:rPr>
              <w:t xml:space="preserve">ศาลกำหนดวันนัดพร้อมคือวันที่ </w:t>
            </w:r>
            <w:r w:rsidR="001435EB" w:rsidRPr="009670C0">
              <w:rPr>
                <w:rFonts w:ascii="Angsana New" w:hAnsi="Angsana New"/>
                <w:sz w:val="26"/>
                <w:szCs w:val="26"/>
              </w:rPr>
              <w:t>24</w:t>
            </w:r>
            <w:r w:rsidRPr="009670C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70C0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="001435EB" w:rsidRPr="009670C0">
              <w:rPr>
                <w:rFonts w:ascii="Angsana New" w:hAnsi="Angsana New"/>
                <w:sz w:val="26"/>
                <w:szCs w:val="26"/>
              </w:rPr>
              <w:t>2564</w:t>
            </w:r>
          </w:p>
          <w:p w14:paraId="4E8E8904" w14:textId="3B54FBBB" w:rsidR="0060612D" w:rsidRPr="009670C0" w:rsidRDefault="0060612D" w:rsidP="006061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เนื่องจากสถานการณ์การแพร่ระบาดของโควิด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ศาลยกเลิกวันนัดพิจารณาเดิม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และกำหนดนัดใหม่เป็นวันที่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C749AA" w:rsidRPr="009670C0">
              <w:rPr>
                <w:rFonts w:asciiTheme="majorBidi" w:hAnsiTheme="majorBidi" w:hint="cs"/>
                <w:sz w:val="26"/>
                <w:szCs w:val="26"/>
                <w:cs/>
              </w:rPr>
              <w:t xml:space="preserve">พฤศจิกายน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4D2B3B83" w14:textId="54A92858" w:rsidR="0060612D" w:rsidRPr="009670C0" w:rsidRDefault="0060612D" w:rsidP="006061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ไต่สวนคำขอคุ้มครองชั่วคราว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สืบพยานโจทก์วันที่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กุมภาพันธ์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มีนาคม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2AE47694" w14:textId="6691A6ED" w:rsidR="00294ED8" w:rsidRPr="009670C0" w:rsidRDefault="0060612D" w:rsidP="0060612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</w:rPr>
            </w:pP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วันสืบพยานไต่สวนคำขอคุ้มครองชั่วคราวกำหนดไว้วันที่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27</w:t>
            </w:r>
            <w:r w:rsidRPr="009670C0">
              <w:rPr>
                <w:rFonts w:asciiTheme="majorBidi" w:hAnsiTheme="majorBidi"/>
                <w:sz w:val="26"/>
                <w:szCs w:val="26"/>
              </w:rPr>
              <w:t>-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30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2566</w:t>
            </w:r>
            <w:r w:rsidRPr="009670C0">
              <w:rPr>
                <w:rFonts w:asciiTheme="majorBidi" w:hAnsiTheme="majorBidi"/>
                <w:sz w:val="26"/>
                <w:szCs w:val="26"/>
              </w:rPr>
              <w:t xml:space="preserve"> (GL)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/>
                <w:sz w:val="26"/>
                <w:szCs w:val="26"/>
              </w:rPr>
              <w:t>-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7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กรกฎาคม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435EB" w:rsidRPr="009670C0">
              <w:rPr>
                <w:rFonts w:asciiTheme="majorBidi" w:hAnsiTheme="majorBidi"/>
                <w:sz w:val="26"/>
                <w:szCs w:val="26"/>
              </w:rPr>
              <w:t>2566</w:t>
            </w:r>
            <w:r w:rsidRPr="009670C0">
              <w:rPr>
                <w:rFonts w:asciiTheme="majorBidi" w:hAnsiTheme="majorBidi"/>
                <w:sz w:val="26"/>
                <w:szCs w:val="26"/>
              </w:rPr>
              <w:t xml:space="preserve"> (JTrust/JTA)</w:t>
            </w:r>
          </w:p>
        </w:tc>
      </w:tr>
    </w:tbl>
    <w:p w14:paraId="17FD175A" w14:textId="77777777" w:rsidR="00083534" w:rsidRPr="009670C0" w:rsidRDefault="00083534" w:rsidP="000835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p w14:paraId="788A9C29" w14:textId="22BB0CE1" w:rsidR="00C764AA" w:rsidRPr="009670C0" w:rsidRDefault="00C764AA" w:rsidP="00DF0B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คดีแพ่งหมายเลขดำที่ พ.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5922</w:t>
      </w:r>
      <w:r w:rsidRPr="009670C0">
        <w:rPr>
          <w:rFonts w:asciiTheme="majorBidi" w:hAnsiTheme="majorBidi" w:cstheme="majorBidi"/>
          <w:b/>
          <w:bCs/>
          <w:sz w:val="26"/>
          <w:szCs w:val="26"/>
          <w:lang w:val="en-GB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2564</w:t>
      </w:r>
    </w:p>
    <w:p w14:paraId="16036F33" w14:textId="76ABDBED" w:rsidR="00C764AA" w:rsidRPr="009670C0" w:rsidRDefault="00C764AA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tbl>
      <w:tblPr>
        <w:tblW w:w="1505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980"/>
        <w:gridCol w:w="2070"/>
        <w:gridCol w:w="1800"/>
        <w:gridCol w:w="6807"/>
      </w:tblGrid>
      <w:tr w:rsidR="00083534" w:rsidRPr="009670C0" w14:paraId="08D11179" w14:textId="77777777" w:rsidTr="00083534">
        <w:trPr>
          <w:trHeight w:val="651"/>
          <w:tblHeader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8A3E" w14:textId="56F72045" w:rsidR="00C764AA" w:rsidRPr="009670C0" w:rsidRDefault="00C764AA" w:rsidP="00C764AA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46B" w14:textId="01B156F0" w:rsidR="00C764AA" w:rsidRPr="009670C0" w:rsidRDefault="00C764AA" w:rsidP="00C764AA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0A0B" w14:textId="20C4A82F" w:rsidR="00C764AA" w:rsidRPr="009670C0" w:rsidRDefault="00C764AA" w:rsidP="00C764AA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146C" w14:textId="2355F4E3" w:rsidR="00C764AA" w:rsidRPr="009670C0" w:rsidRDefault="00C764AA" w:rsidP="00C764AA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790" w14:textId="2B2060B6" w:rsidR="00C764AA" w:rsidRPr="009670C0" w:rsidRDefault="00C764AA" w:rsidP="00C764AA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083534" w:rsidRPr="009670C0" w14:paraId="5AF12B78" w14:textId="77777777" w:rsidTr="00083534">
        <w:trPr>
          <w:trHeight w:val="651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00A2" w14:textId="1EEDAE7A" w:rsidR="00C764AA" w:rsidRPr="009670C0" w:rsidRDefault="00C764AA" w:rsidP="007F6F46">
            <w:pPr>
              <w:rPr>
                <w:rFonts w:asciiTheme="majorBidi" w:hAnsiTheme="majorBidi" w:cstheme="majorBidi"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3119" w14:textId="77777777" w:rsidR="00C764AA" w:rsidRPr="009670C0" w:rsidRDefault="00C764AA" w:rsidP="007F6F46">
            <w:pP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 (“JTA”)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7BA6" w14:textId="3C9739C1" w:rsidR="00C764AA" w:rsidRPr="009670C0" w:rsidRDefault="00C764AA" w:rsidP="007F6F46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การบอกเลิกสัญญา</w:t>
            </w:r>
          </w:p>
          <w:p w14:paraId="34617AFA" w14:textId="4FD37139" w:rsidR="00C764AA" w:rsidRPr="009670C0" w:rsidRDefault="00C764AA" w:rsidP="007F6F46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A369" w14:textId="581EA171" w:rsidR="00C764AA" w:rsidRPr="009670C0" w:rsidRDefault="001435EB" w:rsidP="007F6F4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C764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C764AA"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997</w:t>
            </w:r>
            <w:r w:rsidR="00C764AA"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83534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57C1" w14:textId="1AB265D7" w:rsidR="00C764AA" w:rsidRPr="009670C0" w:rsidRDefault="00083534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6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49AA"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4D1A"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="006B4D1A" w:rsidRPr="006B4D1A">
              <w:rPr>
                <w:rFonts w:asciiTheme="majorBidi" w:hAnsiTheme="majorBidi" w:hint="cs"/>
                <w:sz w:val="26"/>
                <w:szCs w:val="26"/>
                <w:cs/>
              </w:rPr>
              <w:t>ยื่นฟ้อง</w:t>
            </w:r>
            <w:r w:rsidR="006B4D1A"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B4D1A"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="006B4D1A" w:rsidRPr="006B4D1A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="006B4D1A"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B4D1A"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JTrust </w:t>
            </w:r>
            <w:r w:rsidR="006B4D1A" w:rsidRPr="006B4D1A">
              <w:rPr>
                <w:rFonts w:asciiTheme="majorBidi" w:hAnsiTheme="majorBidi" w:hint="cs"/>
                <w:sz w:val="26"/>
                <w:szCs w:val="26"/>
                <w:cs/>
              </w:rPr>
              <w:t>ต่อศาลแพ่ง</w:t>
            </w:r>
            <w:r w:rsidR="006B4D1A"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B4D1A" w:rsidRPr="006B4D1A">
              <w:rPr>
                <w:rFonts w:asciiTheme="majorBidi" w:hAnsiTheme="majorBidi" w:hint="cs"/>
                <w:sz w:val="26"/>
                <w:szCs w:val="26"/>
                <w:cs/>
              </w:rPr>
              <w:t>นัดสืบพยานวันที่</w:t>
            </w:r>
            <w:r w:rsidR="006B4D1A"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B4D1A"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="006B4D1A" w:rsidRPr="006B4D1A">
              <w:rPr>
                <w:rFonts w:asciiTheme="majorBidi" w:hAnsiTheme="majorBidi" w:hint="cs"/>
                <w:sz w:val="26"/>
                <w:szCs w:val="26"/>
                <w:cs/>
              </w:rPr>
              <w:t>พฤษภาคม</w:t>
            </w:r>
            <w:r w:rsidR="006B4D1A"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B4D1A" w:rsidRPr="006B4D1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1204BDC7" w14:textId="0BDF49CC" w:rsidR="0084451C" w:rsidRPr="009670C0" w:rsidRDefault="0084451C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6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พฤษภาคม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2565 JTrust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ยังไม่ได้ยื่นคำให้การ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ศาลจึงให้เลื่อนคดีไปนัดชี้สองสถานและสืบพยานโจทก์วันที่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กรกฎาคม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670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670C0">
              <w:rPr>
                <w:rFonts w:asciiTheme="majorBidi" w:hAnsiTheme="majorBidi" w:hint="cs"/>
                <w:sz w:val="26"/>
                <w:szCs w:val="26"/>
                <w:cs/>
              </w:rPr>
              <w:t>แทน</w:t>
            </w:r>
          </w:p>
        </w:tc>
      </w:tr>
    </w:tbl>
    <w:p w14:paraId="3A20FC73" w14:textId="6375912A" w:rsidR="00C764AA" w:rsidRPr="009670C0" w:rsidRDefault="00C764AA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304EDE50" w14:textId="5CB365AC" w:rsidR="00083534" w:rsidRPr="009670C0" w:rsidRDefault="00083534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695063AE" w14:textId="4C0CEF24" w:rsidR="00083534" w:rsidRPr="009670C0" w:rsidRDefault="00083534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273F0542" w14:textId="37B96BE6" w:rsidR="00083534" w:rsidRPr="009670C0" w:rsidRDefault="00083534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5F6D35DD" w14:textId="11F59D46" w:rsidR="00083534" w:rsidRPr="009670C0" w:rsidRDefault="00083534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169F4F1D" w14:textId="78AAC65A" w:rsidR="0060612D" w:rsidRPr="009670C0" w:rsidRDefault="0060612D" w:rsidP="00C7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3FC7CC62" w14:textId="55B4D95C" w:rsidR="00D23BD9" w:rsidRPr="009670C0" w:rsidRDefault="00D23BD9" w:rsidP="00DF0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คดีฟื้นฟูกิจการ</w:t>
      </w:r>
    </w:p>
    <w:p w14:paraId="6EF8A956" w14:textId="61D5947F" w:rsidR="00D23BD9" w:rsidRPr="009670C0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คดีฟื้นฟูกิจการ หมายเลขดำที่ ฟ.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2561</w:t>
      </w: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183CE5" w:rsidRPr="009670C0" w14:paraId="26275B84" w14:textId="77777777" w:rsidTr="00E42C88">
        <w:trPr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14:paraId="35CD75A7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6B4D1A" w14:paraId="4ECB886C" w14:textId="77777777" w:rsidTr="0060612D">
        <w:trPr>
          <w:trHeight w:val="1389"/>
        </w:trPr>
        <w:tc>
          <w:tcPr>
            <w:tcW w:w="2430" w:type="dxa"/>
            <w:shd w:val="clear" w:color="auto" w:fill="auto"/>
          </w:tcPr>
          <w:p w14:paraId="4EEE943E" w14:textId="77777777" w:rsidR="00D23BD9" w:rsidRPr="009670C0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</w:t>
            </w:r>
          </w:p>
          <w:p w14:paraId="31B9FEB1" w14:textId="77777777" w:rsidR="00D23BD9" w:rsidRPr="009670C0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9670C0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ind w:left="175"/>
              <w:contextualSpacing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9670C0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27E8B1FE" w:rsidR="00D23BD9" w:rsidRPr="009670C0" w:rsidRDefault="001435EB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000</w:t>
            </w:r>
          </w:p>
          <w:p w14:paraId="2EF32196" w14:textId="77777777" w:rsidR="00D23BD9" w:rsidRPr="009670C0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9670C0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793" w:type="dxa"/>
            <w:shd w:val="clear" w:color="auto" w:fill="auto"/>
          </w:tcPr>
          <w:p w14:paraId="2E3EF75B" w14:textId="2188DB4A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ยื่นคำร้องขอฟื้นฟูกิจการของ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ต่อศาลล้มละลายกลาง</w:t>
            </w:r>
          </w:p>
          <w:p w14:paraId="777CDEAA" w14:textId="3FB27B04" w:rsidR="00D23BD9" w:rsidRPr="009670C0" w:rsidRDefault="00D23BD9" w:rsidP="0060612D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ยื่นคำคัดค้านคำร้องขอฟื้นฟูกิจการต่อศาล</w:t>
            </w:r>
          </w:p>
          <w:p w14:paraId="0C7707C3" w14:textId="50C75D64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ศาลล้มละลายกลางได้มีคำสั่งยกคำร้องขอฟื้นฟูกิจการที่ยื่นโดย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JTA</w:t>
            </w:r>
          </w:p>
          <w:p w14:paraId="4D717BD0" w14:textId="395EB436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ได้ยื่นอุทธรณ์คำสั่งยกคำร้องขอฟื้นฟูกิจการ และศาลมีคำสั่งรับอุทธรณ์ 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  <w:p w14:paraId="15A7A857" w14:textId="154D447C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209427FC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ในวันที่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ศาลอุทธรณ์คดีชำนาญพิเศษมี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  <w:t xml:space="preserve">คำพิพากษายกคำสั่งของศาลล้มละลายกลางที่งดไต่สวน และให้ศาลล้มละลายกลางไต่สวนคำร้องขอของ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แล้วมีคำสั่งใหม่ตามรูปคดี</w:t>
            </w:r>
          </w:p>
          <w:p w14:paraId="6841A459" w14:textId="5460E8A2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เมษายน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ศาลไต่สวนพยานบางส่วนของ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JTA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และนัดไต่สวนต่อเนื่องในวันที่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ถึง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กรกฎาคม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  <w:p w14:paraId="394AC8F8" w14:textId="4C949FA5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28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="00975DB3"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ได้มีการไต่สวนพยานของคู่ความทั้งสองฝ่ายจนเสร็จสิ้น</w:t>
            </w:r>
          </w:p>
          <w:p w14:paraId="66D08E34" w14:textId="5B8DFD36" w:rsidR="00D23BD9" w:rsidRPr="009670C0" w:rsidRDefault="00DA2106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15</w:t>
            </w:r>
            <w:r w:rsidR="00943256"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สิงหาคม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="00943256"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="00943256"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ศาลพิพากษายกคำร้องขอฟื้นฟูกิจการ</w:t>
            </w:r>
          </w:p>
          <w:p w14:paraId="507618BE" w14:textId="69E6B16E" w:rsidR="001B465D" w:rsidRPr="009670C0" w:rsidRDefault="001B465D" w:rsidP="0060612D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พฤศจิกายน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JTA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ได้ยื่นอุทธรณ์ต่อศาลล้มละลายกลาง</w:t>
            </w:r>
          </w:p>
          <w:p w14:paraId="5DA0113B" w14:textId="5B04E1AB" w:rsidR="001B465D" w:rsidRPr="009670C0" w:rsidRDefault="001B465D" w:rsidP="0060612D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20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พฤษภาคม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ยื่นคำร้องอุทธรณ์</w:t>
            </w:r>
          </w:p>
          <w:p w14:paraId="60C1E6F6" w14:textId="1DD55248" w:rsidR="001B465D" w:rsidRPr="009670C0" w:rsidRDefault="001B465D" w:rsidP="0060612D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29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ศาลอุทธรณ์คดีชำนัญพิเศษได้ยืนหยัดตามคำพิพากษาของศาลล้มละลายกลางให้ยกคำร้องขอฟื้นฟู </w:t>
            </w: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JTA</w:t>
            </w:r>
          </w:p>
          <w:p w14:paraId="09C6661A" w14:textId="145F91F9" w:rsidR="001B465D" w:rsidRPr="009670C0" w:rsidRDefault="006B4D1A" w:rsidP="006B4D1A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436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ศาลอนุญาตให้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JTA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ขยายระยะเวลาการยื่นขออนุญาตฏีกา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เป็นวันที่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1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เมษายน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2564</w:t>
            </w:r>
          </w:p>
          <w:p w14:paraId="1B47BB27" w14:textId="5AED14A3" w:rsidR="001B465D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6B4D1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JTA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ยื่นฎีกาพร้อมคำร้องขออนุญาตฎีกาวันที่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28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เม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>.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ย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. </w:t>
            </w:r>
            <w:r w:rsidRPr="006B4D1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</w:t>
            </w:r>
            <w:r w:rsidR="001435EB" w:rsidRPr="009670C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</w:t>
            </w:r>
          </w:p>
          <w:p w14:paraId="29E39A7D" w14:textId="0AC4BEB7" w:rsidR="001B465D" w:rsidRPr="009670C0" w:rsidRDefault="001B465D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คดีอยู่ในกระบวนพิจารณาของศาลฎีกา</w:t>
            </w:r>
          </w:p>
          <w:p w14:paraId="050C9562" w14:textId="56E75BE4" w:rsidR="006A3158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ศาลยกคำร้องให้ฟื้นฟูกิจการ</w:t>
            </w:r>
            <w:r w:rsidRPr="006B4D1A">
              <w:rPr>
                <w:rFonts w:asciiTheme="majorBidi" w:hAnsiTheme="majorBidi" w:cs="Angsan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  <w:lang w:val="en-GB"/>
              </w:rPr>
              <w:t>คดีถึงที่สุด</w:t>
            </w:r>
          </w:p>
        </w:tc>
      </w:tr>
    </w:tbl>
    <w:p w14:paraId="17F167F4" w14:textId="77777777" w:rsidR="0060612D" w:rsidRPr="009670C0" w:rsidRDefault="0060612D" w:rsidP="00606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p w14:paraId="4A743223" w14:textId="75A00BCB" w:rsidR="00D23BD9" w:rsidRPr="009670C0" w:rsidRDefault="00D23BD9" w:rsidP="00DF0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คดีอาญา</w:t>
      </w:r>
    </w:p>
    <w:p w14:paraId="66B44164" w14:textId="51985E6C" w:rsidR="00D23BD9" w:rsidRPr="009670C0" w:rsidRDefault="00D23BD9" w:rsidP="00DF0BC0">
      <w:pPr>
        <w:pStyle w:val="ListParagraph"/>
        <w:numPr>
          <w:ilvl w:val="0"/>
          <w:numId w:val="8"/>
        </w:numPr>
        <w:tabs>
          <w:tab w:val="left" w:pos="126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คดีอาญาหมายเลขดำที่ อ.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9670C0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9670C0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9670C0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6C85973E" w14:textId="77777777" w:rsidR="00D23BD9" w:rsidRPr="009670C0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Mr. Nobuyoshi Fujisawa</w:t>
            </w:r>
          </w:p>
          <w:p w14:paraId="5C0822F4" w14:textId="77777777" w:rsidR="00D23BD9" w:rsidRPr="009670C0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Mr. Shigeyoshi Asano</w:t>
            </w:r>
          </w:p>
          <w:p w14:paraId="3F31C72D" w14:textId="77777777" w:rsidR="00D23BD9" w:rsidRPr="009670C0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ที่ปรึกษากฎหมาย</w:t>
            </w:r>
          </w:p>
          <w:p w14:paraId="73B2EFB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DF30B2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5B8973D8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17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</w:p>
          <w:p w14:paraId="31717E06" w14:textId="6F0FD330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5B42D659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มีนาคม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ศาลไต่สวนมูลฟ้อง</w:t>
            </w:r>
          </w:p>
          <w:p w14:paraId="15107DA0" w14:textId="47D057E0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ถอนฟ้องจำเลยที่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  <w:p w14:paraId="35188A24" w14:textId="0CC7AA54" w:rsidR="001B465D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เมื่อวันที่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11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มีนาคม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2562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ศาลจำหน่ายคดีชั่วคราวเพื่อรอฟังผลของคดีฟื้นฟูกิจก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าร</w:t>
            </w:r>
          </w:p>
          <w:p w14:paraId="09784CFD" w14:textId="758299CA" w:rsidR="001B465D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เมื่อวันที่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ธันวาคม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ยื่นคำร้องต่อศาลล้มละลายกลางขอให้พิจารณาคดีอาญาที่นี้ใหม่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โดยในวันที่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กุมภาพันธ์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ศาลได้นัดพร้อมเพื่อพิจารณา</w:t>
            </w:r>
          </w:p>
          <w:p w14:paraId="63F4C217" w14:textId="01246F44" w:rsidR="00D23BD9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เมื่อวันที่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กุมภาพันธ์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ศาลสั่งให้ยกคดีไต่สวนมูลฟ้องต่อไป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โดยนัดสืบพยาน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15-16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  <w:p w14:paraId="34B01747" w14:textId="7C393BD6" w:rsidR="00362D5C" w:rsidRPr="009670C0" w:rsidRDefault="006B4D1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นัดฟังคำสั่งศาลวันที่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9 </w:t>
            </w:r>
            <w:r w:rsidRPr="006B4D1A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สิงหาคม</w:t>
            </w:r>
            <w:r w:rsidRPr="006B4D1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2565</w:t>
            </w:r>
          </w:p>
        </w:tc>
      </w:tr>
    </w:tbl>
    <w:p w14:paraId="004A469D" w14:textId="2EE7CA32" w:rsidR="00D23BD9" w:rsidRPr="009670C0" w:rsidRDefault="001435E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sz w:val="26"/>
          <w:szCs w:val="26"/>
        </w:rPr>
        <w:t>34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>.</w:t>
      </w:r>
      <w:r w:rsidRPr="009670C0">
        <w:rPr>
          <w:rFonts w:asciiTheme="majorBidi" w:hAnsiTheme="majorBidi" w:cstheme="majorBidi"/>
          <w:b/>
          <w:sz w:val="26"/>
          <w:szCs w:val="26"/>
        </w:rPr>
        <w:t>2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ab/>
      </w:r>
      <w:r w:rsidR="00D23BD9" w:rsidRPr="009670C0">
        <w:rPr>
          <w:rFonts w:asciiTheme="majorBidi" w:hAnsiTheme="majorBidi" w:cstheme="majorBidi"/>
          <w:bCs/>
          <w:sz w:val="26"/>
          <w:szCs w:val="26"/>
          <w:cs/>
        </w:rPr>
        <w:t>คดีความในสิงคโปร์</w:t>
      </w:r>
    </w:p>
    <w:p w14:paraId="60103931" w14:textId="69CC579E" w:rsidR="001B465D" w:rsidRPr="009670C0" w:rsidRDefault="001B465D" w:rsidP="00DF0BC0">
      <w:pPr>
        <w:pStyle w:val="ListParagraph"/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num" w:pos="810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firstLine="200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9670C0">
        <w:rPr>
          <w:rFonts w:asciiTheme="majorBidi" w:hAnsiTheme="majorBidi" w:cstheme="majorBidi"/>
          <w:bCs/>
          <w:sz w:val="26"/>
          <w:szCs w:val="26"/>
          <w:cs/>
        </w:rPr>
        <w:t>คดีแพ่ง</w:t>
      </w:r>
    </w:p>
    <w:p w14:paraId="5F4A34AB" w14:textId="51817B35" w:rsidR="001B465D" w:rsidRPr="009670C0" w:rsidRDefault="001B465D" w:rsidP="00DF0BC0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9670C0">
        <w:rPr>
          <w:rFonts w:asciiTheme="majorBidi" w:hAnsiTheme="majorBidi" w:cstheme="majorBidi"/>
          <w:bCs/>
          <w:sz w:val="26"/>
          <w:szCs w:val="26"/>
          <w:cs/>
        </w:rPr>
        <w:t xml:space="preserve">คำร้อง </w:t>
      </w:r>
      <w:r w:rsidR="001435EB" w:rsidRPr="009670C0">
        <w:rPr>
          <w:rFonts w:asciiTheme="majorBidi" w:hAnsiTheme="majorBidi" w:cstheme="majorBidi"/>
          <w:bCs/>
          <w:sz w:val="26"/>
          <w:szCs w:val="26"/>
        </w:rPr>
        <w:t>1212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183CE5" w:rsidRPr="009670C0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9670C0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>Group Lease Holdings Ltd.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GLH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”),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9670C0" w:rsidRDefault="00D23BD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ค่าเสียหาย</w:t>
            </w:r>
          </w:p>
          <w:p w14:paraId="6E5B161F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</w:t>
            </w:r>
          </w:p>
          <w:p w14:paraId="376C908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5AF09EC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466686CC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ได้ยื่นฟ้อง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FDE6346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an Ex Parte </w:t>
            </w:r>
            <w:proofErr w:type="gramStart"/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basis) 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โดยสั่ง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ได้ปฎิเสธทุกข้อกล่าวหาของ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อีกทั้ง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13C6B76D" w14:textId="5F5CF8E5" w:rsidR="00DD0A4C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ที่ได้ยื่นขอขยายผลคุ้มครองชั่วคราวด้วย </w:t>
            </w:r>
          </w:p>
          <w:p w14:paraId="085D4D9B" w14:textId="60E87CDB" w:rsidR="00D23BD9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ได้ยื่นอุทธรณ์คำสั่งยกคำร้องต่อศาล โดยในวันที่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06033342" w14:textId="0260DC41" w:rsidR="00C37C5D" w:rsidRPr="009670C0" w:rsidRDefault="00D23BD9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การพิจารณาคดีดังกล่าว</w:t>
            </w:r>
            <w:r w:rsidR="00C37C5D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มีขึ้น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ระหว่างวันที่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ถึง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  <w:p w14:paraId="670DA50B" w14:textId="463DEF09" w:rsidR="00D23BD9" w:rsidRPr="009670C0" w:rsidRDefault="007E6DBD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ศาลมีคำสั่งยกฟ้องของ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พร้อมทั้งสั่งให้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รับผิดชอบค่าใช้จ่ายต่างๆ ของจำเลยทุกคน</w:t>
            </w:r>
          </w:p>
          <w:p w14:paraId="69B93E9C" w14:textId="3E0CD8C1" w:rsidR="00CD594D" w:rsidRPr="009670C0" w:rsidRDefault="00CD594D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ได้ยื่นอุทธรณ์ต่อศาลอุทธรณ์</w:t>
            </w:r>
          </w:p>
          <w:p w14:paraId="02A3CA68" w14:textId="02D662E4" w:rsidR="00CD594D" w:rsidRPr="009670C0" w:rsidRDefault="00CD594D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ศาลอุทธรณ์ได้กลับคำพิพากษาของศาลสูงและพิพากษาให้ 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และจำเลยอื่นร่วมรับผิดในค่าเสียหายเป็นจำนวนเงินประมาณ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</w:t>
            </w:r>
          </w:p>
          <w:p w14:paraId="32F93943" w14:textId="14A438B9" w:rsidR="00221FDF" w:rsidRPr="009670C0" w:rsidRDefault="006B4D1A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B4D1A">
              <w:rPr>
                <w:rFonts w:asciiTheme="majorBidi" w:hAnsiTheme="majorBidi" w:hint="cs"/>
                <w:sz w:val="26"/>
                <w:szCs w:val="26"/>
                <w:cs/>
              </w:rPr>
              <w:t>ดคีนี้ถึงที่สุดแล้ว</w:t>
            </w:r>
            <w:r w:rsidRPr="006B4D1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</w:rPr>
              <w:t>ได้ชำระหนี้ตามคำพิพากษาเต็มจำนวนแล้ว</w:t>
            </w:r>
          </w:p>
        </w:tc>
      </w:tr>
    </w:tbl>
    <w:p w14:paraId="36D02BA9" w14:textId="4A76388A" w:rsidR="00FD6516" w:rsidRPr="009670C0" w:rsidRDefault="00FD6516" w:rsidP="00DF0BC0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9670C0">
        <w:rPr>
          <w:rFonts w:asciiTheme="majorBidi" w:hAnsiTheme="majorBidi" w:cstheme="majorBidi"/>
          <w:bCs/>
          <w:sz w:val="26"/>
          <w:szCs w:val="26"/>
          <w:cs/>
        </w:rPr>
        <w:t xml:space="preserve">คำร้อง </w:t>
      </w:r>
      <w:r w:rsidRPr="009670C0">
        <w:rPr>
          <w:rFonts w:asciiTheme="majorBidi" w:hAnsiTheme="majorBidi" w:cstheme="majorBidi"/>
          <w:b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bCs/>
          <w:sz w:val="26"/>
          <w:szCs w:val="26"/>
        </w:rPr>
        <w:t>780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54"/>
      </w:tblGrid>
      <w:tr w:rsidR="005C3E43" w:rsidRPr="009670C0" w14:paraId="5FE5D7D0" w14:textId="77777777" w:rsidTr="005C3E43">
        <w:trPr>
          <w:tblHeader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823E" w14:textId="31786BE9" w:rsidR="005C3E43" w:rsidRPr="009670C0" w:rsidRDefault="005C3E43" w:rsidP="005C3E43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5BF8" w14:textId="2364FD05" w:rsidR="005C3E43" w:rsidRPr="009670C0" w:rsidRDefault="005C3E43" w:rsidP="005C3E43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EB98" w14:textId="0A097BF5" w:rsidR="005C3E43" w:rsidRPr="009670C0" w:rsidRDefault="005C3E43" w:rsidP="005C3E43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1064" w14:textId="7734DF2E" w:rsidR="005C3E43" w:rsidRPr="009670C0" w:rsidRDefault="005C3E43" w:rsidP="005C3E43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B4EE" w14:textId="684803AA" w:rsidR="005C3E43" w:rsidRPr="009670C0" w:rsidRDefault="005C3E43" w:rsidP="005C3E43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CD594D" w:rsidRPr="009670C0" w14:paraId="6A3CD1FC" w14:textId="77777777" w:rsidTr="005C3E43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4019" w14:textId="77777777" w:rsidR="00CD594D" w:rsidRPr="009670C0" w:rsidRDefault="00CD594D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0080" w14:textId="105EC77F" w:rsidR="00CD594D" w:rsidRPr="009670C0" w:rsidRDefault="00CD594D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Group Lease Holdings Pte. Ltd.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GLH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”), </w:t>
            </w:r>
            <w:r w:rsidR="005C3E43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อดีตกรรมการของบริษัทและจำเลยอื่นๆ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DB62" w14:textId="098E693F" w:rsidR="00CD594D" w:rsidRPr="009670C0" w:rsidRDefault="00CD594D" w:rsidP="007F6F46">
            <w:pPr>
              <w:ind w:left="99" w:hanging="9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="005C3E43"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="005C3E43" w:rsidRPr="009670C0">
              <w:rPr>
                <w:rFonts w:asciiTheme="majorBidi" w:hAnsiTheme="majorBidi" w:cstheme="majorBidi"/>
                <w:sz w:val="26"/>
                <w:szCs w:val="26"/>
              </w:rPr>
              <w:t>GL”)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0E0" w14:textId="776E9B4C" w:rsidR="00CD594D" w:rsidRPr="009670C0" w:rsidRDefault="00CD594D" w:rsidP="00DF0BC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6" w:hanging="17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USD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474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854</w:t>
            </w:r>
          </w:p>
          <w:p w14:paraId="1C3125C9" w14:textId="77777777" w:rsidR="00CD594D" w:rsidRPr="009670C0" w:rsidRDefault="00CD594D" w:rsidP="007F6F46">
            <w:pPr>
              <w:pStyle w:val="ListParagraph"/>
              <w:ind w:left="17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79B" w14:textId="655C5CC8" w:rsidR="005C3E43" w:rsidRPr="009670C0" w:rsidRDefault="005C3E43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สิงหาคม</w:t>
            </w:r>
            <w:r w:rsidR="00FC41AE"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2564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JTA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ได้เริ่มดำเนินการทางกฎหมายในศาลสิงคโปร์ต่อ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GLH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และจำเลยรายอื่นๆ</w:t>
            </w:r>
          </w:p>
          <w:p w14:paraId="06EFFD77" w14:textId="6E26AFB3" w:rsidR="005C3E43" w:rsidRPr="009670C0" w:rsidRDefault="006B4D1A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ยื่นคำร้องขอคุ้มครองชั่วคราวต่อศาลแห่งประเทศสิงคโปร์เพียงฝ่ายเดียว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(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an Ex Parte </w:t>
            </w:r>
            <w:proofErr w:type="gramStart"/>
            <w:r w:rsidRPr="006B4D1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basis) 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โดยสั่ง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GLH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ไม่ให้ดำเนินการใดๆ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เกี่ยวกับทรัพย์สินของตนที่อยู่ในประเทศสิงคโปร์ในมูลค่าไม่เกิน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130,000,000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เหรียญสหรัฐอเมริกา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(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รายการดังกล่าว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ไม่รวมค่าใช้จ่ายการดำเนินการธุรกิจตามปกติ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และค่าทนายความ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  <w:p w14:paraId="2F0CC307" w14:textId="2388E247" w:rsidR="005C3E43" w:rsidRPr="009670C0" w:rsidRDefault="006B4D1A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เมื่อวันที่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17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กันยายน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2564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GLH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ยื่นคำร้องว่าสิงคโปร์ไม่ใช่ที่เหมาะสมในการเจรจาปัญหา</w:t>
            </w:r>
          </w:p>
          <w:p w14:paraId="17A2AC14" w14:textId="0D6C8908" w:rsidR="005C3E43" w:rsidRPr="009670C0" w:rsidRDefault="006B4D1A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เมื่อวันที่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19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พฤศจิกายน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2564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JTA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ยื่นคำร้องขออนุญาตให้มีกระบวนการชี้ขาดกับ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GLH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และจำเลยอื่นในเหตุที่ละเมิดคำสั่งอายัดทรัพย์สินของศาล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ศาลสั่งอนุญาต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โดยกำหนดวันสืบพยานในวันที่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22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6B4D1A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มิถุนายน</w:t>
            </w:r>
            <w:r w:rsidRPr="006B4D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2565</w:t>
            </w:r>
          </w:p>
          <w:p w14:paraId="183C9738" w14:textId="28925CBA" w:rsidR="00CD594D" w:rsidRPr="009670C0" w:rsidRDefault="001F1937" w:rsidP="00DF0BC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เมื่อวันที่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5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lang w:val="en-GB"/>
              </w:rPr>
              <w:t>2565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ยกคำขอของ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GLH </w:t>
            </w: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โดย</w:t>
            </w:r>
            <w:r w:rsidRPr="001F193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GLH </w:t>
            </w: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ได้อุทธรณ</w:t>
            </w:r>
            <w:r w:rsidR="00E652E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์</w:t>
            </w:r>
            <w:r w:rsidRPr="001F1937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คำสั่งนั้น</w:t>
            </w:r>
          </w:p>
          <w:p w14:paraId="0322D472" w14:textId="0821301E" w:rsidR="00362D5C" w:rsidRPr="009670C0" w:rsidRDefault="00362D5C" w:rsidP="00362D5C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กระบวนการจบลงที่</w:t>
            </w:r>
            <w:r w:rsidRPr="009670C0">
              <w:rPr>
                <w:rFonts w:asciiTheme="majorBidi" w:hAnsiTheme="majorBidi"/>
                <w:b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/>
                <w:bCs/>
                <w:sz w:val="26"/>
                <w:szCs w:val="26"/>
                <w:lang w:val="en-GB"/>
              </w:rPr>
              <w:t>JTA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และ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GLH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ทำข้อตกลงกันส่งมอบเงินให้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Dentons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ที่สิงคโปร์ถือไว้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ประมาณ</w:t>
            </w:r>
            <w:r w:rsidRPr="009670C0">
              <w:rPr>
                <w:rFonts w:asciiTheme="majorBidi" w:hAnsiTheme="majorBidi"/>
                <w:b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/>
                <w:bCs/>
                <w:sz w:val="26"/>
                <w:szCs w:val="26"/>
                <w:lang w:val="en-GB"/>
              </w:rPr>
              <w:t>4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ล้านเหรียญสหรัฐฯ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เพื่อกลุ่มบริษัท</w:t>
            </w:r>
            <w:r w:rsidRPr="009670C0">
              <w:rPr>
                <w:rFonts w:asciiTheme="majorBidi" w:hAnsiTheme="majorBidi"/>
                <w:b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GL</w:t>
            </w:r>
            <w:r w:rsidRPr="009670C0"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จะไม่สามารถใช้เงิน</w:t>
            </w:r>
            <w:r w:rsidRPr="009670C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จำนวน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ดังกล่าวได้</w:t>
            </w:r>
            <w:r w:rsidRPr="009670C0">
              <w:rPr>
                <w:rFonts w:asciiTheme="majorBidi" w:hAnsiTheme="majorBidi"/>
                <w:b/>
                <w:sz w:val="26"/>
                <w:szCs w:val="26"/>
                <w:lang w:val="en-GB"/>
              </w:rPr>
              <w:t xml:space="preserve"> </w:t>
            </w:r>
            <w:r w:rsidRPr="009670C0">
              <w:rPr>
                <w:rFonts w:asciiTheme="majorBidi" w:hAnsiTheme="majorBidi" w:hint="cs"/>
                <w:b/>
                <w:sz w:val="26"/>
                <w:szCs w:val="26"/>
                <w:cs/>
                <w:lang w:val="en-GB"/>
              </w:rPr>
              <w:t>ศาลจะพิจารณามีคำสั่งประเด็นมูลละเมิดในเดือนตุลาคม</w:t>
            </w:r>
            <w:r w:rsidRPr="009670C0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2565</w:t>
            </w:r>
          </w:p>
        </w:tc>
      </w:tr>
    </w:tbl>
    <w:p w14:paraId="60FCEE0A" w14:textId="26EAD1E1" w:rsidR="00D23BD9" w:rsidRPr="009670C0" w:rsidRDefault="001435E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sz w:val="26"/>
          <w:szCs w:val="26"/>
        </w:rPr>
        <w:t>34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>.</w:t>
      </w:r>
      <w:r w:rsidRPr="009670C0">
        <w:rPr>
          <w:rFonts w:asciiTheme="majorBidi" w:hAnsiTheme="majorBidi" w:cstheme="majorBidi"/>
          <w:b/>
          <w:sz w:val="26"/>
          <w:szCs w:val="26"/>
        </w:rPr>
        <w:t>3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ab/>
      </w:r>
      <w:r w:rsidR="00D23BD9" w:rsidRPr="009670C0">
        <w:rPr>
          <w:rFonts w:asciiTheme="majorBidi" w:hAnsiTheme="majorBidi" w:cstheme="majorBidi"/>
          <w:bCs/>
          <w:sz w:val="26"/>
          <w:szCs w:val="26"/>
          <w:cs/>
        </w:rPr>
        <w:t>คดีความในประเทศอินโดนีเซีย</w:t>
      </w:r>
    </w:p>
    <w:p w14:paraId="09503329" w14:textId="23FDF2F3" w:rsidR="00D23BD9" w:rsidRPr="009670C0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  <w:r w:rsidRPr="009670C0">
        <w:rPr>
          <w:rFonts w:asciiTheme="majorBidi" w:hAnsiTheme="majorBidi" w:cstheme="majorBidi"/>
          <w:bCs/>
          <w:sz w:val="26"/>
          <w:szCs w:val="26"/>
        </w:rPr>
        <w:tab/>
      </w:r>
      <w:r w:rsidRPr="009670C0">
        <w:rPr>
          <w:rFonts w:asciiTheme="majorBidi" w:hAnsiTheme="majorBidi" w:cstheme="majorBidi"/>
          <w:bCs/>
          <w:sz w:val="26"/>
          <w:szCs w:val="26"/>
          <w:cs/>
        </w:rPr>
        <w:t>ก)  คดีแพ่งหมายเลข</w:t>
      </w:r>
      <w:r w:rsidRPr="009670C0">
        <w:rPr>
          <w:rFonts w:asciiTheme="majorBidi" w:hAnsiTheme="majorBidi" w:cstheme="majorBidi"/>
          <w:b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542</w:t>
      </w:r>
      <w:r w:rsidRPr="009670C0">
        <w:rPr>
          <w:rFonts w:asciiTheme="majorBidi" w:hAnsiTheme="majorBidi" w:cstheme="majorBidi"/>
          <w:b/>
          <w:sz w:val="26"/>
          <w:szCs w:val="26"/>
        </w:rPr>
        <w:t>/PDT.G/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2018</w:t>
      </w:r>
      <w:r w:rsidRPr="009670C0">
        <w:rPr>
          <w:rFonts w:asciiTheme="majorBidi" w:hAnsiTheme="majorBidi" w:cstheme="majorBidi"/>
          <w:b/>
          <w:sz w:val="26"/>
          <w:szCs w:val="26"/>
        </w:rPr>
        <w:t>/PN.JKT.PST</w:t>
      </w: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08"/>
        <w:gridCol w:w="2310"/>
        <w:gridCol w:w="6271"/>
      </w:tblGrid>
      <w:tr w:rsidR="00183CE5" w:rsidRPr="009670C0" w14:paraId="757A60B9" w14:textId="77777777" w:rsidTr="0014687E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08" w:type="dxa"/>
            <w:shd w:val="clear" w:color="auto" w:fill="auto"/>
          </w:tcPr>
          <w:p w14:paraId="5BAA3458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310" w:type="dxa"/>
            <w:shd w:val="clear" w:color="auto" w:fill="auto"/>
          </w:tcPr>
          <w:p w14:paraId="2BA6E8CA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71" w:type="dxa"/>
            <w:shd w:val="clear" w:color="auto" w:fill="auto"/>
          </w:tcPr>
          <w:p w14:paraId="3D3D5889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9670C0" w14:paraId="52BDA290" w14:textId="77777777" w:rsidTr="0014687E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Bank JTrust Indonesia, TBK</w:t>
            </w:r>
          </w:p>
          <w:p w14:paraId="3A92600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Group Lease Finance Indonesia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08" w:type="dxa"/>
            <w:shd w:val="clear" w:color="auto" w:fill="auto"/>
          </w:tcPr>
          <w:p w14:paraId="48BE70DF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2310" w:type="dxa"/>
            <w:shd w:val="clear" w:color="auto" w:fill="auto"/>
          </w:tcPr>
          <w:p w14:paraId="4CFD08A2" w14:textId="2507915C" w:rsidR="00D23BD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103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636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408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863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  <w:p w14:paraId="2240FEBA" w14:textId="3BA6FD8B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รูเปียอินโดนีเซีย (ประมาณ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233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  <w:p w14:paraId="3278F12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ล้านบาท)</w:t>
            </w:r>
          </w:p>
        </w:tc>
        <w:tc>
          <w:tcPr>
            <w:tcW w:w="6271" w:type="dxa"/>
            <w:shd w:val="clear" w:color="auto" w:fill="auto"/>
          </w:tcPr>
          <w:p w14:paraId="64C90963" w14:textId="36DEE2F4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BJTI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0E6979BC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ศาลได้ดำเนินกระบวน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D00EC97" w14:textId="00735F68" w:rsidR="006A3158" w:rsidRPr="009670C0" w:rsidRDefault="006A315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GLFI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ได้ยื่นคำให้การแก่ศาล</w:t>
            </w:r>
          </w:p>
          <w:p w14:paraId="078134E6" w14:textId="10DD46CA" w:rsidR="006A3158" w:rsidRPr="009670C0" w:rsidRDefault="006A3158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12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BJTI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ยื่นคำคัดค้านคำให้การแก่ศาล</w:t>
            </w:r>
          </w:p>
          <w:p w14:paraId="11DDFB42" w14:textId="26D26946" w:rsidR="006A3158" w:rsidRPr="009670C0" w:rsidRDefault="00E4258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16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ศาลมีคำพิพากษายกฟ้อง</w:t>
            </w:r>
          </w:p>
          <w:p w14:paraId="0BFCD837" w14:textId="58D0273F" w:rsidR="006A3158" w:rsidRPr="009670C0" w:rsidRDefault="00E4258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18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GLFI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ได้รับหนังสือ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แจ้งถึงการอุทธรณ์จาก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BJTI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ประกอบด้วยคำร้องและหมายเรียกให้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GLFI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ไปปรากฎตัวต่อหน้าศาลแขวง</w:t>
            </w:r>
          </w:p>
          <w:p w14:paraId="7DFF7A29" w14:textId="3AC291F1" w:rsidR="006A3158" w:rsidRPr="009670C0" w:rsidRDefault="00E4258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เมื่อ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GLFI 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ส่งคำแก้อุทธรณ์</w:t>
            </w:r>
            <w:r w:rsidR="006A3158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ต่อศาลสูง</w:t>
            </w:r>
          </w:p>
          <w:p w14:paraId="1D7E0E7F" w14:textId="38B9527B" w:rsidR="00D23BD9" w:rsidRPr="009670C0" w:rsidRDefault="007E6DBD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ธันวาคม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ศาลสูงพิพากษายกฟ้อง เนื่องจากเห็นว่าคดีไม่มีมูล</w:t>
            </w:r>
          </w:p>
          <w:p w14:paraId="25D76154" w14:textId="58164D7D" w:rsidR="00E4258A" w:rsidRPr="009670C0" w:rsidRDefault="00E4258A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คดีถ</w:t>
            </w:r>
            <w:r w:rsidR="001F193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GB"/>
              </w:rPr>
              <w:t>ึง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ที่สุด</w:t>
            </w:r>
          </w:p>
        </w:tc>
      </w:tr>
    </w:tbl>
    <w:p w14:paraId="6C074811" w14:textId="664B3AED" w:rsidR="00D23BD9" w:rsidRPr="009670C0" w:rsidRDefault="00E4258A" w:rsidP="00E42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  <w:r w:rsidRPr="009670C0">
        <w:rPr>
          <w:rFonts w:asciiTheme="majorBidi" w:hAnsiTheme="majorBidi" w:cstheme="majorBidi"/>
          <w:bCs/>
          <w:sz w:val="26"/>
          <w:szCs w:val="26"/>
          <w:cs/>
        </w:rPr>
        <w:tab/>
      </w:r>
      <w:r w:rsidR="00D23BD9" w:rsidRPr="009670C0">
        <w:rPr>
          <w:rFonts w:asciiTheme="majorBidi" w:hAnsiTheme="majorBidi" w:cstheme="majorBidi"/>
          <w:bCs/>
          <w:sz w:val="26"/>
          <w:szCs w:val="26"/>
          <w:cs/>
        </w:rPr>
        <w:t>ข)  คดีหมายเลขที่</w:t>
      </w:r>
      <w:r w:rsidR="00D23BD9"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321</w:t>
      </w:r>
      <w:r w:rsidR="00D23BD9" w:rsidRPr="009670C0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>PDT.G/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2019</w:t>
      </w:r>
      <w:r w:rsidR="00D23BD9" w:rsidRPr="009670C0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D23BD9" w:rsidRPr="009670C0">
        <w:rPr>
          <w:rFonts w:asciiTheme="majorBidi" w:hAnsiTheme="majorBidi" w:cstheme="majorBidi"/>
          <w:b/>
          <w:sz w:val="26"/>
          <w:szCs w:val="26"/>
        </w:rPr>
        <w:t>PN.JKT.PST</w:t>
      </w:r>
      <w:r w:rsidR="0017198F" w:rsidRPr="009670C0">
        <w:rPr>
          <w:rFonts w:asciiTheme="majorBidi" w:hAnsiTheme="majorBidi" w:cstheme="majorBidi"/>
          <w:b/>
          <w:sz w:val="26"/>
          <w:szCs w:val="26"/>
        </w:rPr>
        <w:t xml:space="preserve"> (</w:t>
      </w:r>
      <w:r w:rsidR="0017198F" w:rsidRPr="009670C0">
        <w:rPr>
          <w:rFonts w:asciiTheme="majorBidi" w:hAnsiTheme="majorBidi" w:cstheme="majorBidi"/>
          <w:bCs/>
          <w:sz w:val="26"/>
          <w:szCs w:val="26"/>
          <w:cs/>
        </w:rPr>
        <w:t>แก้ไ</w:t>
      </w:r>
      <w:r w:rsidR="00C60764" w:rsidRPr="009670C0">
        <w:rPr>
          <w:rFonts w:asciiTheme="majorBidi" w:hAnsiTheme="majorBidi" w:cstheme="majorBidi"/>
          <w:bCs/>
          <w:sz w:val="26"/>
          <w:szCs w:val="26"/>
          <w:cs/>
        </w:rPr>
        <w:t>ข</w:t>
      </w:r>
      <w:r w:rsidR="0017198F" w:rsidRPr="009670C0">
        <w:rPr>
          <w:rFonts w:asciiTheme="majorBidi" w:hAnsiTheme="majorBidi" w:cstheme="majorBidi"/>
          <w:bCs/>
          <w:sz w:val="26"/>
          <w:szCs w:val="26"/>
          <w:cs/>
        </w:rPr>
        <w:t>จาก</w:t>
      </w:r>
      <w:r w:rsidR="0017198F" w:rsidRPr="009670C0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2</w:t>
      </w:r>
      <w:r w:rsidR="007C3C0A">
        <w:rPr>
          <w:rFonts w:asciiTheme="majorBidi" w:hAnsiTheme="majorBidi" w:cstheme="majorBidi"/>
          <w:b/>
          <w:sz w:val="26"/>
          <w:szCs w:val="26"/>
        </w:rPr>
        <w:t>54</w:t>
      </w:r>
      <w:r w:rsidR="0017198F" w:rsidRPr="009670C0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17198F" w:rsidRPr="009670C0">
        <w:rPr>
          <w:rFonts w:asciiTheme="majorBidi" w:hAnsiTheme="majorBidi" w:cstheme="majorBidi"/>
          <w:b/>
          <w:sz w:val="26"/>
          <w:szCs w:val="26"/>
        </w:rPr>
        <w:t>PDT.G/</w:t>
      </w:r>
      <w:r w:rsidR="001435EB" w:rsidRPr="009670C0">
        <w:rPr>
          <w:rFonts w:asciiTheme="majorBidi" w:hAnsiTheme="majorBidi" w:cstheme="majorBidi"/>
          <w:b/>
          <w:sz w:val="26"/>
          <w:szCs w:val="26"/>
        </w:rPr>
        <w:t>201</w:t>
      </w:r>
      <w:r w:rsidR="007C3C0A">
        <w:rPr>
          <w:rFonts w:asciiTheme="majorBidi" w:hAnsiTheme="majorBidi" w:cstheme="majorBidi"/>
          <w:b/>
          <w:sz w:val="26"/>
          <w:szCs w:val="26"/>
        </w:rPr>
        <w:t>9</w:t>
      </w:r>
      <w:r w:rsidR="0017198F" w:rsidRPr="009670C0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17198F" w:rsidRPr="009670C0">
        <w:rPr>
          <w:rFonts w:asciiTheme="majorBidi" w:hAnsiTheme="majorBidi" w:cstheme="majorBidi"/>
          <w:b/>
          <w:sz w:val="26"/>
          <w:szCs w:val="26"/>
        </w:rPr>
        <w:t>PN.JKT.PST)</w:t>
      </w:r>
    </w:p>
    <w:tbl>
      <w:tblPr>
        <w:tblpPr w:leftFromText="180" w:rightFromText="180" w:vertAnchor="text" w:tblpY="1"/>
        <w:tblOverlap w:val="never"/>
        <w:tblW w:w="14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894"/>
        <w:gridCol w:w="2324"/>
        <w:gridCol w:w="6229"/>
      </w:tblGrid>
      <w:tr w:rsidR="00183CE5" w:rsidRPr="009670C0" w14:paraId="1A4D5FB7" w14:textId="77777777" w:rsidTr="0014687E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894" w:type="dxa"/>
            <w:shd w:val="clear" w:color="auto" w:fill="auto"/>
          </w:tcPr>
          <w:p w14:paraId="7798A3CC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324" w:type="dxa"/>
            <w:shd w:val="clear" w:color="auto" w:fill="auto"/>
          </w:tcPr>
          <w:p w14:paraId="35D0AFC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14:paraId="21F39FF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9670C0" w14:paraId="132B7007" w14:textId="77777777" w:rsidTr="0014687E">
        <w:trPr>
          <w:trHeight w:val="706"/>
        </w:trPr>
        <w:tc>
          <w:tcPr>
            <w:tcW w:w="1660" w:type="dxa"/>
            <w:shd w:val="clear" w:color="auto" w:fill="auto"/>
          </w:tcPr>
          <w:p w14:paraId="255DA8C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Group Lease Finance Indonesia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15219897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Bank JTrust Indonesia, TBK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894" w:type="dxa"/>
            <w:shd w:val="clear" w:color="auto" w:fill="auto"/>
          </w:tcPr>
          <w:p w14:paraId="05804234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2324" w:type="dxa"/>
            <w:shd w:val="clear" w:color="auto" w:fill="auto"/>
          </w:tcPr>
          <w:p w14:paraId="24788A80" w14:textId="08E14803" w:rsidR="00D23BD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21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690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090</w:t>
            </w:r>
          </w:p>
          <w:p w14:paraId="4BFA8E38" w14:textId="70A7BA5A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รูเปีย</w:t>
            </w:r>
            <w:r w:rsidR="009D0847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หรือ เท่ากั</w:t>
            </w:r>
            <w:r w:rsidR="009D0847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48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</w:t>
            </w:r>
          </w:p>
          <w:p w14:paraId="662ED681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E7FCB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7D7AB63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แก้ไขเป็น</w:t>
            </w:r>
          </w:p>
          <w:p w14:paraId="67D6CECD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6C88682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5DD029E" w14:textId="36191E3D" w:rsidR="00D23BD9" w:rsidRPr="009670C0" w:rsidRDefault="001435E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735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749</w:t>
            </w:r>
            <w:r w:rsidR="00D23BD9"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549</w:t>
            </w:r>
          </w:p>
          <w:p w14:paraId="64A806E0" w14:textId="06656BA4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รูเปีย</w:t>
            </w:r>
            <w:r w:rsidR="009D0847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หรือ เท่ากับ</w:t>
            </w:r>
            <w:r w:rsidR="009D0847"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45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</w:t>
            </w:r>
          </w:p>
          <w:p w14:paraId="1D1CB1B8" w14:textId="77777777" w:rsidR="00D23BD9" w:rsidRPr="009670C0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229" w:type="dxa"/>
            <w:shd w:val="clear" w:color="auto" w:fill="auto"/>
          </w:tcPr>
          <w:p w14:paraId="70DA9A5C" w14:textId="1CF2E1CB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, GLFI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ยื่นฟ้อง 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BJTI 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เป็นคดีแพ่งต่อศาลแขวงกรุงจาการ์ตากลาง</w:t>
            </w:r>
          </w:p>
          <w:p w14:paraId="0D60B64F" w14:textId="6AA78CE6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</w:t>
            </w:r>
          </w:p>
          <w:p w14:paraId="48259F43" w14:textId="5A7B08D4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10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GLFI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ได้ยื่นคำฟ้องฉบับแก้ไขเพิ่มเติม คดีถูกบันทึกและเปลี่ยนแปลงเลขคดีเป็นคดีเลขที่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/PDT.G/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2019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/PN.</w:t>
            </w:r>
            <w:r w:rsidR="00ED2999" w:rsidRPr="009670C0">
              <w:rPr>
                <w:rFonts w:asciiTheme="majorBidi" w:hAnsiTheme="majorBidi" w:cstheme="majorBidi"/>
                <w:sz w:val="26"/>
                <w:szCs w:val="26"/>
              </w:rPr>
              <w:t>JKT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.P</w:t>
            </w:r>
            <w:r w:rsidR="00ED2999" w:rsidRPr="009670C0">
              <w:rPr>
                <w:rFonts w:asciiTheme="majorBidi" w:hAnsiTheme="majorBidi" w:cstheme="majorBidi"/>
                <w:sz w:val="26"/>
                <w:szCs w:val="26"/>
              </w:rPr>
              <w:t>ST</w:t>
            </w:r>
            <w:r w:rsidRPr="009670C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  <w:p w14:paraId="6A160FE7" w14:textId="01BEE162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4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ระหว่างการไกล่เกลี่ย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GLFI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แจ้งต่อพนักงานไกล่เกลี่ยขอถอนฟ้องคดีเลขที่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254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/PDT.G/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201</w:t>
            </w:r>
            <w:r w:rsidR="00E652EB">
              <w:rPr>
                <w:rFonts w:asciiTheme="majorBidi" w:hAnsiTheme="majorBidi" w:cstheme="majorBidi"/>
                <w:spacing w:val="-8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/PN.JKT.PST.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6B6CFBFD" w14:textId="1A20C533" w:rsidR="00D23BD9" w:rsidRPr="009670C0" w:rsidRDefault="00D23BD9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9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/PDT.G/</w:t>
            </w:r>
            <w:r w:rsidR="001435EB" w:rsidRPr="009670C0">
              <w:rPr>
                <w:rFonts w:asciiTheme="majorBidi" w:hAnsiTheme="majorBidi" w:cstheme="majorBidi"/>
                <w:sz w:val="26"/>
                <w:szCs w:val="26"/>
              </w:rPr>
              <w:t>2019</w:t>
            </w:r>
            <w:r w:rsidRPr="009670C0">
              <w:rPr>
                <w:rFonts w:asciiTheme="majorBidi" w:hAnsiTheme="majorBidi" w:cstheme="majorBidi"/>
                <w:sz w:val="26"/>
                <w:szCs w:val="26"/>
              </w:rPr>
              <w:t>/PN.JKT.PST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ตัวแทนของฝ่าย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BJTI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ไม่สามารถส่งหนังสือมอบอำนาจได้เนื่องจากเพิ่งได้รับหนังสือแจ้งสำหรับการสืบพยานเมื่อวันที่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8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  <w:p w14:paraId="7A0847B6" w14:textId="7CCEC2FD" w:rsidR="00FF35CB" w:rsidRPr="009670C0" w:rsidRDefault="001F1937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มีการดำเนินกระบวนการไกล่เกลี่ย</w:t>
            </w:r>
            <w:r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และการเลื่อนการไกล่เกลี่ยหลายครั้</w:t>
            </w:r>
            <w:r w:rsidR="00FF35CB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ง</w:t>
            </w:r>
          </w:p>
          <w:p w14:paraId="2AB41C7C" w14:textId="4941C08C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ศาลดำเนินการสืบพยานของ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GLF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>I</w:t>
            </w:r>
          </w:p>
          <w:p w14:paraId="5AB59531" w14:textId="1C9DD186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21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เมษายน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ศาลดำเนินการสืบพยานของ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BJT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>I</w:t>
            </w:r>
          </w:p>
          <w:p w14:paraId="032951F8" w14:textId="670C810F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5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พฤษภาคม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คู่ความทั้งสองฝ่ายยื่นแถลงการปิดคดีต่อศาล</w:t>
            </w:r>
          </w:p>
          <w:p w14:paraId="633A5069" w14:textId="2B416846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ศาลพิพากษายกฟ้อง</w:t>
            </w:r>
          </w:p>
          <w:p w14:paraId="4F2BCAA0" w14:textId="60E8B115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22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GLFI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ได้รับสำเนาคำพิพากษาของศาลและยื่นอุทธรณ์ต่อศาลแขวงกลางกรุงจาการ์ตา</w:t>
            </w:r>
          </w:p>
          <w:p w14:paraId="5E093DFB" w14:textId="70FCCA63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15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2563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="001F1937"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GLFI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ยื่นคำอุทธรณ์ต่อศาลอุทธรณ์</w:t>
            </w:r>
          </w:p>
          <w:p w14:paraId="239BA891" w14:textId="60C4FC42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19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2564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ศาลพิจารณาคดี</w:t>
            </w:r>
          </w:p>
          <w:p w14:paraId="259E891C" w14:textId="00C61DBA" w:rsidR="00FF35CB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17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มีนาคม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2564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ศาลมีคำพิพากษากลับคำพิพากษาศาลชั้นต้น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โดยให้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GLFI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เป็นฝ่ายชนะคดี</w:t>
            </w:r>
          </w:p>
          <w:p w14:paraId="1BAB3C0D" w14:textId="1ABE07D5" w:rsidR="00943256" w:rsidRPr="009670C0" w:rsidRDefault="00FF35CB" w:rsidP="00DF0BC0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9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1435EB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bidi="ar-SA"/>
              </w:rPr>
              <w:t>2564</w:t>
            </w:r>
            <w:r w:rsidR="001F1937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ศาลอุทธรณ์จากาต้า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ไม่รับคำอุทธรณ์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ของ</w:t>
            </w:r>
            <w:r w:rsidR="001F1937" w:rsidRPr="001F1937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F1937"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JTA </w:t>
            </w:r>
            <w:r w:rsidR="001F1937" w:rsidRPr="001F1937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คดีถึงที่สุด</w:t>
            </w:r>
          </w:p>
        </w:tc>
      </w:tr>
    </w:tbl>
    <w:p w14:paraId="3B4B1BA6" w14:textId="77777777" w:rsidR="00AC270C" w:rsidRPr="009670C0" w:rsidRDefault="00AC270C" w:rsidP="09AC3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8DC9002" w14:textId="77777777" w:rsidR="00AC270C" w:rsidRPr="009670C0" w:rsidRDefault="00AC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689D0C4" w14:textId="02BDDA96" w:rsidR="00FF35CB" w:rsidRPr="009670C0" w:rsidRDefault="00682378" w:rsidP="09AC3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ค)  หมายเลขคดี</w:t>
      </w:r>
      <w:r w:rsidR="00FF35CB" w:rsidRPr="009670C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552</w:t>
      </w:r>
      <w:r w:rsidRPr="009670C0">
        <w:rPr>
          <w:rFonts w:asciiTheme="majorBidi" w:hAnsiTheme="majorBidi" w:cstheme="majorBidi"/>
          <w:b/>
          <w:bCs/>
          <w:sz w:val="26"/>
          <w:szCs w:val="26"/>
          <w:cs/>
        </w:rPr>
        <w:t>/</w:t>
      </w:r>
      <w:r w:rsidRPr="009670C0">
        <w:rPr>
          <w:rFonts w:asciiTheme="majorBidi" w:hAnsiTheme="majorBidi" w:cstheme="majorBidi"/>
          <w:b/>
          <w:bCs/>
          <w:sz w:val="26"/>
          <w:szCs w:val="26"/>
        </w:rPr>
        <w:t>P</w:t>
      </w:r>
      <w:r w:rsidR="00163862" w:rsidRPr="009670C0">
        <w:rPr>
          <w:rFonts w:asciiTheme="majorBidi" w:hAnsiTheme="majorBidi" w:cstheme="majorBidi"/>
          <w:b/>
          <w:bCs/>
          <w:sz w:val="26"/>
          <w:szCs w:val="26"/>
        </w:rPr>
        <w:t>DT.G</w:t>
      </w:r>
      <w:r w:rsidR="00FF35CB" w:rsidRPr="009670C0">
        <w:rPr>
          <w:rFonts w:asciiTheme="majorBidi" w:hAnsiTheme="majorBidi" w:cstheme="majorBidi"/>
          <w:b/>
          <w:bCs/>
          <w:sz w:val="26"/>
          <w:szCs w:val="26"/>
        </w:rPr>
        <w:t>/</w:t>
      </w:r>
      <w:r w:rsidR="001435EB" w:rsidRPr="009670C0">
        <w:rPr>
          <w:rFonts w:asciiTheme="majorBidi" w:hAnsiTheme="majorBidi" w:cstheme="majorBidi"/>
          <w:b/>
          <w:bCs/>
          <w:sz w:val="26"/>
          <w:szCs w:val="26"/>
        </w:rPr>
        <w:t>2020</w:t>
      </w:r>
      <w:r w:rsidR="00FF35CB" w:rsidRPr="009670C0">
        <w:rPr>
          <w:rFonts w:asciiTheme="majorBidi" w:hAnsiTheme="majorBidi" w:cstheme="majorBidi"/>
          <w:b/>
          <w:bCs/>
          <w:sz w:val="26"/>
          <w:szCs w:val="26"/>
        </w:rPr>
        <w:t xml:space="preserve">/ PN.JKT.PST </w:t>
      </w:r>
    </w:p>
    <w:p w14:paraId="001AE093" w14:textId="77777777" w:rsidR="00FF35CB" w:rsidRPr="009670C0" w:rsidRDefault="00FF35CB" w:rsidP="00FF35CB">
      <w:pPr>
        <w:pStyle w:val="04Normal"/>
        <w:spacing w:before="0" w:after="0" w:line="240" w:lineRule="exact"/>
        <w:ind w:left="0" w:firstLine="0"/>
        <w:rPr>
          <w:rFonts w:asciiTheme="majorBidi" w:hAnsiTheme="majorBidi" w:cstheme="majorBidi"/>
          <w:b/>
          <w:bCs w:val="0"/>
        </w:rPr>
      </w:pPr>
    </w:p>
    <w:tbl>
      <w:tblPr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2497"/>
        <w:gridCol w:w="1851"/>
        <w:gridCol w:w="2338"/>
        <w:gridCol w:w="6233"/>
      </w:tblGrid>
      <w:tr w:rsidR="00FF35CB" w:rsidRPr="009670C0" w14:paraId="193071C1" w14:textId="77777777" w:rsidTr="0014687E">
        <w:trPr>
          <w:tblHeader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410" w14:textId="4EE2EE5D" w:rsidR="00FF35CB" w:rsidRPr="009670C0" w:rsidRDefault="00FF35CB" w:rsidP="00FF35CB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72F" w14:textId="79A9EE05" w:rsidR="00FF35CB" w:rsidRPr="009670C0" w:rsidRDefault="00FF35CB" w:rsidP="00FF35CB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2EE0" w14:textId="02E85B05" w:rsidR="00FF35CB" w:rsidRPr="009670C0" w:rsidRDefault="00FF35CB" w:rsidP="00FF35CB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EB6" w14:textId="282F5777" w:rsidR="00FF35CB" w:rsidRPr="009670C0" w:rsidRDefault="00FF35CB" w:rsidP="00FF35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A3D2" w14:textId="675422BC" w:rsidR="00FF35CB" w:rsidRPr="009670C0" w:rsidRDefault="00FF35CB" w:rsidP="00FF35CB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FF35CB" w:rsidRPr="009670C0" w14:paraId="1288B4FF" w14:textId="77777777" w:rsidTr="0014687E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B102" w14:textId="77777777" w:rsidR="00FF35CB" w:rsidRPr="009670C0" w:rsidRDefault="00FF35CB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Bank JTrust Indonesia, TBK</w:t>
            </w:r>
          </w:p>
          <w:p w14:paraId="00FB86E7" w14:textId="77777777" w:rsidR="00FF35CB" w:rsidRPr="009670C0" w:rsidRDefault="00FF35CB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F20E" w14:textId="77777777" w:rsidR="00FF35CB" w:rsidRPr="009670C0" w:rsidRDefault="00FF35CB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Group Lease Finance Indonesia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E62" w14:textId="4AC6654C" w:rsidR="00FF35CB" w:rsidRPr="009670C0" w:rsidRDefault="00163862" w:rsidP="007F6F46">
            <w:pPr>
              <w:rPr>
                <w:rFonts w:asciiTheme="majorBidi" w:hAnsiTheme="majorBidi" w:cstheme="majorBidi"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0F1A" w14:textId="77777777" w:rsidR="00FF35CB" w:rsidRPr="009670C0" w:rsidRDefault="00FF35CB" w:rsidP="007F6F46">
            <w:pPr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948E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เมื่อวันที่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28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กันยายน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2563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 BJTI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ยื่นฟ้องคดีแพ่งต่อศาลแขวงจาการ์ตากลาง</w:t>
            </w:r>
          </w:p>
          <w:p w14:paraId="35D8C655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3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พฤศจิกายน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2563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ศาลดำเนินการพิจารณาเอกสารและตรวจสถานะทางกฎหมายของคู่ความทั้งสองฝ่าย</w:t>
            </w:r>
          </w:p>
          <w:p w14:paraId="583D6DF0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ในเดือนมกราคม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ศาลแขวงจาการ์ตาร์กลาง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lockdown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เนื่องจากสถานการณ์การแพร่ระบาดของโควิด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>-19</w:t>
            </w:r>
          </w:p>
          <w:p w14:paraId="47AF7FD5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16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กุมภาพันธ์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 GLFI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ยื่นคำให้การต่อศาล</w:t>
            </w:r>
          </w:p>
          <w:p w14:paraId="32C7DA95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23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กุมภาพันธ์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 BJTI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ยื่นคำให้การต่อศาล</w:t>
            </w:r>
          </w:p>
          <w:p w14:paraId="3819558E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9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มีนาคม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 GLFI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ยื่นคำแถลง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Duplik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ต่อศาล</w:t>
            </w:r>
          </w:p>
          <w:p w14:paraId="3EF3F0BE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พฤษภาคม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สืบพยานฝ่าย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BJTI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นัดแรก</w:t>
            </w:r>
          </w:p>
          <w:p w14:paraId="2F677FCB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29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สืบพยานปากแรกของฝ่าย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GLFI</w:t>
            </w:r>
          </w:p>
          <w:p w14:paraId="309E4F43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26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นัดสืบพยานครั้งสุดท้ายถูกเลื่อนออกไปเป็นวันที่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3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สิงหาคม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64</w:t>
            </w:r>
          </w:p>
          <w:p w14:paraId="7F80FD77" w14:textId="44537FE0" w:rsidR="00FF35CB" w:rsidRPr="009670C0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3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สิงหาคม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2564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สืบพยานปากสุดท้ายของฝ่าย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GLFI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และนัดต่อไปเป็นการแถลงการณ์ปิดคดี</w:t>
            </w:r>
          </w:p>
        </w:tc>
      </w:tr>
    </w:tbl>
    <w:p w14:paraId="79302918" w14:textId="77777777" w:rsidR="00F06AEB" w:rsidRPr="00534FFD" w:rsidRDefault="00F06AEB" w:rsidP="00534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 w:cs="Angsana New"/>
          <w:b/>
          <w:sz w:val="26"/>
          <w:szCs w:val="26"/>
        </w:rPr>
      </w:pPr>
      <w:r w:rsidRPr="00534FFD">
        <w:rPr>
          <w:rFonts w:ascii="Angsana New" w:hAnsi="Angsana New" w:cs="Angsana New" w:hint="cs"/>
          <w:bCs/>
          <w:sz w:val="26"/>
          <w:szCs w:val="26"/>
          <w:cs/>
        </w:rPr>
        <w:t>ง</w:t>
      </w:r>
      <w:r w:rsidRPr="00534FFD">
        <w:rPr>
          <w:rFonts w:ascii="Angsana New" w:hAnsi="Angsana New" w:cs="Angsana New"/>
          <w:bCs/>
          <w:sz w:val="26"/>
          <w:szCs w:val="26"/>
          <w:cs/>
        </w:rPr>
        <w:t>)  คดี</w:t>
      </w:r>
      <w:r w:rsidRPr="00534FFD">
        <w:rPr>
          <w:rFonts w:ascii="Angsana New" w:hAnsi="Angsana New" w:cs="Angsana New" w:hint="cs"/>
          <w:bCs/>
          <w:sz w:val="26"/>
          <w:szCs w:val="26"/>
          <w:cs/>
        </w:rPr>
        <w:t xml:space="preserve">ล้มละลายหมายเลข </w:t>
      </w:r>
      <w:r w:rsidRPr="00534FFD">
        <w:rPr>
          <w:rFonts w:ascii="Angsana New" w:hAnsi="Angsana New" w:cs="Angsana New"/>
          <w:b/>
          <w:sz w:val="26"/>
          <w:szCs w:val="26"/>
        </w:rPr>
        <w:t>85/PDT.SUSPKPU/2022/PN.NIAGA.JKT.PST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2430"/>
        <w:gridCol w:w="1800"/>
        <w:gridCol w:w="2340"/>
        <w:gridCol w:w="6300"/>
      </w:tblGrid>
      <w:tr w:rsidR="00F06AEB" w:rsidRPr="00534FFD" w14:paraId="37E45C81" w14:textId="77777777" w:rsidTr="00534FFD">
        <w:trPr>
          <w:trHeight w:val="362"/>
          <w:tblHeader/>
        </w:trPr>
        <w:tc>
          <w:tcPr>
            <w:tcW w:w="1705" w:type="dxa"/>
            <w:shd w:val="clear" w:color="auto" w:fill="auto"/>
          </w:tcPr>
          <w:p w14:paraId="47A56412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534FFD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30" w:type="dxa"/>
            <w:shd w:val="clear" w:color="auto" w:fill="auto"/>
          </w:tcPr>
          <w:p w14:paraId="2EFCE52D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34FFD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800" w:type="dxa"/>
            <w:shd w:val="clear" w:color="auto" w:fill="auto"/>
          </w:tcPr>
          <w:p w14:paraId="36F0B2A2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534FFD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340" w:type="dxa"/>
            <w:shd w:val="clear" w:color="auto" w:fill="auto"/>
          </w:tcPr>
          <w:p w14:paraId="4B01CF09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534FFD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300" w:type="dxa"/>
            <w:shd w:val="clear" w:color="auto" w:fill="auto"/>
          </w:tcPr>
          <w:p w14:paraId="1F707279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534FFD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F06AEB" w:rsidRPr="007D6B2C" w14:paraId="157F9ACB" w14:textId="77777777" w:rsidTr="00534FFD">
        <w:trPr>
          <w:trHeight w:val="834"/>
        </w:trPr>
        <w:tc>
          <w:tcPr>
            <w:tcW w:w="1705" w:type="dxa"/>
            <w:shd w:val="clear" w:color="auto" w:fill="auto"/>
          </w:tcPr>
          <w:p w14:paraId="4EBDA4D1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534F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Bank JTrust Indonesia, TBK</w:t>
            </w:r>
          </w:p>
          <w:p w14:paraId="5C68CB9A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534F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534FF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534F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30" w:type="dxa"/>
            <w:shd w:val="clear" w:color="auto" w:fill="auto"/>
          </w:tcPr>
          <w:p w14:paraId="3B57BF71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534F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Group Lease Finance Indonesia (“</w:t>
            </w:r>
            <w:r w:rsidRPr="00534FF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534F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800" w:type="dxa"/>
            <w:shd w:val="clear" w:color="auto" w:fill="auto"/>
          </w:tcPr>
          <w:p w14:paraId="30582C7E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534FF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ล้มละลาย</w:t>
            </w:r>
          </w:p>
        </w:tc>
        <w:tc>
          <w:tcPr>
            <w:tcW w:w="2340" w:type="dxa"/>
            <w:shd w:val="clear" w:color="auto" w:fill="auto"/>
          </w:tcPr>
          <w:p w14:paraId="41AF9A77" w14:textId="77777777" w:rsidR="00F06AEB" w:rsidRPr="00534FFD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300" w:type="dxa"/>
            <w:shd w:val="clear" w:color="auto" w:fill="auto"/>
          </w:tcPr>
          <w:p w14:paraId="08C5A605" w14:textId="70409221" w:rsidR="00F06AEB" w:rsidRPr="00534FFD" w:rsidRDefault="00534FFD" w:rsidP="00F06AE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</w:pP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  <w:t>21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กรกฎาคม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  <w:t xml:space="preserve">2565 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>ศาล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cs/>
                <w:lang w:val="en-GB"/>
              </w:rPr>
              <w:t>จาการ์ตากลาง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 xml:space="preserve">มีคำสั่งให้ 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  <w:t>GLFI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 xml:space="preserve"> ล้มละลาย คำสั่งดังกล่าวทำให้</w:t>
            </w:r>
            <w:r w:rsidRPr="00534FFD"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  <w:t xml:space="preserve"> GLFI </w:t>
            </w: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สูญเสีย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อำนาจ</w:t>
            </w: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การ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ควบคุม</w:t>
            </w: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และการจัดการ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ธุรกิจ</w:t>
            </w: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 xml:space="preserve"> และธุรกิจของ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06AEB" w:rsidRPr="00534FFD">
              <w:rPr>
                <w:rFonts w:asciiTheme="majorBidi" w:hAnsiTheme="majorBidi" w:cs="Angsana New"/>
                <w:spacing w:val="-8"/>
                <w:sz w:val="26"/>
                <w:szCs w:val="26"/>
                <w:lang w:val="en-GB"/>
              </w:rPr>
              <w:t xml:space="preserve">GLFI </w:t>
            </w:r>
            <w:r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ตก</w:t>
            </w:r>
            <w:r w:rsidR="00F06AEB" w:rsidRPr="00534FFD">
              <w:rPr>
                <w:rFonts w:asciiTheme="majorBidi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อยู่ภายใต้การควบคุมของบุคคลอื่นที่ศาลแต่งตั้ง</w:t>
            </w:r>
          </w:p>
          <w:p w14:paraId="217EB8AD" w14:textId="77777777" w:rsidR="00F06AEB" w:rsidRPr="00F06AEB" w:rsidRDefault="00F06AEB" w:rsidP="00B5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/>
              <w:contextualSpacing/>
              <w:jc w:val="thaiDistribute"/>
              <w:rPr>
                <w:rFonts w:ascii="Angsana New" w:hAnsi="Angsana New" w:cstheme="minorBidi"/>
                <w:sz w:val="26"/>
                <w:szCs w:val="33"/>
                <w:cs/>
                <w:lang w:val="en-GB"/>
              </w:rPr>
            </w:pPr>
          </w:p>
        </w:tc>
      </w:tr>
    </w:tbl>
    <w:p w14:paraId="43CD96C8" w14:textId="61575740" w:rsidR="00FF35CB" w:rsidRPr="009670C0" w:rsidRDefault="001435EB" w:rsidP="00163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/>
        </w:rPr>
      </w:pPr>
      <w:r w:rsidRPr="009670C0">
        <w:rPr>
          <w:rFonts w:asciiTheme="majorBidi" w:hAnsiTheme="majorBidi" w:cstheme="majorBidi"/>
          <w:b/>
          <w:sz w:val="26"/>
          <w:szCs w:val="26"/>
        </w:rPr>
        <w:t>34</w:t>
      </w:r>
      <w:r w:rsidR="00FF35CB" w:rsidRPr="009670C0">
        <w:rPr>
          <w:rFonts w:asciiTheme="majorBidi" w:hAnsiTheme="majorBidi" w:cstheme="majorBidi"/>
          <w:b/>
          <w:sz w:val="26"/>
          <w:szCs w:val="26"/>
        </w:rPr>
        <w:t>.</w:t>
      </w:r>
      <w:r w:rsidRPr="009670C0">
        <w:rPr>
          <w:rFonts w:asciiTheme="majorBidi" w:hAnsiTheme="majorBidi" w:cstheme="majorBidi"/>
          <w:b/>
          <w:sz w:val="26"/>
          <w:szCs w:val="26"/>
        </w:rPr>
        <w:t>4</w:t>
      </w:r>
      <w:r w:rsidR="00163862" w:rsidRPr="009670C0">
        <w:rPr>
          <w:rFonts w:asciiTheme="majorBidi" w:hAnsiTheme="majorBidi" w:cstheme="majorBidi"/>
          <w:b/>
          <w:sz w:val="26"/>
          <w:szCs w:val="26"/>
        </w:rPr>
        <w:tab/>
      </w:r>
      <w:r w:rsidR="00163862" w:rsidRPr="009670C0">
        <w:rPr>
          <w:rFonts w:asciiTheme="majorBidi" w:hAnsiTheme="majorBidi" w:cstheme="majorBidi"/>
          <w:bCs/>
          <w:sz w:val="26"/>
          <w:szCs w:val="26"/>
          <w:cs/>
        </w:rPr>
        <w:t>คดีความในกัมพูชา</w:t>
      </w:r>
    </w:p>
    <w:tbl>
      <w:tblPr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2391"/>
        <w:gridCol w:w="1871"/>
        <w:gridCol w:w="1965"/>
        <w:gridCol w:w="6013"/>
      </w:tblGrid>
      <w:tr w:rsidR="00163862" w:rsidRPr="009670C0" w14:paraId="518C196D" w14:textId="77777777" w:rsidTr="007F6F46">
        <w:trPr>
          <w:tblHeader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79AA" w14:textId="4D085870" w:rsidR="00163862" w:rsidRPr="009670C0" w:rsidRDefault="00163862" w:rsidP="0016386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D2D" w14:textId="2816F779" w:rsidR="00163862" w:rsidRPr="009670C0" w:rsidRDefault="00163862" w:rsidP="0016386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696" w14:textId="45E94397" w:rsidR="00163862" w:rsidRPr="009670C0" w:rsidRDefault="00163862" w:rsidP="0016386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1E05" w14:textId="5597CABF" w:rsidR="00163862" w:rsidRPr="009670C0" w:rsidRDefault="00163862" w:rsidP="0016386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8473" w14:textId="1AF3572D" w:rsidR="00163862" w:rsidRPr="009670C0" w:rsidRDefault="00163862" w:rsidP="0016386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63862" w:rsidRPr="009670C0" w14:paraId="69B68924" w14:textId="77777777" w:rsidTr="007F6F46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8F0" w14:textId="77777777" w:rsidR="00163862" w:rsidRPr="009670C0" w:rsidRDefault="00163862" w:rsidP="007F6F4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 Asia Pte. Ltd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C699" w14:textId="77777777" w:rsidR="00163862" w:rsidRPr="009670C0" w:rsidRDefault="00163862" w:rsidP="00DF0BC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GL Finance Plc.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3F19CA40" w14:textId="77777777" w:rsidR="00163862" w:rsidRPr="009670C0" w:rsidRDefault="00163862" w:rsidP="00DF0BC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Group Lease Holdings Pte. Ltd. (“</w:t>
            </w:r>
            <w:r w:rsidRPr="009670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GLH</w:t>
            </w:r>
            <w:r w:rsidRPr="009670C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847" w14:textId="44D97012" w:rsidR="00163862" w:rsidRPr="009670C0" w:rsidRDefault="00163862" w:rsidP="00163862">
            <w:pPr>
              <w:ind w:left="36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ละเมิด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3F14" w14:textId="1DC7E69C" w:rsidR="00163862" w:rsidRPr="009670C0" w:rsidRDefault="001435EB" w:rsidP="007F6F46">
            <w:pPr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9670C0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240</w:t>
            </w:r>
            <w:r w:rsidR="00163862" w:rsidRPr="009670C0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163862" w:rsidRPr="009670C0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ล้านเหรียญดอลล่าสหรัฐ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57A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JTA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ยื่นขอคุ้มครองชั่วคราวเมื่อวันที่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8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พฤศจิกายน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2562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ต่อศาลชั้นต้นพนมเปญ</w:t>
            </w:r>
          </w:p>
          <w:p w14:paraId="4E7D0213" w14:textId="77777777" w:rsidR="001F1937" w:rsidRPr="001F1937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JTA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ยื่นฟ้องเป็นคดีแพ่ง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เมื่อวันที่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20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ตุลาคม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>2563</w:t>
            </w:r>
          </w:p>
          <w:p w14:paraId="7B0E2BE2" w14:textId="2CC57B0E" w:rsidR="00163862" w:rsidRPr="009670C0" w:rsidRDefault="001F1937" w:rsidP="001F1937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</w:pP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ปัจจุบัน</w:t>
            </w:r>
            <w:r w:rsidRPr="001F1937">
              <w:rPr>
                <w:rFonts w:asciiTheme="majorBidi" w:hAnsiTheme="majorBidi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937">
              <w:rPr>
                <w:rFonts w:asciiTheme="majorBidi" w:hAnsiTheme="majorBidi" w:cstheme="majorBidi"/>
                <w:spacing w:val="-8"/>
                <w:sz w:val="26"/>
                <w:szCs w:val="26"/>
                <w:lang w:val="en-GB"/>
              </w:rPr>
              <w:t xml:space="preserve">GLF </w:t>
            </w:r>
            <w:r w:rsidRPr="001F1937">
              <w:rPr>
                <w:rFonts w:asciiTheme="majorBidi" w:hAnsiTheme="majorBidi" w:hint="cs"/>
                <w:spacing w:val="-8"/>
                <w:sz w:val="26"/>
                <w:szCs w:val="26"/>
                <w:cs/>
                <w:lang w:val="en-GB"/>
              </w:rPr>
              <w:t>ถูกห้ามไม่ให้จำหน่ายหรือโอนหุ้นให้บุคคลอื่นใด</w:t>
            </w:r>
          </w:p>
        </w:tc>
      </w:tr>
    </w:tbl>
    <w:p w14:paraId="02869C51" w14:textId="411E4508" w:rsidR="00FF35CB" w:rsidRPr="009670C0" w:rsidRDefault="00FF35CB" w:rsidP="00FF3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66"/>
        </w:tabs>
        <w:rPr>
          <w:rFonts w:asciiTheme="majorBidi" w:hAnsiTheme="majorBidi" w:cstheme="majorBidi"/>
          <w:sz w:val="26"/>
          <w:szCs w:val="26"/>
        </w:rPr>
      </w:pPr>
    </w:p>
    <w:p w14:paraId="1575E0E9" w14:textId="1BA5797F" w:rsidR="00FF35CB" w:rsidRPr="009670C0" w:rsidRDefault="00163862" w:rsidP="00AC270C">
      <w:pPr>
        <w:ind w:left="540"/>
        <w:jc w:val="thaiDistribute"/>
        <w:rPr>
          <w:rFonts w:asciiTheme="majorBidi" w:hAnsiTheme="majorBidi" w:cstheme="majorBidi"/>
          <w:sz w:val="26"/>
          <w:szCs w:val="26"/>
        </w:rPr>
        <w:sectPr w:rsidR="00FF35CB" w:rsidRPr="009670C0" w:rsidSect="003C6EFB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ตามที่กล่าวในหมายเหตุประกอบงบการเงินข้อ </w:t>
      </w:r>
      <w:r w:rsidR="001435EB" w:rsidRPr="009670C0">
        <w:rPr>
          <w:rFonts w:asciiTheme="majorBidi" w:hAnsiTheme="majorBidi" w:cstheme="majorBidi"/>
          <w:sz w:val="26"/>
          <w:szCs w:val="26"/>
        </w:rPr>
        <w:t>34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1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34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2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1435EB" w:rsidRPr="009670C0">
        <w:rPr>
          <w:rFonts w:asciiTheme="majorBidi" w:hAnsiTheme="majorBidi" w:cstheme="majorBidi"/>
          <w:sz w:val="26"/>
          <w:szCs w:val="26"/>
        </w:rPr>
        <w:t>34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3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435EB" w:rsidRPr="009670C0">
        <w:rPr>
          <w:rFonts w:asciiTheme="majorBidi" w:hAnsiTheme="majorBidi" w:cstheme="majorBidi"/>
          <w:sz w:val="26"/>
          <w:szCs w:val="26"/>
        </w:rPr>
        <w:t>34</w:t>
      </w:r>
      <w:r w:rsidRPr="009670C0">
        <w:rPr>
          <w:rFonts w:asciiTheme="majorBidi" w:hAnsiTheme="majorBidi" w:cstheme="majorBidi"/>
          <w:sz w:val="26"/>
          <w:szCs w:val="26"/>
        </w:rPr>
        <w:t>.</w:t>
      </w:r>
      <w:r w:rsidR="001435EB" w:rsidRPr="009670C0">
        <w:rPr>
          <w:rFonts w:asciiTheme="majorBidi" w:hAnsiTheme="majorBidi" w:cstheme="majorBidi"/>
          <w:sz w:val="26"/>
          <w:szCs w:val="26"/>
        </w:rPr>
        <w:t>4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 สัญญาเกี่ยวกับหุ้นกู้ต่างๆ และสัญญาสินเชื่อร่วมทางการเงินในทันทีรวมทั้งคดีความที่ได้ฟ้องร้องกลุ่มบริษัท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>โดยฝ่ายบริหารของกลุ่มบริษัทและที่ปรึกษาทางกฎหมาย เชื่อว่ากลุ่มบริษัทไม่ได้ผิดเงื่อนไขหรือข้อตกลงใดๆในสัญญาเหล่านั้นกับทางเจ้าหนี้ และผู้ร่วมสินเชื่อทางการเงิน และไม่ได้ทำผิดกฎหมายใดๆตามที่ถูกกล่าวหาแต่อย่างใด นอกจากนั้นบริษัทยังเชื่อว่าตราบเท่าที่คดีความยังไม่เป็นที่ยุติ การที่บริษัทไม่ชำระดอกเบี้ยหุ้นกู้แปลงสภาพนั้นไม่ถือว่าบริษัทผิดเงื่อนไขหรือข้อตกลงใดๆ ในหุ้นกู้แปลงสภาพ</w:t>
      </w:r>
    </w:p>
    <w:p w14:paraId="4EB3F24D" w14:textId="651A339B" w:rsidR="00AC6641" w:rsidRPr="009670C0" w:rsidRDefault="001435EB" w:rsidP="004E7986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6"/>
          <w:szCs w:val="26"/>
          <w:cs/>
          <w:lang w:val="th-TH"/>
        </w:rPr>
      </w:pPr>
      <w:bookmarkStart w:id="62" w:name="_Toc23425280"/>
      <w:bookmarkStart w:id="63" w:name="_Toc33611540"/>
      <w:r w:rsidRPr="009670C0">
        <w:rPr>
          <w:rFonts w:asciiTheme="majorBidi" w:hAnsiTheme="majorBidi" w:cstheme="majorBidi"/>
          <w:sz w:val="26"/>
          <w:szCs w:val="26"/>
          <w:u w:val="none"/>
        </w:rPr>
        <w:t>3</w:t>
      </w:r>
      <w:r w:rsidRPr="009670C0">
        <w:rPr>
          <w:rFonts w:asciiTheme="majorBidi" w:hAnsiTheme="majorBidi" w:cstheme="majorBidi" w:hint="cs"/>
          <w:sz w:val="26"/>
          <w:szCs w:val="26"/>
          <w:u w:val="none"/>
        </w:rPr>
        <w:t>5</w:t>
      </w:r>
      <w:r w:rsidR="004E7986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ผลกระทบ</w:t>
      </w:r>
      <w:bookmarkEnd w:id="62"/>
      <w:bookmarkEnd w:id="63"/>
      <w:r w:rsidR="00044530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ของควิด – </w:t>
      </w:r>
      <w:r w:rsidRPr="009670C0">
        <w:rPr>
          <w:rFonts w:asciiTheme="majorBidi" w:hAnsiTheme="majorBidi" w:cstheme="majorBidi"/>
          <w:sz w:val="26"/>
          <w:szCs w:val="26"/>
          <w:u w:val="none"/>
        </w:rPr>
        <w:t>19</w:t>
      </w:r>
      <w:r w:rsidR="00044530" w:rsidRPr="009670C0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1E7D18CC" w14:textId="77777777" w:rsidR="004E7986" w:rsidRPr="009670C0" w:rsidRDefault="004E7986" w:rsidP="00AC270C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928D3BE" w14:textId="284536A5" w:rsidR="004E7986" w:rsidRPr="009670C0" w:rsidRDefault="004E7986" w:rsidP="00AC270C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670C0">
        <w:rPr>
          <w:rFonts w:asciiTheme="majorBidi" w:hAnsiTheme="majorBidi" w:cstheme="majorBidi"/>
          <w:sz w:val="26"/>
          <w:szCs w:val="26"/>
          <w:cs/>
        </w:rPr>
        <w:t xml:space="preserve">วิกฤตการณ์ </w:t>
      </w:r>
      <w:r w:rsidRPr="009670C0">
        <w:rPr>
          <w:rFonts w:asciiTheme="majorBidi" w:hAnsiTheme="majorBidi" w:cstheme="majorBidi"/>
          <w:sz w:val="26"/>
          <w:szCs w:val="26"/>
        </w:rPr>
        <w:t>COVID-</w:t>
      </w:r>
      <w:r w:rsidR="001435EB" w:rsidRPr="009670C0">
        <w:rPr>
          <w:rFonts w:asciiTheme="majorBidi" w:hAnsiTheme="majorBidi" w:cstheme="majorBidi"/>
          <w:sz w:val="26"/>
          <w:szCs w:val="26"/>
        </w:rPr>
        <w:t>19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ที่กำลังดำเนินอยู่ได้ส่งผลกระทบต่อกลุ่มบริษัทในทุกประเทศอย่างแน่นอนและยังคงดำเนินต่อไป ความรุนแรงของผลกระทบนี้จะแตกต่างกันไปในแต่ละประเทศ ฝ่ายบริหารได้เริ่มการวิเคราะห์ความรุนแรงของผลกระทบจากการระบาดใหญ่ในแต่ละหน่วยงาน และใช้ผลลัพธ์ดังกล่าวเพื่อตั้งค่าการจัดการซ้อนทับเพื่อช่วยบรรเทาผลกระทบที่มีอยู่และในอนาคต มีการประมาณการและคาดการณ์โดยอิงตามตัวบ่งชี้ปัจจุบันเพื่อบรรเทาผลกระทบด้านรายได้ในเชิงลบชั่วคราวที่เกิดจาก </w:t>
      </w:r>
      <w:r w:rsidRPr="009670C0">
        <w:rPr>
          <w:rFonts w:asciiTheme="majorBidi" w:hAnsiTheme="majorBidi" w:cstheme="majorBidi"/>
          <w:sz w:val="26"/>
          <w:szCs w:val="26"/>
        </w:rPr>
        <w:t>COVID-</w:t>
      </w:r>
      <w:r w:rsidR="001435EB" w:rsidRPr="009670C0">
        <w:rPr>
          <w:rFonts w:asciiTheme="majorBidi" w:hAnsiTheme="majorBidi" w:cstheme="majorBidi"/>
          <w:sz w:val="26"/>
          <w:szCs w:val="26"/>
        </w:rPr>
        <w:t>19</w:t>
      </w:r>
      <w:r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  <w:cs/>
        </w:rPr>
        <w:t xml:space="preserve">และมาตรการบรรเทาทุกข์ที่ดำเนินการสำหรับลูกค้ารายย่อยตามที่อธิบายไว้ในหมายเหตุ </w:t>
      </w:r>
      <w:r w:rsidR="001435EB" w:rsidRPr="009670C0">
        <w:rPr>
          <w:rFonts w:asciiTheme="majorBidi" w:hAnsiTheme="majorBidi" w:cstheme="majorBidi"/>
          <w:sz w:val="26"/>
          <w:szCs w:val="26"/>
        </w:rPr>
        <w:t>7</w:t>
      </w:r>
    </w:p>
    <w:p w14:paraId="143A6635" w14:textId="77777777" w:rsidR="004E7986" w:rsidRPr="009670C0" w:rsidRDefault="004E7986" w:rsidP="00AC270C">
      <w:pPr>
        <w:pStyle w:val="04Normal"/>
        <w:spacing w:before="0" w:after="0" w:line="240" w:lineRule="atLeast"/>
        <w:ind w:left="547"/>
        <w:rPr>
          <w:rFonts w:asciiTheme="majorBidi" w:hAnsiTheme="majorBidi" w:cstheme="majorBidi"/>
        </w:rPr>
      </w:pPr>
    </w:p>
    <w:p w14:paraId="671E6684" w14:textId="53FCFD8A" w:rsidR="004E7986" w:rsidRPr="009670C0" w:rsidRDefault="001435EB" w:rsidP="00AC270C">
      <w:pPr>
        <w:pStyle w:val="04Normal"/>
        <w:spacing w:before="0" w:after="0" w:line="240" w:lineRule="atLeast"/>
        <w:ind w:left="547"/>
        <w:rPr>
          <w:rFonts w:asciiTheme="majorBidi" w:hAnsiTheme="majorBidi"/>
          <w:b/>
          <w:sz w:val="26"/>
          <w:szCs w:val="26"/>
          <w:cs/>
          <w:lang w:val="th-TH"/>
        </w:rPr>
      </w:pPr>
      <w:r w:rsidRPr="009670C0">
        <w:rPr>
          <w:rFonts w:asciiTheme="majorBidi" w:hAnsiTheme="majorBidi" w:cstheme="majorBidi"/>
          <w:b/>
          <w:sz w:val="26"/>
          <w:szCs w:val="26"/>
        </w:rPr>
        <w:t>3</w:t>
      </w:r>
      <w:r w:rsidRPr="009670C0">
        <w:rPr>
          <w:rFonts w:asciiTheme="majorBidi" w:hAnsiTheme="majorBidi" w:cstheme="majorBidi" w:hint="cs"/>
          <w:b/>
          <w:sz w:val="26"/>
          <w:szCs w:val="26"/>
        </w:rPr>
        <w:t>6</w:t>
      </w:r>
      <w:r w:rsidR="004E7986" w:rsidRPr="009670C0">
        <w:rPr>
          <w:rFonts w:asciiTheme="majorBidi" w:hAnsiTheme="majorBidi" w:cstheme="majorBidi"/>
          <w:cs/>
        </w:rPr>
        <w:tab/>
      </w:r>
      <w:r w:rsidR="004E7986" w:rsidRPr="009670C0">
        <w:rPr>
          <w:rFonts w:asciiTheme="majorBidi" w:hAnsiTheme="majorBidi" w:cstheme="majorBidi"/>
          <w:b/>
          <w:sz w:val="26"/>
          <w:szCs w:val="26"/>
          <w:cs/>
          <w:lang w:val="th-TH"/>
        </w:rPr>
        <w:t>เหตุการณ์ภายหลังรอบระยะเวลารายงาน</w:t>
      </w:r>
    </w:p>
    <w:p w14:paraId="23EBB466" w14:textId="77777777" w:rsidR="004816BA" w:rsidRPr="009670C0" w:rsidRDefault="004816BA" w:rsidP="00AC270C">
      <w:pPr>
        <w:pStyle w:val="04Normal"/>
        <w:spacing w:before="0" w:after="0" w:line="240" w:lineRule="atLeast"/>
        <w:ind w:left="547"/>
        <w:rPr>
          <w:rFonts w:asciiTheme="majorBidi" w:hAnsiTheme="majorBidi" w:cstheme="majorBidi"/>
          <w:bCs w:val="0"/>
          <w:sz w:val="26"/>
          <w:szCs w:val="26"/>
        </w:rPr>
      </w:pPr>
    </w:p>
    <w:p w14:paraId="4B107B0A" w14:textId="614F8D0F" w:rsidR="004816BA" w:rsidRDefault="009670C0" w:rsidP="00AC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ตามที่เปิดเผยในหมายเหตุ </w:t>
      </w:r>
      <w:r>
        <w:rPr>
          <w:rFonts w:asciiTheme="majorBidi" w:hAnsiTheme="majorBidi" w:cstheme="majorBidi"/>
          <w:sz w:val="26"/>
          <w:szCs w:val="26"/>
        </w:rPr>
        <w:t xml:space="preserve">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>
        <w:rPr>
          <w:rFonts w:asciiTheme="majorBidi" w:hAnsiTheme="majorBidi" w:cstheme="majorBidi"/>
          <w:sz w:val="26"/>
          <w:szCs w:val="26"/>
        </w:rPr>
        <w:t xml:space="preserve">23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435EB" w:rsidRPr="009670C0">
        <w:rPr>
          <w:rFonts w:asciiTheme="majorBidi" w:hAnsiTheme="majorBidi" w:cstheme="majorBidi"/>
          <w:sz w:val="26"/>
          <w:szCs w:val="26"/>
        </w:rPr>
        <w:t>6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 ศาลอุทธรณ์แห่งสาธารณรัฐสิงคโปร์ได้กลับคำพิพากษาของศาลสูงโดยตัดสินตามคำฟ้องของ </w:t>
      </w:r>
      <w:r w:rsidR="004816BA" w:rsidRPr="009670C0">
        <w:rPr>
          <w:rFonts w:asciiTheme="majorBidi" w:hAnsiTheme="majorBidi" w:cstheme="majorBidi"/>
          <w:sz w:val="26"/>
          <w:szCs w:val="26"/>
        </w:rPr>
        <w:t xml:space="preserve">JTrust Asia Pte. Ltd. (“JTA”)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ให้ </w:t>
      </w:r>
      <w:r w:rsidR="004816BA" w:rsidRPr="009670C0">
        <w:rPr>
          <w:rFonts w:asciiTheme="majorBidi" w:hAnsiTheme="majorBidi" w:cstheme="majorBidi"/>
          <w:sz w:val="26"/>
          <w:szCs w:val="26"/>
        </w:rPr>
        <w:t xml:space="preserve">Group Lease Holdings Ltd. (“GLH”)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และจำเลยอื่นๆ ร่วมกันชดใช้ค่าเสียหายต่อ </w:t>
      </w:r>
      <w:r w:rsidR="004816BA" w:rsidRPr="009670C0">
        <w:rPr>
          <w:rFonts w:asciiTheme="majorBidi" w:hAnsiTheme="majorBidi" w:cstheme="majorBidi"/>
          <w:sz w:val="26"/>
          <w:szCs w:val="26"/>
        </w:rPr>
        <w:t xml:space="preserve">JTA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เป็นเงินประมาณ </w:t>
      </w:r>
      <w:r w:rsidR="001435EB" w:rsidRPr="009670C0">
        <w:rPr>
          <w:rFonts w:asciiTheme="majorBidi" w:hAnsiTheme="majorBidi" w:cstheme="majorBidi"/>
          <w:sz w:val="26"/>
          <w:szCs w:val="26"/>
        </w:rPr>
        <w:t>70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 ล้านเหรียญสหรัฐ โดยเงินจำนวน </w:t>
      </w:r>
      <w:r w:rsidR="001435EB" w:rsidRPr="009670C0">
        <w:rPr>
          <w:rFonts w:asciiTheme="majorBidi" w:hAnsiTheme="majorBidi" w:cstheme="majorBidi"/>
          <w:sz w:val="26"/>
          <w:szCs w:val="26"/>
        </w:rPr>
        <w:t>50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 ล้านเหรียญสหรัฐ</w:t>
      </w:r>
      <w:r w:rsidR="008562B7" w:rsidRPr="009670C0">
        <w:rPr>
          <w:rFonts w:asciiTheme="majorBidi" w:hAnsiTheme="majorBidi" w:cstheme="majorBidi"/>
          <w:sz w:val="26"/>
          <w:szCs w:val="26"/>
        </w:rPr>
        <w:t xml:space="preserve">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เป็นค่าเสียหายจากมูลหนี้ที่เหลือจากหุ้นกู้แปลงสภาพที่บริษัทฯ ออกให้แก่ </w:t>
      </w:r>
      <w:r w:rsidR="004816BA" w:rsidRPr="009670C0">
        <w:rPr>
          <w:rFonts w:asciiTheme="majorBidi" w:hAnsiTheme="majorBidi" w:cstheme="majorBidi"/>
          <w:sz w:val="26"/>
          <w:szCs w:val="26"/>
        </w:rPr>
        <w:t xml:space="preserve">JTA 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ซึ่งครบกำหนดชำระแล้วเมื่อเดือนมีนาคม </w:t>
      </w:r>
      <w:r w:rsidR="001435EB" w:rsidRPr="009670C0">
        <w:rPr>
          <w:rFonts w:asciiTheme="majorBidi" w:hAnsiTheme="majorBidi" w:cstheme="majorBidi"/>
          <w:sz w:val="26"/>
          <w:szCs w:val="26"/>
        </w:rPr>
        <w:t>2563</w:t>
      </w:r>
      <w:r w:rsidR="004816BA" w:rsidRPr="009670C0">
        <w:rPr>
          <w:rFonts w:asciiTheme="majorBidi" w:hAnsiTheme="majorBidi" w:cstheme="majorBidi"/>
          <w:sz w:val="26"/>
          <w:szCs w:val="26"/>
          <w:cs/>
        </w:rPr>
        <w:t xml:space="preserve"> และขณะนี้บริษัทฯ ได้เริ่มดำเนินการชำระหนี้ตามคำพิพากษาศาลสิงคโปร์แล้ว </w:t>
      </w:r>
      <w:r w:rsidR="008736A4" w:rsidRPr="009670C0">
        <w:rPr>
          <w:rFonts w:asciiTheme="majorBidi" w:hAnsiTheme="majorBidi" w:cstheme="majorBidi" w:hint="cs"/>
          <w:sz w:val="26"/>
          <w:szCs w:val="26"/>
          <w:cs/>
        </w:rPr>
        <w:t xml:space="preserve">ในระหว่างไตรมาสที่สองของปี </w:t>
      </w:r>
      <w:r w:rsidR="001435EB" w:rsidRPr="009670C0">
        <w:rPr>
          <w:rFonts w:asciiTheme="majorBidi" w:hAnsiTheme="majorBidi" w:cstheme="majorBidi" w:hint="cs"/>
          <w:sz w:val="26"/>
          <w:szCs w:val="26"/>
        </w:rPr>
        <w:t>2564</w:t>
      </w:r>
      <w:r w:rsidR="008736A4" w:rsidRPr="009670C0">
        <w:rPr>
          <w:rFonts w:asciiTheme="majorBidi" w:hAnsiTheme="majorBidi" w:cstheme="majorBidi" w:hint="cs"/>
          <w:sz w:val="26"/>
          <w:szCs w:val="26"/>
          <w:cs/>
        </w:rPr>
        <w:t xml:space="preserve"> บริษัทฯ ได้ชำระหนี้ตามคำพิพากษาของศาสสิงคโปร์แล้วเต็มจำนวน โดยใช้เงินสดของบริษัท</w:t>
      </w:r>
    </w:p>
    <w:p w14:paraId="3204FF33" w14:textId="04BF21D2" w:rsidR="009670C0" w:rsidRDefault="009670C0" w:rsidP="00AC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3381240C" w14:textId="6106EA18" w:rsidR="009670C0" w:rsidRPr="00AC270C" w:rsidRDefault="009670C0" w:rsidP="00AC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ตามที่เปิดเผยในหมายเหตุ </w:t>
      </w:r>
      <w:r>
        <w:rPr>
          <w:rFonts w:asciiTheme="majorBidi" w:hAnsiTheme="majorBidi" w:cstheme="majorBidi"/>
          <w:sz w:val="26"/>
          <w:szCs w:val="26"/>
        </w:rPr>
        <w:t>23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บริษัทได้ยกเลิกสัญญาลงทุนฉบับที่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2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ในวันที่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23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กรกฎาคม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2564 </w:t>
      </w:r>
      <w:r w:rsidRPr="009670C0">
        <w:rPr>
          <w:rFonts w:asciiTheme="majorBidi" w:hAnsiTheme="majorBidi" w:cs="Angsana New" w:hint="cs"/>
          <w:sz w:val="26"/>
          <w:szCs w:val="26"/>
          <w:cs/>
        </w:rPr>
        <w:t>และดำเนินการฟ้องร้องเรียกค่าเสียหายจากเหตุแห่งการผิดสัญญาของ</w:t>
      </w:r>
      <w:r w:rsidRPr="009670C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9670C0">
        <w:rPr>
          <w:rFonts w:asciiTheme="majorBidi" w:hAnsiTheme="majorBidi" w:cstheme="majorBidi"/>
          <w:sz w:val="26"/>
          <w:szCs w:val="26"/>
        </w:rPr>
        <w:t xml:space="preserve">JTA </w:t>
      </w:r>
    </w:p>
    <w:p w14:paraId="40AB61C2" w14:textId="02A04D69" w:rsidR="004E7986" w:rsidRPr="00AC270C" w:rsidRDefault="004E7986" w:rsidP="004E7986">
      <w:pPr>
        <w:rPr>
          <w:rFonts w:asciiTheme="majorBidi" w:hAnsiTheme="majorBidi" w:cstheme="majorBidi"/>
          <w:sz w:val="26"/>
          <w:szCs w:val="26"/>
          <w:cs/>
        </w:rPr>
      </w:pPr>
    </w:p>
    <w:sectPr w:rsidR="004E7986" w:rsidRPr="00AC270C" w:rsidSect="00F31849">
      <w:footerReference w:type="default" r:id="rId20"/>
      <w:type w:val="nextColumn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40D39" w14:textId="77777777" w:rsidR="00B4203C" w:rsidRDefault="00B4203C">
      <w:r>
        <w:separator/>
      </w:r>
    </w:p>
  </w:endnote>
  <w:endnote w:type="continuationSeparator" w:id="0">
    <w:p w14:paraId="17C98206" w14:textId="77777777" w:rsidR="00B4203C" w:rsidRDefault="00B4203C">
      <w:r>
        <w:continuationSeparator/>
      </w:r>
    </w:p>
  </w:endnote>
  <w:endnote w:type="continuationNotice" w:id="1">
    <w:p w14:paraId="63A76995" w14:textId="77777777" w:rsidR="00B4203C" w:rsidRDefault="00B420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1D5A" w14:textId="77777777" w:rsidR="00EF148A" w:rsidRDefault="00EF1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8288271"/>
      <w:docPartObj>
        <w:docPartGallery w:val="Page Numbers (Bottom of Page)"/>
        <w:docPartUnique/>
      </w:docPartObj>
    </w:sdtPr>
    <w:sdtEndPr>
      <w:rPr>
        <w:rFonts w:ascii="Angsana New" w:hAnsi="Angsana New" w:cstheme="majorBidi"/>
        <w:noProof/>
        <w:sz w:val="26"/>
        <w:szCs w:val="26"/>
      </w:rPr>
    </w:sdtEndPr>
    <w:sdtContent>
      <w:p w14:paraId="43AC7342" w14:textId="7A15854B" w:rsidR="00E8625F" w:rsidRPr="00221FDF" w:rsidRDefault="00E8625F" w:rsidP="00426AA9">
        <w:pPr>
          <w:pStyle w:val="Footer"/>
          <w:jc w:val="center"/>
          <w:rPr>
            <w:rFonts w:ascii="Angsana New" w:hAnsi="Angsana New"/>
            <w:sz w:val="26"/>
          </w:rPr>
        </w:pPr>
        <w:r w:rsidRPr="00221FDF">
          <w:rPr>
            <w:rFonts w:ascii="Angsana New" w:hAnsi="Angsana New"/>
            <w:sz w:val="26"/>
          </w:rPr>
          <w:fldChar w:fldCharType="begin"/>
        </w:r>
        <w:r w:rsidRPr="00221FDF">
          <w:rPr>
            <w:rFonts w:ascii="Angsana New" w:hAnsi="Angsana New"/>
            <w:sz w:val="26"/>
          </w:rPr>
          <w:instrText xml:space="preserve"> PAGE   \* MERGEFORMAT </w:instrText>
        </w:r>
        <w:r w:rsidRPr="00221FDF">
          <w:rPr>
            <w:rFonts w:ascii="Angsana New" w:hAnsi="Angsana New"/>
            <w:sz w:val="26"/>
          </w:rPr>
          <w:fldChar w:fldCharType="separate"/>
        </w:r>
        <w:r w:rsidR="00F06AEB">
          <w:rPr>
            <w:rFonts w:ascii="Angsana New" w:hAnsi="Angsana New"/>
            <w:noProof/>
            <w:sz w:val="26"/>
          </w:rPr>
          <w:t>121</w:t>
        </w:r>
        <w:r w:rsidRPr="00221FDF">
          <w:rPr>
            <w:rFonts w:ascii="Angsana New" w:hAnsi="Angsana New"/>
            <w:noProof/>
            <w:sz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26A33" w14:textId="77777777" w:rsidR="00EF148A" w:rsidRDefault="00EF14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9C60" w14:textId="016E31F1" w:rsidR="00E8625F" w:rsidRPr="00A355B8" w:rsidRDefault="00E8625F" w:rsidP="00A355B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355B8">
      <w:rPr>
        <w:rFonts w:ascii="Angsana New" w:hAnsi="Angsana New" w:cs="Angsana New"/>
        <w:sz w:val="30"/>
        <w:szCs w:val="30"/>
      </w:rPr>
      <w:fldChar w:fldCharType="begin"/>
    </w:r>
    <w:r w:rsidRPr="00A355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355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1435EB">
      <w:rPr>
        <w:rFonts w:ascii="Angsana New" w:hAnsi="Angsana New" w:cs="Angsana New"/>
        <w:noProof/>
        <w:sz w:val="30"/>
        <w:szCs w:val="30"/>
      </w:rPr>
      <w:t>5</w:t>
    </w:r>
    <w:r w:rsidRPr="00A355B8">
      <w:rPr>
        <w:rFonts w:ascii="Angsana New" w:hAnsi="Angsana New" w:cs="Angsana New"/>
        <w:noProof/>
        <w:sz w:val="30"/>
        <w:szCs w:val="30"/>
      </w:rPr>
      <w:fldChar w:fldCharType="end"/>
    </w:r>
  </w:p>
  <w:p w14:paraId="24341876" w14:textId="77777777" w:rsidR="00E8625F" w:rsidRDefault="00E8625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041DDBA1" w:rsidR="00E8625F" w:rsidRPr="00A355B8" w:rsidRDefault="00E8625F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 w:rsidR="00F06AEB">
          <w:rPr>
            <w:rFonts w:ascii="Angsana New" w:hAnsi="Angsana New" w:cs="Angsana New"/>
            <w:noProof/>
            <w:sz w:val="30"/>
            <w:szCs w:val="30"/>
          </w:rPr>
          <w:t>122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02C2" w14:textId="77777777" w:rsidR="00B4203C" w:rsidRDefault="00B4203C">
      <w:r>
        <w:separator/>
      </w:r>
    </w:p>
  </w:footnote>
  <w:footnote w:type="continuationSeparator" w:id="0">
    <w:p w14:paraId="26CC529E" w14:textId="77777777" w:rsidR="00B4203C" w:rsidRDefault="00B4203C">
      <w:r>
        <w:continuationSeparator/>
      </w:r>
    </w:p>
  </w:footnote>
  <w:footnote w:type="continuationNotice" w:id="1">
    <w:p w14:paraId="5FA92AD9" w14:textId="77777777" w:rsidR="00B4203C" w:rsidRDefault="00B420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B893" w14:textId="77777777" w:rsidR="00EF148A" w:rsidRDefault="00EF14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9AFE0" w14:textId="77777777" w:rsidR="00E8625F" w:rsidRPr="00EF148A" w:rsidRDefault="00E8625F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EF14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EF148A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EF14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9ECE662" w14:textId="56A7A8C7" w:rsidR="00E8625F" w:rsidRPr="00EF148A" w:rsidRDefault="00E8625F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EF148A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EF148A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EF148A">
      <w:rPr>
        <w:rFonts w:ascii="Angsana New" w:hAnsi="Angsana New" w:cs="Angsana New"/>
        <w:b/>
        <w:bCs/>
        <w:sz w:val="32"/>
        <w:szCs w:val="32"/>
        <w:cs/>
      </w:rPr>
      <w:t>การเงิ</w:t>
    </w:r>
    <w:r w:rsidRPr="00EF148A">
      <w:rPr>
        <w:rFonts w:ascii="Angsana New" w:hAnsi="Angsana New" w:cs="Angsana New" w:hint="cs"/>
        <w:b/>
        <w:bCs/>
        <w:sz w:val="32"/>
        <w:szCs w:val="32"/>
        <w:cs/>
      </w:rPr>
      <w:t>น</w:t>
    </w:r>
  </w:p>
  <w:p w14:paraId="3B2837D4" w14:textId="128E89ED" w:rsidR="00E8625F" w:rsidRDefault="00E8625F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EF14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EF148A">
      <w:rPr>
        <w:rFonts w:ascii="Angsana New" w:hAnsi="Angsana New" w:cs="Angsana New"/>
        <w:sz w:val="32"/>
        <w:szCs w:val="32"/>
        <w:lang w:val="en-US"/>
      </w:rPr>
      <w:t>31</w:t>
    </w:r>
    <w:r w:rsidRPr="00EF148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EF148A">
      <w:rPr>
        <w:rFonts w:ascii="Angsana New" w:hAnsi="Angsana New" w:cs="Angsana New"/>
        <w:sz w:val="32"/>
        <w:szCs w:val="32"/>
        <w:lang w:val="en-US"/>
      </w:rPr>
      <w:t>256</w:t>
    </w:r>
    <w:r w:rsidR="00044604" w:rsidRPr="00EF148A">
      <w:rPr>
        <w:rFonts w:ascii="Angsana New" w:hAnsi="Angsana New" w:cs="Angsana New"/>
        <w:sz w:val="32"/>
        <w:szCs w:val="32"/>
        <w:lang w:val="en-US" w:bidi="th-TH"/>
      </w:rPr>
      <w:t>3</w:t>
    </w:r>
    <w:r w:rsidRPr="001C7B34">
      <w:rPr>
        <w:rFonts w:ascii="Angsana New" w:hAnsi="Angsana New" w:cs="Angsana New"/>
        <w:i/>
        <w:sz w:val="32"/>
        <w:szCs w:val="32"/>
        <w:cs/>
        <w:lang w:val="en-US" w:bidi="th-TH"/>
      </w:rPr>
      <w:tab/>
    </w:r>
  </w:p>
  <w:p w14:paraId="5D0E72FA" w14:textId="77777777" w:rsidR="00E8625F" w:rsidRPr="001C7B34" w:rsidRDefault="00E8625F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D6C0" w14:textId="77777777" w:rsidR="00EF148A" w:rsidRDefault="00EF14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DA81" w14:textId="77777777" w:rsidR="00E8625F" w:rsidRPr="00FA7747" w:rsidRDefault="00E8625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E8625F" w:rsidRPr="00FA7747" w:rsidRDefault="00E8625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61B179A0" w:rsidR="00E8625F" w:rsidRPr="00410770" w:rsidRDefault="00E8625F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435EB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Pr="001435EB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E8625F" w:rsidRPr="00074891" w:rsidRDefault="00E8625F" w:rsidP="00713C50">
    <w:pPr>
      <w:pStyle w:val="Header"/>
      <w:rPr>
        <w:lang w:val="en-GB"/>
      </w:rPr>
    </w:pPr>
  </w:p>
  <w:p w14:paraId="2E09A36D" w14:textId="77777777" w:rsidR="00E8625F" w:rsidRDefault="00E8625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B368" w14:textId="77777777" w:rsidR="00E8625F" w:rsidRDefault="00E8625F" w:rsidP="00713C50">
    <w:pPr>
      <w:pStyle w:val="Header"/>
    </w:pPr>
  </w:p>
  <w:p w14:paraId="7974E1A3" w14:textId="77777777" w:rsidR="00E8625F" w:rsidRDefault="00E862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817"/>
    <w:multiLevelType w:val="multilevel"/>
    <w:tmpl w:val="D98446D0"/>
    <w:styleLink w:val="Styl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1061028F"/>
    <w:multiLevelType w:val="hybridMultilevel"/>
    <w:tmpl w:val="783892E2"/>
    <w:lvl w:ilvl="0" w:tplc="A288D4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5C3160"/>
    <w:multiLevelType w:val="multilevel"/>
    <w:tmpl w:val="8274FD5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C723D7"/>
    <w:multiLevelType w:val="hybridMultilevel"/>
    <w:tmpl w:val="7360C87E"/>
    <w:lvl w:ilvl="0" w:tplc="C546BFF0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EC33159"/>
    <w:multiLevelType w:val="singleLevel"/>
    <w:tmpl w:val="B8C4B8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u w:color="95B3D7" w:themeColor="accent1" w:themeTint="99"/>
      </w:rPr>
    </w:lvl>
  </w:abstractNum>
  <w:abstractNum w:abstractNumId="12" w15:restartNumberingAfterBreak="0">
    <w:nsid w:val="2EF7068C"/>
    <w:multiLevelType w:val="multilevel"/>
    <w:tmpl w:val="ACBC36A6"/>
    <w:styleLink w:val="Style2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3" w15:restartNumberingAfterBreak="0">
    <w:nsid w:val="32C868D1"/>
    <w:multiLevelType w:val="hybridMultilevel"/>
    <w:tmpl w:val="B8C610C0"/>
    <w:lvl w:ilvl="0" w:tplc="4794568C">
      <w:start w:val="1"/>
      <w:numFmt w:val="bullet"/>
      <w:lvlText w:val="-"/>
      <w:lvlJc w:val="left"/>
      <w:pPr>
        <w:ind w:left="16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54631"/>
    <w:multiLevelType w:val="hybridMultilevel"/>
    <w:tmpl w:val="E286DF10"/>
    <w:lvl w:ilvl="0" w:tplc="0D804A0A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3E2F00"/>
    <w:multiLevelType w:val="hybridMultilevel"/>
    <w:tmpl w:val="92786DC4"/>
    <w:lvl w:ilvl="0" w:tplc="EDB6E1F0">
      <w:start w:val="3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52276EF5"/>
    <w:multiLevelType w:val="multilevel"/>
    <w:tmpl w:val="3416BF74"/>
    <w:styleLink w:val="Style1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numFmt w:val="decimal"/>
      <w:isLgl/>
      <w:lvlText w:val="%1.%2.%3"/>
      <w:lvlJc w:val="left"/>
      <w:pPr>
        <w:ind w:left="900" w:hanging="540"/>
      </w:pPr>
      <w:rPr>
        <w:rFonts w:hint="default"/>
        <w:b/>
      </w:rPr>
    </w:lvl>
    <w:lvl w:ilvl="3"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numFmt w:val="decimal"/>
      <w:isLgl/>
      <w:lvlText w:val="%1.%2.%3.%4.%5.%6"/>
      <w:lvlJc w:val="left"/>
      <w:pPr>
        <w:ind w:left="1080" w:hanging="720"/>
      </w:pPr>
      <w:rPr>
        <w:rFonts w:hint="default"/>
        <w:b/>
      </w:rPr>
    </w:lvl>
    <w:lvl w:ilvl="6"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numFmt w:val="decimal"/>
      <w:isLgl/>
      <w:lvlText w:val="%1.%2.%3.%4.%5.%6.%7.%8.%9"/>
      <w:lvlJc w:val="left"/>
      <w:pPr>
        <w:ind w:left="1440" w:hanging="1080"/>
      </w:pPr>
      <w:rPr>
        <w:rFonts w:hint="default"/>
        <w:b/>
      </w:rPr>
    </w:lvl>
  </w:abstractNum>
  <w:abstractNum w:abstractNumId="22" w15:restartNumberingAfterBreak="0">
    <w:nsid w:val="587F4D49"/>
    <w:multiLevelType w:val="multilevel"/>
    <w:tmpl w:val="98F45F5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thaiLetters"/>
      <w:lvlText w:val="%3)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1054F4E"/>
    <w:multiLevelType w:val="hybridMultilevel"/>
    <w:tmpl w:val="66AC5098"/>
    <w:lvl w:ilvl="0" w:tplc="6C9E7B8E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5" w15:restartNumberingAfterBreak="0">
    <w:nsid w:val="720B67C0"/>
    <w:multiLevelType w:val="hybridMultilevel"/>
    <w:tmpl w:val="DC1CE2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2304"/>
        </w:tabs>
        <w:ind w:left="230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A9A28A7"/>
    <w:multiLevelType w:val="hybridMultilevel"/>
    <w:tmpl w:val="92CC3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54DE5"/>
    <w:multiLevelType w:val="hybridMultilevel"/>
    <w:tmpl w:val="285A8A5A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24"/>
  </w:num>
  <w:num w:numId="5">
    <w:abstractNumId w:val="2"/>
  </w:num>
  <w:num w:numId="6">
    <w:abstractNumId w:val="27"/>
  </w:num>
  <w:num w:numId="7">
    <w:abstractNumId w:val="15"/>
  </w:num>
  <w:num w:numId="8">
    <w:abstractNumId w:val="1"/>
  </w:num>
  <w:num w:numId="9">
    <w:abstractNumId w:val="7"/>
  </w:num>
  <w:num w:numId="10">
    <w:abstractNumId w:val="28"/>
  </w:num>
  <w:num w:numId="11">
    <w:abstractNumId w:val="12"/>
  </w:num>
  <w:num w:numId="12">
    <w:abstractNumId w:val="21"/>
  </w:num>
  <w:num w:numId="13">
    <w:abstractNumId w:val="3"/>
  </w:num>
  <w:num w:numId="14">
    <w:abstractNumId w:val="10"/>
  </w:num>
  <w:num w:numId="15">
    <w:abstractNumId w:val="19"/>
  </w:num>
  <w:num w:numId="16">
    <w:abstractNumId w:val="23"/>
  </w:num>
  <w:num w:numId="17">
    <w:abstractNumId w:val="6"/>
  </w:num>
  <w:num w:numId="18">
    <w:abstractNumId w:val="31"/>
  </w:num>
  <w:num w:numId="19">
    <w:abstractNumId w:val="8"/>
  </w:num>
  <w:num w:numId="20">
    <w:abstractNumId w:val="9"/>
  </w:num>
  <w:num w:numId="21">
    <w:abstractNumId w:val="11"/>
  </w:num>
  <w:num w:numId="22">
    <w:abstractNumId w:val="22"/>
  </w:num>
  <w:num w:numId="23">
    <w:abstractNumId w:val="14"/>
  </w:num>
  <w:num w:numId="24">
    <w:abstractNumId w:val="16"/>
  </w:num>
  <w:num w:numId="25">
    <w:abstractNumId w:val="30"/>
  </w:num>
  <w:num w:numId="26">
    <w:abstractNumId w:val="18"/>
  </w:num>
  <w:num w:numId="27">
    <w:abstractNumId w:val="29"/>
  </w:num>
  <w:num w:numId="28">
    <w:abstractNumId w:val="26"/>
  </w:num>
  <w:num w:numId="29">
    <w:abstractNumId w:val="20"/>
  </w:num>
  <w:num w:numId="30">
    <w:abstractNumId w:val="5"/>
  </w:num>
  <w:num w:numId="31">
    <w:abstractNumId w:val="13"/>
  </w:num>
  <w:num w:numId="32">
    <w:abstractNumId w:val="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C2"/>
    <w:rsid w:val="000006F0"/>
    <w:rsid w:val="00000AB6"/>
    <w:rsid w:val="00001077"/>
    <w:rsid w:val="000015A1"/>
    <w:rsid w:val="000019CD"/>
    <w:rsid w:val="00001BEF"/>
    <w:rsid w:val="0000200C"/>
    <w:rsid w:val="00002077"/>
    <w:rsid w:val="000025CB"/>
    <w:rsid w:val="00002D6B"/>
    <w:rsid w:val="00002F50"/>
    <w:rsid w:val="00003477"/>
    <w:rsid w:val="000035F5"/>
    <w:rsid w:val="00003990"/>
    <w:rsid w:val="000039AE"/>
    <w:rsid w:val="0000435C"/>
    <w:rsid w:val="0000464A"/>
    <w:rsid w:val="00004819"/>
    <w:rsid w:val="00004A86"/>
    <w:rsid w:val="00005185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BB2"/>
    <w:rsid w:val="00007F4F"/>
    <w:rsid w:val="00007F8E"/>
    <w:rsid w:val="0001003B"/>
    <w:rsid w:val="0001012F"/>
    <w:rsid w:val="00010374"/>
    <w:rsid w:val="000112EE"/>
    <w:rsid w:val="000115FB"/>
    <w:rsid w:val="0001192B"/>
    <w:rsid w:val="00012BB1"/>
    <w:rsid w:val="00012E83"/>
    <w:rsid w:val="000135F7"/>
    <w:rsid w:val="0001364C"/>
    <w:rsid w:val="0001367E"/>
    <w:rsid w:val="00013716"/>
    <w:rsid w:val="00013C02"/>
    <w:rsid w:val="000143E1"/>
    <w:rsid w:val="00014B6A"/>
    <w:rsid w:val="00015C52"/>
    <w:rsid w:val="000167EF"/>
    <w:rsid w:val="00016879"/>
    <w:rsid w:val="00016E14"/>
    <w:rsid w:val="000172A7"/>
    <w:rsid w:val="00017344"/>
    <w:rsid w:val="00017412"/>
    <w:rsid w:val="00017563"/>
    <w:rsid w:val="00017853"/>
    <w:rsid w:val="000179F5"/>
    <w:rsid w:val="00017E8D"/>
    <w:rsid w:val="00020021"/>
    <w:rsid w:val="00020144"/>
    <w:rsid w:val="0002039E"/>
    <w:rsid w:val="0002055E"/>
    <w:rsid w:val="00020575"/>
    <w:rsid w:val="00020882"/>
    <w:rsid w:val="000208BF"/>
    <w:rsid w:val="00020E35"/>
    <w:rsid w:val="00020F08"/>
    <w:rsid w:val="00021255"/>
    <w:rsid w:val="00021A68"/>
    <w:rsid w:val="00021EC5"/>
    <w:rsid w:val="00022087"/>
    <w:rsid w:val="000229B1"/>
    <w:rsid w:val="00022BB4"/>
    <w:rsid w:val="00022CE8"/>
    <w:rsid w:val="00022D2D"/>
    <w:rsid w:val="000234D4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77"/>
    <w:rsid w:val="000261DD"/>
    <w:rsid w:val="000264F9"/>
    <w:rsid w:val="0002666D"/>
    <w:rsid w:val="00026B06"/>
    <w:rsid w:val="00027469"/>
    <w:rsid w:val="00027A4F"/>
    <w:rsid w:val="00027BD5"/>
    <w:rsid w:val="00027ED2"/>
    <w:rsid w:val="000300FB"/>
    <w:rsid w:val="0003010E"/>
    <w:rsid w:val="000302E4"/>
    <w:rsid w:val="0003157C"/>
    <w:rsid w:val="000315C3"/>
    <w:rsid w:val="00031980"/>
    <w:rsid w:val="00031A44"/>
    <w:rsid w:val="00031ADE"/>
    <w:rsid w:val="00031F4C"/>
    <w:rsid w:val="00032517"/>
    <w:rsid w:val="00032ABF"/>
    <w:rsid w:val="00033389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965"/>
    <w:rsid w:val="00035A15"/>
    <w:rsid w:val="00035BFA"/>
    <w:rsid w:val="00035D7C"/>
    <w:rsid w:val="00035ED7"/>
    <w:rsid w:val="0003620A"/>
    <w:rsid w:val="00036576"/>
    <w:rsid w:val="00036A3F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6EB"/>
    <w:rsid w:val="00043DDD"/>
    <w:rsid w:val="00043EF5"/>
    <w:rsid w:val="0004445C"/>
    <w:rsid w:val="000444A8"/>
    <w:rsid w:val="00044500"/>
    <w:rsid w:val="00044530"/>
    <w:rsid w:val="00044604"/>
    <w:rsid w:val="00044872"/>
    <w:rsid w:val="00044DAA"/>
    <w:rsid w:val="00045154"/>
    <w:rsid w:val="0004523B"/>
    <w:rsid w:val="00045740"/>
    <w:rsid w:val="0004599E"/>
    <w:rsid w:val="00045E6A"/>
    <w:rsid w:val="000463AC"/>
    <w:rsid w:val="00047017"/>
    <w:rsid w:val="00047DD4"/>
    <w:rsid w:val="00047E0B"/>
    <w:rsid w:val="00047E70"/>
    <w:rsid w:val="0005031A"/>
    <w:rsid w:val="00050935"/>
    <w:rsid w:val="00050BEF"/>
    <w:rsid w:val="00050C98"/>
    <w:rsid w:val="00050DDE"/>
    <w:rsid w:val="00051417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337F"/>
    <w:rsid w:val="00054433"/>
    <w:rsid w:val="000544A1"/>
    <w:rsid w:val="00054663"/>
    <w:rsid w:val="00054F0A"/>
    <w:rsid w:val="000553C1"/>
    <w:rsid w:val="0005542F"/>
    <w:rsid w:val="00055589"/>
    <w:rsid w:val="000558C4"/>
    <w:rsid w:val="00055DC1"/>
    <w:rsid w:val="000569A6"/>
    <w:rsid w:val="000570A0"/>
    <w:rsid w:val="0006047F"/>
    <w:rsid w:val="000606AB"/>
    <w:rsid w:val="00060AB1"/>
    <w:rsid w:val="00060C26"/>
    <w:rsid w:val="0006165F"/>
    <w:rsid w:val="00061955"/>
    <w:rsid w:val="00061B0E"/>
    <w:rsid w:val="00061CDD"/>
    <w:rsid w:val="00062031"/>
    <w:rsid w:val="00062766"/>
    <w:rsid w:val="0006276B"/>
    <w:rsid w:val="000629BD"/>
    <w:rsid w:val="00062B25"/>
    <w:rsid w:val="000632F6"/>
    <w:rsid w:val="000633E1"/>
    <w:rsid w:val="000634A7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5FCB"/>
    <w:rsid w:val="000666E6"/>
    <w:rsid w:val="00066AFC"/>
    <w:rsid w:val="00066C26"/>
    <w:rsid w:val="000672DA"/>
    <w:rsid w:val="000672F9"/>
    <w:rsid w:val="000675C1"/>
    <w:rsid w:val="00067F3C"/>
    <w:rsid w:val="000704B7"/>
    <w:rsid w:val="00070559"/>
    <w:rsid w:val="0007075C"/>
    <w:rsid w:val="0007089E"/>
    <w:rsid w:val="000719EE"/>
    <w:rsid w:val="00071C80"/>
    <w:rsid w:val="00071E82"/>
    <w:rsid w:val="00071F73"/>
    <w:rsid w:val="00072132"/>
    <w:rsid w:val="00072552"/>
    <w:rsid w:val="000727AA"/>
    <w:rsid w:val="00073020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534"/>
    <w:rsid w:val="000835E1"/>
    <w:rsid w:val="00083D8D"/>
    <w:rsid w:val="00083E1D"/>
    <w:rsid w:val="00084299"/>
    <w:rsid w:val="000849D1"/>
    <w:rsid w:val="00084E43"/>
    <w:rsid w:val="00084E93"/>
    <w:rsid w:val="00084FB1"/>
    <w:rsid w:val="000850CE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08A"/>
    <w:rsid w:val="000941C0"/>
    <w:rsid w:val="0009470A"/>
    <w:rsid w:val="000949AE"/>
    <w:rsid w:val="00094BAF"/>
    <w:rsid w:val="00094BC2"/>
    <w:rsid w:val="00094D1B"/>
    <w:rsid w:val="00094FB4"/>
    <w:rsid w:val="00095845"/>
    <w:rsid w:val="00095A5F"/>
    <w:rsid w:val="00095B3D"/>
    <w:rsid w:val="00095E09"/>
    <w:rsid w:val="00095E95"/>
    <w:rsid w:val="000967D6"/>
    <w:rsid w:val="00096A7A"/>
    <w:rsid w:val="00096F65"/>
    <w:rsid w:val="000970E1"/>
    <w:rsid w:val="000970FD"/>
    <w:rsid w:val="00097327"/>
    <w:rsid w:val="00097659"/>
    <w:rsid w:val="000A01C3"/>
    <w:rsid w:val="000A0559"/>
    <w:rsid w:val="000A073C"/>
    <w:rsid w:val="000A09EB"/>
    <w:rsid w:val="000A0AE4"/>
    <w:rsid w:val="000A0BB9"/>
    <w:rsid w:val="000A0C9E"/>
    <w:rsid w:val="000A0E84"/>
    <w:rsid w:val="000A0FBB"/>
    <w:rsid w:val="000A12A1"/>
    <w:rsid w:val="000A1595"/>
    <w:rsid w:val="000A15E3"/>
    <w:rsid w:val="000A171A"/>
    <w:rsid w:val="000A1E4E"/>
    <w:rsid w:val="000A2009"/>
    <w:rsid w:val="000A2225"/>
    <w:rsid w:val="000A2279"/>
    <w:rsid w:val="000A26A7"/>
    <w:rsid w:val="000A288A"/>
    <w:rsid w:val="000A28AB"/>
    <w:rsid w:val="000A2EEA"/>
    <w:rsid w:val="000A3093"/>
    <w:rsid w:val="000A37E2"/>
    <w:rsid w:val="000A398B"/>
    <w:rsid w:val="000A3A0A"/>
    <w:rsid w:val="000A4114"/>
    <w:rsid w:val="000A42BF"/>
    <w:rsid w:val="000A4553"/>
    <w:rsid w:val="000A4749"/>
    <w:rsid w:val="000A4B0B"/>
    <w:rsid w:val="000A4C2E"/>
    <w:rsid w:val="000A4D19"/>
    <w:rsid w:val="000A4DAF"/>
    <w:rsid w:val="000A534B"/>
    <w:rsid w:val="000A5401"/>
    <w:rsid w:val="000A63FD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254"/>
    <w:rsid w:val="000B142E"/>
    <w:rsid w:val="000B14A1"/>
    <w:rsid w:val="000B1666"/>
    <w:rsid w:val="000B1B59"/>
    <w:rsid w:val="000B1C16"/>
    <w:rsid w:val="000B1CB1"/>
    <w:rsid w:val="000B21CA"/>
    <w:rsid w:val="000B268E"/>
    <w:rsid w:val="000B287F"/>
    <w:rsid w:val="000B33FE"/>
    <w:rsid w:val="000B3423"/>
    <w:rsid w:val="000B358B"/>
    <w:rsid w:val="000B374D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2A"/>
    <w:rsid w:val="000B6FD3"/>
    <w:rsid w:val="000B7081"/>
    <w:rsid w:val="000B7292"/>
    <w:rsid w:val="000B7375"/>
    <w:rsid w:val="000B74CF"/>
    <w:rsid w:val="000B7961"/>
    <w:rsid w:val="000B7A27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38F2"/>
    <w:rsid w:val="000C41C4"/>
    <w:rsid w:val="000C431B"/>
    <w:rsid w:val="000C451D"/>
    <w:rsid w:val="000C49CD"/>
    <w:rsid w:val="000C4ACA"/>
    <w:rsid w:val="000C4CAA"/>
    <w:rsid w:val="000C4D05"/>
    <w:rsid w:val="000C4DF0"/>
    <w:rsid w:val="000C5243"/>
    <w:rsid w:val="000C539F"/>
    <w:rsid w:val="000C582A"/>
    <w:rsid w:val="000C5D19"/>
    <w:rsid w:val="000C5D8C"/>
    <w:rsid w:val="000C6330"/>
    <w:rsid w:val="000C633A"/>
    <w:rsid w:val="000C698D"/>
    <w:rsid w:val="000C69D9"/>
    <w:rsid w:val="000C6AB3"/>
    <w:rsid w:val="000C6B3B"/>
    <w:rsid w:val="000C6F4D"/>
    <w:rsid w:val="000C7237"/>
    <w:rsid w:val="000C770E"/>
    <w:rsid w:val="000C7C98"/>
    <w:rsid w:val="000C7FD9"/>
    <w:rsid w:val="000D01FE"/>
    <w:rsid w:val="000D036D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A24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AB8"/>
    <w:rsid w:val="000D6FB3"/>
    <w:rsid w:val="000D7072"/>
    <w:rsid w:val="000D7AE3"/>
    <w:rsid w:val="000E015E"/>
    <w:rsid w:val="000E043E"/>
    <w:rsid w:val="000E069E"/>
    <w:rsid w:val="000E06AC"/>
    <w:rsid w:val="000E0BB8"/>
    <w:rsid w:val="000E10DB"/>
    <w:rsid w:val="000E14C0"/>
    <w:rsid w:val="000E16D7"/>
    <w:rsid w:val="000E1DF6"/>
    <w:rsid w:val="000E23F3"/>
    <w:rsid w:val="000E28E6"/>
    <w:rsid w:val="000E2C49"/>
    <w:rsid w:val="000E2F85"/>
    <w:rsid w:val="000E3283"/>
    <w:rsid w:val="000E3392"/>
    <w:rsid w:val="000E3890"/>
    <w:rsid w:val="000E42A2"/>
    <w:rsid w:val="000E42B7"/>
    <w:rsid w:val="000E438F"/>
    <w:rsid w:val="000E44BF"/>
    <w:rsid w:val="000E4BD7"/>
    <w:rsid w:val="000E532E"/>
    <w:rsid w:val="000E54C4"/>
    <w:rsid w:val="000E56AF"/>
    <w:rsid w:val="000E5B32"/>
    <w:rsid w:val="000E5B65"/>
    <w:rsid w:val="000E5F52"/>
    <w:rsid w:val="000E6687"/>
    <w:rsid w:val="000E6788"/>
    <w:rsid w:val="000E7AEE"/>
    <w:rsid w:val="000F0217"/>
    <w:rsid w:val="000F0637"/>
    <w:rsid w:val="000F0832"/>
    <w:rsid w:val="000F08E2"/>
    <w:rsid w:val="000F0BC6"/>
    <w:rsid w:val="000F0FF4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2D0"/>
    <w:rsid w:val="000F59B5"/>
    <w:rsid w:val="000F5DB2"/>
    <w:rsid w:val="000F6C7B"/>
    <w:rsid w:val="000F6C7E"/>
    <w:rsid w:val="000F6F02"/>
    <w:rsid w:val="000F700F"/>
    <w:rsid w:val="000F71DD"/>
    <w:rsid w:val="000F7354"/>
    <w:rsid w:val="000F7440"/>
    <w:rsid w:val="000F7E89"/>
    <w:rsid w:val="00100142"/>
    <w:rsid w:val="001002EA"/>
    <w:rsid w:val="0010067E"/>
    <w:rsid w:val="00100A6A"/>
    <w:rsid w:val="00100E69"/>
    <w:rsid w:val="00100FBC"/>
    <w:rsid w:val="00101A27"/>
    <w:rsid w:val="00101A8B"/>
    <w:rsid w:val="00101E1D"/>
    <w:rsid w:val="00102622"/>
    <w:rsid w:val="001026D3"/>
    <w:rsid w:val="001028C1"/>
    <w:rsid w:val="00102975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4F07"/>
    <w:rsid w:val="00105E29"/>
    <w:rsid w:val="001060D2"/>
    <w:rsid w:val="00106136"/>
    <w:rsid w:val="00106190"/>
    <w:rsid w:val="001063D4"/>
    <w:rsid w:val="00106658"/>
    <w:rsid w:val="00106F0B"/>
    <w:rsid w:val="00107B8A"/>
    <w:rsid w:val="0011021A"/>
    <w:rsid w:val="00110B7B"/>
    <w:rsid w:val="00110C30"/>
    <w:rsid w:val="0011105E"/>
    <w:rsid w:val="001111E1"/>
    <w:rsid w:val="00111498"/>
    <w:rsid w:val="00111928"/>
    <w:rsid w:val="00111B99"/>
    <w:rsid w:val="00112537"/>
    <w:rsid w:val="00112677"/>
    <w:rsid w:val="00113288"/>
    <w:rsid w:val="00113C87"/>
    <w:rsid w:val="00113FF0"/>
    <w:rsid w:val="001142D5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8FA"/>
    <w:rsid w:val="0012295A"/>
    <w:rsid w:val="00122A8E"/>
    <w:rsid w:val="00122BAF"/>
    <w:rsid w:val="00123587"/>
    <w:rsid w:val="001238A0"/>
    <w:rsid w:val="001239BC"/>
    <w:rsid w:val="00123AB7"/>
    <w:rsid w:val="00123B8F"/>
    <w:rsid w:val="00123DBE"/>
    <w:rsid w:val="001246CB"/>
    <w:rsid w:val="00124D32"/>
    <w:rsid w:val="00124D53"/>
    <w:rsid w:val="0012508D"/>
    <w:rsid w:val="00125754"/>
    <w:rsid w:val="00125877"/>
    <w:rsid w:val="00125CC7"/>
    <w:rsid w:val="00126BA9"/>
    <w:rsid w:val="00127002"/>
    <w:rsid w:val="001274A0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6FD"/>
    <w:rsid w:val="00132980"/>
    <w:rsid w:val="00132B37"/>
    <w:rsid w:val="00132F57"/>
    <w:rsid w:val="001333FA"/>
    <w:rsid w:val="00134349"/>
    <w:rsid w:val="001344E9"/>
    <w:rsid w:val="001346D4"/>
    <w:rsid w:val="0013491E"/>
    <w:rsid w:val="00134A3D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37DAB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5EB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87E"/>
    <w:rsid w:val="00146B30"/>
    <w:rsid w:val="00146C91"/>
    <w:rsid w:val="00146F44"/>
    <w:rsid w:val="0014738E"/>
    <w:rsid w:val="001476E8"/>
    <w:rsid w:val="0014774F"/>
    <w:rsid w:val="00147F54"/>
    <w:rsid w:val="0015007D"/>
    <w:rsid w:val="00150273"/>
    <w:rsid w:val="0015060B"/>
    <w:rsid w:val="001508F8"/>
    <w:rsid w:val="00151204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B65"/>
    <w:rsid w:val="00154EB7"/>
    <w:rsid w:val="001550B0"/>
    <w:rsid w:val="00155461"/>
    <w:rsid w:val="00155479"/>
    <w:rsid w:val="00155582"/>
    <w:rsid w:val="001557BD"/>
    <w:rsid w:val="00155889"/>
    <w:rsid w:val="00155A8A"/>
    <w:rsid w:val="00155D02"/>
    <w:rsid w:val="00155D10"/>
    <w:rsid w:val="001562DB"/>
    <w:rsid w:val="00156307"/>
    <w:rsid w:val="00156719"/>
    <w:rsid w:val="001569A1"/>
    <w:rsid w:val="00156D01"/>
    <w:rsid w:val="001572A8"/>
    <w:rsid w:val="001573BA"/>
    <w:rsid w:val="001573FD"/>
    <w:rsid w:val="00157412"/>
    <w:rsid w:val="00157B25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862"/>
    <w:rsid w:val="001639BA"/>
    <w:rsid w:val="00163FB1"/>
    <w:rsid w:val="00163FC4"/>
    <w:rsid w:val="001644EE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28FB"/>
    <w:rsid w:val="00173059"/>
    <w:rsid w:val="00173786"/>
    <w:rsid w:val="001738E0"/>
    <w:rsid w:val="00173D47"/>
    <w:rsid w:val="00174060"/>
    <w:rsid w:val="00174161"/>
    <w:rsid w:val="0017439B"/>
    <w:rsid w:val="00174BE3"/>
    <w:rsid w:val="00174BF5"/>
    <w:rsid w:val="00175169"/>
    <w:rsid w:val="001751A8"/>
    <w:rsid w:val="00175464"/>
    <w:rsid w:val="00175590"/>
    <w:rsid w:val="001757CF"/>
    <w:rsid w:val="001758A5"/>
    <w:rsid w:val="00175C74"/>
    <w:rsid w:val="00175E89"/>
    <w:rsid w:val="00175F1A"/>
    <w:rsid w:val="0017674D"/>
    <w:rsid w:val="001768D4"/>
    <w:rsid w:val="00176C9D"/>
    <w:rsid w:val="0017728F"/>
    <w:rsid w:val="0017765D"/>
    <w:rsid w:val="00177EE2"/>
    <w:rsid w:val="0018075B"/>
    <w:rsid w:val="001810CD"/>
    <w:rsid w:val="001811C2"/>
    <w:rsid w:val="0018127B"/>
    <w:rsid w:val="001816E8"/>
    <w:rsid w:val="00181D49"/>
    <w:rsid w:val="00182234"/>
    <w:rsid w:val="001826FA"/>
    <w:rsid w:val="00182D71"/>
    <w:rsid w:val="00182DD2"/>
    <w:rsid w:val="00183070"/>
    <w:rsid w:val="00183478"/>
    <w:rsid w:val="001835BA"/>
    <w:rsid w:val="00183A4D"/>
    <w:rsid w:val="00183CE5"/>
    <w:rsid w:val="00183CFE"/>
    <w:rsid w:val="001841D0"/>
    <w:rsid w:val="00184715"/>
    <w:rsid w:val="00184997"/>
    <w:rsid w:val="00184FDB"/>
    <w:rsid w:val="001851D7"/>
    <w:rsid w:val="00185324"/>
    <w:rsid w:val="001854C0"/>
    <w:rsid w:val="001855CA"/>
    <w:rsid w:val="001855F6"/>
    <w:rsid w:val="0018561C"/>
    <w:rsid w:val="00185EEB"/>
    <w:rsid w:val="00185FDB"/>
    <w:rsid w:val="001864CA"/>
    <w:rsid w:val="0018681D"/>
    <w:rsid w:val="00186AC3"/>
    <w:rsid w:val="00186E89"/>
    <w:rsid w:val="0018701F"/>
    <w:rsid w:val="00187057"/>
    <w:rsid w:val="00187423"/>
    <w:rsid w:val="00187C92"/>
    <w:rsid w:val="00187D20"/>
    <w:rsid w:val="00190035"/>
    <w:rsid w:val="001900A6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4F1A"/>
    <w:rsid w:val="00195149"/>
    <w:rsid w:val="00195304"/>
    <w:rsid w:val="00195516"/>
    <w:rsid w:val="00195B1F"/>
    <w:rsid w:val="00195DC1"/>
    <w:rsid w:val="00196228"/>
    <w:rsid w:val="001962F5"/>
    <w:rsid w:val="001964A9"/>
    <w:rsid w:val="00196613"/>
    <w:rsid w:val="00196CB8"/>
    <w:rsid w:val="00196CBF"/>
    <w:rsid w:val="00196D00"/>
    <w:rsid w:val="0019739F"/>
    <w:rsid w:val="001973B5"/>
    <w:rsid w:val="00197591"/>
    <w:rsid w:val="0019762E"/>
    <w:rsid w:val="00197831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4B51"/>
    <w:rsid w:val="001A5E35"/>
    <w:rsid w:val="001A65B3"/>
    <w:rsid w:val="001A664C"/>
    <w:rsid w:val="001A679D"/>
    <w:rsid w:val="001A6BB5"/>
    <w:rsid w:val="001A6CCD"/>
    <w:rsid w:val="001A725F"/>
    <w:rsid w:val="001A74B6"/>
    <w:rsid w:val="001A76CF"/>
    <w:rsid w:val="001A77F0"/>
    <w:rsid w:val="001A79E5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65D"/>
    <w:rsid w:val="001B49E6"/>
    <w:rsid w:val="001B4DAB"/>
    <w:rsid w:val="001B4F5D"/>
    <w:rsid w:val="001B4F5E"/>
    <w:rsid w:val="001B514A"/>
    <w:rsid w:val="001B514E"/>
    <w:rsid w:val="001B53FA"/>
    <w:rsid w:val="001B54BE"/>
    <w:rsid w:val="001B5774"/>
    <w:rsid w:val="001B584F"/>
    <w:rsid w:val="001B5F0C"/>
    <w:rsid w:val="001B5FAE"/>
    <w:rsid w:val="001B5FD9"/>
    <w:rsid w:val="001B64A4"/>
    <w:rsid w:val="001B65E4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B7EC5"/>
    <w:rsid w:val="001C036A"/>
    <w:rsid w:val="001C069E"/>
    <w:rsid w:val="001C0ACC"/>
    <w:rsid w:val="001C0C19"/>
    <w:rsid w:val="001C0CE9"/>
    <w:rsid w:val="001C1415"/>
    <w:rsid w:val="001C1691"/>
    <w:rsid w:val="001C1823"/>
    <w:rsid w:val="001C1A36"/>
    <w:rsid w:val="001C21A0"/>
    <w:rsid w:val="001C2307"/>
    <w:rsid w:val="001C246C"/>
    <w:rsid w:val="001C28A3"/>
    <w:rsid w:val="001C2A93"/>
    <w:rsid w:val="001C2FF9"/>
    <w:rsid w:val="001C351A"/>
    <w:rsid w:val="001C367A"/>
    <w:rsid w:val="001C3B09"/>
    <w:rsid w:val="001C4325"/>
    <w:rsid w:val="001C50F2"/>
    <w:rsid w:val="001C615F"/>
    <w:rsid w:val="001C63A1"/>
    <w:rsid w:val="001C63A5"/>
    <w:rsid w:val="001C6956"/>
    <w:rsid w:val="001C6B2D"/>
    <w:rsid w:val="001C6D27"/>
    <w:rsid w:val="001C6D57"/>
    <w:rsid w:val="001C74C6"/>
    <w:rsid w:val="001C7B34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410F"/>
    <w:rsid w:val="001D5082"/>
    <w:rsid w:val="001D522E"/>
    <w:rsid w:val="001D5961"/>
    <w:rsid w:val="001D5D99"/>
    <w:rsid w:val="001D65E4"/>
    <w:rsid w:val="001D6750"/>
    <w:rsid w:val="001D6818"/>
    <w:rsid w:val="001D6F41"/>
    <w:rsid w:val="001D73E2"/>
    <w:rsid w:val="001D792D"/>
    <w:rsid w:val="001D7C06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774"/>
    <w:rsid w:val="001E4C6F"/>
    <w:rsid w:val="001E4FB5"/>
    <w:rsid w:val="001E51C3"/>
    <w:rsid w:val="001E5203"/>
    <w:rsid w:val="001E528E"/>
    <w:rsid w:val="001E56F2"/>
    <w:rsid w:val="001E5845"/>
    <w:rsid w:val="001E5C5A"/>
    <w:rsid w:val="001E5E39"/>
    <w:rsid w:val="001E607C"/>
    <w:rsid w:val="001E6380"/>
    <w:rsid w:val="001E656B"/>
    <w:rsid w:val="001E6F38"/>
    <w:rsid w:val="001E7058"/>
    <w:rsid w:val="001E70CA"/>
    <w:rsid w:val="001E7747"/>
    <w:rsid w:val="001E7942"/>
    <w:rsid w:val="001E7A88"/>
    <w:rsid w:val="001E7EF8"/>
    <w:rsid w:val="001F06BD"/>
    <w:rsid w:val="001F0B07"/>
    <w:rsid w:val="001F0B34"/>
    <w:rsid w:val="001F0EFA"/>
    <w:rsid w:val="001F101E"/>
    <w:rsid w:val="001F12CF"/>
    <w:rsid w:val="001F134A"/>
    <w:rsid w:val="001F160F"/>
    <w:rsid w:val="001F1889"/>
    <w:rsid w:val="001F18CF"/>
    <w:rsid w:val="001F1937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972"/>
    <w:rsid w:val="001F3A01"/>
    <w:rsid w:val="001F3A53"/>
    <w:rsid w:val="001F3CD1"/>
    <w:rsid w:val="001F3D49"/>
    <w:rsid w:val="001F5639"/>
    <w:rsid w:val="001F568E"/>
    <w:rsid w:val="001F5B18"/>
    <w:rsid w:val="001F5C19"/>
    <w:rsid w:val="001F5C3D"/>
    <w:rsid w:val="001F5F22"/>
    <w:rsid w:val="001F624B"/>
    <w:rsid w:val="001F6376"/>
    <w:rsid w:val="001F6556"/>
    <w:rsid w:val="001F680F"/>
    <w:rsid w:val="001F6A7D"/>
    <w:rsid w:val="001F6DAD"/>
    <w:rsid w:val="001F6FA7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C08"/>
    <w:rsid w:val="00202E26"/>
    <w:rsid w:val="00202E9D"/>
    <w:rsid w:val="00203012"/>
    <w:rsid w:val="002030F4"/>
    <w:rsid w:val="00203149"/>
    <w:rsid w:val="002031A0"/>
    <w:rsid w:val="00203A1C"/>
    <w:rsid w:val="00203B9F"/>
    <w:rsid w:val="00203D30"/>
    <w:rsid w:val="00203E44"/>
    <w:rsid w:val="00204E6B"/>
    <w:rsid w:val="00204E7A"/>
    <w:rsid w:val="00204EA3"/>
    <w:rsid w:val="0020518E"/>
    <w:rsid w:val="00205F87"/>
    <w:rsid w:val="0020624A"/>
    <w:rsid w:val="0020659C"/>
    <w:rsid w:val="0020690E"/>
    <w:rsid w:val="00206ADB"/>
    <w:rsid w:val="00206CB0"/>
    <w:rsid w:val="00206DEC"/>
    <w:rsid w:val="00207168"/>
    <w:rsid w:val="00207395"/>
    <w:rsid w:val="00207454"/>
    <w:rsid w:val="00207482"/>
    <w:rsid w:val="0021020C"/>
    <w:rsid w:val="00210706"/>
    <w:rsid w:val="00211165"/>
    <w:rsid w:val="0021139F"/>
    <w:rsid w:val="002115C2"/>
    <w:rsid w:val="002115CB"/>
    <w:rsid w:val="002115E0"/>
    <w:rsid w:val="00212214"/>
    <w:rsid w:val="0021249A"/>
    <w:rsid w:val="0021287D"/>
    <w:rsid w:val="00212CF9"/>
    <w:rsid w:val="00212DDA"/>
    <w:rsid w:val="00212E76"/>
    <w:rsid w:val="00213113"/>
    <w:rsid w:val="0021327E"/>
    <w:rsid w:val="0021345E"/>
    <w:rsid w:val="002134EA"/>
    <w:rsid w:val="002135AD"/>
    <w:rsid w:val="002136B7"/>
    <w:rsid w:val="00213B00"/>
    <w:rsid w:val="00213C1F"/>
    <w:rsid w:val="00213D49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068"/>
    <w:rsid w:val="00216313"/>
    <w:rsid w:val="00216862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9E1"/>
    <w:rsid w:val="00220F09"/>
    <w:rsid w:val="00220F81"/>
    <w:rsid w:val="00220FDE"/>
    <w:rsid w:val="0022108E"/>
    <w:rsid w:val="0022127F"/>
    <w:rsid w:val="0022159F"/>
    <w:rsid w:val="00221930"/>
    <w:rsid w:val="00221C3F"/>
    <w:rsid w:val="00221C45"/>
    <w:rsid w:val="00221EB8"/>
    <w:rsid w:val="00221ECC"/>
    <w:rsid w:val="00221F0A"/>
    <w:rsid w:val="00221FDF"/>
    <w:rsid w:val="00222360"/>
    <w:rsid w:val="002223E2"/>
    <w:rsid w:val="00222558"/>
    <w:rsid w:val="00222634"/>
    <w:rsid w:val="00222793"/>
    <w:rsid w:val="00222AB6"/>
    <w:rsid w:val="00223071"/>
    <w:rsid w:val="00223128"/>
    <w:rsid w:val="0022323E"/>
    <w:rsid w:val="00223650"/>
    <w:rsid w:val="002238C4"/>
    <w:rsid w:val="0022392A"/>
    <w:rsid w:val="002239D8"/>
    <w:rsid w:val="00223AEC"/>
    <w:rsid w:val="00223B70"/>
    <w:rsid w:val="00223CD5"/>
    <w:rsid w:val="002249DE"/>
    <w:rsid w:val="00224A16"/>
    <w:rsid w:val="00224BB2"/>
    <w:rsid w:val="00224D67"/>
    <w:rsid w:val="002254D7"/>
    <w:rsid w:val="00225627"/>
    <w:rsid w:val="0022565E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AB3"/>
    <w:rsid w:val="00226C7A"/>
    <w:rsid w:val="00226DCC"/>
    <w:rsid w:val="00226F9A"/>
    <w:rsid w:val="00227207"/>
    <w:rsid w:val="0022736F"/>
    <w:rsid w:val="00227969"/>
    <w:rsid w:val="00227C5B"/>
    <w:rsid w:val="00227E99"/>
    <w:rsid w:val="00230246"/>
    <w:rsid w:val="00230FE6"/>
    <w:rsid w:val="0023112B"/>
    <w:rsid w:val="00231565"/>
    <w:rsid w:val="002318AA"/>
    <w:rsid w:val="0023192B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175"/>
    <w:rsid w:val="00237317"/>
    <w:rsid w:val="00237580"/>
    <w:rsid w:val="002375DD"/>
    <w:rsid w:val="00237DA6"/>
    <w:rsid w:val="00237EF0"/>
    <w:rsid w:val="002403EE"/>
    <w:rsid w:val="00240820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09D"/>
    <w:rsid w:val="002442ED"/>
    <w:rsid w:val="002443B7"/>
    <w:rsid w:val="002447E4"/>
    <w:rsid w:val="00244D56"/>
    <w:rsid w:val="00245271"/>
    <w:rsid w:val="00245379"/>
    <w:rsid w:val="002454EF"/>
    <w:rsid w:val="00245AA3"/>
    <w:rsid w:val="00245F7D"/>
    <w:rsid w:val="0024600D"/>
    <w:rsid w:val="00246041"/>
    <w:rsid w:val="002469A7"/>
    <w:rsid w:val="00246C27"/>
    <w:rsid w:val="00246C64"/>
    <w:rsid w:val="00246CE5"/>
    <w:rsid w:val="002470E8"/>
    <w:rsid w:val="00247700"/>
    <w:rsid w:val="00247E7D"/>
    <w:rsid w:val="00250290"/>
    <w:rsid w:val="00250423"/>
    <w:rsid w:val="00250AE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BA9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76"/>
    <w:rsid w:val="002571B5"/>
    <w:rsid w:val="002573B5"/>
    <w:rsid w:val="002576D5"/>
    <w:rsid w:val="002578CE"/>
    <w:rsid w:val="00257A38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97E"/>
    <w:rsid w:val="00262AFD"/>
    <w:rsid w:val="00263041"/>
    <w:rsid w:val="00263417"/>
    <w:rsid w:val="00263715"/>
    <w:rsid w:val="00264106"/>
    <w:rsid w:val="00264142"/>
    <w:rsid w:val="00264686"/>
    <w:rsid w:val="002646D4"/>
    <w:rsid w:val="002648A2"/>
    <w:rsid w:val="002648A8"/>
    <w:rsid w:val="002649E5"/>
    <w:rsid w:val="00264D2E"/>
    <w:rsid w:val="00265161"/>
    <w:rsid w:val="0026521A"/>
    <w:rsid w:val="00265661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FC2"/>
    <w:rsid w:val="00273049"/>
    <w:rsid w:val="002734AC"/>
    <w:rsid w:val="0027358C"/>
    <w:rsid w:val="0027366A"/>
    <w:rsid w:val="0027370B"/>
    <w:rsid w:val="0027389A"/>
    <w:rsid w:val="00273C7F"/>
    <w:rsid w:val="00274B49"/>
    <w:rsid w:val="002752F5"/>
    <w:rsid w:val="002759A8"/>
    <w:rsid w:val="00275B69"/>
    <w:rsid w:val="00275D10"/>
    <w:rsid w:val="00275E19"/>
    <w:rsid w:val="00276171"/>
    <w:rsid w:val="00276423"/>
    <w:rsid w:val="00276DCA"/>
    <w:rsid w:val="00276DCB"/>
    <w:rsid w:val="00276E67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005"/>
    <w:rsid w:val="00282433"/>
    <w:rsid w:val="00282600"/>
    <w:rsid w:val="00283130"/>
    <w:rsid w:val="00283275"/>
    <w:rsid w:val="0028327B"/>
    <w:rsid w:val="002835F6"/>
    <w:rsid w:val="002839B5"/>
    <w:rsid w:val="00283E57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168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ED8"/>
    <w:rsid w:val="00294F97"/>
    <w:rsid w:val="0029563C"/>
    <w:rsid w:val="002956D5"/>
    <w:rsid w:val="00295FF9"/>
    <w:rsid w:val="00296054"/>
    <w:rsid w:val="0029640F"/>
    <w:rsid w:val="0029663E"/>
    <w:rsid w:val="0029672F"/>
    <w:rsid w:val="0029673B"/>
    <w:rsid w:val="00296825"/>
    <w:rsid w:val="002968DE"/>
    <w:rsid w:val="00296A92"/>
    <w:rsid w:val="00296B8E"/>
    <w:rsid w:val="00296BBD"/>
    <w:rsid w:val="00296F2B"/>
    <w:rsid w:val="002975B1"/>
    <w:rsid w:val="00297C58"/>
    <w:rsid w:val="002A03F0"/>
    <w:rsid w:val="002A09C2"/>
    <w:rsid w:val="002A11D5"/>
    <w:rsid w:val="002A1252"/>
    <w:rsid w:val="002A13CA"/>
    <w:rsid w:val="002A1922"/>
    <w:rsid w:val="002A1F87"/>
    <w:rsid w:val="002A23E7"/>
    <w:rsid w:val="002A2592"/>
    <w:rsid w:val="002A27D5"/>
    <w:rsid w:val="002A28E1"/>
    <w:rsid w:val="002A2D02"/>
    <w:rsid w:val="002A2D24"/>
    <w:rsid w:val="002A2DBB"/>
    <w:rsid w:val="002A2EF0"/>
    <w:rsid w:val="002A2F0A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684"/>
    <w:rsid w:val="002A5D67"/>
    <w:rsid w:val="002A6302"/>
    <w:rsid w:val="002A644B"/>
    <w:rsid w:val="002A64DE"/>
    <w:rsid w:val="002A689B"/>
    <w:rsid w:val="002A6930"/>
    <w:rsid w:val="002A6C0B"/>
    <w:rsid w:val="002A7603"/>
    <w:rsid w:val="002A78B6"/>
    <w:rsid w:val="002A7A9B"/>
    <w:rsid w:val="002A7BA5"/>
    <w:rsid w:val="002A7D0F"/>
    <w:rsid w:val="002A7D8F"/>
    <w:rsid w:val="002A7E5D"/>
    <w:rsid w:val="002A7FE4"/>
    <w:rsid w:val="002B10A5"/>
    <w:rsid w:val="002B1773"/>
    <w:rsid w:val="002B17FA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452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BD5"/>
    <w:rsid w:val="002B7001"/>
    <w:rsid w:val="002B71F8"/>
    <w:rsid w:val="002B749D"/>
    <w:rsid w:val="002B750B"/>
    <w:rsid w:val="002B75DA"/>
    <w:rsid w:val="002B7981"/>
    <w:rsid w:val="002C0033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CE6"/>
    <w:rsid w:val="002C2F8A"/>
    <w:rsid w:val="002C377F"/>
    <w:rsid w:val="002C4417"/>
    <w:rsid w:val="002C4AF6"/>
    <w:rsid w:val="002C519B"/>
    <w:rsid w:val="002C521D"/>
    <w:rsid w:val="002C57C6"/>
    <w:rsid w:val="002C60A7"/>
    <w:rsid w:val="002C643D"/>
    <w:rsid w:val="002C7217"/>
    <w:rsid w:val="002C7739"/>
    <w:rsid w:val="002C7764"/>
    <w:rsid w:val="002C7B2C"/>
    <w:rsid w:val="002D0113"/>
    <w:rsid w:val="002D03EF"/>
    <w:rsid w:val="002D051D"/>
    <w:rsid w:val="002D0541"/>
    <w:rsid w:val="002D07E9"/>
    <w:rsid w:val="002D0958"/>
    <w:rsid w:val="002D0E8D"/>
    <w:rsid w:val="002D1083"/>
    <w:rsid w:val="002D149F"/>
    <w:rsid w:val="002D16AB"/>
    <w:rsid w:val="002D18B5"/>
    <w:rsid w:val="002D18D9"/>
    <w:rsid w:val="002D22DD"/>
    <w:rsid w:val="002D2979"/>
    <w:rsid w:val="002D2DDC"/>
    <w:rsid w:val="002D304C"/>
    <w:rsid w:val="002D3165"/>
    <w:rsid w:val="002D369B"/>
    <w:rsid w:val="002D456F"/>
    <w:rsid w:val="002D45A1"/>
    <w:rsid w:val="002D4A98"/>
    <w:rsid w:val="002D4F70"/>
    <w:rsid w:val="002D51D5"/>
    <w:rsid w:val="002D53F4"/>
    <w:rsid w:val="002D54CF"/>
    <w:rsid w:val="002D55E7"/>
    <w:rsid w:val="002D5678"/>
    <w:rsid w:val="002D56BF"/>
    <w:rsid w:val="002D5724"/>
    <w:rsid w:val="002D5A1D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0A"/>
    <w:rsid w:val="002D7539"/>
    <w:rsid w:val="002D7549"/>
    <w:rsid w:val="002D7FA1"/>
    <w:rsid w:val="002E00A6"/>
    <w:rsid w:val="002E0128"/>
    <w:rsid w:val="002E02A1"/>
    <w:rsid w:val="002E07B3"/>
    <w:rsid w:val="002E0894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B1A"/>
    <w:rsid w:val="002E2C49"/>
    <w:rsid w:val="002E2E29"/>
    <w:rsid w:val="002E2FD3"/>
    <w:rsid w:val="002E30A3"/>
    <w:rsid w:val="002E3AAF"/>
    <w:rsid w:val="002E3B80"/>
    <w:rsid w:val="002E3C5F"/>
    <w:rsid w:val="002E3FC1"/>
    <w:rsid w:val="002E4425"/>
    <w:rsid w:val="002E4442"/>
    <w:rsid w:val="002E4533"/>
    <w:rsid w:val="002E4C88"/>
    <w:rsid w:val="002E4D02"/>
    <w:rsid w:val="002E50A6"/>
    <w:rsid w:val="002E5182"/>
    <w:rsid w:val="002E5AC4"/>
    <w:rsid w:val="002E5D04"/>
    <w:rsid w:val="002E5D37"/>
    <w:rsid w:val="002E5D6C"/>
    <w:rsid w:val="002E5FC4"/>
    <w:rsid w:val="002E6263"/>
    <w:rsid w:val="002E654A"/>
    <w:rsid w:val="002E6591"/>
    <w:rsid w:val="002E69EB"/>
    <w:rsid w:val="002E6C17"/>
    <w:rsid w:val="002E6C5F"/>
    <w:rsid w:val="002E6CAB"/>
    <w:rsid w:val="002E6F62"/>
    <w:rsid w:val="002E706B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12F"/>
    <w:rsid w:val="002F22BB"/>
    <w:rsid w:val="002F2A62"/>
    <w:rsid w:val="002F332A"/>
    <w:rsid w:val="002F33BD"/>
    <w:rsid w:val="002F3601"/>
    <w:rsid w:val="002F373D"/>
    <w:rsid w:val="002F3F31"/>
    <w:rsid w:val="002F470A"/>
    <w:rsid w:val="002F472A"/>
    <w:rsid w:val="002F48A4"/>
    <w:rsid w:val="002F4B48"/>
    <w:rsid w:val="002F50C5"/>
    <w:rsid w:val="002F516A"/>
    <w:rsid w:val="002F5629"/>
    <w:rsid w:val="002F573C"/>
    <w:rsid w:val="002F6148"/>
    <w:rsid w:val="002F664E"/>
    <w:rsid w:val="002F665E"/>
    <w:rsid w:val="002F675E"/>
    <w:rsid w:val="002F67CF"/>
    <w:rsid w:val="002F6A3A"/>
    <w:rsid w:val="002F6B1D"/>
    <w:rsid w:val="002F6F5B"/>
    <w:rsid w:val="002F6FC6"/>
    <w:rsid w:val="002F7041"/>
    <w:rsid w:val="002F7E78"/>
    <w:rsid w:val="002F7EA5"/>
    <w:rsid w:val="00300486"/>
    <w:rsid w:val="00300750"/>
    <w:rsid w:val="0030077F"/>
    <w:rsid w:val="00300904"/>
    <w:rsid w:val="00300EE9"/>
    <w:rsid w:val="00301A8F"/>
    <w:rsid w:val="00301C00"/>
    <w:rsid w:val="00301C87"/>
    <w:rsid w:val="00301F6A"/>
    <w:rsid w:val="0030205F"/>
    <w:rsid w:val="0030209C"/>
    <w:rsid w:val="00302130"/>
    <w:rsid w:val="003021AC"/>
    <w:rsid w:val="00302E22"/>
    <w:rsid w:val="00302E85"/>
    <w:rsid w:val="00302EE6"/>
    <w:rsid w:val="003034E8"/>
    <w:rsid w:val="003035D9"/>
    <w:rsid w:val="00303D44"/>
    <w:rsid w:val="00303DFD"/>
    <w:rsid w:val="003045EA"/>
    <w:rsid w:val="0030490B"/>
    <w:rsid w:val="00304920"/>
    <w:rsid w:val="00304997"/>
    <w:rsid w:val="00304D2A"/>
    <w:rsid w:val="00304D39"/>
    <w:rsid w:val="00305495"/>
    <w:rsid w:val="003055F1"/>
    <w:rsid w:val="00305936"/>
    <w:rsid w:val="00305B63"/>
    <w:rsid w:val="00306026"/>
    <w:rsid w:val="0030636F"/>
    <w:rsid w:val="00306740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0EF1"/>
    <w:rsid w:val="0031116E"/>
    <w:rsid w:val="00311F22"/>
    <w:rsid w:val="00311FFB"/>
    <w:rsid w:val="00312D54"/>
    <w:rsid w:val="00313335"/>
    <w:rsid w:val="00313761"/>
    <w:rsid w:val="0031399E"/>
    <w:rsid w:val="00313CA6"/>
    <w:rsid w:val="00314048"/>
    <w:rsid w:val="00314088"/>
    <w:rsid w:val="003140CB"/>
    <w:rsid w:val="00314A06"/>
    <w:rsid w:val="00314B8A"/>
    <w:rsid w:val="00315321"/>
    <w:rsid w:val="00315A80"/>
    <w:rsid w:val="00316059"/>
    <w:rsid w:val="003160FD"/>
    <w:rsid w:val="003161E3"/>
    <w:rsid w:val="003166A7"/>
    <w:rsid w:val="00316A40"/>
    <w:rsid w:val="00316DC3"/>
    <w:rsid w:val="00317074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0F5D"/>
    <w:rsid w:val="00321924"/>
    <w:rsid w:val="00322497"/>
    <w:rsid w:val="00322774"/>
    <w:rsid w:val="0032287A"/>
    <w:rsid w:val="003230CE"/>
    <w:rsid w:val="00323565"/>
    <w:rsid w:val="0032361C"/>
    <w:rsid w:val="00324055"/>
    <w:rsid w:val="003243B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6CB"/>
    <w:rsid w:val="00327892"/>
    <w:rsid w:val="00330214"/>
    <w:rsid w:val="00330856"/>
    <w:rsid w:val="0033085C"/>
    <w:rsid w:val="00330E3B"/>
    <w:rsid w:val="00331012"/>
    <w:rsid w:val="00331205"/>
    <w:rsid w:val="0033276F"/>
    <w:rsid w:val="00332962"/>
    <w:rsid w:val="00332D2E"/>
    <w:rsid w:val="00333396"/>
    <w:rsid w:val="00333482"/>
    <w:rsid w:val="00333CEF"/>
    <w:rsid w:val="00333E34"/>
    <w:rsid w:val="00333EE6"/>
    <w:rsid w:val="00334526"/>
    <w:rsid w:val="00335AF3"/>
    <w:rsid w:val="003367A9"/>
    <w:rsid w:val="00336A5E"/>
    <w:rsid w:val="00336CED"/>
    <w:rsid w:val="003374D4"/>
    <w:rsid w:val="0033781D"/>
    <w:rsid w:val="00337B93"/>
    <w:rsid w:val="00337ED3"/>
    <w:rsid w:val="00340488"/>
    <w:rsid w:val="003405C6"/>
    <w:rsid w:val="00340952"/>
    <w:rsid w:val="00340AD1"/>
    <w:rsid w:val="00340B12"/>
    <w:rsid w:val="00340B45"/>
    <w:rsid w:val="00340EC6"/>
    <w:rsid w:val="003414C0"/>
    <w:rsid w:val="0034156A"/>
    <w:rsid w:val="003419F2"/>
    <w:rsid w:val="0034224C"/>
    <w:rsid w:val="0034237A"/>
    <w:rsid w:val="00342477"/>
    <w:rsid w:val="0034250B"/>
    <w:rsid w:val="003425DF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5D9"/>
    <w:rsid w:val="00344628"/>
    <w:rsid w:val="00344E37"/>
    <w:rsid w:val="0034504C"/>
    <w:rsid w:val="00345374"/>
    <w:rsid w:val="003453AA"/>
    <w:rsid w:val="0034576D"/>
    <w:rsid w:val="00345788"/>
    <w:rsid w:val="003459E5"/>
    <w:rsid w:val="00345D2B"/>
    <w:rsid w:val="00345FDC"/>
    <w:rsid w:val="00346051"/>
    <w:rsid w:val="003463C0"/>
    <w:rsid w:val="003464A9"/>
    <w:rsid w:val="003466B2"/>
    <w:rsid w:val="003468CF"/>
    <w:rsid w:val="00346CD7"/>
    <w:rsid w:val="003470F8"/>
    <w:rsid w:val="003472BB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1FCD"/>
    <w:rsid w:val="0035226E"/>
    <w:rsid w:val="00352377"/>
    <w:rsid w:val="003524F2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5D6B"/>
    <w:rsid w:val="00356539"/>
    <w:rsid w:val="00357151"/>
    <w:rsid w:val="003573DD"/>
    <w:rsid w:val="003574C6"/>
    <w:rsid w:val="00357553"/>
    <w:rsid w:val="0035777E"/>
    <w:rsid w:val="0036011A"/>
    <w:rsid w:val="00360161"/>
    <w:rsid w:val="00360E8F"/>
    <w:rsid w:val="003610A2"/>
    <w:rsid w:val="00361401"/>
    <w:rsid w:val="003614E0"/>
    <w:rsid w:val="00361530"/>
    <w:rsid w:val="00361AF6"/>
    <w:rsid w:val="00361B11"/>
    <w:rsid w:val="00361BA2"/>
    <w:rsid w:val="00361C07"/>
    <w:rsid w:val="00362144"/>
    <w:rsid w:val="00362289"/>
    <w:rsid w:val="003627C3"/>
    <w:rsid w:val="00362A1B"/>
    <w:rsid w:val="00362A74"/>
    <w:rsid w:val="00362D09"/>
    <w:rsid w:val="00362D5C"/>
    <w:rsid w:val="00362E09"/>
    <w:rsid w:val="00362E0F"/>
    <w:rsid w:val="00362E50"/>
    <w:rsid w:val="0036329E"/>
    <w:rsid w:val="00363C35"/>
    <w:rsid w:val="003642E0"/>
    <w:rsid w:val="003646A3"/>
    <w:rsid w:val="00364A19"/>
    <w:rsid w:val="00364ED1"/>
    <w:rsid w:val="003651FC"/>
    <w:rsid w:val="00365305"/>
    <w:rsid w:val="0036549A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121"/>
    <w:rsid w:val="003702BE"/>
    <w:rsid w:val="0037093A"/>
    <w:rsid w:val="003709FA"/>
    <w:rsid w:val="00370CD5"/>
    <w:rsid w:val="00370CF8"/>
    <w:rsid w:val="00370EB0"/>
    <w:rsid w:val="00371225"/>
    <w:rsid w:val="00371360"/>
    <w:rsid w:val="0037159F"/>
    <w:rsid w:val="003716F5"/>
    <w:rsid w:val="00371AC8"/>
    <w:rsid w:val="00371BBF"/>
    <w:rsid w:val="00371C96"/>
    <w:rsid w:val="0037224C"/>
    <w:rsid w:val="0037242C"/>
    <w:rsid w:val="0037248A"/>
    <w:rsid w:val="0037262E"/>
    <w:rsid w:val="00372675"/>
    <w:rsid w:val="00372A4F"/>
    <w:rsid w:val="00372AAC"/>
    <w:rsid w:val="00373258"/>
    <w:rsid w:val="0037327E"/>
    <w:rsid w:val="0037352F"/>
    <w:rsid w:val="0037354E"/>
    <w:rsid w:val="00373BA1"/>
    <w:rsid w:val="00373BAD"/>
    <w:rsid w:val="00373ED9"/>
    <w:rsid w:val="003743F7"/>
    <w:rsid w:val="003744FD"/>
    <w:rsid w:val="00374C40"/>
    <w:rsid w:val="003752ED"/>
    <w:rsid w:val="003754E0"/>
    <w:rsid w:val="0037559B"/>
    <w:rsid w:val="00375D98"/>
    <w:rsid w:val="00375E67"/>
    <w:rsid w:val="003760D4"/>
    <w:rsid w:val="00376166"/>
    <w:rsid w:val="003761E7"/>
    <w:rsid w:val="003763AB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76"/>
    <w:rsid w:val="003830F0"/>
    <w:rsid w:val="00383184"/>
    <w:rsid w:val="00383390"/>
    <w:rsid w:val="00383858"/>
    <w:rsid w:val="00383A98"/>
    <w:rsid w:val="00383E13"/>
    <w:rsid w:val="00383F7C"/>
    <w:rsid w:val="003841DC"/>
    <w:rsid w:val="0038462C"/>
    <w:rsid w:val="00384667"/>
    <w:rsid w:val="003848BB"/>
    <w:rsid w:val="00384B8F"/>
    <w:rsid w:val="00384BD1"/>
    <w:rsid w:val="00385302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311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E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C82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5E59"/>
    <w:rsid w:val="003A607D"/>
    <w:rsid w:val="003A61C3"/>
    <w:rsid w:val="003A6754"/>
    <w:rsid w:val="003A699A"/>
    <w:rsid w:val="003A6F0C"/>
    <w:rsid w:val="003A70F2"/>
    <w:rsid w:val="003A79D1"/>
    <w:rsid w:val="003A7A04"/>
    <w:rsid w:val="003B0A78"/>
    <w:rsid w:val="003B0BE2"/>
    <w:rsid w:val="003B0BE6"/>
    <w:rsid w:val="003B0CA7"/>
    <w:rsid w:val="003B0EF9"/>
    <w:rsid w:val="003B144F"/>
    <w:rsid w:val="003B161C"/>
    <w:rsid w:val="003B181D"/>
    <w:rsid w:val="003B1826"/>
    <w:rsid w:val="003B1E77"/>
    <w:rsid w:val="003B1E7C"/>
    <w:rsid w:val="003B1F86"/>
    <w:rsid w:val="003B22C4"/>
    <w:rsid w:val="003B2A69"/>
    <w:rsid w:val="003B314F"/>
    <w:rsid w:val="003B372D"/>
    <w:rsid w:val="003B37EC"/>
    <w:rsid w:val="003B392D"/>
    <w:rsid w:val="003B3DEC"/>
    <w:rsid w:val="003B3F62"/>
    <w:rsid w:val="003B3FAB"/>
    <w:rsid w:val="003B3FDB"/>
    <w:rsid w:val="003B4062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24F"/>
    <w:rsid w:val="003C0296"/>
    <w:rsid w:val="003C094B"/>
    <w:rsid w:val="003C0C88"/>
    <w:rsid w:val="003C0F34"/>
    <w:rsid w:val="003C18B0"/>
    <w:rsid w:val="003C18CF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A48"/>
    <w:rsid w:val="003C3DF1"/>
    <w:rsid w:val="003C414D"/>
    <w:rsid w:val="003C45F1"/>
    <w:rsid w:val="003C4C1B"/>
    <w:rsid w:val="003C617E"/>
    <w:rsid w:val="003C62CC"/>
    <w:rsid w:val="003C675C"/>
    <w:rsid w:val="003C681F"/>
    <w:rsid w:val="003C6C9C"/>
    <w:rsid w:val="003C6D9F"/>
    <w:rsid w:val="003C6EFB"/>
    <w:rsid w:val="003C71E0"/>
    <w:rsid w:val="003C734F"/>
    <w:rsid w:val="003C7367"/>
    <w:rsid w:val="003C763B"/>
    <w:rsid w:val="003C76FE"/>
    <w:rsid w:val="003C78F0"/>
    <w:rsid w:val="003C7FBB"/>
    <w:rsid w:val="003D08E1"/>
    <w:rsid w:val="003D0DA6"/>
    <w:rsid w:val="003D0DE7"/>
    <w:rsid w:val="003D10AF"/>
    <w:rsid w:val="003D11FF"/>
    <w:rsid w:val="003D1AF0"/>
    <w:rsid w:val="003D1C00"/>
    <w:rsid w:val="003D1E40"/>
    <w:rsid w:val="003D2105"/>
    <w:rsid w:val="003D23BB"/>
    <w:rsid w:val="003D261E"/>
    <w:rsid w:val="003D265F"/>
    <w:rsid w:val="003D29C5"/>
    <w:rsid w:val="003D2F72"/>
    <w:rsid w:val="003D3339"/>
    <w:rsid w:val="003D36A5"/>
    <w:rsid w:val="003D36E9"/>
    <w:rsid w:val="003D3B95"/>
    <w:rsid w:val="003D3BFF"/>
    <w:rsid w:val="003D3D3C"/>
    <w:rsid w:val="003D49B7"/>
    <w:rsid w:val="003D4C0D"/>
    <w:rsid w:val="003D5012"/>
    <w:rsid w:val="003D5162"/>
    <w:rsid w:val="003D5362"/>
    <w:rsid w:val="003D5F01"/>
    <w:rsid w:val="003D6147"/>
    <w:rsid w:val="003D64C7"/>
    <w:rsid w:val="003D6828"/>
    <w:rsid w:val="003D6837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14F5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BAC"/>
    <w:rsid w:val="003E44C3"/>
    <w:rsid w:val="003E45EC"/>
    <w:rsid w:val="003E48F1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6DE9"/>
    <w:rsid w:val="003E7613"/>
    <w:rsid w:val="003F038D"/>
    <w:rsid w:val="003F0524"/>
    <w:rsid w:val="003F06E0"/>
    <w:rsid w:val="003F0C1C"/>
    <w:rsid w:val="003F1142"/>
    <w:rsid w:val="003F148A"/>
    <w:rsid w:val="003F1F53"/>
    <w:rsid w:val="003F226E"/>
    <w:rsid w:val="003F2371"/>
    <w:rsid w:val="003F2DC4"/>
    <w:rsid w:val="003F31F5"/>
    <w:rsid w:val="003F3325"/>
    <w:rsid w:val="003F34B6"/>
    <w:rsid w:val="003F3B8B"/>
    <w:rsid w:val="003F3D32"/>
    <w:rsid w:val="003F3DFD"/>
    <w:rsid w:val="003F3F16"/>
    <w:rsid w:val="003F3FAC"/>
    <w:rsid w:val="003F4A01"/>
    <w:rsid w:val="003F4B0E"/>
    <w:rsid w:val="003F4CA6"/>
    <w:rsid w:val="003F51A4"/>
    <w:rsid w:val="003F5D95"/>
    <w:rsid w:val="003F6159"/>
    <w:rsid w:val="003F62FF"/>
    <w:rsid w:val="003F66A1"/>
    <w:rsid w:val="003F691F"/>
    <w:rsid w:val="003F6F38"/>
    <w:rsid w:val="003F759B"/>
    <w:rsid w:val="003F7692"/>
    <w:rsid w:val="003F7973"/>
    <w:rsid w:val="003F7FB3"/>
    <w:rsid w:val="004003D7"/>
    <w:rsid w:val="00400819"/>
    <w:rsid w:val="004009A3"/>
    <w:rsid w:val="004011B4"/>
    <w:rsid w:val="00401310"/>
    <w:rsid w:val="00401333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740"/>
    <w:rsid w:val="00403A57"/>
    <w:rsid w:val="00403A67"/>
    <w:rsid w:val="00403D66"/>
    <w:rsid w:val="00403D9F"/>
    <w:rsid w:val="00403ECE"/>
    <w:rsid w:val="00404039"/>
    <w:rsid w:val="00404609"/>
    <w:rsid w:val="00404F55"/>
    <w:rsid w:val="00405062"/>
    <w:rsid w:val="004051D7"/>
    <w:rsid w:val="00405361"/>
    <w:rsid w:val="0040570A"/>
    <w:rsid w:val="00405A25"/>
    <w:rsid w:val="00405A73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4F4"/>
    <w:rsid w:val="00411765"/>
    <w:rsid w:val="004119BC"/>
    <w:rsid w:val="004123F4"/>
    <w:rsid w:val="00412542"/>
    <w:rsid w:val="0041299E"/>
    <w:rsid w:val="00412A04"/>
    <w:rsid w:val="00412B1C"/>
    <w:rsid w:val="004133C0"/>
    <w:rsid w:val="00413666"/>
    <w:rsid w:val="00413E23"/>
    <w:rsid w:val="00413F17"/>
    <w:rsid w:val="004146E0"/>
    <w:rsid w:val="00414843"/>
    <w:rsid w:val="00415249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B86"/>
    <w:rsid w:val="00417F29"/>
    <w:rsid w:val="00417F37"/>
    <w:rsid w:val="00420121"/>
    <w:rsid w:val="00420358"/>
    <w:rsid w:val="00420591"/>
    <w:rsid w:val="0042070F"/>
    <w:rsid w:val="00420763"/>
    <w:rsid w:val="00420884"/>
    <w:rsid w:val="0042095D"/>
    <w:rsid w:val="0042096E"/>
    <w:rsid w:val="00420AD9"/>
    <w:rsid w:val="00420EDC"/>
    <w:rsid w:val="004210F2"/>
    <w:rsid w:val="0042127F"/>
    <w:rsid w:val="00421340"/>
    <w:rsid w:val="00421555"/>
    <w:rsid w:val="00421814"/>
    <w:rsid w:val="00421D7B"/>
    <w:rsid w:val="00421E82"/>
    <w:rsid w:val="004221FD"/>
    <w:rsid w:val="0042290E"/>
    <w:rsid w:val="00422AAB"/>
    <w:rsid w:val="004230AE"/>
    <w:rsid w:val="00423856"/>
    <w:rsid w:val="0042401E"/>
    <w:rsid w:val="00424154"/>
    <w:rsid w:val="00424279"/>
    <w:rsid w:val="0042436C"/>
    <w:rsid w:val="0042437E"/>
    <w:rsid w:val="004243A9"/>
    <w:rsid w:val="0042444C"/>
    <w:rsid w:val="00424503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6AA9"/>
    <w:rsid w:val="004270FB"/>
    <w:rsid w:val="00427259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2F3"/>
    <w:rsid w:val="00431749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A06"/>
    <w:rsid w:val="00433BD3"/>
    <w:rsid w:val="00433D45"/>
    <w:rsid w:val="00433E84"/>
    <w:rsid w:val="0043416E"/>
    <w:rsid w:val="00434231"/>
    <w:rsid w:val="004342D5"/>
    <w:rsid w:val="00434DB2"/>
    <w:rsid w:val="004350AE"/>
    <w:rsid w:val="00435A42"/>
    <w:rsid w:val="00435C4D"/>
    <w:rsid w:val="00435DC0"/>
    <w:rsid w:val="00436B2E"/>
    <w:rsid w:val="00436BA2"/>
    <w:rsid w:val="00436E1F"/>
    <w:rsid w:val="0043728C"/>
    <w:rsid w:val="0043740F"/>
    <w:rsid w:val="004374F2"/>
    <w:rsid w:val="00437B48"/>
    <w:rsid w:val="00437BDE"/>
    <w:rsid w:val="00440002"/>
    <w:rsid w:val="0044004C"/>
    <w:rsid w:val="00440222"/>
    <w:rsid w:val="004402DF"/>
    <w:rsid w:val="00440816"/>
    <w:rsid w:val="00440AD0"/>
    <w:rsid w:val="00440E84"/>
    <w:rsid w:val="00440FC7"/>
    <w:rsid w:val="004414A1"/>
    <w:rsid w:val="00441C4C"/>
    <w:rsid w:val="00441D7D"/>
    <w:rsid w:val="00441E8F"/>
    <w:rsid w:val="004424A2"/>
    <w:rsid w:val="0044275B"/>
    <w:rsid w:val="00442BC7"/>
    <w:rsid w:val="00442CB2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7A7"/>
    <w:rsid w:val="00445A9C"/>
    <w:rsid w:val="00445C45"/>
    <w:rsid w:val="00445E0C"/>
    <w:rsid w:val="00445F79"/>
    <w:rsid w:val="00446229"/>
    <w:rsid w:val="0044636C"/>
    <w:rsid w:val="004464BE"/>
    <w:rsid w:val="004467E6"/>
    <w:rsid w:val="00446801"/>
    <w:rsid w:val="0044694B"/>
    <w:rsid w:val="00446D2F"/>
    <w:rsid w:val="004474F9"/>
    <w:rsid w:val="00447BB8"/>
    <w:rsid w:val="004511FA"/>
    <w:rsid w:val="00451354"/>
    <w:rsid w:val="0045141E"/>
    <w:rsid w:val="00451BC0"/>
    <w:rsid w:val="00451EA4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57417"/>
    <w:rsid w:val="004602B6"/>
    <w:rsid w:val="00460722"/>
    <w:rsid w:val="00461586"/>
    <w:rsid w:val="0046198B"/>
    <w:rsid w:val="00462970"/>
    <w:rsid w:val="00462B95"/>
    <w:rsid w:val="00463001"/>
    <w:rsid w:val="0046326D"/>
    <w:rsid w:val="004638AA"/>
    <w:rsid w:val="00463B99"/>
    <w:rsid w:val="00464177"/>
    <w:rsid w:val="00464448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89B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4D6"/>
    <w:rsid w:val="00472A0E"/>
    <w:rsid w:val="00472BB2"/>
    <w:rsid w:val="00472C38"/>
    <w:rsid w:val="00472CC8"/>
    <w:rsid w:val="004730ED"/>
    <w:rsid w:val="00473211"/>
    <w:rsid w:val="0047386D"/>
    <w:rsid w:val="00473962"/>
    <w:rsid w:val="00473AF2"/>
    <w:rsid w:val="00473DD2"/>
    <w:rsid w:val="0047402E"/>
    <w:rsid w:val="004740BC"/>
    <w:rsid w:val="004745E7"/>
    <w:rsid w:val="00474634"/>
    <w:rsid w:val="00476655"/>
    <w:rsid w:val="00476B6E"/>
    <w:rsid w:val="0047777E"/>
    <w:rsid w:val="00477E09"/>
    <w:rsid w:val="00477E2A"/>
    <w:rsid w:val="0048057C"/>
    <w:rsid w:val="0048140E"/>
    <w:rsid w:val="004816BA"/>
    <w:rsid w:val="0048177C"/>
    <w:rsid w:val="00481826"/>
    <w:rsid w:val="00481E99"/>
    <w:rsid w:val="00481F41"/>
    <w:rsid w:val="00482126"/>
    <w:rsid w:val="004824D8"/>
    <w:rsid w:val="00482B18"/>
    <w:rsid w:val="00482B79"/>
    <w:rsid w:val="00482DAC"/>
    <w:rsid w:val="004830E6"/>
    <w:rsid w:val="00483120"/>
    <w:rsid w:val="004836C5"/>
    <w:rsid w:val="00484E46"/>
    <w:rsid w:val="004850EE"/>
    <w:rsid w:val="004851E6"/>
    <w:rsid w:val="00485432"/>
    <w:rsid w:val="00485AA2"/>
    <w:rsid w:val="00485EAC"/>
    <w:rsid w:val="00485F7F"/>
    <w:rsid w:val="00486725"/>
    <w:rsid w:val="00486847"/>
    <w:rsid w:val="00486A22"/>
    <w:rsid w:val="004872B6"/>
    <w:rsid w:val="004878AA"/>
    <w:rsid w:val="00487A07"/>
    <w:rsid w:val="00487B1B"/>
    <w:rsid w:val="00487F3F"/>
    <w:rsid w:val="004903C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1A1"/>
    <w:rsid w:val="004952F4"/>
    <w:rsid w:val="0049587F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1D9D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288"/>
    <w:rsid w:val="004A5300"/>
    <w:rsid w:val="004A5433"/>
    <w:rsid w:val="004A5599"/>
    <w:rsid w:val="004A5676"/>
    <w:rsid w:val="004A57EE"/>
    <w:rsid w:val="004A58F7"/>
    <w:rsid w:val="004A5F17"/>
    <w:rsid w:val="004A5F59"/>
    <w:rsid w:val="004A63FC"/>
    <w:rsid w:val="004A651F"/>
    <w:rsid w:val="004A6A7D"/>
    <w:rsid w:val="004A6D26"/>
    <w:rsid w:val="004A72D3"/>
    <w:rsid w:val="004A7543"/>
    <w:rsid w:val="004A75CD"/>
    <w:rsid w:val="004A79A3"/>
    <w:rsid w:val="004A7B84"/>
    <w:rsid w:val="004A7D06"/>
    <w:rsid w:val="004A7EC2"/>
    <w:rsid w:val="004B00CF"/>
    <w:rsid w:val="004B0A87"/>
    <w:rsid w:val="004B128D"/>
    <w:rsid w:val="004B1708"/>
    <w:rsid w:val="004B1A85"/>
    <w:rsid w:val="004B1A95"/>
    <w:rsid w:val="004B226C"/>
    <w:rsid w:val="004B234C"/>
    <w:rsid w:val="004B2C1F"/>
    <w:rsid w:val="004B2D00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CA1"/>
    <w:rsid w:val="004B5EF7"/>
    <w:rsid w:val="004B67A3"/>
    <w:rsid w:val="004B6BB8"/>
    <w:rsid w:val="004B6C51"/>
    <w:rsid w:val="004B6DD6"/>
    <w:rsid w:val="004B6DDB"/>
    <w:rsid w:val="004B7350"/>
    <w:rsid w:val="004B7795"/>
    <w:rsid w:val="004B7953"/>
    <w:rsid w:val="004B7F7B"/>
    <w:rsid w:val="004C0440"/>
    <w:rsid w:val="004C067E"/>
    <w:rsid w:val="004C08CA"/>
    <w:rsid w:val="004C0ADE"/>
    <w:rsid w:val="004C218D"/>
    <w:rsid w:val="004C2890"/>
    <w:rsid w:val="004C2936"/>
    <w:rsid w:val="004C2BB0"/>
    <w:rsid w:val="004C331E"/>
    <w:rsid w:val="004C3CEE"/>
    <w:rsid w:val="004C3E0C"/>
    <w:rsid w:val="004C3E2A"/>
    <w:rsid w:val="004C3F86"/>
    <w:rsid w:val="004C44DC"/>
    <w:rsid w:val="004C455E"/>
    <w:rsid w:val="004C4620"/>
    <w:rsid w:val="004C4660"/>
    <w:rsid w:val="004C4664"/>
    <w:rsid w:val="004C4AD8"/>
    <w:rsid w:val="004C4B6E"/>
    <w:rsid w:val="004C5026"/>
    <w:rsid w:val="004C50B5"/>
    <w:rsid w:val="004C521B"/>
    <w:rsid w:val="004C56BA"/>
    <w:rsid w:val="004C5C7E"/>
    <w:rsid w:val="004C5FB4"/>
    <w:rsid w:val="004C60BC"/>
    <w:rsid w:val="004C6184"/>
    <w:rsid w:val="004C6642"/>
    <w:rsid w:val="004C7020"/>
    <w:rsid w:val="004D01C2"/>
    <w:rsid w:val="004D0255"/>
    <w:rsid w:val="004D0402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C2A"/>
    <w:rsid w:val="004D74E8"/>
    <w:rsid w:val="004D7A58"/>
    <w:rsid w:val="004D7CC1"/>
    <w:rsid w:val="004D7F6C"/>
    <w:rsid w:val="004E04DA"/>
    <w:rsid w:val="004E0762"/>
    <w:rsid w:val="004E085B"/>
    <w:rsid w:val="004E095C"/>
    <w:rsid w:val="004E0BCD"/>
    <w:rsid w:val="004E0CBC"/>
    <w:rsid w:val="004E1521"/>
    <w:rsid w:val="004E1798"/>
    <w:rsid w:val="004E24BC"/>
    <w:rsid w:val="004E27A4"/>
    <w:rsid w:val="004E288B"/>
    <w:rsid w:val="004E2B41"/>
    <w:rsid w:val="004E2C01"/>
    <w:rsid w:val="004E2E23"/>
    <w:rsid w:val="004E2FA7"/>
    <w:rsid w:val="004E353C"/>
    <w:rsid w:val="004E35FC"/>
    <w:rsid w:val="004E3626"/>
    <w:rsid w:val="004E36CD"/>
    <w:rsid w:val="004E390B"/>
    <w:rsid w:val="004E397A"/>
    <w:rsid w:val="004E3A1B"/>
    <w:rsid w:val="004E4565"/>
    <w:rsid w:val="004E478A"/>
    <w:rsid w:val="004E4A39"/>
    <w:rsid w:val="004E4CC8"/>
    <w:rsid w:val="004E5169"/>
    <w:rsid w:val="004E532E"/>
    <w:rsid w:val="004E6109"/>
    <w:rsid w:val="004E63B1"/>
    <w:rsid w:val="004E68DF"/>
    <w:rsid w:val="004E69B8"/>
    <w:rsid w:val="004E70DA"/>
    <w:rsid w:val="004E7986"/>
    <w:rsid w:val="004E7C71"/>
    <w:rsid w:val="004E7D20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067"/>
    <w:rsid w:val="004F48F8"/>
    <w:rsid w:val="004F48FE"/>
    <w:rsid w:val="004F4BDF"/>
    <w:rsid w:val="004F4CD6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7E0"/>
    <w:rsid w:val="0050185F"/>
    <w:rsid w:val="005019BB"/>
    <w:rsid w:val="00501BB5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5AC5"/>
    <w:rsid w:val="0050619A"/>
    <w:rsid w:val="00506248"/>
    <w:rsid w:val="0050643C"/>
    <w:rsid w:val="00506504"/>
    <w:rsid w:val="005070F2"/>
    <w:rsid w:val="0050744D"/>
    <w:rsid w:val="005076ED"/>
    <w:rsid w:val="00507CE0"/>
    <w:rsid w:val="0051084C"/>
    <w:rsid w:val="00510935"/>
    <w:rsid w:val="00510B60"/>
    <w:rsid w:val="00510CCA"/>
    <w:rsid w:val="00510E28"/>
    <w:rsid w:val="0051161C"/>
    <w:rsid w:val="00511985"/>
    <w:rsid w:val="0051217C"/>
    <w:rsid w:val="005127E5"/>
    <w:rsid w:val="0051291B"/>
    <w:rsid w:val="00512BB5"/>
    <w:rsid w:val="00512F27"/>
    <w:rsid w:val="00512FED"/>
    <w:rsid w:val="00513618"/>
    <w:rsid w:val="00513669"/>
    <w:rsid w:val="0051396D"/>
    <w:rsid w:val="00513D86"/>
    <w:rsid w:val="00513FCC"/>
    <w:rsid w:val="00514152"/>
    <w:rsid w:val="0051421C"/>
    <w:rsid w:val="00514525"/>
    <w:rsid w:val="00514AF2"/>
    <w:rsid w:val="00515A9C"/>
    <w:rsid w:val="00515B45"/>
    <w:rsid w:val="0051653E"/>
    <w:rsid w:val="00516DAB"/>
    <w:rsid w:val="00516EF2"/>
    <w:rsid w:val="005170FF"/>
    <w:rsid w:val="00517106"/>
    <w:rsid w:val="00517177"/>
    <w:rsid w:val="005171A5"/>
    <w:rsid w:val="00517632"/>
    <w:rsid w:val="00517A12"/>
    <w:rsid w:val="00517BB9"/>
    <w:rsid w:val="005200AE"/>
    <w:rsid w:val="00520831"/>
    <w:rsid w:val="00520873"/>
    <w:rsid w:val="00520D97"/>
    <w:rsid w:val="00521054"/>
    <w:rsid w:val="0052121A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07"/>
    <w:rsid w:val="00530BAE"/>
    <w:rsid w:val="00530D5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21F"/>
    <w:rsid w:val="00533973"/>
    <w:rsid w:val="00533A8F"/>
    <w:rsid w:val="00533D9A"/>
    <w:rsid w:val="00534152"/>
    <w:rsid w:val="00534491"/>
    <w:rsid w:val="005345F0"/>
    <w:rsid w:val="00534690"/>
    <w:rsid w:val="0053498F"/>
    <w:rsid w:val="00534C39"/>
    <w:rsid w:val="00534E23"/>
    <w:rsid w:val="00534FFD"/>
    <w:rsid w:val="00535C00"/>
    <w:rsid w:val="00535D5D"/>
    <w:rsid w:val="00536097"/>
    <w:rsid w:val="0053619C"/>
    <w:rsid w:val="00536B8E"/>
    <w:rsid w:val="00536EAD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4F3"/>
    <w:rsid w:val="00543760"/>
    <w:rsid w:val="00544316"/>
    <w:rsid w:val="0054440C"/>
    <w:rsid w:val="00544622"/>
    <w:rsid w:val="00544A56"/>
    <w:rsid w:val="00544B13"/>
    <w:rsid w:val="00544D32"/>
    <w:rsid w:val="00544DC1"/>
    <w:rsid w:val="0054508C"/>
    <w:rsid w:val="00545D68"/>
    <w:rsid w:val="0054667F"/>
    <w:rsid w:val="005467F0"/>
    <w:rsid w:val="00546C4A"/>
    <w:rsid w:val="00547042"/>
    <w:rsid w:val="005473D4"/>
    <w:rsid w:val="00547495"/>
    <w:rsid w:val="005474CF"/>
    <w:rsid w:val="00547515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0EA"/>
    <w:rsid w:val="00551293"/>
    <w:rsid w:val="0055153E"/>
    <w:rsid w:val="00551FB4"/>
    <w:rsid w:val="00552099"/>
    <w:rsid w:val="0055222E"/>
    <w:rsid w:val="00552337"/>
    <w:rsid w:val="0055241F"/>
    <w:rsid w:val="005526C1"/>
    <w:rsid w:val="005528DF"/>
    <w:rsid w:val="00552958"/>
    <w:rsid w:val="00552C6E"/>
    <w:rsid w:val="00553067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0D"/>
    <w:rsid w:val="0055581C"/>
    <w:rsid w:val="00555EDF"/>
    <w:rsid w:val="00555F77"/>
    <w:rsid w:val="0055609C"/>
    <w:rsid w:val="005563F9"/>
    <w:rsid w:val="005566C6"/>
    <w:rsid w:val="00556837"/>
    <w:rsid w:val="00556AF2"/>
    <w:rsid w:val="00557086"/>
    <w:rsid w:val="00557203"/>
    <w:rsid w:val="0055747F"/>
    <w:rsid w:val="00557B07"/>
    <w:rsid w:val="00557C9C"/>
    <w:rsid w:val="00560059"/>
    <w:rsid w:val="005606B7"/>
    <w:rsid w:val="0056071B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4C3C"/>
    <w:rsid w:val="005654C0"/>
    <w:rsid w:val="0056643C"/>
    <w:rsid w:val="00566DA0"/>
    <w:rsid w:val="00566DAC"/>
    <w:rsid w:val="00567423"/>
    <w:rsid w:val="00567675"/>
    <w:rsid w:val="0056782C"/>
    <w:rsid w:val="005678CA"/>
    <w:rsid w:val="00567D44"/>
    <w:rsid w:val="00570159"/>
    <w:rsid w:val="0057016F"/>
    <w:rsid w:val="00570A22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046"/>
    <w:rsid w:val="005734D5"/>
    <w:rsid w:val="005739B7"/>
    <w:rsid w:val="00573AC4"/>
    <w:rsid w:val="00573B86"/>
    <w:rsid w:val="00573F6D"/>
    <w:rsid w:val="005740FF"/>
    <w:rsid w:val="005741B1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9B5"/>
    <w:rsid w:val="00576A47"/>
    <w:rsid w:val="00576E93"/>
    <w:rsid w:val="00577291"/>
    <w:rsid w:val="005774E2"/>
    <w:rsid w:val="00577B93"/>
    <w:rsid w:val="00577DE1"/>
    <w:rsid w:val="0058018B"/>
    <w:rsid w:val="0058029F"/>
    <w:rsid w:val="005804B6"/>
    <w:rsid w:val="00580C31"/>
    <w:rsid w:val="00581019"/>
    <w:rsid w:val="00581A14"/>
    <w:rsid w:val="00581AAF"/>
    <w:rsid w:val="00582D24"/>
    <w:rsid w:val="00583C2E"/>
    <w:rsid w:val="00583CF9"/>
    <w:rsid w:val="00583D32"/>
    <w:rsid w:val="0058456B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2AE1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9CF"/>
    <w:rsid w:val="00596CA5"/>
    <w:rsid w:val="00596D27"/>
    <w:rsid w:val="00596E42"/>
    <w:rsid w:val="00597128"/>
    <w:rsid w:val="005978E5"/>
    <w:rsid w:val="00597D00"/>
    <w:rsid w:val="00597F53"/>
    <w:rsid w:val="005A0574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62"/>
    <w:rsid w:val="005A4B77"/>
    <w:rsid w:val="005A4FCC"/>
    <w:rsid w:val="005A5412"/>
    <w:rsid w:val="005A58B4"/>
    <w:rsid w:val="005A5C84"/>
    <w:rsid w:val="005A6472"/>
    <w:rsid w:val="005A65AF"/>
    <w:rsid w:val="005A662A"/>
    <w:rsid w:val="005A6C9D"/>
    <w:rsid w:val="005A7402"/>
    <w:rsid w:val="005A7500"/>
    <w:rsid w:val="005A7BB3"/>
    <w:rsid w:val="005B03AB"/>
    <w:rsid w:val="005B04D0"/>
    <w:rsid w:val="005B0505"/>
    <w:rsid w:val="005B0F57"/>
    <w:rsid w:val="005B125A"/>
    <w:rsid w:val="005B1282"/>
    <w:rsid w:val="005B1578"/>
    <w:rsid w:val="005B16DD"/>
    <w:rsid w:val="005B17A9"/>
    <w:rsid w:val="005B1853"/>
    <w:rsid w:val="005B1AF6"/>
    <w:rsid w:val="005B1DAB"/>
    <w:rsid w:val="005B1E01"/>
    <w:rsid w:val="005B1F77"/>
    <w:rsid w:val="005B2581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3E00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D8"/>
    <w:rsid w:val="005B6585"/>
    <w:rsid w:val="005B658F"/>
    <w:rsid w:val="005B677E"/>
    <w:rsid w:val="005B696F"/>
    <w:rsid w:val="005B6EE0"/>
    <w:rsid w:val="005B6F5D"/>
    <w:rsid w:val="005B7078"/>
    <w:rsid w:val="005B730D"/>
    <w:rsid w:val="005B762D"/>
    <w:rsid w:val="005B76D1"/>
    <w:rsid w:val="005B7A78"/>
    <w:rsid w:val="005B7CBC"/>
    <w:rsid w:val="005C01B2"/>
    <w:rsid w:val="005C0AA0"/>
    <w:rsid w:val="005C0E8F"/>
    <w:rsid w:val="005C1302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3E43"/>
    <w:rsid w:val="005C4256"/>
    <w:rsid w:val="005C43CC"/>
    <w:rsid w:val="005C48B8"/>
    <w:rsid w:val="005C5030"/>
    <w:rsid w:val="005C55C6"/>
    <w:rsid w:val="005C55F6"/>
    <w:rsid w:val="005C5834"/>
    <w:rsid w:val="005C5D8B"/>
    <w:rsid w:val="005C5DCD"/>
    <w:rsid w:val="005C5EF2"/>
    <w:rsid w:val="005C61A5"/>
    <w:rsid w:val="005C650A"/>
    <w:rsid w:val="005C6B86"/>
    <w:rsid w:val="005C7039"/>
    <w:rsid w:val="005C76C7"/>
    <w:rsid w:val="005C77EF"/>
    <w:rsid w:val="005C7A19"/>
    <w:rsid w:val="005C7DF4"/>
    <w:rsid w:val="005C7FCB"/>
    <w:rsid w:val="005D03E4"/>
    <w:rsid w:val="005D043C"/>
    <w:rsid w:val="005D0B90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85E"/>
    <w:rsid w:val="005D4981"/>
    <w:rsid w:val="005D4ED9"/>
    <w:rsid w:val="005D5070"/>
    <w:rsid w:val="005D5728"/>
    <w:rsid w:val="005D5EE1"/>
    <w:rsid w:val="005D5FD6"/>
    <w:rsid w:val="005D6004"/>
    <w:rsid w:val="005D606D"/>
    <w:rsid w:val="005D6A89"/>
    <w:rsid w:val="005D6B8D"/>
    <w:rsid w:val="005D79B8"/>
    <w:rsid w:val="005E0682"/>
    <w:rsid w:val="005E07DC"/>
    <w:rsid w:val="005E093B"/>
    <w:rsid w:val="005E0B4B"/>
    <w:rsid w:val="005E122B"/>
    <w:rsid w:val="005E1521"/>
    <w:rsid w:val="005E1DE1"/>
    <w:rsid w:val="005E2219"/>
    <w:rsid w:val="005E229B"/>
    <w:rsid w:val="005E22A5"/>
    <w:rsid w:val="005E2602"/>
    <w:rsid w:val="005E3333"/>
    <w:rsid w:val="005E3860"/>
    <w:rsid w:val="005E386A"/>
    <w:rsid w:val="005E3EB0"/>
    <w:rsid w:val="005E403F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0EDB"/>
    <w:rsid w:val="005F1278"/>
    <w:rsid w:val="005F14E1"/>
    <w:rsid w:val="005F17FF"/>
    <w:rsid w:val="005F1800"/>
    <w:rsid w:val="005F1A71"/>
    <w:rsid w:val="005F219C"/>
    <w:rsid w:val="005F243E"/>
    <w:rsid w:val="005F2B1A"/>
    <w:rsid w:val="005F2FB8"/>
    <w:rsid w:val="005F347B"/>
    <w:rsid w:val="005F34A6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19A"/>
    <w:rsid w:val="00600248"/>
    <w:rsid w:val="00600698"/>
    <w:rsid w:val="006014A9"/>
    <w:rsid w:val="00601637"/>
    <w:rsid w:val="00601898"/>
    <w:rsid w:val="00601A14"/>
    <w:rsid w:val="00601A61"/>
    <w:rsid w:val="00601B5A"/>
    <w:rsid w:val="00601BBB"/>
    <w:rsid w:val="006021B7"/>
    <w:rsid w:val="00603102"/>
    <w:rsid w:val="00603A65"/>
    <w:rsid w:val="00603F9A"/>
    <w:rsid w:val="006040AC"/>
    <w:rsid w:val="006040EA"/>
    <w:rsid w:val="00604343"/>
    <w:rsid w:val="00604FE8"/>
    <w:rsid w:val="006055A7"/>
    <w:rsid w:val="006057E5"/>
    <w:rsid w:val="00605A61"/>
    <w:rsid w:val="00605E2D"/>
    <w:rsid w:val="0060612D"/>
    <w:rsid w:val="006065B7"/>
    <w:rsid w:val="00606970"/>
    <w:rsid w:val="00606FCC"/>
    <w:rsid w:val="006073CA"/>
    <w:rsid w:val="00607480"/>
    <w:rsid w:val="00607C99"/>
    <w:rsid w:val="0061055D"/>
    <w:rsid w:val="0061071E"/>
    <w:rsid w:val="00610728"/>
    <w:rsid w:val="00610873"/>
    <w:rsid w:val="00610948"/>
    <w:rsid w:val="00610AB2"/>
    <w:rsid w:val="006113B6"/>
    <w:rsid w:val="00611585"/>
    <w:rsid w:val="00611C8D"/>
    <w:rsid w:val="00611E7C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4B70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6A73"/>
    <w:rsid w:val="006173EB"/>
    <w:rsid w:val="006179C5"/>
    <w:rsid w:val="00617B41"/>
    <w:rsid w:val="00620341"/>
    <w:rsid w:val="00620955"/>
    <w:rsid w:val="00621FD2"/>
    <w:rsid w:val="00622344"/>
    <w:rsid w:val="0062292C"/>
    <w:rsid w:val="00622933"/>
    <w:rsid w:val="00622AD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5F78"/>
    <w:rsid w:val="00627139"/>
    <w:rsid w:val="0062748B"/>
    <w:rsid w:val="0062761F"/>
    <w:rsid w:val="00627C7B"/>
    <w:rsid w:val="00627CAF"/>
    <w:rsid w:val="00627E26"/>
    <w:rsid w:val="006301F2"/>
    <w:rsid w:val="00630CCC"/>
    <w:rsid w:val="00630DAE"/>
    <w:rsid w:val="00631000"/>
    <w:rsid w:val="006311F1"/>
    <w:rsid w:val="0063134C"/>
    <w:rsid w:val="006315B9"/>
    <w:rsid w:val="00631852"/>
    <w:rsid w:val="00631B03"/>
    <w:rsid w:val="006323E4"/>
    <w:rsid w:val="006327C8"/>
    <w:rsid w:val="00633DDC"/>
    <w:rsid w:val="00634010"/>
    <w:rsid w:val="006340D8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6E00"/>
    <w:rsid w:val="00636E0A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93B"/>
    <w:rsid w:val="006429B4"/>
    <w:rsid w:val="00642E57"/>
    <w:rsid w:val="006431DA"/>
    <w:rsid w:val="00643C00"/>
    <w:rsid w:val="00643CA7"/>
    <w:rsid w:val="00643D35"/>
    <w:rsid w:val="00643E5C"/>
    <w:rsid w:val="00643F0D"/>
    <w:rsid w:val="006440B2"/>
    <w:rsid w:val="0064483F"/>
    <w:rsid w:val="00644985"/>
    <w:rsid w:val="00645069"/>
    <w:rsid w:val="00645D25"/>
    <w:rsid w:val="00645E5A"/>
    <w:rsid w:val="00645EA9"/>
    <w:rsid w:val="006466BA"/>
    <w:rsid w:val="006469D5"/>
    <w:rsid w:val="00646B74"/>
    <w:rsid w:val="00646FCA"/>
    <w:rsid w:val="006475F3"/>
    <w:rsid w:val="00647930"/>
    <w:rsid w:val="006479F6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10B"/>
    <w:rsid w:val="0065246E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39F"/>
    <w:rsid w:val="0066372A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A91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4B7"/>
    <w:rsid w:val="00670838"/>
    <w:rsid w:val="00670985"/>
    <w:rsid w:val="00670DEB"/>
    <w:rsid w:val="0067191F"/>
    <w:rsid w:val="00672BC4"/>
    <w:rsid w:val="00672D0F"/>
    <w:rsid w:val="00673582"/>
    <w:rsid w:val="006736B9"/>
    <w:rsid w:val="006737C8"/>
    <w:rsid w:val="00673EB6"/>
    <w:rsid w:val="00673FCF"/>
    <w:rsid w:val="0067402B"/>
    <w:rsid w:val="0067420D"/>
    <w:rsid w:val="006742B3"/>
    <w:rsid w:val="00674334"/>
    <w:rsid w:val="00674410"/>
    <w:rsid w:val="00674633"/>
    <w:rsid w:val="00674E6D"/>
    <w:rsid w:val="006750C6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7171"/>
    <w:rsid w:val="006776B0"/>
    <w:rsid w:val="006777A8"/>
    <w:rsid w:val="0067782D"/>
    <w:rsid w:val="00677C9B"/>
    <w:rsid w:val="00677F93"/>
    <w:rsid w:val="0068018E"/>
    <w:rsid w:val="00680326"/>
    <w:rsid w:val="0068049D"/>
    <w:rsid w:val="006804E2"/>
    <w:rsid w:val="00680606"/>
    <w:rsid w:val="006807C8"/>
    <w:rsid w:val="00680E9A"/>
    <w:rsid w:val="00680F6D"/>
    <w:rsid w:val="0068128C"/>
    <w:rsid w:val="00681696"/>
    <w:rsid w:val="00681A21"/>
    <w:rsid w:val="006821EA"/>
    <w:rsid w:val="0068229C"/>
    <w:rsid w:val="00682378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6FF1"/>
    <w:rsid w:val="0068775B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069"/>
    <w:rsid w:val="006921D8"/>
    <w:rsid w:val="006928DC"/>
    <w:rsid w:val="00692E15"/>
    <w:rsid w:val="00693A19"/>
    <w:rsid w:val="00693BA8"/>
    <w:rsid w:val="00693DAD"/>
    <w:rsid w:val="006941D4"/>
    <w:rsid w:val="006941FE"/>
    <w:rsid w:val="0069455E"/>
    <w:rsid w:val="006949F4"/>
    <w:rsid w:val="00694B77"/>
    <w:rsid w:val="00694E1F"/>
    <w:rsid w:val="00694F4D"/>
    <w:rsid w:val="00694F90"/>
    <w:rsid w:val="00695369"/>
    <w:rsid w:val="0069563B"/>
    <w:rsid w:val="006958E0"/>
    <w:rsid w:val="00695900"/>
    <w:rsid w:val="00695DCF"/>
    <w:rsid w:val="0069608B"/>
    <w:rsid w:val="00696A00"/>
    <w:rsid w:val="00696D7E"/>
    <w:rsid w:val="0069714C"/>
    <w:rsid w:val="00697529"/>
    <w:rsid w:val="0069765B"/>
    <w:rsid w:val="00697898"/>
    <w:rsid w:val="00697B1A"/>
    <w:rsid w:val="00697B2F"/>
    <w:rsid w:val="006A0094"/>
    <w:rsid w:val="006A0451"/>
    <w:rsid w:val="006A10A5"/>
    <w:rsid w:val="006A1309"/>
    <w:rsid w:val="006A14CC"/>
    <w:rsid w:val="006A1B0E"/>
    <w:rsid w:val="006A1B37"/>
    <w:rsid w:val="006A2695"/>
    <w:rsid w:val="006A270E"/>
    <w:rsid w:val="006A27E1"/>
    <w:rsid w:val="006A2F21"/>
    <w:rsid w:val="006A3135"/>
    <w:rsid w:val="006A3158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89E"/>
    <w:rsid w:val="006A7903"/>
    <w:rsid w:val="006A79E4"/>
    <w:rsid w:val="006B0636"/>
    <w:rsid w:val="006B0774"/>
    <w:rsid w:val="006B0BC4"/>
    <w:rsid w:val="006B0C71"/>
    <w:rsid w:val="006B105C"/>
    <w:rsid w:val="006B121A"/>
    <w:rsid w:val="006B136C"/>
    <w:rsid w:val="006B1560"/>
    <w:rsid w:val="006B1916"/>
    <w:rsid w:val="006B19A4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49D"/>
    <w:rsid w:val="006B3754"/>
    <w:rsid w:val="006B3B4D"/>
    <w:rsid w:val="006B3E7C"/>
    <w:rsid w:val="006B4460"/>
    <w:rsid w:val="006B4D1A"/>
    <w:rsid w:val="006B4E32"/>
    <w:rsid w:val="006B5B69"/>
    <w:rsid w:val="006B5F98"/>
    <w:rsid w:val="006B640E"/>
    <w:rsid w:val="006B659A"/>
    <w:rsid w:val="006B6835"/>
    <w:rsid w:val="006B68F4"/>
    <w:rsid w:val="006B69B3"/>
    <w:rsid w:val="006B6ACF"/>
    <w:rsid w:val="006B6B77"/>
    <w:rsid w:val="006B7434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4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AB"/>
    <w:rsid w:val="006C2EBD"/>
    <w:rsid w:val="006C371F"/>
    <w:rsid w:val="006C389D"/>
    <w:rsid w:val="006C395A"/>
    <w:rsid w:val="006C3B07"/>
    <w:rsid w:val="006C3C42"/>
    <w:rsid w:val="006C3C48"/>
    <w:rsid w:val="006C3F9D"/>
    <w:rsid w:val="006C3FD9"/>
    <w:rsid w:val="006C41D3"/>
    <w:rsid w:val="006C46D5"/>
    <w:rsid w:val="006C4F56"/>
    <w:rsid w:val="006C532F"/>
    <w:rsid w:val="006C56F6"/>
    <w:rsid w:val="006C5943"/>
    <w:rsid w:val="006C6742"/>
    <w:rsid w:val="006C675E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69C"/>
    <w:rsid w:val="006D17AE"/>
    <w:rsid w:val="006D1A71"/>
    <w:rsid w:val="006D1BA6"/>
    <w:rsid w:val="006D1D2F"/>
    <w:rsid w:val="006D2205"/>
    <w:rsid w:val="006D25B9"/>
    <w:rsid w:val="006D26FF"/>
    <w:rsid w:val="006D2BEB"/>
    <w:rsid w:val="006D3009"/>
    <w:rsid w:val="006D32CA"/>
    <w:rsid w:val="006D32E8"/>
    <w:rsid w:val="006D3608"/>
    <w:rsid w:val="006D376F"/>
    <w:rsid w:val="006D3AA0"/>
    <w:rsid w:val="006D3CEF"/>
    <w:rsid w:val="006D3EFC"/>
    <w:rsid w:val="006D4582"/>
    <w:rsid w:val="006D4A57"/>
    <w:rsid w:val="006D55D3"/>
    <w:rsid w:val="006D568E"/>
    <w:rsid w:val="006D5691"/>
    <w:rsid w:val="006D5751"/>
    <w:rsid w:val="006D5B97"/>
    <w:rsid w:val="006D693A"/>
    <w:rsid w:val="006D6A93"/>
    <w:rsid w:val="006D6B18"/>
    <w:rsid w:val="006D6BDC"/>
    <w:rsid w:val="006D6F1A"/>
    <w:rsid w:val="006D74F3"/>
    <w:rsid w:val="006D7DD8"/>
    <w:rsid w:val="006D7E58"/>
    <w:rsid w:val="006D7E97"/>
    <w:rsid w:val="006D7EDB"/>
    <w:rsid w:val="006E0758"/>
    <w:rsid w:val="006E0A5A"/>
    <w:rsid w:val="006E1138"/>
    <w:rsid w:val="006E1B98"/>
    <w:rsid w:val="006E1F18"/>
    <w:rsid w:val="006E1F39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85F"/>
    <w:rsid w:val="006E5C1C"/>
    <w:rsid w:val="006E5CD9"/>
    <w:rsid w:val="006E5F62"/>
    <w:rsid w:val="006E61AB"/>
    <w:rsid w:val="006E62AF"/>
    <w:rsid w:val="006E66A2"/>
    <w:rsid w:val="006E66D7"/>
    <w:rsid w:val="006E6A4A"/>
    <w:rsid w:val="006E7237"/>
    <w:rsid w:val="006E77E5"/>
    <w:rsid w:val="006E7928"/>
    <w:rsid w:val="006E7AA7"/>
    <w:rsid w:val="006E7F1E"/>
    <w:rsid w:val="006F03F0"/>
    <w:rsid w:val="006F0463"/>
    <w:rsid w:val="006F1058"/>
    <w:rsid w:val="006F1268"/>
    <w:rsid w:val="006F1963"/>
    <w:rsid w:val="006F1B26"/>
    <w:rsid w:val="006F1BB5"/>
    <w:rsid w:val="006F1D02"/>
    <w:rsid w:val="006F1D59"/>
    <w:rsid w:val="006F23B4"/>
    <w:rsid w:val="006F2B1E"/>
    <w:rsid w:val="006F2E17"/>
    <w:rsid w:val="006F30BF"/>
    <w:rsid w:val="006F347C"/>
    <w:rsid w:val="006F3612"/>
    <w:rsid w:val="006F41C1"/>
    <w:rsid w:val="006F45B5"/>
    <w:rsid w:val="006F49F7"/>
    <w:rsid w:val="006F4FD7"/>
    <w:rsid w:val="006F5506"/>
    <w:rsid w:val="006F5521"/>
    <w:rsid w:val="006F5A8F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98B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0CE8"/>
    <w:rsid w:val="00710DFB"/>
    <w:rsid w:val="0071119A"/>
    <w:rsid w:val="007111D7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E2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85D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26A1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0BD"/>
    <w:rsid w:val="00726220"/>
    <w:rsid w:val="007265B0"/>
    <w:rsid w:val="0072698B"/>
    <w:rsid w:val="00726A5E"/>
    <w:rsid w:val="00726E70"/>
    <w:rsid w:val="007270D8"/>
    <w:rsid w:val="007272AD"/>
    <w:rsid w:val="00727454"/>
    <w:rsid w:val="00727C3E"/>
    <w:rsid w:val="00730376"/>
    <w:rsid w:val="007305FB"/>
    <w:rsid w:val="00730615"/>
    <w:rsid w:val="00730912"/>
    <w:rsid w:val="007309D5"/>
    <w:rsid w:val="00730B4D"/>
    <w:rsid w:val="00730BF2"/>
    <w:rsid w:val="00730C99"/>
    <w:rsid w:val="00731227"/>
    <w:rsid w:val="00731630"/>
    <w:rsid w:val="007318F5"/>
    <w:rsid w:val="00731D6E"/>
    <w:rsid w:val="00731DBF"/>
    <w:rsid w:val="00732268"/>
    <w:rsid w:val="007326CC"/>
    <w:rsid w:val="0073272A"/>
    <w:rsid w:val="0073350B"/>
    <w:rsid w:val="00733C2E"/>
    <w:rsid w:val="0073453D"/>
    <w:rsid w:val="0073457C"/>
    <w:rsid w:val="007349C5"/>
    <w:rsid w:val="00735005"/>
    <w:rsid w:val="007351BE"/>
    <w:rsid w:val="0073581C"/>
    <w:rsid w:val="00735FA2"/>
    <w:rsid w:val="00736188"/>
    <w:rsid w:val="007361E8"/>
    <w:rsid w:val="007362B4"/>
    <w:rsid w:val="00736703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3C1"/>
    <w:rsid w:val="00744503"/>
    <w:rsid w:val="00744973"/>
    <w:rsid w:val="00744F2E"/>
    <w:rsid w:val="00745527"/>
    <w:rsid w:val="007455AC"/>
    <w:rsid w:val="007458E6"/>
    <w:rsid w:val="00745DC9"/>
    <w:rsid w:val="007463BB"/>
    <w:rsid w:val="007464D0"/>
    <w:rsid w:val="00746634"/>
    <w:rsid w:val="00746AAD"/>
    <w:rsid w:val="00746D72"/>
    <w:rsid w:val="00746F04"/>
    <w:rsid w:val="007471AB"/>
    <w:rsid w:val="00747354"/>
    <w:rsid w:val="00747631"/>
    <w:rsid w:val="0074786B"/>
    <w:rsid w:val="00747F02"/>
    <w:rsid w:val="00747F40"/>
    <w:rsid w:val="007501BE"/>
    <w:rsid w:val="007503E4"/>
    <w:rsid w:val="0075052A"/>
    <w:rsid w:val="007508BE"/>
    <w:rsid w:val="00750E34"/>
    <w:rsid w:val="00750EC8"/>
    <w:rsid w:val="00751164"/>
    <w:rsid w:val="00751723"/>
    <w:rsid w:val="00751960"/>
    <w:rsid w:val="0075271D"/>
    <w:rsid w:val="00752741"/>
    <w:rsid w:val="00752892"/>
    <w:rsid w:val="00752B04"/>
    <w:rsid w:val="00752FAF"/>
    <w:rsid w:val="00752FD3"/>
    <w:rsid w:val="00753237"/>
    <w:rsid w:val="00753B4E"/>
    <w:rsid w:val="00753D14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5B5C"/>
    <w:rsid w:val="0075645A"/>
    <w:rsid w:val="007564C5"/>
    <w:rsid w:val="00756A1D"/>
    <w:rsid w:val="00756A46"/>
    <w:rsid w:val="00756FCA"/>
    <w:rsid w:val="00757032"/>
    <w:rsid w:val="007574A6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CCA"/>
    <w:rsid w:val="00761FCF"/>
    <w:rsid w:val="00762034"/>
    <w:rsid w:val="007622CB"/>
    <w:rsid w:val="00762654"/>
    <w:rsid w:val="00762CBE"/>
    <w:rsid w:val="00762D0F"/>
    <w:rsid w:val="007632FE"/>
    <w:rsid w:val="0076332F"/>
    <w:rsid w:val="0076385F"/>
    <w:rsid w:val="00763B81"/>
    <w:rsid w:val="0076418A"/>
    <w:rsid w:val="007644B1"/>
    <w:rsid w:val="00764726"/>
    <w:rsid w:val="00764883"/>
    <w:rsid w:val="00764A9A"/>
    <w:rsid w:val="00764F3C"/>
    <w:rsid w:val="00765145"/>
    <w:rsid w:val="007655AB"/>
    <w:rsid w:val="00765B1C"/>
    <w:rsid w:val="00765D64"/>
    <w:rsid w:val="00766BC9"/>
    <w:rsid w:val="00767427"/>
    <w:rsid w:val="0076769E"/>
    <w:rsid w:val="007676DA"/>
    <w:rsid w:val="00767AED"/>
    <w:rsid w:val="00767B43"/>
    <w:rsid w:val="00770274"/>
    <w:rsid w:val="007704E8"/>
    <w:rsid w:val="00770933"/>
    <w:rsid w:val="007709FB"/>
    <w:rsid w:val="00770E7F"/>
    <w:rsid w:val="00770E8B"/>
    <w:rsid w:val="0077114C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36F5"/>
    <w:rsid w:val="0077432E"/>
    <w:rsid w:val="00774686"/>
    <w:rsid w:val="00774723"/>
    <w:rsid w:val="00774752"/>
    <w:rsid w:val="007748C5"/>
    <w:rsid w:val="00774C94"/>
    <w:rsid w:val="00774D10"/>
    <w:rsid w:val="0077522C"/>
    <w:rsid w:val="0077551E"/>
    <w:rsid w:val="007757D8"/>
    <w:rsid w:val="00775C9F"/>
    <w:rsid w:val="0077647D"/>
    <w:rsid w:val="007764BA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659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7A9"/>
    <w:rsid w:val="00784E75"/>
    <w:rsid w:val="007855B8"/>
    <w:rsid w:val="00785AC5"/>
    <w:rsid w:val="00785DC4"/>
    <w:rsid w:val="0078614E"/>
    <w:rsid w:val="007863D2"/>
    <w:rsid w:val="00786729"/>
    <w:rsid w:val="00787366"/>
    <w:rsid w:val="0078771F"/>
    <w:rsid w:val="00787819"/>
    <w:rsid w:val="00787B33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91C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215"/>
    <w:rsid w:val="007A03BA"/>
    <w:rsid w:val="007A03FF"/>
    <w:rsid w:val="007A046F"/>
    <w:rsid w:val="007A04BF"/>
    <w:rsid w:val="007A05F0"/>
    <w:rsid w:val="007A0CA8"/>
    <w:rsid w:val="007A0E8F"/>
    <w:rsid w:val="007A1058"/>
    <w:rsid w:val="007A111D"/>
    <w:rsid w:val="007A1DA3"/>
    <w:rsid w:val="007A1DDE"/>
    <w:rsid w:val="007A1DFF"/>
    <w:rsid w:val="007A23C4"/>
    <w:rsid w:val="007A2521"/>
    <w:rsid w:val="007A283F"/>
    <w:rsid w:val="007A2B67"/>
    <w:rsid w:val="007A2BED"/>
    <w:rsid w:val="007A3770"/>
    <w:rsid w:val="007A3BA2"/>
    <w:rsid w:val="007A3CD6"/>
    <w:rsid w:val="007A3DD1"/>
    <w:rsid w:val="007A415E"/>
    <w:rsid w:val="007A4883"/>
    <w:rsid w:val="007A494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599"/>
    <w:rsid w:val="007A7602"/>
    <w:rsid w:val="007A7E55"/>
    <w:rsid w:val="007B0D41"/>
    <w:rsid w:val="007B108A"/>
    <w:rsid w:val="007B12AC"/>
    <w:rsid w:val="007B1739"/>
    <w:rsid w:val="007B1801"/>
    <w:rsid w:val="007B183C"/>
    <w:rsid w:val="007B189E"/>
    <w:rsid w:val="007B1CC5"/>
    <w:rsid w:val="007B20EE"/>
    <w:rsid w:val="007B2BF0"/>
    <w:rsid w:val="007B2C6A"/>
    <w:rsid w:val="007B301B"/>
    <w:rsid w:val="007B320F"/>
    <w:rsid w:val="007B3736"/>
    <w:rsid w:val="007B3AAB"/>
    <w:rsid w:val="007B3CC7"/>
    <w:rsid w:val="007B3E67"/>
    <w:rsid w:val="007B3ED8"/>
    <w:rsid w:val="007B48C8"/>
    <w:rsid w:val="007B4BA8"/>
    <w:rsid w:val="007B520B"/>
    <w:rsid w:val="007B5544"/>
    <w:rsid w:val="007B585C"/>
    <w:rsid w:val="007B5B70"/>
    <w:rsid w:val="007B5BCD"/>
    <w:rsid w:val="007B5DCB"/>
    <w:rsid w:val="007B5F61"/>
    <w:rsid w:val="007B6323"/>
    <w:rsid w:val="007B6654"/>
    <w:rsid w:val="007B6DDF"/>
    <w:rsid w:val="007B6F97"/>
    <w:rsid w:val="007B6FFE"/>
    <w:rsid w:val="007B76AB"/>
    <w:rsid w:val="007B79B9"/>
    <w:rsid w:val="007B7A4F"/>
    <w:rsid w:val="007B7AD3"/>
    <w:rsid w:val="007C031C"/>
    <w:rsid w:val="007C041B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AA0"/>
    <w:rsid w:val="007C3C0A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480"/>
    <w:rsid w:val="007C65DC"/>
    <w:rsid w:val="007C7536"/>
    <w:rsid w:val="007C7C71"/>
    <w:rsid w:val="007C7FAD"/>
    <w:rsid w:val="007D0109"/>
    <w:rsid w:val="007D01AE"/>
    <w:rsid w:val="007D055C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7F"/>
    <w:rsid w:val="007D1E97"/>
    <w:rsid w:val="007D1F96"/>
    <w:rsid w:val="007D2060"/>
    <w:rsid w:val="007D2284"/>
    <w:rsid w:val="007D2364"/>
    <w:rsid w:val="007D2454"/>
    <w:rsid w:val="007D2722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1F"/>
    <w:rsid w:val="007D44C3"/>
    <w:rsid w:val="007D4B06"/>
    <w:rsid w:val="007D4F86"/>
    <w:rsid w:val="007D58C0"/>
    <w:rsid w:val="007D5988"/>
    <w:rsid w:val="007D5FEC"/>
    <w:rsid w:val="007D60A5"/>
    <w:rsid w:val="007D61D9"/>
    <w:rsid w:val="007D6519"/>
    <w:rsid w:val="007D66A5"/>
    <w:rsid w:val="007D679E"/>
    <w:rsid w:val="007D67E5"/>
    <w:rsid w:val="007D6959"/>
    <w:rsid w:val="007D6B05"/>
    <w:rsid w:val="007D709A"/>
    <w:rsid w:val="007D76F8"/>
    <w:rsid w:val="007D781E"/>
    <w:rsid w:val="007E03D1"/>
    <w:rsid w:val="007E1331"/>
    <w:rsid w:val="007E1751"/>
    <w:rsid w:val="007E1B50"/>
    <w:rsid w:val="007E1BBC"/>
    <w:rsid w:val="007E1CA3"/>
    <w:rsid w:val="007E1DE6"/>
    <w:rsid w:val="007E1F44"/>
    <w:rsid w:val="007E1FE9"/>
    <w:rsid w:val="007E2097"/>
    <w:rsid w:val="007E2609"/>
    <w:rsid w:val="007E2EB7"/>
    <w:rsid w:val="007E32E8"/>
    <w:rsid w:val="007E35F5"/>
    <w:rsid w:val="007E35FD"/>
    <w:rsid w:val="007E36E3"/>
    <w:rsid w:val="007E3DA8"/>
    <w:rsid w:val="007E411D"/>
    <w:rsid w:val="007E48D0"/>
    <w:rsid w:val="007E4A65"/>
    <w:rsid w:val="007E4C03"/>
    <w:rsid w:val="007E5029"/>
    <w:rsid w:val="007E55E9"/>
    <w:rsid w:val="007E56C6"/>
    <w:rsid w:val="007E5962"/>
    <w:rsid w:val="007E63AD"/>
    <w:rsid w:val="007E6B8E"/>
    <w:rsid w:val="007E6DBD"/>
    <w:rsid w:val="007E6F26"/>
    <w:rsid w:val="007E6FA2"/>
    <w:rsid w:val="007E7559"/>
    <w:rsid w:val="007E7572"/>
    <w:rsid w:val="007E7E60"/>
    <w:rsid w:val="007F010C"/>
    <w:rsid w:val="007F0125"/>
    <w:rsid w:val="007F0659"/>
    <w:rsid w:val="007F0F90"/>
    <w:rsid w:val="007F1107"/>
    <w:rsid w:val="007F166B"/>
    <w:rsid w:val="007F1C60"/>
    <w:rsid w:val="007F1D57"/>
    <w:rsid w:val="007F2599"/>
    <w:rsid w:val="007F2C6A"/>
    <w:rsid w:val="007F2E47"/>
    <w:rsid w:val="007F3162"/>
    <w:rsid w:val="007F34F0"/>
    <w:rsid w:val="007F372E"/>
    <w:rsid w:val="007F4ACF"/>
    <w:rsid w:val="007F5012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6F46"/>
    <w:rsid w:val="007F6FD6"/>
    <w:rsid w:val="007F71DC"/>
    <w:rsid w:val="007F741B"/>
    <w:rsid w:val="007F7AED"/>
    <w:rsid w:val="007F7B80"/>
    <w:rsid w:val="00800048"/>
    <w:rsid w:val="008001BA"/>
    <w:rsid w:val="0080054E"/>
    <w:rsid w:val="0080231E"/>
    <w:rsid w:val="008025D6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CA1"/>
    <w:rsid w:val="00806D3E"/>
    <w:rsid w:val="0080707E"/>
    <w:rsid w:val="00807431"/>
    <w:rsid w:val="00807B5A"/>
    <w:rsid w:val="00807C2E"/>
    <w:rsid w:val="00807DCE"/>
    <w:rsid w:val="00807FAA"/>
    <w:rsid w:val="00810596"/>
    <w:rsid w:val="008107C1"/>
    <w:rsid w:val="00810F7C"/>
    <w:rsid w:val="00811524"/>
    <w:rsid w:val="008116EC"/>
    <w:rsid w:val="008117DC"/>
    <w:rsid w:val="00811E3D"/>
    <w:rsid w:val="008121E7"/>
    <w:rsid w:val="008123EB"/>
    <w:rsid w:val="0081249E"/>
    <w:rsid w:val="0081281F"/>
    <w:rsid w:val="00812A4F"/>
    <w:rsid w:val="00812C67"/>
    <w:rsid w:val="00812F12"/>
    <w:rsid w:val="00813066"/>
    <w:rsid w:val="008131BF"/>
    <w:rsid w:val="00814209"/>
    <w:rsid w:val="00814441"/>
    <w:rsid w:val="008145C7"/>
    <w:rsid w:val="008145ED"/>
    <w:rsid w:val="00814806"/>
    <w:rsid w:val="00814B6B"/>
    <w:rsid w:val="00814C34"/>
    <w:rsid w:val="00815005"/>
    <w:rsid w:val="00815049"/>
    <w:rsid w:val="0081511F"/>
    <w:rsid w:val="00815354"/>
    <w:rsid w:val="00815600"/>
    <w:rsid w:val="00815A67"/>
    <w:rsid w:val="00815BE1"/>
    <w:rsid w:val="00815E37"/>
    <w:rsid w:val="00816692"/>
    <w:rsid w:val="008167DA"/>
    <w:rsid w:val="00816972"/>
    <w:rsid w:val="00816A85"/>
    <w:rsid w:val="00816CAA"/>
    <w:rsid w:val="00816E11"/>
    <w:rsid w:val="00817070"/>
    <w:rsid w:val="008173D6"/>
    <w:rsid w:val="008201FB"/>
    <w:rsid w:val="00820553"/>
    <w:rsid w:val="00820A5C"/>
    <w:rsid w:val="00820E77"/>
    <w:rsid w:val="00820F0B"/>
    <w:rsid w:val="0082143C"/>
    <w:rsid w:val="00821666"/>
    <w:rsid w:val="008217A3"/>
    <w:rsid w:val="00821AC9"/>
    <w:rsid w:val="00822146"/>
    <w:rsid w:val="0082228F"/>
    <w:rsid w:val="008227BF"/>
    <w:rsid w:val="00822D4D"/>
    <w:rsid w:val="00822F74"/>
    <w:rsid w:val="008232D0"/>
    <w:rsid w:val="0082368E"/>
    <w:rsid w:val="00823AC9"/>
    <w:rsid w:val="00823CC1"/>
    <w:rsid w:val="00824B74"/>
    <w:rsid w:val="00824F69"/>
    <w:rsid w:val="008253E9"/>
    <w:rsid w:val="0082579E"/>
    <w:rsid w:val="0082585C"/>
    <w:rsid w:val="00825976"/>
    <w:rsid w:val="00825C7A"/>
    <w:rsid w:val="00825C7C"/>
    <w:rsid w:val="008261E4"/>
    <w:rsid w:val="0082647A"/>
    <w:rsid w:val="0082668F"/>
    <w:rsid w:val="008266E3"/>
    <w:rsid w:val="00827324"/>
    <w:rsid w:val="00827327"/>
    <w:rsid w:val="008273A6"/>
    <w:rsid w:val="00827826"/>
    <w:rsid w:val="00827A4A"/>
    <w:rsid w:val="00827BC9"/>
    <w:rsid w:val="00827E45"/>
    <w:rsid w:val="00827F45"/>
    <w:rsid w:val="008301B2"/>
    <w:rsid w:val="0083061D"/>
    <w:rsid w:val="00830C14"/>
    <w:rsid w:val="008311CC"/>
    <w:rsid w:val="008311D4"/>
    <w:rsid w:val="008313E4"/>
    <w:rsid w:val="00831B32"/>
    <w:rsid w:val="00832291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C77"/>
    <w:rsid w:val="00837DE7"/>
    <w:rsid w:val="00837FCA"/>
    <w:rsid w:val="008404AD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099"/>
    <w:rsid w:val="0084412D"/>
    <w:rsid w:val="0084451C"/>
    <w:rsid w:val="00844579"/>
    <w:rsid w:val="00844611"/>
    <w:rsid w:val="0084473D"/>
    <w:rsid w:val="0084524F"/>
    <w:rsid w:val="00845497"/>
    <w:rsid w:val="008456F6"/>
    <w:rsid w:val="00845F06"/>
    <w:rsid w:val="00845FF6"/>
    <w:rsid w:val="00846243"/>
    <w:rsid w:val="00846506"/>
    <w:rsid w:val="008465CE"/>
    <w:rsid w:val="00846609"/>
    <w:rsid w:val="00847170"/>
    <w:rsid w:val="008473A1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A7C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610"/>
    <w:rsid w:val="008559AE"/>
    <w:rsid w:val="008562B7"/>
    <w:rsid w:val="0085643B"/>
    <w:rsid w:val="008564EE"/>
    <w:rsid w:val="0085663D"/>
    <w:rsid w:val="0085675A"/>
    <w:rsid w:val="0085693A"/>
    <w:rsid w:val="00856954"/>
    <w:rsid w:val="00856D46"/>
    <w:rsid w:val="00856E19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568"/>
    <w:rsid w:val="00861A00"/>
    <w:rsid w:val="00861A6E"/>
    <w:rsid w:val="00861AF5"/>
    <w:rsid w:val="008620A9"/>
    <w:rsid w:val="008621D0"/>
    <w:rsid w:val="00862A8A"/>
    <w:rsid w:val="00862C5F"/>
    <w:rsid w:val="00863503"/>
    <w:rsid w:val="00863641"/>
    <w:rsid w:val="00863C19"/>
    <w:rsid w:val="0086418B"/>
    <w:rsid w:val="0086456A"/>
    <w:rsid w:val="0086481B"/>
    <w:rsid w:val="00864E4E"/>
    <w:rsid w:val="0086536C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1DE"/>
    <w:rsid w:val="008714D3"/>
    <w:rsid w:val="008719F2"/>
    <w:rsid w:val="00871F4D"/>
    <w:rsid w:val="0087241D"/>
    <w:rsid w:val="00872944"/>
    <w:rsid w:val="00872BE2"/>
    <w:rsid w:val="008732D9"/>
    <w:rsid w:val="00873370"/>
    <w:rsid w:val="00873601"/>
    <w:rsid w:val="008736A4"/>
    <w:rsid w:val="00874532"/>
    <w:rsid w:val="0087466A"/>
    <w:rsid w:val="00874729"/>
    <w:rsid w:val="00874CB4"/>
    <w:rsid w:val="00874E71"/>
    <w:rsid w:val="00874EC8"/>
    <w:rsid w:val="008753BF"/>
    <w:rsid w:val="0087613F"/>
    <w:rsid w:val="008762E1"/>
    <w:rsid w:val="0087672C"/>
    <w:rsid w:val="00876F09"/>
    <w:rsid w:val="008770C0"/>
    <w:rsid w:val="00877572"/>
    <w:rsid w:val="0087765E"/>
    <w:rsid w:val="00877744"/>
    <w:rsid w:val="00877833"/>
    <w:rsid w:val="00877AE7"/>
    <w:rsid w:val="008800B4"/>
    <w:rsid w:val="00880129"/>
    <w:rsid w:val="008809BC"/>
    <w:rsid w:val="0088133B"/>
    <w:rsid w:val="00881468"/>
    <w:rsid w:val="008818D2"/>
    <w:rsid w:val="00881AAB"/>
    <w:rsid w:val="00881C08"/>
    <w:rsid w:val="00881DE5"/>
    <w:rsid w:val="0088207D"/>
    <w:rsid w:val="008821F5"/>
    <w:rsid w:val="008822F9"/>
    <w:rsid w:val="0088230B"/>
    <w:rsid w:val="00882472"/>
    <w:rsid w:val="00882488"/>
    <w:rsid w:val="00882701"/>
    <w:rsid w:val="00882F4E"/>
    <w:rsid w:val="008832E2"/>
    <w:rsid w:val="008832ED"/>
    <w:rsid w:val="008834BE"/>
    <w:rsid w:val="008835F3"/>
    <w:rsid w:val="0088396D"/>
    <w:rsid w:val="00883E01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037"/>
    <w:rsid w:val="008911DD"/>
    <w:rsid w:val="008913DC"/>
    <w:rsid w:val="00891686"/>
    <w:rsid w:val="008917DC"/>
    <w:rsid w:val="00891F83"/>
    <w:rsid w:val="00892596"/>
    <w:rsid w:val="008925E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3E"/>
    <w:rsid w:val="00896AF4"/>
    <w:rsid w:val="00896E11"/>
    <w:rsid w:val="00897262"/>
    <w:rsid w:val="00897795"/>
    <w:rsid w:val="008978FB"/>
    <w:rsid w:val="00897F43"/>
    <w:rsid w:val="008A0190"/>
    <w:rsid w:val="008A085A"/>
    <w:rsid w:val="008A0A0A"/>
    <w:rsid w:val="008A0B38"/>
    <w:rsid w:val="008A0B91"/>
    <w:rsid w:val="008A11E0"/>
    <w:rsid w:val="008A129D"/>
    <w:rsid w:val="008A14D8"/>
    <w:rsid w:val="008A159E"/>
    <w:rsid w:val="008A15BA"/>
    <w:rsid w:val="008A178B"/>
    <w:rsid w:val="008A1E08"/>
    <w:rsid w:val="008A1F41"/>
    <w:rsid w:val="008A207C"/>
    <w:rsid w:val="008A242D"/>
    <w:rsid w:val="008A29FD"/>
    <w:rsid w:val="008A2BC7"/>
    <w:rsid w:val="008A2CB2"/>
    <w:rsid w:val="008A2D53"/>
    <w:rsid w:val="008A32A5"/>
    <w:rsid w:val="008A352D"/>
    <w:rsid w:val="008A3BFB"/>
    <w:rsid w:val="008A3F84"/>
    <w:rsid w:val="008A438E"/>
    <w:rsid w:val="008A4604"/>
    <w:rsid w:val="008A6165"/>
    <w:rsid w:val="008A619F"/>
    <w:rsid w:val="008A6214"/>
    <w:rsid w:val="008A6608"/>
    <w:rsid w:val="008A663B"/>
    <w:rsid w:val="008A7693"/>
    <w:rsid w:val="008A7D7A"/>
    <w:rsid w:val="008B0059"/>
    <w:rsid w:val="008B0324"/>
    <w:rsid w:val="008B0430"/>
    <w:rsid w:val="008B04FB"/>
    <w:rsid w:val="008B09A3"/>
    <w:rsid w:val="008B0D29"/>
    <w:rsid w:val="008B10F1"/>
    <w:rsid w:val="008B118D"/>
    <w:rsid w:val="008B169A"/>
    <w:rsid w:val="008B1BBE"/>
    <w:rsid w:val="008B1C3A"/>
    <w:rsid w:val="008B1DF8"/>
    <w:rsid w:val="008B22E8"/>
    <w:rsid w:val="008B24BC"/>
    <w:rsid w:val="008B2535"/>
    <w:rsid w:val="008B2636"/>
    <w:rsid w:val="008B2651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5F4D"/>
    <w:rsid w:val="008B6186"/>
    <w:rsid w:val="008B6D30"/>
    <w:rsid w:val="008B6D6D"/>
    <w:rsid w:val="008B6DD8"/>
    <w:rsid w:val="008B7FA5"/>
    <w:rsid w:val="008C0287"/>
    <w:rsid w:val="008C0652"/>
    <w:rsid w:val="008C07F9"/>
    <w:rsid w:val="008C0857"/>
    <w:rsid w:val="008C0C56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6B93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AD7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BD9"/>
    <w:rsid w:val="008D2C15"/>
    <w:rsid w:val="008D3017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14C"/>
    <w:rsid w:val="008D62B0"/>
    <w:rsid w:val="008D6387"/>
    <w:rsid w:val="008D679C"/>
    <w:rsid w:val="008D7989"/>
    <w:rsid w:val="008D7FD8"/>
    <w:rsid w:val="008E027F"/>
    <w:rsid w:val="008E0440"/>
    <w:rsid w:val="008E05A7"/>
    <w:rsid w:val="008E061B"/>
    <w:rsid w:val="008E097F"/>
    <w:rsid w:val="008E0BF4"/>
    <w:rsid w:val="008E0D4B"/>
    <w:rsid w:val="008E0F73"/>
    <w:rsid w:val="008E1511"/>
    <w:rsid w:val="008E16A6"/>
    <w:rsid w:val="008E18B7"/>
    <w:rsid w:val="008E1E2D"/>
    <w:rsid w:val="008E2151"/>
    <w:rsid w:val="008E2A44"/>
    <w:rsid w:val="008E320D"/>
    <w:rsid w:val="008E3B21"/>
    <w:rsid w:val="008E3C1A"/>
    <w:rsid w:val="008E3D1F"/>
    <w:rsid w:val="008E3E2C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B93"/>
    <w:rsid w:val="008E6E0F"/>
    <w:rsid w:val="008E7127"/>
    <w:rsid w:val="008E716F"/>
    <w:rsid w:val="008E72D2"/>
    <w:rsid w:val="008E7440"/>
    <w:rsid w:val="008E753D"/>
    <w:rsid w:val="008E773E"/>
    <w:rsid w:val="008E795E"/>
    <w:rsid w:val="008E7AEA"/>
    <w:rsid w:val="008E7E31"/>
    <w:rsid w:val="008E7F7A"/>
    <w:rsid w:val="008F036F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60C"/>
    <w:rsid w:val="008F47D1"/>
    <w:rsid w:val="008F49A3"/>
    <w:rsid w:val="008F4A23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B92"/>
    <w:rsid w:val="008F6DD4"/>
    <w:rsid w:val="008F6DD9"/>
    <w:rsid w:val="008F6E58"/>
    <w:rsid w:val="008F6F36"/>
    <w:rsid w:val="008F7144"/>
    <w:rsid w:val="009001EE"/>
    <w:rsid w:val="009001F5"/>
    <w:rsid w:val="009003EB"/>
    <w:rsid w:val="009005EB"/>
    <w:rsid w:val="009009EF"/>
    <w:rsid w:val="009010EC"/>
    <w:rsid w:val="00902538"/>
    <w:rsid w:val="00902541"/>
    <w:rsid w:val="009025FD"/>
    <w:rsid w:val="009027DB"/>
    <w:rsid w:val="00902AFC"/>
    <w:rsid w:val="00903001"/>
    <w:rsid w:val="00903518"/>
    <w:rsid w:val="00903905"/>
    <w:rsid w:val="00903EC7"/>
    <w:rsid w:val="00904115"/>
    <w:rsid w:val="009041B6"/>
    <w:rsid w:val="009045F2"/>
    <w:rsid w:val="009047C1"/>
    <w:rsid w:val="00904BF9"/>
    <w:rsid w:val="00904D07"/>
    <w:rsid w:val="00904E27"/>
    <w:rsid w:val="0090507B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514"/>
    <w:rsid w:val="00917866"/>
    <w:rsid w:val="00917C5F"/>
    <w:rsid w:val="00920448"/>
    <w:rsid w:val="00921065"/>
    <w:rsid w:val="00921183"/>
    <w:rsid w:val="0092178F"/>
    <w:rsid w:val="009217CE"/>
    <w:rsid w:val="00921858"/>
    <w:rsid w:val="0092194A"/>
    <w:rsid w:val="00921C74"/>
    <w:rsid w:val="00921CCA"/>
    <w:rsid w:val="00921D7D"/>
    <w:rsid w:val="009225F7"/>
    <w:rsid w:val="009229CD"/>
    <w:rsid w:val="009230E7"/>
    <w:rsid w:val="00923A55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5D"/>
    <w:rsid w:val="009301E8"/>
    <w:rsid w:val="00930459"/>
    <w:rsid w:val="00930746"/>
    <w:rsid w:val="00930EB7"/>
    <w:rsid w:val="00930FA1"/>
    <w:rsid w:val="00931016"/>
    <w:rsid w:val="0093125B"/>
    <w:rsid w:val="009313C4"/>
    <w:rsid w:val="009315C2"/>
    <w:rsid w:val="00931777"/>
    <w:rsid w:val="00931ABE"/>
    <w:rsid w:val="00932050"/>
    <w:rsid w:val="0093210F"/>
    <w:rsid w:val="00932438"/>
    <w:rsid w:val="00932453"/>
    <w:rsid w:val="00932F6B"/>
    <w:rsid w:val="009334D2"/>
    <w:rsid w:val="009337FE"/>
    <w:rsid w:val="0093384F"/>
    <w:rsid w:val="00933DA9"/>
    <w:rsid w:val="00933F16"/>
    <w:rsid w:val="00934127"/>
    <w:rsid w:val="0093442A"/>
    <w:rsid w:val="009347B1"/>
    <w:rsid w:val="00934DC3"/>
    <w:rsid w:val="009350C9"/>
    <w:rsid w:val="009353C3"/>
    <w:rsid w:val="0093560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0B4"/>
    <w:rsid w:val="009414D1"/>
    <w:rsid w:val="0094165C"/>
    <w:rsid w:val="00941A42"/>
    <w:rsid w:val="00941E08"/>
    <w:rsid w:val="00941E9B"/>
    <w:rsid w:val="009424DD"/>
    <w:rsid w:val="0094265E"/>
    <w:rsid w:val="00942716"/>
    <w:rsid w:val="00942904"/>
    <w:rsid w:val="00943256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51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50A"/>
    <w:rsid w:val="00954970"/>
    <w:rsid w:val="00954A37"/>
    <w:rsid w:val="00954C49"/>
    <w:rsid w:val="009553B2"/>
    <w:rsid w:val="009554A1"/>
    <w:rsid w:val="00955617"/>
    <w:rsid w:val="00956384"/>
    <w:rsid w:val="00957082"/>
    <w:rsid w:val="009576F1"/>
    <w:rsid w:val="00957775"/>
    <w:rsid w:val="00957B02"/>
    <w:rsid w:val="00957F1E"/>
    <w:rsid w:val="00957F81"/>
    <w:rsid w:val="00960645"/>
    <w:rsid w:val="00960AEE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4082"/>
    <w:rsid w:val="009652B6"/>
    <w:rsid w:val="00965493"/>
    <w:rsid w:val="009654B8"/>
    <w:rsid w:val="009659D7"/>
    <w:rsid w:val="00965EE7"/>
    <w:rsid w:val="0096604D"/>
    <w:rsid w:val="009662E4"/>
    <w:rsid w:val="0096673C"/>
    <w:rsid w:val="00966BE1"/>
    <w:rsid w:val="009670C0"/>
    <w:rsid w:val="00967476"/>
    <w:rsid w:val="00967700"/>
    <w:rsid w:val="00967B27"/>
    <w:rsid w:val="009700F9"/>
    <w:rsid w:val="009704F5"/>
    <w:rsid w:val="009709AD"/>
    <w:rsid w:val="00970B02"/>
    <w:rsid w:val="00970BB9"/>
    <w:rsid w:val="00970D34"/>
    <w:rsid w:val="00971818"/>
    <w:rsid w:val="00971A94"/>
    <w:rsid w:val="00971C82"/>
    <w:rsid w:val="00971F7E"/>
    <w:rsid w:val="0097239B"/>
    <w:rsid w:val="009723D3"/>
    <w:rsid w:val="0097260E"/>
    <w:rsid w:val="009726A6"/>
    <w:rsid w:val="00972B4C"/>
    <w:rsid w:val="00972B5A"/>
    <w:rsid w:val="00972CC9"/>
    <w:rsid w:val="0097305F"/>
    <w:rsid w:val="009731BD"/>
    <w:rsid w:val="0097325D"/>
    <w:rsid w:val="00973A74"/>
    <w:rsid w:val="00973C1A"/>
    <w:rsid w:val="0097414F"/>
    <w:rsid w:val="00974514"/>
    <w:rsid w:val="00974AB7"/>
    <w:rsid w:val="00974B5C"/>
    <w:rsid w:val="0097506E"/>
    <w:rsid w:val="009752AC"/>
    <w:rsid w:val="009756C4"/>
    <w:rsid w:val="00975769"/>
    <w:rsid w:val="009758DD"/>
    <w:rsid w:val="00975DB3"/>
    <w:rsid w:val="00976ED2"/>
    <w:rsid w:val="00976F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044"/>
    <w:rsid w:val="00982231"/>
    <w:rsid w:val="00982385"/>
    <w:rsid w:val="0098319B"/>
    <w:rsid w:val="0098333F"/>
    <w:rsid w:val="00983693"/>
    <w:rsid w:val="00983865"/>
    <w:rsid w:val="00983AA5"/>
    <w:rsid w:val="00983DA9"/>
    <w:rsid w:val="009840FC"/>
    <w:rsid w:val="009843C0"/>
    <w:rsid w:val="00984426"/>
    <w:rsid w:val="00984569"/>
    <w:rsid w:val="009846BF"/>
    <w:rsid w:val="00984A4D"/>
    <w:rsid w:val="00984BFA"/>
    <w:rsid w:val="00985004"/>
    <w:rsid w:val="00985EC8"/>
    <w:rsid w:val="00985FAB"/>
    <w:rsid w:val="00986140"/>
    <w:rsid w:val="00986632"/>
    <w:rsid w:val="009869D7"/>
    <w:rsid w:val="00986AE7"/>
    <w:rsid w:val="00986B69"/>
    <w:rsid w:val="00986F20"/>
    <w:rsid w:val="009870DC"/>
    <w:rsid w:val="00987174"/>
    <w:rsid w:val="00987BD6"/>
    <w:rsid w:val="00987DE5"/>
    <w:rsid w:val="00990004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1E9A"/>
    <w:rsid w:val="0099255E"/>
    <w:rsid w:val="00992BEF"/>
    <w:rsid w:val="00992C2A"/>
    <w:rsid w:val="00992E9A"/>
    <w:rsid w:val="0099306C"/>
    <w:rsid w:val="009936F4"/>
    <w:rsid w:val="00993884"/>
    <w:rsid w:val="009938E5"/>
    <w:rsid w:val="00993A74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25F"/>
    <w:rsid w:val="00997A80"/>
    <w:rsid w:val="00997F3D"/>
    <w:rsid w:val="009A0E1E"/>
    <w:rsid w:val="009A0E33"/>
    <w:rsid w:val="009A0E72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DE3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C69"/>
    <w:rsid w:val="009B1F57"/>
    <w:rsid w:val="009B1FCD"/>
    <w:rsid w:val="009B29F0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A9D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49"/>
    <w:rsid w:val="009C30EC"/>
    <w:rsid w:val="009C3212"/>
    <w:rsid w:val="009C3287"/>
    <w:rsid w:val="009C35D7"/>
    <w:rsid w:val="009C384C"/>
    <w:rsid w:val="009C3859"/>
    <w:rsid w:val="009C451A"/>
    <w:rsid w:val="009C48B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2F"/>
    <w:rsid w:val="009C7A60"/>
    <w:rsid w:val="009C7AB8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40F5"/>
    <w:rsid w:val="009D4604"/>
    <w:rsid w:val="009D4972"/>
    <w:rsid w:val="009D51BE"/>
    <w:rsid w:val="009D5D4E"/>
    <w:rsid w:val="009D5E07"/>
    <w:rsid w:val="009D5E8B"/>
    <w:rsid w:val="009D6071"/>
    <w:rsid w:val="009D60E5"/>
    <w:rsid w:val="009D64B4"/>
    <w:rsid w:val="009D6603"/>
    <w:rsid w:val="009D68C8"/>
    <w:rsid w:val="009D68D2"/>
    <w:rsid w:val="009D6B17"/>
    <w:rsid w:val="009D6ED6"/>
    <w:rsid w:val="009D7190"/>
    <w:rsid w:val="009D72D0"/>
    <w:rsid w:val="009D733E"/>
    <w:rsid w:val="009D78EB"/>
    <w:rsid w:val="009D7A5C"/>
    <w:rsid w:val="009D7E85"/>
    <w:rsid w:val="009E02B4"/>
    <w:rsid w:val="009E0779"/>
    <w:rsid w:val="009E0BB7"/>
    <w:rsid w:val="009E0CB6"/>
    <w:rsid w:val="009E0E04"/>
    <w:rsid w:val="009E1249"/>
    <w:rsid w:val="009E17EB"/>
    <w:rsid w:val="009E1BD5"/>
    <w:rsid w:val="009E1F45"/>
    <w:rsid w:val="009E278D"/>
    <w:rsid w:val="009E28DE"/>
    <w:rsid w:val="009E29CE"/>
    <w:rsid w:val="009E2BCC"/>
    <w:rsid w:val="009E2CC1"/>
    <w:rsid w:val="009E3146"/>
    <w:rsid w:val="009E3225"/>
    <w:rsid w:val="009E39E8"/>
    <w:rsid w:val="009E3D85"/>
    <w:rsid w:val="009E3D8E"/>
    <w:rsid w:val="009E3E80"/>
    <w:rsid w:val="009E404B"/>
    <w:rsid w:val="009E43A6"/>
    <w:rsid w:val="009E4444"/>
    <w:rsid w:val="009E491C"/>
    <w:rsid w:val="009E4F0F"/>
    <w:rsid w:val="009E5275"/>
    <w:rsid w:val="009E5320"/>
    <w:rsid w:val="009E5561"/>
    <w:rsid w:val="009E5E64"/>
    <w:rsid w:val="009E60BF"/>
    <w:rsid w:val="009E6117"/>
    <w:rsid w:val="009E618D"/>
    <w:rsid w:val="009E640E"/>
    <w:rsid w:val="009E6ACA"/>
    <w:rsid w:val="009E6C00"/>
    <w:rsid w:val="009E6D31"/>
    <w:rsid w:val="009E70F5"/>
    <w:rsid w:val="009E719C"/>
    <w:rsid w:val="009E7762"/>
    <w:rsid w:val="009E7A12"/>
    <w:rsid w:val="009E7E2E"/>
    <w:rsid w:val="009F0462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2970"/>
    <w:rsid w:val="009F2D0A"/>
    <w:rsid w:val="009F3426"/>
    <w:rsid w:val="009F3829"/>
    <w:rsid w:val="009F39A8"/>
    <w:rsid w:val="009F3A05"/>
    <w:rsid w:val="009F3A06"/>
    <w:rsid w:val="009F3D91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6DE"/>
    <w:rsid w:val="009F7801"/>
    <w:rsid w:val="009F79DB"/>
    <w:rsid w:val="009F7AB9"/>
    <w:rsid w:val="009F7B63"/>
    <w:rsid w:val="009F7EAC"/>
    <w:rsid w:val="00A00B77"/>
    <w:rsid w:val="00A00F21"/>
    <w:rsid w:val="00A00FB2"/>
    <w:rsid w:val="00A011C1"/>
    <w:rsid w:val="00A0126B"/>
    <w:rsid w:val="00A014C0"/>
    <w:rsid w:val="00A0167D"/>
    <w:rsid w:val="00A018D9"/>
    <w:rsid w:val="00A01A84"/>
    <w:rsid w:val="00A02398"/>
    <w:rsid w:val="00A02CF7"/>
    <w:rsid w:val="00A02EF1"/>
    <w:rsid w:val="00A031BB"/>
    <w:rsid w:val="00A031E2"/>
    <w:rsid w:val="00A0434A"/>
    <w:rsid w:val="00A04701"/>
    <w:rsid w:val="00A04954"/>
    <w:rsid w:val="00A04B4A"/>
    <w:rsid w:val="00A04BAD"/>
    <w:rsid w:val="00A04DFE"/>
    <w:rsid w:val="00A05425"/>
    <w:rsid w:val="00A05905"/>
    <w:rsid w:val="00A059B7"/>
    <w:rsid w:val="00A05A08"/>
    <w:rsid w:val="00A061AA"/>
    <w:rsid w:val="00A0627B"/>
    <w:rsid w:val="00A064CD"/>
    <w:rsid w:val="00A06B1D"/>
    <w:rsid w:val="00A06BE3"/>
    <w:rsid w:val="00A0707C"/>
    <w:rsid w:val="00A07099"/>
    <w:rsid w:val="00A0753A"/>
    <w:rsid w:val="00A0767C"/>
    <w:rsid w:val="00A07804"/>
    <w:rsid w:val="00A07AB5"/>
    <w:rsid w:val="00A07AC3"/>
    <w:rsid w:val="00A07AE2"/>
    <w:rsid w:val="00A07CAB"/>
    <w:rsid w:val="00A10388"/>
    <w:rsid w:val="00A108A2"/>
    <w:rsid w:val="00A109DD"/>
    <w:rsid w:val="00A10D44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4D47"/>
    <w:rsid w:val="00A150F6"/>
    <w:rsid w:val="00A152FB"/>
    <w:rsid w:val="00A1538A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09D"/>
    <w:rsid w:val="00A2158D"/>
    <w:rsid w:val="00A21B2C"/>
    <w:rsid w:val="00A21CF7"/>
    <w:rsid w:val="00A21D4C"/>
    <w:rsid w:val="00A21D4E"/>
    <w:rsid w:val="00A21E49"/>
    <w:rsid w:val="00A21EFF"/>
    <w:rsid w:val="00A220A5"/>
    <w:rsid w:val="00A22132"/>
    <w:rsid w:val="00A22430"/>
    <w:rsid w:val="00A2268E"/>
    <w:rsid w:val="00A22EE9"/>
    <w:rsid w:val="00A23065"/>
    <w:rsid w:val="00A23218"/>
    <w:rsid w:val="00A234F3"/>
    <w:rsid w:val="00A239CB"/>
    <w:rsid w:val="00A23EFD"/>
    <w:rsid w:val="00A23F6D"/>
    <w:rsid w:val="00A243E8"/>
    <w:rsid w:val="00A245A9"/>
    <w:rsid w:val="00A24897"/>
    <w:rsid w:val="00A24C4E"/>
    <w:rsid w:val="00A24E99"/>
    <w:rsid w:val="00A2537F"/>
    <w:rsid w:val="00A256BB"/>
    <w:rsid w:val="00A2584E"/>
    <w:rsid w:val="00A25911"/>
    <w:rsid w:val="00A26924"/>
    <w:rsid w:val="00A26DA6"/>
    <w:rsid w:val="00A27240"/>
    <w:rsid w:val="00A279B1"/>
    <w:rsid w:val="00A27A9E"/>
    <w:rsid w:val="00A27AC2"/>
    <w:rsid w:val="00A30122"/>
    <w:rsid w:val="00A30160"/>
    <w:rsid w:val="00A301AA"/>
    <w:rsid w:val="00A302FA"/>
    <w:rsid w:val="00A30308"/>
    <w:rsid w:val="00A3084A"/>
    <w:rsid w:val="00A308B0"/>
    <w:rsid w:val="00A3108F"/>
    <w:rsid w:val="00A31842"/>
    <w:rsid w:val="00A319F3"/>
    <w:rsid w:val="00A31A86"/>
    <w:rsid w:val="00A31D15"/>
    <w:rsid w:val="00A31D6E"/>
    <w:rsid w:val="00A31D8A"/>
    <w:rsid w:val="00A3209A"/>
    <w:rsid w:val="00A32100"/>
    <w:rsid w:val="00A326B0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1E0"/>
    <w:rsid w:val="00A355B8"/>
    <w:rsid w:val="00A35E16"/>
    <w:rsid w:val="00A36055"/>
    <w:rsid w:val="00A3608C"/>
    <w:rsid w:val="00A36381"/>
    <w:rsid w:val="00A36386"/>
    <w:rsid w:val="00A36D3E"/>
    <w:rsid w:val="00A36DD0"/>
    <w:rsid w:val="00A37095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22"/>
    <w:rsid w:val="00A4007F"/>
    <w:rsid w:val="00A4031A"/>
    <w:rsid w:val="00A407A5"/>
    <w:rsid w:val="00A408D6"/>
    <w:rsid w:val="00A41074"/>
    <w:rsid w:val="00A41081"/>
    <w:rsid w:val="00A41E61"/>
    <w:rsid w:val="00A4230F"/>
    <w:rsid w:val="00A4250C"/>
    <w:rsid w:val="00A431F2"/>
    <w:rsid w:val="00A43223"/>
    <w:rsid w:val="00A4332D"/>
    <w:rsid w:val="00A43448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EE"/>
    <w:rsid w:val="00A461F7"/>
    <w:rsid w:val="00A46235"/>
    <w:rsid w:val="00A463C1"/>
    <w:rsid w:val="00A4649A"/>
    <w:rsid w:val="00A46657"/>
    <w:rsid w:val="00A46A81"/>
    <w:rsid w:val="00A46E07"/>
    <w:rsid w:val="00A471F1"/>
    <w:rsid w:val="00A50639"/>
    <w:rsid w:val="00A50766"/>
    <w:rsid w:val="00A517EB"/>
    <w:rsid w:val="00A517F2"/>
    <w:rsid w:val="00A51B78"/>
    <w:rsid w:val="00A520E3"/>
    <w:rsid w:val="00A52184"/>
    <w:rsid w:val="00A52869"/>
    <w:rsid w:val="00A528C8"/>
    <w:rsid w:val="00A52AB3"/>
    <w:rsid w:val="00A52B64"/>
    <w:rsid w:val="00A53306"/>
    <w:rsid w:val="00A5333E"/>
    <w:rsid w:val="00A5378C"/>
    <w:rsid w:val="00A539CE"/>
    <w:rsid w:val="00A5411E"/>
    <w:rsid w:val="00A545D9"/>
    <w:rsid w:val="00A545FC"/>
    <w:rsid w:val="00A546F3"/>
    <w:rsid w:val="00A54914"/>
    <w:rsid w:val="00A5492B"/>
    <w:rsid w:val="00A550F2"/>
    <w:rsid w:val="00A5536E"/>
    <w:rsid w:val="00A557C1"/>
    <w:rsid w:val="00A56306"/>
    <w:rsid w:val="00A5668A"/>
    <w:rsid w:val="00A569EB"/>
    <w:rsid w:val="00A57118"/>
    <w:rsid w:val="00A57189"/>
    <w:rsid w:val="00A575B9"/>
    <w:rsid w:val="00A576AE"/>
    <w:rsid w:val="00A60227"/>
    <w:rsid w:val="00A6058B"/>
    <w:rsid w:val="00A6059C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3007"/>
    <w:rsid w:val="00A638B9"/>
    <w:rsid w:val="00A63BDC"/>
    <w:rsid w:val="00A63CEE"/>
    <w:rsid w:val="00A63E4E"/>
    <w:rsid w:val="00A6404A"/>
    <w:rsid w:val="00A64076"/>
    <w:rsid w:val="00A64137"/>
    <w:rsid w:val="00A64670"/>
    <w:rsid w:val="00A64D20"/>
    <w:rsid w:val="00A64D65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6A96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75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287"/>
    <w:rsid w:val="00A736F7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3B"/>
    <w:rsid w:val="00A8129C"/>
    <w:rsid w:val="00A813DD"/>
    <w:rsid w:val="00A81559"/>
    <w:rsid w:val="00A816A9"/>
    <w:rsid w:val="00A81883"/>
    <w:rsid w:val="00A81995"/>
    <w:rsid w:val="00A819DD"/>
    <w:rsid w:val="00A81C89"/>
    <w:rsid w:val="00A8272D"/>
    <w:rsid w:val="00A82A8E"/>
    <w:rsid w:val="00A82A9E"/>
    <w:rsid w:val="00A8300B"/>
    <w:rsid w:val="00A836C8"/>
    <w:rsid w:val="00A8374B"/>
    <w:rsid w:val="00A83A6D"/>
    <w:rsid w:val="00A83DFA"/>
    <w:rsid w:val="00A8429A"/>
    <w:rsid w:val="00A8472B"/>
    <w:rsid w:val="00A8494E"/>
    <w:rsid w:val="00A85110"/>
    <w:rsid w:val="00A8527B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624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B4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918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1DE"/>
    <w:rsid w:val="00A97485"/>
    <w:rsid w:val="00A978AC"/>
    <w:rsid w:val="00A979FE"/>
    <w:rsid w:val="00A97CAC"/>
    <w:rsid w:val="00A97D87"/>
    <w:rsid w:val="00A97FD3"/>
    <w:rsid w:val="00A97FFE"/>
    <w:rsid w:val="00AA00F2"/>
    <w:rsid w:val="00AA0DF7"/>
    <w:rsid w:val="00AA14A3"/>
    <w:rsid w:val="00AA1919"/>
    <w:rsid w:val="00AA1A60"/>
    <w:rsid w:val="00AA1B0B"/>
    <w:rsid w:val="00AA1C99"/>
    <w:rsid w:val="00AA1D8A"/>
    <w:rsid w:val="00AA284E"/>
    <w:rsid w:val="00AA2ABA"/>
    <w:rsid w:val="00AA3477"/>
    <w:rsid w:val="00AA3C9F"/>
    <w:rsid w:val="00AA3F9D"/>
    <w:rsid w:val="00AA41C1"/>
    <w:rsid w:val="00AA43EE"/>
    <w:rsid w:val="00AA4813"/>
    <w:rsid w:val="00AA49FA"/>
    <w:rsid w:val="00AA4E23"/>
    <w:rsid w:val="00AA4FE4"/>
    <w:rsid w:val="00AA5263"/>
    <w:rsid w:val="00AA5840"/>
    <w:rsid w:val="00AA61A9"/>
    <w:rsid w:val="00AA6B6C"/>
    <w:rsid w:val="00AA6B7A"/>
    <w:rsid w:val="00AA6EDF"/>
    <w:rsid w:val="00AA6EF8"/>
    <w:rsid w:val="00AA706A"/>
    <w:rsid w:val="00AA7325"/>
    <w:rsid w:val="00AA7590"/>
    <w:rsid w:val="00AA76D5"/>
    <w:rsid w:val="00AA7F0B"/>
    <w:rsid w:val="00AB0319"/>
    <w:rsid w:val="00AB070D"/>
    <w:rsid w:val="00AB08D7"/>
    <w:rsid w:val="00AB0925"/>
    <w:rsid w:val="00AB0F32"/>
    <w:rsid w:val="00AB0F6C"/>
    <w:rsid w:val="00AB0F92"/>
    <w:rsid w:val="00AB10B1"/>
    <w:rsid w:val="00AB1713"/>
    <w:rsid w:val="00AB2905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998"/>
    <w:rsid w:val="00AB5A85"/>
    <w:rsid w:val="00AB5C4A"/>
    <w:rsid w:val="00AB6223"/>
    <w:rsid w:val="00AB6552"/>
    <w:rsid w:val="00AB6824"/>
    <w:rsid w:val="00AB6D87"/>
    <w:rsid w:val="00AB70B7"/>
    <w:rsid w:val="00AB725A"/>
    <w:rsid w:val="00AB7546"/>
    <w:rsid w:val="00AB76C0"/>
    <w:rsid w:val="00AB7AC3"/>
    <w:rsid w:val="00AB7CA6"/>
    <w:rsid w:val="00AB7EDA"/>
    <w:rsid w:val="00AC0296"/>
    <w:rsid w:val="00AC04A3"/>
    <w:rsid w:val="00AC0952"/>
    <w:rsid w:val="00AC09E6"/>
    <w:rsid w:val="00AC0B41"/>
    <w:rsid w:val="00AC1077"/>
    <w:rsid w:val="00AC14A1"/>
    <w:rsid w:val="00AC16D0"/>
    <w:rsid w:val="00AC1D4D"/>
    <w:rsid w:val="00AC1E4D"/>
    <w:rsid w:val="00AC1F39"/>
    <w:rsid w:val="00AC2050"/>
    <w:rsid w:val="00AC2210"/>
    <w:rsid w:val="00AC270C"/>
    <w:rsid w:val="00AC2CBF"/>
    <w:rsid w:val="00AC2D6B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331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A2"/>
    <w:rsid w:val="00AD31F9"/>
    <w:rsid w:val="00AD34F9"/>
    <w:rsid w:val="00AD38CB"/>
    <w:rsid w:val="00AD47A7"/>
    <w:rsid w:val="00AD4B69"/>
    <w:rsid w:val="00AD4D8E"/>
    <w:rsid w:val="00AD4F0B"/>
    <w:rsid w:val="00AD52C3"/>
    <w:rsid w:val="00AD5401"/>
    <w:rsid w:val="00AD573E"/>
    <w:rsid w:val="00AD5972"/>
    <w:rsid w:val="00AD59F9"/>
    <w:rsid w:val="00AD5BBE"/>
    <w:rsid w:val="00AD5F7D"/>
    <w:rsid w:val="00AD6136"/>
    <w:rsid w:val="00AD6380"/>
    <w:rsid w:val="00AD6797"/>
    <w:rsid w:val="00AD6C0C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80A"/>
    <w:rsid w:val="00AE1F7F"/>
    <w:rsid w:val="00AE22AE"/>
    <w:rsid w:val="00AE23E2"/>
    <w:rsid w:val="00AE260B"/>
    <w:rsid w:val="00AE276E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6C6"/>
    <w:rsid w:val="00AE7842"/>
    <w:rsid w:val="00AE7900"/>
    <w:rsid w:val="00AE7A80"/>
    <w:rsid w:val="00AE7DA4"/>
    <w:rsid w:val="00AE7F21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BD0"/>
    <w:rsid w:val="00AF1CAC"/>
    <w:rsid w:val="00AF1F64"/>
    <w:rsid w:val="00AF21F7"/>
    <w:rsid w:val="00AF2313"/>
    <w:rsid w:val="00AF2426"/>
    <w:rsid w:val="00AF256D"/>
    <w:rsid w:val="00AF2621"/>
    <w:rsid w:val="00AF2A28"/>
    <w:rsid w:val="00AF2DF3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69A"/>
    <w:rsid w:val="00AF4E28"/>
    <w:rsid w:val="00AF505C"/>
    <w:rsid w:val="00AF5089"/>
    <w:rsid w:val="00AF5268"/>
    <w:rsid w:val="00AF5732"/>
    <w:rsid w:val="00AF590A"/>
    <w:rsid w:val="00AF5FFF"/>
    <w:rsid w:val="00AF6384"/>
    <w:rsid w:val="00AF643C"/>
    <w:rsid w:val="00AF682C"/>
    <w:rsid w:val="00AF7056"/>
    <w:rsid w:val="00AF725F"/>
    <w:rsid w:val="00AF766F"/>
    <w:rsid w:val="00AF77C9"/>
    <w:rsid w:val="00AF79E0"/>
    <w:rsid w:val="00AF7B52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1D4"/>
    <w:rsid w:val="00B013FB"/>
    <w:rsid w:val="00B016FF"/>
    <w:rsid w:val="00B0208F"/>
    <w:rsid w:val="00B02323"/>
    <w:rsid w:val="00B02437"/>
    <w:rsid w:val="00B02705"/>
    <w:rsid w:val="00B02C22"/>
    <w:rsid w:val="00B032B1"/>
    <w:rsid w:val="00B03BF5"/>
    <w:rsid w:val="00B03FC9"/>
    <w:rsid w:val="00B04313"/>
    <w:rsid w:val="00B04523"/>
    <w:rsid w:val="00B048DB"/>
    <w:rsid w:val="00B04DC2"/>
    <w:rsid w:val="00B0511F"/>
    <w:rsid w:val="00B05316"/>
    <w:rsid w:val="00B05467"/>
    <w:rsid w:val="00B05796"/>
    <w:rsid w:val="00B057FA"/>
    <w:rsid w:val="00B05803"/>
    <w:rsid w:val="00B06104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AA"/>
    <w:rsid w:val="00B12FC0"/>
    <w:rsid w:val="00B133DE"/>
    <w:rsid w:val="00B13444"/>
    <w:rsid w:val="00B134E2"/>
    <w:rsid w:val="00B13B2B"/>
    <w:rsid w:val="00B13C3F"/>
    <w:rsid w:val="00B13D58"/>
    <w:rsid w:val="00B13EE0"/>
    <w:rsid w:val="00B13EE5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17FFB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B3F"/>
    <w:rsid w:val="00B27934"/>
    <w:rsid w:val="00B27968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3A30"/>
    <w:rsid w:val="00B33BB0"/>
    <w:rsid w:val="00B341CB"/>
    <w:rsid w:val="00B34B59"/>
    <w:rsid w:val="00B35052"/>
    <w:rsid w:val="00B352D6"/>
    <w:rsid w:val="00B3553E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03C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358"/>
    <w:rsid w:val="00B454DB"/>
    <w:rsid w:val="00B457E9"/>
    <w:rsid w:val="00B45830"/>
    <w:rsid w:val="00B458AB"/>
    <w:rsid w:val="00B45D7B"/>
    <w:rsid w:val="00B45D84"/>
    <w:rsid w:val="00B46180"/>
    <w:rsid w:val="00B4737A"/>
    <w:rsid w:val="00B474D3"/>
    <w:rsid w:val="00B478CB"/>
    <w:rsid w:val="00B47A77"/>
    <w:rsid w:val="00B47A87"/>
    <w:rsid w:val="00B47C7E"/>
    <w:rsid w:val="00B50225"/>
    <w:rsid w:val="00B5046A"/>
    <w:rsid w:val="00B505C1"/>
    <w:rsid w:val="00B506B2"/>
    <w:rsid w:val="00B50D2D"/>
    <w:rsid w:val="00B50F50"/>
    <w:rsid w:val="00B515CB"/>
    <w:rsid w:val="00B5223B"/>
    <w:rsid w:val="00B52324"/>
    <w:rsid w:val="00B52605"/>
    <w:rsid w:val="00B527A4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A41"/>
    <w:rsid w:val="00B54B3C"/>
    <w:rsid w:val="00B552A6"/>
    <w:rsid w:val="00B552AB"/>
    <w:rsid w:val="00B5556B"/>
    <w:rsid w:val="00B5565C"/>
    <w:rsid w:val="00B55936"/>
    <w:rsid w:val="00B55B6E"/>
    <w:rsid w:val="00B566CF"/>
    <w:rsid w:val="00B566F4"/>
    <w:rsid w:val="00B56BCA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1D3F"/>
    <w:rsid w:val="00B62027"/>
    <w:rsid w:val="00B620BA"/>
    <w:rsid w:val="00B62510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4FB0"/>
    <w:rsid w:val="00B650B8"/>
    <w:rsid w:val="00B65B2E"/>
    <w:rsid w:val="00B65C55"/>
    <w:rsid w:val="00B662A4"/>
    <w:rsid w:val="00B66DDB"/>
    <w:rsid w:val="00B67668"/>
    <w:rsid w:val="00B677DA"/>
    <w:rsid w:val="00B67BC4"/>
    <w:rsid w:val="00B67D86"/>
    <w:rsid w:val="00B67D8D"/>
    <w:rsid w:val="00B7017C"/>
    <w:rsid w:val="00B70329"/>
    <w:rsid w:val="00B70370"/>
    <w:rsid w:val="00B70621"/>
    <w:rsid w:val="00B7083A"/>
    <w:rsid w:val="00B70988"/>
    <w:rsid w:val="00B709C4"/>
    <w:rsid w:val="00B7162A"/>
    <w:rsid w:val="00B71E2A"/>
    <w:rsid w:val="00B721EC"/>
    <w:rsid w:val="00B72364"/>
    <w:rsid w:val="00B7236E"/>
    <w:rsid w:val="00B7287C"/>
    <w:rsid w:val="00B72927"/>
    <w:rsid w:val="00B72C05"/>
    <w:rsid w:val="00B72D8F"/>
    <w:rsid w:val="00B72DEE"/>
    <w:rsid w:val="00B72E54"/>
    <w:rsid w:val="00B72F32"/>
    <w:rsid w:val="00B73023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BA0"/>
    <w:rsid w:val="00B76C05"/>
    <w:rsid w:val="00B76C91"/>
    <w:rsid w:val="00B76CD9"/>
    <w:rsid w:val="00B77174"/>
    <w:rsid w:val="00B77775"/>
    <w:rsid w:val="00B77901"/>
    <w:rsid w:val="00B77B5F"/>
    <w:rsid w:val="00B80053"/>
    <w:rsid w:val="00B8058C"/>
    <w:rsid w:val="00B8071F"/>
    <w:rsid w:val="00B80886"/>
    <w:rsid w:val="00B80AB1"/>
    <w:rsid w:val="00B80C4C"/>
    <w:rsid w:val="00B815E5"/>
    <w:rsid w:val="00B81625"/>
    <w:rsid w:val="00B81ADD"/>
    <w:rsid w:val="00B81C5A"/>
    <w:rsid w:val="00B82206"/>
    <w:rsid w:val="00B8226D"/>
    <w:rsid w:val="00B8241E"/>
    <w:rsid w:val="00B829D9"/>
    <w:rsid w:val="00B82A2C"/>
    <w:rsid w:val="00B82DE0"/>
    <w:rsid w:val="00B83714"/>
    <w:rsid w:val="00B837CA"/>
    <w:rsid w:val="00B840CC"/>
    <w:rsid w:val="00B845E6"/>
    <w:rsid w:val="00B84898"/>
    <w:rsid w:val="00B848FB"/>
    <w:rsid w:val="00B84D43"/>
    <w:rsid w:val="00B851C3"/>
    <w:rsid w:val="00B85727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108"/>
    <w:rsid w:val="00B903CF"/>
    <w:rsid w:val="00B91626"/>
    <w:rsid w:val="00B918FF"/>
    <w:rsid w:val="00B91A7E"/>
    <w:rsid w:val="00B91F0A"/>
    <w:rsid w:val="00B926A3"/>
    <w:rsid w:val="00B92C33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368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623"/>
    <w:rsid w:val="00BA198F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4EC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6F3E"/>
    <w:rsid w:val="00BA7285"/>
    <w:rsid w:val="00BA7663"/>
    <w:rsid w:val="00BB0362"/>
    <w:rsid w:val="00BB03D7"/>
    <w:rsid w:val="00BB049E"/>
    <w:rsid w:val="00BB0AEE"/>
    <w:rsid w:val="00BB0B11"/>
    <w:rsid w:val="00BB1DE2"/>
    <w:rsid w:val="00BB1E89"/>
    <w:rsid w:val="00BB293C"/>
    <w:rsid w:val="00BB310A"/>
    <w:rsid w:val="00BB32CE"/>
    <w:rsid w:val="00BB32E1"/>
    <w:rsid w:val="00BB35AD"/>
    <w:rsid w:val="00BB3AD7"/>
    <w:rsid w:val="00BB3CA0"/>
    <w:rsid w:val="00BB4024"/>
    <w:rsid w:val="00BB4070"/>
    <w:rsid w:val="00BB40F1"/>
    <w:rsid w:val="00BB420D"/>
    <w:rsid w:val="00BB4588"/>
    <w:rsid w:val="00BB4F4B"/>
    <w:rsid w:val="00BB4F7F"/>
    <w:rsid w:val="00BB58FE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7E2"/>
    <w:rsid w:val="00BC0AD9"/>
    <w:rsid w:val="00BC0B84"/>
    <w:rsid w:val="00BC1453"/>
    <w:rsid w:val="00BC199A"/>
    <w:rsid w:val="00BC1C19"/>
    <w:rsid w:val="00BC237A"/>
    <w:rsid w:val="00BC2665"/>
    <w:rsid w:val="00BC27E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2C4"/>
    <w:rsid w:val="00BC456D"/>
    <w:rsid w:val="00BC48AB"/>
    <w:rsid w:val="00BC55D7"/>
    <w:rsid w:val="00BC5964"/>
    <w:rsid w:val="00BC5A35"/>
    <w:rsid w:val="00BC5F4D"/>
    <w:rsid w:val="00BC63F7"/>
    <w:rsid w:val="00BC6E23"/>
    <w:rsid w:val="00BC6F42"/>
    <w:rsid w:val="00BC7089"/>
    <w:rsid w:val="00BC7A3F"/>
    <w:rsid w:val="00BC7CC7"/>
    <w:rsid w:val="00BD0ACA"/>
    <w:rsid w:val="00BD1235"/>
    <w:rsid w:val="00BD15E9"/>
    <w:rsid w:val="00BD16C9"/>
    <w:rsid w:val="00BD1C5C"/>
    <w:rsid w:val="00BD2011"/>
    <w:rsid w:val="00BD2638"/>
    <w:rsid w:val="00BD3166"/>
    <w:rsid w:val="00BD3293"/>
    <w:rsid w:val="00BD3376"/>
    <w:rsid w:val="00BD361B"/>
    <w:rsid w:val="00BD3741"/>
    <w:rsid w:val="00BD43E0"/>
    <w:rsid w:val="00BD454A"/>
    <w:rsid w:val="00BD4A82"/>
    <w:rsid w:val="00BD50FC"/>
    <w:rsid w:val="00BD55B6"/>
    <w:rsid w:val="00BD5920"/>
    <w:rsid w:val="00BD5B37"/>
    <w:rsid w:val="00BD5B4D"/>
    <w:rsid w:val="00BD5D64"/>
    <w:rsid w:val="00BD5EFA"/>
    <w:rsid w:val="00BD6018"/>
    <w:rsid w:val="00BD615C"/>
    <w:rsid w:val="00BD64C5"/>
    <w:rsid w:val="00BD6AB0"/>
    <w:rsid w:val="00BD6B70"/>
    <w:rsid w:val="00BD6C2F"/>
    <w:rsid w:val="00BD6D37"/>
    <w:rsid w:val="00BD6DED"/>
    <w:rsid w:val="00BD6EB7"/>
    <w:rsid w:val="00BD700B"/>
    <w:rsid w:val="00BD700C"/>
    <w:rsid w:val="00BD76AB"/>
    <w:rsid w:val="00BD7C53"/>
    <w:rsid w:val="00BE02CC"/>
    <w:rsid w:val="00BE08DD"/>
    <w:rsid w:val="00BE13E7"/>
    <w:rsid w:val="00BE1FC9"/>
    <w:rsid w:val="00BE24D6"/>
    <w:rsid w:val="00BE2AC1"/>
    <w:rsid w:val="00BE2C6C"/>
    <w:rsid w:val="00BE2D03"/>
    <w:rsid w:val="00BE2E17"/>
    <w:rsid w:val="00BE3136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41A"/>
    <w:rsid w:val="00BE6677"/>
    <w:rsid w:val="00BE667B"/>
    <w:rsid w:val="00BE6E9C"/>
    <w:rsid w:val="00BE7255"/>
    <w:rsid w:val="00BE7287"/>
    <w:rsid w:val="00BE7AA7"/>
    <w:rsid w:val="00BE7D6D"/>
    <w:rsid w:val="00BE7EE3"/>
    <w:rsid w:val="00BF00A1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A37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8D6"/>
    <w:rsid w:val="00BF78EA"/>
    <w:rsid w:val="00BF7B91"/>
    <w:rsid w:val="00C0097A"/>
    <w:rsid w:val="00C00DA1"/>
    <w:rsid w:val="00C01286"/>
    <w:rsid w:val="00C0156A"/>
    <w:rsid w:val="00C01593"/>
    <w:rsid w:val="00C01648"/>
    <w:rsid w:val="00C01C15"/>
    <w:rsid w:val="00C01E42"/>
    <w:rsid w:val="00C024D4"/>
    <w:rsid w:val="00C0263B"/>
    <w:rsid w:val="00C027A4"/>
    <w:rsid w:val="00C02881"/>
    <w:rsid w:val="00C02D51"/>
    <w:rsid w:val="00C03D08"/>
    <w:rsid w:val="00C03D9B"/>
    <w:rsid w:val="00C04390"/>
    <w:rsid w:val="00C043AB"/>
    <w:rsid w:val="00C046DB"/>
    <w:rsid w:val="00C04733"/>
    <w:rsid w:val="00C04762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47E"/>
    <w:rsid w:val="00C07594"/>
    <w:rsid w:val="00C07696"/>
    <w:rsid w:val="00C076C3"/>
    <w:rsid w:val="00C07831"/>
    <w:rsid w:val="00C07869"/>
    <w:rsid w:val="00C07B49"/>
    <w:rsid w:val="00C07B9B"/>
    <w:rsid w:val="00C07F3A"/>
    <w:rsid w:val="00C07F5B"/>
    <w:rsid w:val="00C10278"/>
    <w:rsid w:val="00C10519"/>
    <w:rsid w:val="00C10D96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C15"/>
    <w:rsid w:val="00C12EDD"/>
    <w:rsid w:val="00C130F0"/>
    <w:rsid w:val="00C134DA"/>
    <w:rsid w:val="00C137E7"/>
    <w:rsid w:val="00C13A18"/>
    <w:rsid w:val="00C13DA2"/>
    <w:rsid w:val="00C13DC7"/>
    <w:rsid w:val="00C13E79"/>
    <w:rsid w:val="00C13F48"/>
    <w:rsid w:val="00C1411B"/>
    <w:rsid w:val="00C142AE"/>
    <w:rsid w:val="00C1453F"/>
    <w:rsid w:val="00C14593"/>
    <w:rsid w:val="00C14632"/>
    <w:rsid w:val="00C14BA7"/>
    <w:rsid w:val="00C14C2B"/>
    <w:rsid w:val="00C14D12"/>
    <w:rsid w:val="00C151C8"/>
    <w:rsid w:val="00C152D4"/>
    <w:rsid w:val="00C153E3"/>
    <w:rsid w:val="00C15F99"/>
    <w:rsid w:val="00C16279"/>
    <w:rsid w:val="00C1674D"/>
    <w:rsid w:val="00C16A54"/>
    <w:rsid w:val="00C16B4D"/>
    <w:rsid w:val="00C16BBF"/>
    <w:rsid w:val="00C170A5"/>
    <w:rsid w:val="00C1751B"/>
    <w:rsid w:val="00C178B9"/>
    <w:rsid w:val="00C17FDF"/>
    <w:rsid w:val="00C2030C"/>
    <w:rsid w:val="00C204C2"/>
    <w:rsid w:val="00C21245"/>
    <w:rsid w:val="00C21314"/>
    <w:rsid w:val="00C21416"/>
    <w:rsid w:val="00C214F0"/>
    <w:rsid w:val="00C21752"/>
    <w:rsid w:val="00C21DE6"/>
    <w:rsid w:val="00C21E9B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561"/>
    <w:rsid w:val="00C24664"/>
    <w:rsid w:val="00C246C9"/>
    <w:rsid w:val="00C2482F"/>
    <w:rsid w:val="00C24ECC"/>
    <w:rsid w:val="00C24ED8"/>
    <w:rsid w:val="00C25D8B"/>
    <w:rsid w:val="00C25ECB"/>
    <w:rsid w:val="00C26470"/>
    <w:rsid w:val="00C26537"/>
    <w:rsid w:val="00C267CB"/>
    <w:rsid w:val="00C27235"/>
    <w:rsid w:val="00C275ED"/>
    <w:rsid w:val="00C27B16"/>
    <w:rsid w:val="00C27BEC"/>
    <w:rsid w:val="00C27F92"/>
    <w:rsid w:val="00C27FC4"/>
    <w:rsid w:val="00C302B1"/>
    <w:rsid w:val="00C30424"/>
    <w:rsid w:val="00C31326"/>
    <w:rsid w:val="00C319B0"/>
    <w:rsid w:val="00C31B67"/>
    <w:rsid w:val="00C31BAD"/>
    <w:rsid w:val="00C31F0B"/>
    <w:rsid w:val="00C3275F"/>
    <w:rsid w:val="00C32AAE"/>
    <w:rsid w:val="00C32ACD"/>
    <w:rsid w:val="00C32DBA"/>
    <w:rsid w:val="00C32EAC"/>
    <w:rsid w:val="00C334A7"/>
    <w:rsid w:val="00C33799"/>
    <w:rsid w:val="00C3402B"/>
    <w:rsid w:val="00C34053"/>
    <w:rsid w:val="00C34496"/>
    <w:rsid w:val="00C34525"/>
    <w:rsid w:val="00C34844"/>
    <w:rsid w:val="00C348E7"/>
    <w:rsid w:val="00C349F2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47B"/>
    <w:rsid w:val="00C36535"/>
    <w:rsid w:val="00C3663C"/>
    <w:rsid w:val="00C36E50"/>
    <w:rsid w:val="00C372D5"/>
    <w:rsid w:val="00C375A4"/>
    <w:rsid w:val="00C377C9"/>
    <w:rsid w:val="00C37C5D"/>
    <w:rsid w:val="00C37F8D"/>
    <w:rsid w:val="00C40165"/>
    <w:rsid w:val="00C409F4"/>
    <w:rsid w:val="00C40A61"/>
    <w:rsid w:val="00C40F9B"/>
    <w:rsid w:val="00C4119C"/>
    <w:rsid w:val="00C41427"/>
    <w:rsid w:val="00C41456"/>
    <w:rsid w:val="00C41825"/>
    <w:rsid w:val="00C41B45"/>
    <w:rsid w:val="00C41D05"/>
    <w:rsid w:val="00C42F2B"/>
    <w:rsid w:val="00C431DC"/>
    <w:rsid w:val="00C432E7"/>
    <w:rsid w:val="00C4346C"/>
    <w:rsid w:val="00C43555"/>
    <w:rsid w:val="00C4391F"/>
    <w:rsid w:val="00C44140"/>
    <w:rsid w:val="00C444D8"/>
    <w:rsid w:val="00C44542"/>
    <w:rsid w:val="00C44622"/>
    <w:rsid w:val="00C44AA3"/>
    <w:rsid w:val="00C450D0"/>
    <w:rsid w:val="00C457EC"/>
    <w:rsid w:val="00C458B1"/>
    <w:rsid w:val="00C45D3A"/>
    <w:rsid w:val="00C471B8"/>
    <w:rsid w:val="00C471BF"/>
    <w:rsid w:val="00C4726B"/>
    <w:rsid w:val="00C47A7A"/>
    <w:rsid w:val="00C50B98"/>
    <w:rsid w:val="00C50DB5"/>
    <w:rsid w:val="00C50E23"/>
    <w:rsid w:val="00C50F40"/>
    <w:rsid w:val="00C51395"/>
    <w:rsid w:val="00C51A88"/>
    <w:rsid w:val="00C51B2F"/>
    <w:rsid w:val="00C51B5B"/>
    <w:rsid w:val="00C52363"/>
    <w:rsid w:val="00C52432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0A36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22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2C8"/>
    <w:rsid w:val="00C66499"/>
    <w:rsid w:val="00C66922"/>
    <w:rsid w:val="00C66B48"/>
    <w:rsid w:val="00C66C65"/>
    <w:rsid w:val="00C67D57"/>
    <w:rsid w:val="00C67FE9"/>
    <w:rsid w:val="00C700C1"/>
    <w:rsid w:val="00C703CA"/>
    <w:rsid w:val="00C707EB"/>
    <w:rsid w:val="00C708B3"/>
    <w:rsid w:val="00C70903"/>
    <w:rsid w:val="00C7097C"/>
    <w:rsid w:val="00C709D5"/>
    <w:rsid w:val="00C70C17"/>
    <w:rsid w:val="00C70DC7"/>
    <w:rsid w:val="00C716A9"/>
    <w:rsid w:val="00C71EEF"/>
    <w:rsid w:val="00C72057"/>
    <w:rsid w:val="00C72135"/>
    <w:rsid w:val="00C7243E"/>
    <w:rsid w:val="00C72A69"/>
    <w:rsid w:val="00C734AE"/>
    <w:rsid w:val="00C734BD"/>
    <w:rsid w:val="00C73704"/>
    <w:rsid w:val="00C737B0"/>
    <w:rsid w:val="00C7488C"/>
    <w:rsid w:val="00C749AA"/>
    <w:rsid w:val="00C74AEA"/>
    <w:rsid w:val="00C74D5C"/>
    <w:rsid w:val="00C752DA"/>
    <w:rsid w:val="00C758B4"/>
    <w:rsid w:val="00C75B95"/>
    <w:rsid w:val="00C75D7A"/>
    <w:rsid w:val="00C75F9A"/>
    <w:rsid w:val="00C764AA"/>
    <w:rsid w:val="00C764C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092"/>
    <w:rsid w:val="00C804DD"/>
    <w:rsid w:val="00C80570"/>
    <w:rsid w:val="00C809DC"/>
    <w:rsid w:val="00C80AC8"/>
    <w:rsid w:val="00C80B91"/>
    <w:rsid w:val="00C80E59"/>
    <w:rsid w:val="00C815AB"/>
    <w:rsid w:val="00C81AB5"/>
    <w:rsid w:val="00C81E76"/>
    <w:rsid w:val="00C827F6"/>
    <w:rsid w:val="00C828A3"/>
    <w:rsid w:val="00C82DEB"/>
    <w:rsid w:val="00C83195"/>
    <w:rsid w:val="00C837DD"/>
    <w:rsid w:val="00C83F3E"/>
    <w:rsid w:val="00C8498B"/>
    <w:rsid w:val="00C84A5A"/>
    <w:rsid w:val="00C84C75"/>
    <w:rsid w:val="00C84D8B"/>
    <w:rsid w:val="00C85029"/>
    <w:rsid w:val="00C85403"/>
    <w:rsid w:val="00C85A09"/>
    <w:rsid w:val="00C85F9B"/>
    <w:rsid w:val="00C86579"/>
    <w:rsid w:val="00C869AE"/>
    <w:rsid w:val="00C86B19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349"/>
    <w:rsid w:val="00C9159E"/>
    <w:rsid w:val="00C91A08"/>
    <w:rsid w:val="00C92629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79E"/>
    <w:rsid w:val="00C9680C"/>
    <w:rsid w:val="00C96E94"/>
    <w:rsid w:val="00C97401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ACF"/>
    <w:rsid w:val="00CA3D09"/>
    <w:rsid w:val="00CA3D91"/>
    <w:rsid w:val="00CA46CA"/>
    <w:rsid w:val="00CA4721"/>
    <w:rsid w:val="00CA4974"/>
    <w:rsid w:val="00CA59E8"/>
    <w:rsid w:val="00CA671A"/>
    <w:rsid w:val="00CA69D3"/>
    <w:rsid w:val="00CA6A85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1C6"/>
    <w:rsid w:val="00CB2B7B"/>
    <w:rsid w:val="00CB2E53"/>
    <w:rsid w:val="00CB2FEE"/>
    <w:rsid w:val="00CB36E3"/>
    <w:rsid w:val="00CB38E1"/>
    <w:rsid w:val="00CB3C64"/>
    <w:rsid w:val="00CB4231"/>
    <w:rsid w:val="00CB4810"/>
    <w:rsid w:val="00CB4FF2"/>
    <w:rsid w:val="00CB504E"/>
    <w:rsid w:val="00CB509E"/>
    <w:rsid w:val="00CB55EC"/>
    <w:rsid w:val="00CB5633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676"/>
    <w:rsid w:val="00CB771E"/>
    <w:rsid w:val="00CB7C17"/>
    <w:rsid w:val="00CB7C71"/>
    <w:rsid w:val="00CB7D5D"/>
    <w:rsid w:val="00CB7F00"/>
    <w:rsid w:val="00CC025E"/>
    <w:rsid w:val="00CC0590"/>
    <w:rsid w:val="00CC0598"/>
    <w:rsid w:val="00CC07B8"/>
    <w:rsid w:val="00CC09FF"/>
    <w:rsid w:val="00CC0DD7"/>
    <w:rsid w:val="00CC0E93"/>
    <w:rsid w:val="00CC1133"/>
    <w:rsid w:val="00CC1372"/>
    <w:rsid w:val="00CC1407"/>
    <w:rsid w:val="00CC1895"/>
    <w:rsid w:val="00CC197A"/>
    <w:rsid w:val="00CC1CC1"/>
    <w:rsid w:val="00CC1E88"/>
    <w:rsid w:val="00CC23C1"/>
    <w:rsid w:val="00CC24E2"/>
    <w:rsid w:val="00CC250C"/>
    <w:rsid w:val="00CC26D4"/>
    <w:rsid w:val="00CC277C"/>
    <w:rsid w:val="00CC2A17"/>
    <w:rsid w:val="00CC2E1D"/>
    <w:rsid w:val="00CC3BED"/>
    <w:rsid w:val="00CC508F"/>
    <w:rsid w:val="00CC53B6"/>
    <w:rsid w:val="00CC5921"/>
    <w:rsid w:val="00CC5CFA"/>
    <w:rsid w:val="00CC5D98"/>
    <w:rsid w:val="00CC5E8A"/>
    <w:rsid w:val="00CC5FFE"/>
    <w:rsid w:val="00CC640A"/>
    <w:rsid w:val="00CC69C4"/>
    <w:rsid w:val="00CC6D0B"/>
    <w:rsid w:val="00CC6DBF"/>
    <w:rsid w:val="00CC72EE"/>
    <w:rsid w:val="00CC7F1E"/>
    <w:rsid w:val="00CD0232"/>
    <w:rsid w:val="00CD0318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CBF"/>
    <w:rsid w:val="00CD3DD7"/>
    <w:rsid w:val="00CD3F51"/>
    <w:rsid w:val="00CD4D01"/>
    <w:rsid w:val="00CD4FFC"/>
    <w:rsid w:val="00CD5087"/>
    <w:rsid w:val="00CD526B"/>
    <w:rsid w:val="00CD54F6"/>
    <w:rsid w:val="00CD57C4"/>
    <w:rsid w:val="00CD594D"/>
    <w:rsid w:val="00CD6001"/>
    <w:rsid w:val="00CD666D"/>
    <w:rsid w:val="00CD6747"/>
    <w:rsid w:val="00CD6854"/>
    <w:rsid w:val="00CD75BC"/>
    <w:rsid w:val="00CD780F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B3A"/>
    <w:rsid w:val="00CE2FC5"/>
    <w:rsid w:val="00CE30F3"/>
    <w:rsid w:val="00CE3D00"/>
    <w:rsid w:val="00CE4108"/>
    <w:rsid w:val="00CE4414"/>
    <w:rsid w:val="00CE4666"/>
    <w:rsid w:val="00CE4CD3"/>
    <w:rsid w:val="00CE51BC"/>
    <w:rsid w:val="00CE54A7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FAB"/>
    <w:rsid w:val="00CF12A7"/>
    <w:rsid w:val="00CF1494"/>
    <w:rsid w:val="00CF15D4"/>
    <w:rsid w:val="00CF1AB3"/>
    <w:rsid w:val="00CF1D02"/>
    <w:rsid w:val="00CF214B"/>
    <w:rsid w:val="00CF23F3"/>
    <w:rsid w:val="00CF25EC"/>
    <w:rsid w:val="00CF28E8"/>
    <w:rsid w:val="00CF3230"/>
    <w:rsid w:val="00CF32E9"/>
    <w:rsid w:val="00CF34C0"/>
    <w:rsid w:val="00CF3CA4"/>
    <w:rsid w:val="00CF3E2F"/>
    <w:rsid w:val="00CF451F"/>
    <w:rsid w:val="00CF4AF3"/>
    <w:rsid w:val="00CF4B4D"/>
    <w:rsid w:val="00CF55A1"/>
    <w:rsid w:val="00CF55DC"/>
    <w:rsid w:val="00CF5805"/>
    <w:rsid w:val="00CF58D8"/>
    <w:rsid w:val="00CF5CD0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7F"/>
    <w:rsid w:val="00D01894"/>
    <w:rsid w:val="00D01F6E"/>
    <w:rsid w:val="00D026E6"/>
    <w:rsid w:val="00D030AA"/>
    <w:rsid w:val="00D03126"/>
    <w:rsid w:val="00D0312F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0CB9"/>
    <w:rsid w:val="00D112E0"/>
    <w:rsid w:val="00D11329"/>
    <w:rsid w:val="00D115C5"/>
    <w:rsid w:val="00D1204B"/>
    <w:rsid w:val="00D123E6"/>
    <w:rsid w:val="00D127F4"/>
    <w:rsid w:val="00D12B1D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6AF7"/>
    <w:rsid w:val="00D17348"/>
    <w:rsid w:val="00D173FA"/>
    <w:rsid w:val="00D174CA"/>
    <w:rsid w:val="00D177C5"/>
    <w:rsid w:val="00D1788F"/>
    <w:rsid w:val="00D178DD"/>
    <w:rsid w:val="00D179F0"/>
    <w:rsid w:val="00D17A99"/>
    <w:rsid w:val="00D17D93"/>
    <w:rsid w:val="00D2000B"/>
    <w:rsid w:val="00D20098"/>
    <w:rsid w:val="00D202E0"/>
    <w:rsid w:val="00D20375"/>
    <w:rsid w:val="00D20611"/>
    <w:rsid w:val="00D20B12"/>
    <w:rsid w:val="00D20EE7"/>
    <w:rsid w:val="00D20FB8"/>
    <w:rsid w:val="00D2144C"/>
    <w:rsid w:val="00D215AC"/>
    <w:rsid w:val="00D218A4"/>
    <w:rsid w:val="00D218C1"/>
    <w:rsid w:val="00D2195E"/>
    <w:rsid w:val="00D21DDA"/>
    <w:rsid w:val="00D21E9D"/>
    <w:rsid w:val="00D221FD"/>
    <w:rsid w:val="00D22A1C"/>
    <w:rsid w:val="00D22C44"/>
    <w:rsid w:val="00D22E09"/>
    <w:rsid w:val="00D2310C"/>
    <w:rsid w:val="00D23873"/>
    <w:rsid w:val="00D23BD9"/>
    <w:rsid w:val="00D23E67"/>
    <w:rsid w:val="00D23EFE"/>
    <w:rsid w:val="00D241EB"/>
    <w:rsid w:val="00D24270"/>
    <w:rsid w:val="00D244EC"/>
    <w:rsid w:val="00D2454A"/>
    <w:rsid w:val="00D24F10"/>
    <w:rsid w:val="00D25073"/>
    <w:rsid w:val="00D250C3"/>
    <w:rsid w:val="00D251B3"/>
    <w:rsid w:val="00D254E9"/>
    <w:rsid w:val="00D25572"/>
    <w:rsid w:val="00D258D8"/>
    <w:rsid w:val="00D25F4E"/>
    <w:rsid w:val="00D2605C"/>
    <w:rsid w:val="00D262A5"/>
    <w:rsid w:val="00D26D8C"/>
    <w:rsid w:val="00D27009"/>
    <w:rsid w:val="00D2719F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389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5C6D"/>
    <w:rsid w:val="00D361CB"/>
    <w:rsid w:val="00D362CF"/>
    <w:rsid w:val="00D36F70"/>
    <w:rsid w:val="00D37463"/>
    <w:rsid w:val="00D37A72"/>
    <w:rsid w:val="00D401A4"/>
    <w:rsid w:val="00D40235"/>
    <w:rsid w:val="00D40344"/>
    <w:rsid w:val="00D40381"/>
    <w:rsid w:val="00D414C0"/>
    <w:rsid w:val="00D41E75"/>
    <w:rsid w:val="00D42AAF"/>
    <w:rsid w:val="00D4318E"/>
    <w:rsid w:val="00D43442"/>
    <w:rsid w:val="00D43654"/>
    <w:rsid w:val="00D4436B"/>
    <w:rsid w:val="00D445A0"/>
    <w:rsid w:val="00D445A4"/>
    <w:rsid w:val="00D44603"/>
    <w:rsid w:val="00D4478E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A80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6BA"/>
    <w:rsid w:val="00D5395C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5FED"/>
    <w:rsid w:val="00D562E3"/>
    <w:rsid w:val="00D564CA"/>
    <w:rsid w:val="00D5650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2C"/>
    <w:rsid w:val="00D60F56"/>
    <w:rsid w:val="00D610E0"/>
    <w:rsid w:val="00D6128E"/>
    <w:rsid w:val="00D61418"/>
    <w:rsid w:val="00D61C09"/>
    <w:rsid w:val="00D61CD5"/>
    <w:rsid w:val="00D62114"/>
    <w:rsid w:val="00D62180"/>
    <w:rsid w:val="00D624D4"/>
    <w:rsid w:val="00D628FE"/>
    <w:rsid w:val="00D632CE"/>
    <w:rsid w:val="00D63524"/>
    <w:rsid w:val="00D63544"/>
    <w:rsid w:val="00D63A0E"/>
    <w:rsid w:val="00D63A62"/>
    <w:rsid w:val="00D63CBA"/>
    <w:rsid w:val="00D63FAE"/>
    <w:rsid w:val="00D6432F"/>
    <w:rsid w:val="00D64DDF"/>
    <w:rsid w:val="00D64E65"/>
    <w:rsid w:val="00D650B1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6DA"/>
    <w:rsid w:val="00D679BD"/>
    <w:rsid w:val="00D67EA4"/>
    <w:rsid w:val="00D7013E"/>
    <w:rsid w:val="00D70405"/>
    <w:rsid w:val="00D70494"/>
    <w:rsid w:val="00D70507"/>
    <w:rsid w:val="00D70A3C"/>
    <w:rsid w:val="00D71139"/>
    <w:rsid w:val="00D71471"/>
    <w:rsid w:val="00D72129"/>
    <w:rsid w:val="00D72585"/>
    <w:rsid w:val="00D72FDB"/>
    <w:rsid w:val="00D72FF0"/>
    <w:rsid w:val="00D73310"/>
    <w:rsid w:val="00D734C2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AEE"/>
    <w:rsid w:val="00D75CE8"/>
    <w:rsid w:val="00D75D6E"/>
    <w:rsid w:val="00D7626D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8C9"/>
    <w:rsid w:val="00D8099E"/>
    <w:rsid w:val="00D809A7"/>
    <w:rsid w:val="00D80AD4"/>
    <w:rsid w:val="00D80C31"/>
    <w:rsid w:val="00D80FA6"/>
    <w:rsid w:val="00D81CEE"/>
    <w:rsid w:val="00D822C9"/>
    <w:rsid w:val="00D82F80"/>
    <w:rsid w:val="00D835B0"/>
    <w:rsid w:val="00D8369B"/>
    <w:rsid w:val="00D83768"/>
    <w:rsid w:val="00D8394C"/>
    <w:rsid w:val="00D840FA"/>
    <w:rsid w:val="00D84287"/>
    <w:rsid w:val="00D846A8"/>
    <w:rsid w:val="00D85060"/>
    <w:rsid w:val="00D8567D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E7"/>
    <w:rsid w:val="00D900F8"/>
    <w:rsid w:val="00D901A5"/>
    <w:rsid w:val="00D903A3"/>
    <w:rsid w:val="00D9052B"/>
    <w:rsid w:val="00D905BB"/>
    <w:rsid w:val="00D905E4"/>
    <w:rsid w:val="00D90955"/>
    <w:rsid w:val="00D90A48"/>
    <w:rsid w:val="00D90AEA"/>
    <w:rsid w:val="00D90C96"/>
    <w:rsid w:val="00D90D69"/>
    <w:rsid w:val="00D910B8"/>
    <w:rsid w:val="00D910CB"/>
    <w:rsid w:val="00D91118"/>
    <w:rsid w:val="00D91220"/>
    <w:rsid w:val="00D913A3"/>
    <w:rsid w:val="00D91833"/>
    <w:rsid w:val="00D9196E"/>
    <w:rsid w:val="00D91CA9"/>
    <w:rsid w:val="00D91E32"/>
    <w:rsid w:val="00D92A38"/>
    <w:rsid w:val="00D92B32"/>
    <w:rsid w:val="00D92F01"/>
    <w:rsid w:val="00D931B8"/>
    <w:rsid w:val="00D935A7"/>
    <w:rsid w:val="00D937EB"/>
    <w:rsid w:val="00D9388C"/>
    <w:rsid w:val="00D93D3A"/>
    <w:rsid w:val="00D9424A"/>
    <w:rsid w:val="00D946AF"/>
    <w:rsid w:val="00D955B0"/>
    <w:rsid w:val="00D95616"/>
    <w:rsid w:val="00D96302"/>
    <w:rsid w:val="00D96D54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694"/>
    <w:rsid w:val="00DA0841"/>
    <w:rsid w:val="00DA0907"/>
    <w:rsid w:val="00DA0CC5"/>
    <w:rsid w:val="00DA0EFA"/>
    <w:rsid w:val="00DA1355"/>
    <w:rsid w:val="00DA20D7"/>
    <w:rsid w:val="00DA2106"/>
    <w:rsid w:val="00DA2167"/>
    <w:rsid w:val="00DA2A8C"/>
    <w:rsid w:val="00DA32EE"/>
    <w:rsid w:val="00DA369F"/>
    <w:rsid w:val="00DA37F2"/>
    <w:rsid w:val="00DA3808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F02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0F5D"/>
    <w:rsid w:val="00DB157A"/>
    <w:rsid w:val="00DB215F"/>
    <w:rsid w:val="00DB2227"/>
    <w:rsid w:val="00DB22E7"/>
    <w:rsid w:val="00DB242C"/>
    <w:rsid w:val="00DB2BFB"/>
    <w:rsid w:val="00DB2D6A"/>
    <w:rsid w:val="00DB2E88"/>
    <w:rsid w:val="00DB2EA9"/>
    <w:rsid w:val="00DB32AF"/>
    <w:rsid w:val="00DB3574"/>
    <w:rsid w:val="00DB3FD7"/>
    <w:rsid w:val="00DB4594"/>
    <w:rsid w:val="00DB49B6"/>
    <w:rsid w:val="00DB500D"/>
    <w:rsid w:val="00DB5165"/>
    <w:rsid w:val="00DB5242"/>
    <w:rsid w:val="00DB5621"/>
    <w:rsid w:val="00DB591A"/>
    <w:rsid w:val="00DB592F"/>
    <w:rsid w:val="00DB59AF"/>
    <w:rsid w:val="00DB5B49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3B0B"/>
    <w:rsid w:val="00DC4063"/>
    <w:rsid w:val="00DC4083"/>
    <w:rsid w:val="00DC4089"/>
    <w:rsid w:val="00DC4866"/>
    <w:rsid w:val="00DC522D"/>
    <w:rsid w:val="00DC530F"/>
    <w:rsid w:val="00DC539D"/>
    <w:rsid w:val="00DC5508"/>
    <w:rsid w:val="00DC5651"/>
    <w:rsid w:val="00DC5A75"/>
    <w:rsid w:val="00DC6645"/>
    <w:rsid w:val="00DC67E0"/>
    <w:rsid w:val="00DC682B"/>
    <w:rsid w:val="00DC685D"/>
    <w:rsid w:val="00DC6BFC"/>
    <w:rsid w:val="00DC6C8C"/>
    <w:rsid w:val="00DC70F1"/>
    <w:rsid w:val="00DC74B8"/>
    <w:rsid w:val="00DC79E5"/>
    <w:rsid w:val="00DC7EF9"/>
    <w:rsid w:val="00DD0572"/>
    <w:rsid w:val="00DD087C"/>
    <w:rsid w:val="00DD08D1"/>
    <w:rsid w:val="00DD0A4C"/>
    <w:rsid w:val="00DD0B3B"/>
    <w:rsid w:val="00DD0B4C"/>
    <w:rsid w:val="00DD0B98"/>
    <w:rsid w:val="00DD1123"/>
    <w:rsid w:val="00DD12B9"/>
    <w:rsid w:val="00DD141B"/>
    <w:rsid w:val="00DD1439"/>
    <w:rsid w:val="00DD1CC3"/>
    <w:rsid w:val="00DD1FC5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18E"/>
    <w:rsid w:val="00DD47DE"/>
    <w:rsid w:val="00DD4B2E"/>
    <w:rsid w:val="00DD4B89"/>
    <w:rsid w:val="00DD4BE9"/>
    <w:rsid w:val="00DD4DD3"/>
    <w:rsid w:val="00DD4EFF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9D9"/>
    <w:rsid w:val="00DD7210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D8D"/>
    <w:rsid w:val="00DE2F47"/>
    <w:rsid w:val="00DE3298"/>
    <w:rsid w:val="00DE3723"/>
    <w:rsid w:val="00DE376B"/>
    <w:rsid w:val="00DE39E4"/>
    <w:rsid w:val="00DE3B2C"/>
    <w:rsid w:val="00DE3C36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8D"/>
    <w:rsid w:val="00DE69A2"/>
    <w:rsid w:val="00DE6D8B"/>
    <w:rsid w:val="00DE6F9F"/>
    <w:rsid w:val="00DE74BA"/>
    <w:rsid w:val="00DE783E"/>
    <w:rsid w:val="00DE7C58"/>
    <w:rsid w:val="00DE7CC9"/>
    <w:rsid w:val="00DF014A"/>
    <w:rsid w:val="00DF0BC0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58"/>
    <w:rsid w:val="00DF3811"/>
    <w:rsid w:val="00DF38EA"/>
    <w:rsid w:val="00DF4038"/>
    <w:rsid w:val="00DF4362"/>
    <w:rsid w:val="00DF4382"/>
    <w:rsid w:val="00DF49FC"/>
    <w:rsid w:val="00DF4B2B"/>
    <w:rsid w:val="00DF50A7"/>
    <w:rsid w:val="00DF50CD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ABF"/>
    <w:rsid w:val="00E01E6D"/>
    <w:rsid w:val="00E0210E"/>
    <w:rsid w:val="00E02309"/>
    <w:rsid w:val="00E0231A"/>
    <w:rsid w:val="00E02432"/>
    <w:rsid w:val="00E02748"/>
    <w:rsid w:val="00E0315A"/>
    <w:rsid w:val="00E0373E"/>
    <w:rsid w:val="00E03896"/>
    <w:rsid w:val="00E03995"/>
    <w:rsid w:val="00E03C76"/>
    <w:rsid w:val="00E03D37"/>
    <w:rsid w:val="00E03DE5"/>
    <w:rsid w:val="00E0406F"/>
    <w:rsid w:val="00E040DA"/>
    <w:rsid w:val="00E0429F"/>
    <w:rsid w:val="00E042C7"/>
    <w:rsid w:val="00E0457D"/>
    <w:rsid w:val="00E04665"/>
    <w:rsid w:val="00E04896"/>
    <w:rsid w:val="00E04C56"/>
    <w:rsid w:val="00E05068"/>
    <w:rsid w:val="00E057B9"/>
    <w:rsid w:val="00E059E6"/>
    <w:rsid w:val="00E05CCB"/>
    <w:rsid w:val="00E05DA5"/>
    <w:rsid w:val="00E05DFD"/>
    <w:rsid w:val="00E05F7D"/>
    <w:rsid w:val="00E05F97"/>
    <w:rsid w:val="00E062BD"/>
    <w:rsid w:val="00E0691C"/>
    <w:rsid w:val="00E06A02"/>
    <w:rsid w:val="00E06CAC"/>
    <w:rsid w:val="00E06ED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0C72"/>
    <w:rsid w:val="00E110FC"/>
    <w:rsid w:val="00E112DB"/>
    <w:rsid w:val="00E11527"/>
    <w:rsid w:val="00E11AED"/>
    <w:rsid w:val="00E12266"/>
    <w:rsid w:val="00E12586"/>
    <w:rsid w:val="00E126F1"/>
    <w:rsid w:val="00E1274E"/>
    <w:rsid w:val="00E127CE"/>
    <w:rsid w:val="00E128D7"/>
    <w:rsid w:val="00E1304C"/>
    <w:rsid w:val="00E13122"/>
    <w:rsid w:val="00E135FF"/>
    <w:rsid w:val="00E137D6"/>
    <w:rsid w:val="00E138FD"/>
    <w:rsid w:val="00E13AC2"/>
    <w:rsid w:val="00E13B63"/>
    <w:rsid w:val="00E13FBE"/>
    <w:rsid w:val="00E14C63"/>
    <w:rsid w:val="00E150B6"/>
    <w:rsid w:val="00E15397"/>
    <w:rsid w:val="00E16164"/>
    <w:rsid w:val="00E163C5"/>
    <w:rsid w:val="00E167E3"/>
    <w:rsid w:val="00E168EC"/>
    <w:rsid w:val="00E16966"/>
    <w:rsid w:val="00E1697B"/>
    <w:rsid w:val="00E16A42"/>
    <w:rsid w:val="00E16C20"/>
    <w:rsid w:val="00E17537"/>
    <w:rsid w:val="00E17F6E"/>
    <w:rsid w:val="00E2001C"/>
    <w:rsid w:val="00E20180"/>
    <w:rsid w:val="00E207C9"/>
    <w:rsid w:val="00E2093A"/>
    <w:rsid w:val="00E2126D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C02"/>
    <w:rsid w:val="00E23DE1"/>
    <w:rsid w:val="00E245EE"/>
    <w:rsid w:val="00E24727"/>
    <w:rsid w:val="00E24793"/>
    <w:rsid w:val="00E24DBB"/>
    <w:rsid w:val="00E24FF1"/>
    <w:rsid w:val="00E252BD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117"/>
    <w:rsid w:val="00E304B2"/>
    <w:rsid w:val="00E304F1"/>
    <w:rsid w:val="00E3055E"/>
    <w:rsid w:val="00E307FB"/>
    <w:rsid w:val="00E30A25"/>
    <w:rsid w:val="00E30DF2"/>
    <w:rsid w:val="00E32164"/>
    <w:rsid w:val="00E32396"/>
    <w:rsid w:val="00E329DC"/>
    <w:rsid w:val="00E32CC0"/>
    <w:rsid w:val="00E331E7"/>
    <w:rsid w:val="00E33580"/>
    <w:rsid w:val="00E33634"/>
    <w:rsid w:val="00E3376E"/>
    <w:rsid w:val="00E34038"/>
    <w:rsid w:val="00E34377"/>
    <w:rsid w:val="00E34800"/>
    <w:rsid w:val="00E34A01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4D6"/>
    <w:rsid w:val="00E37E05"/>
    <w:rsid w:val="00E37E08"/>
    <w:rsid w:val="00E37E43"/>
    <w:rsid w:val="00E4053D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58A"/>
    <w:rsid w:val="00E426FF"/>
    <w:rsid w:val="00E42C27"/>
    <w:rsid w:val="00E42C88"/>
    <w:rsid w:val="00E42E6F"/>
    <w:rsid w:val="00E4390A"/>
    <w:rsid w:val="00E43A28"/>
    <w:rsid w:val="00E43B9E"/>
    <w:rsid w:val="00E43D2E"/>
    <w:rsid w:val="00E43E90"/>
    <w:rsid w:val="00E44146"/>
    <w:rsid w:val="00E4437A"/>
    <w:rsid w:val="00E4459F"/>
    <w:rsid w:val="00E44F72"/>
    <w:rsid w:val="00E45038"/>
    <w:rsid w:val="00E45065"/>
    <w:rsid w:val="00E4515F"/>
    <w:rsid w:val="00E45796"/>
    <w:rsid w:val="00E45BD5"/>
    <w:rsid w:val="00E45FAE"/>
    <w:rsid w:val="00E46788"/>
    <w:rsid w:val="00E46A17"/>
    <w:rsid w:val="00E46DB2"/>
    <w:rsid w:val="00E46F8C"/>
    <w:rsid w:val="00E4750C"/>
    <w:rsid w:val="00E4783C"/>
    <w:rsid w:val="00E505A1"/>
    <w:rsid w:val="00E50BB9"/>
    <w:rsid w:val="00E5145D"/>
    <w:rsid w:val="00E515B3"/>
    <w:rsid w:val="00E51660"/>
    <w:rsid w:val="00E5184E"/>
    <w:rsid w:val="00E51BD0"/>
    <w:rsid w:val="00E51C30"/>
    <w:rsid w:val="00E51E2A"/>
    <w:rsid w:val="00E52416"/>
    <w:rsid w:val="00E527E5"/>
    <w:rsid w:val="00E52889"/>
    <w:rsid w:val="00E52C29"/>
    <w:rsid w:val="00E52ECC"/>
    <w:rsid w:val="00E53693"/>
    <w:rsid w:val="00E53986"/>
    <w:rsid w:val="00E53B2C"/>
    <w:rsid w:val="00E53EE1"/>
    <w:rsid w:val="00E53FA0"/>
    <w:rsid w:val="00E5409F"/>
    <w:rsid w:val="00E54510"/>
    <w:rsid w:val="00E5461B"/>
    <w:rsid w:val="00E546F1"/>
    <w:rsid w:val="00E5499C"/>
    <w:rsid w:val="00E54AE0"/>
    <w:rsid w:val="00E54CCD"/>
    <w:rsid w:val="00E54E52"/>
    <w:rsid w:val="00E557D8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215"/>
    <w:rsid w:val="00E63774"/>
    <w:rsid w:val="00E63FF3"/>
    <w:rsid w:val="00E64D81"/>
    <w:rsid w:val="00E651C7"/>
    <w:rsid w:val="00E65205"/>
    <w:rsid w:val="00E652EB"/>
    <w:rsid w:val="00E65654"/>
    <w:rsid w:val="00E65BFC"/>
    <w:rsid w:val="00E65C96"/>
    <w:rsid w:val="00E664C8"/>
    <w:rsid w:val="00E6651F"/>
    <w:rsid w:val="00E66550"/>
    <w:rsid w:val="00E665EC"/>
    <w:rsid w:val="00E66827"/>
    <w:rsid w:val="00E66E7E"/>
    <w:rsid w:val="00E67276"/>
    <w:rsid w:val="00E67675"/>
    <w:rsid w:val="00E67DED"/>
    <w:rsid w:val="00E67E37"/>
    <w:rsid w:val="00E67F13"/>
    <w:rsid w:val="00E7058F"/>
    <w:rsid w:val="00E7067B"/>
    <w:rsid w:val="00E70870"/>
    <w:rsid w:val="00E7092A"/>
    <w:rsid w:val="00E70AA9"/>
    <w:rsid w:val="00E70B2A"/>
    <w:rsid w:val="00E70F7A"/>
    <w:rsid w:val="00E71806"/>
    <w:rsid w:val="00E71850"/>
    <w:rsid w:val="00E71851"/>
    <w:rsid w:val="00E71B31"/>
    <w:rsid w:val="00E71C0C"/>
    <w:rsid w:val="00E71ED5"/>
    <w:rsid w:val="00E7260D"/>
    <w:rsid w:val="00E72901"/>
    <w:rsid w:val="00E72DC7"/>
    <w:rsid w:val="00E7332D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06"/>
    <w:rsid w:val="00E7638D"/>
    <w:rsid w:val="00E763EF"/>
    <w:rsid w:val="00E764A8"/>
    <w:rsid w:val="00E768A6"/>
    <w:rsid w:val="00E76AA1"/>
    <w:rsid w:val="00E76DDF"/>
    <w:rsid w:val="00E76EC8"/>
    <w:rsid w:val="00E77372"/>
    <w:rsid w:val="00E77C21"/>
    <w:rsid w:val="00E77C96"/>
    <w:rsid w:val="00E77F28"/>
    <w:rsid w:val="00E80229"/>
    <w:rsid w:val="00E8039D"/>
    <w:rsid w:val="00E804D5"/>
    <w:rsid w:val="00E80608"/>
    <w:rsid w:val="00E80C3B"/>
    <w:rsid w:val="00E80E80"/>
    <w:rsid w:val="00E80FD1"/>
    <w:rsid w:val="00E81353"/>
    <w:rsid w:val="00E81381"/>
    <w:rsid w:val="00E813A2"/>
    <w:rsid w:val="00E819CC"/>
    <w:rsid w:val="00E819D0"/>
    <w:rsid w:val="00E81DF1"/>
    <w:rsid w:val="00E82227"/>
    <w:rsid w:val="00E82F20"/>
    <w:rsid w:val="00E8360F"/>
    <w:rsid w:val="00E836E3"/>
    <w:rsid w:val="00E83776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C6A"/>
    <w:rsid w:val="00E853D3"/>
    <w:rsid w:val="00E8555C"/>
    <w:rsid w:val="00E859CE"/>
    <w:rsid w:val="00E85C64"/>
    <w:rsid w:val="00E85D79"/>
    <w:rsid w:val="00E85F3E"/>
    <w:rsid w:val="00E8625F"/>
    <w:rsid w:val="00E86434"/>
    <w:rsid w:val="00E86564"/>
    <w:rsid w:val="00E86B5E"/>
    <w:rsid w:val="00E86E3E"/>
    <w:rsid w:val="00E87117"/>
    <w:rsid w:val="00E8738A"/>
    <w:rsid w:val="00E875D1"/>
    <w:rsid w:val="00E87797"/>
    <w:rsid w:val="00E87AD0"/>
    <w:rsid w:val="00E90110"/>
    <w:rsid w:val="00E90122"/>
    <w:rsid w:val="00E90859"/>
    <w:rsid w:val="00E90C44"/>
    <w:rsid w:val="00E90C9C"/>
    <w:rsid w:val="00E911DD"/>
    <w:rsid w:val="00E911FC"/>
    <w:rsid w:val="00E913BE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39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97B"/>
    <w:rsid w:val="00EA2C26"/>
    <w:rsid w:val="00EA316B"/>
    <w:rsid w:val="00EA32BD"/>
    <w:rsid w:val="00EA3346"/>
    <w:rsid w:val="00EA34F8"/>
    <w:rsid w:val="00EA3510"/>
    <w:rsid w:val="00EA36E9"/>
    <w:rsid w:val="00EA39AC"/>
    <w:rsid w:val="00EA42F2"/>
    <w:rsid w:val="00EA46F0"/>
    <w:rsid w:val="00EA4A90"/>
    <w:rsid w:val="00EA4BB7"/>
    <w:rsid w:val="00EA5072"/>
    <w:rsid w:val="00EA557B"/>
    <w:rsid w:val="00EA5597"/>
    <w:rsid w:val="00EA5745"/>
    <w:rsid w:val="00EA597A"/>
    <w:rsid w:val="00EA5A06"/>
    <w:rsid w:val="00EA60AE"/>
    <w:rsid w:val="00EA65DB"/>
    <w:rsid w:val="00EA6783"/>
    <w:rsid w:val="00EA6E4C"/>
    <w:rsid w:val="00EA6EA0"/>
    <w:rsid w:val="00EA744A"/>
    <w:rsid w:val="00EA7705"/>
    <w:rsid w:val="00EA77B6"/>
    <w:rsid w:val="00EA7CF6"/>
    <w:rsid w:val="00EA7D20"/>
    <w:rsid w:val="00EA7F5F"/>
    <w:rsid w:val="00EB01C2"/>
    <w:rsid w:val="00EB0661"/>
    <w:rsid w:val="00EB09D0"/>
    <w:rsid w:val="00EB0C3D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84A"/>
    <w:rsid w:val="00EB49E6"/>
    <w:rsid w:val="00EB4B34"/>
    <w:rsid w:val="00EB4C68"/>
    <w:rsid w:val="00EB5200"/>
    <w:rsid w:val="00EB55DF"/>
    <w:rsid w:val="00EB59EC"/>
    <w:rsid w:val="00EB5A9D"/>
    <w:rsid w:val="00EB6196"/>
    <w:rsid w:val="00EB63D2"/>
    <w:rsid w:val="00EB6DFB"/>
    <w:rsid w:val="00EB7213"/>
    <w:rsid w:val="00EB7C49"/>
    <w:rsid w:val="00EC00C1"/>
    <w:rsid w:val="00EC0303"/>
    <w:rsid w:val="00EC0BB2"/>
    <w:rsid w:val="00EC0FA4"/>
    <w:rsid w:val="00EC12FB"/>
    <w:rsid w:val="00EC153B"/>
    <w:rsid w:val="00EC163F"/>
    <w:rsid w:val="00EC16A2"/>
    <w:rsid w:val="00EC18D1"/>
    <w:rsid w:val="00EC1CF3"/>
    <w:rsid w:val="00EC1D37"/>
    <w:rsid w:val="00EC1DC1"/>
    <w:rsid w:val="00EC226F"/>
    <w:rsid w:val="00EC2501"/>
    <w:rsid w:val="00EC29CA"/>
    <w:rsid w:val="00EC2A04"/>
    <w:rsid w:val="00EC2B6C"/>
    <w:rsid w:val="00EC2C96"/>
    <w:rsid w:val="00EC2EDC"/>
    <w:rsid w:val="00EC3235"/>
    <w:rsid w:val="00EC32E0"/>
    <w:rsid w:val="00EC344A"/>
    <w:rsid w:val="00EC35E1"/>
    <w:rsid w:val="00EC3775"/>
    <w:rsid w:val="00EC38AA"/>
    <w:rsid w:val="00EC3D4E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3B6"/>
    <w:rsid w:val="00EC6E90"/>
    <w:rsid w:val="00EC7191"/>
    <w:rsid w:val="00EC733D"/>
    <w:rsid w:val="00EC765C"/>
    <w:rsid w:val="00EC7847"/>
    <w:rsid w:val="00EC7DD8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4F90"/>
    <w:rsid w:val="00ED5695"/>
    <w:rsid w:val="00ED5A5C"/>
    <w:rsid w:val="00ED5BC4"/>
    <w:rsid w:val="00ED6146"/>
    <w:rsid w:val="00ED675E"/>
    <w:rsid w:val="00ED6EB2"/>
    <w:rsid w:val="00ED6ED6"/>
    <w:rsid w:val="00ED7479"/>
    <w:rsid w:val="00ED797A"/>
    <w:rsid w:val="00EE0753"/>
    <w:rsid w:val="00EE16D2"/>
    <w:rsid w:val="00EE1AD2"/>
    <w:rsid w:val="00EE1BD8"/>
    <w:rsid w:val="00EE1E06"/>
    <w:rsid w:val="00EE1F6F"/>
    <w:rsid w:val="00EE201E"/>
    <w:rsid w:val="00EE22F5"/>
    <w:rsid w:val="00EE235B"/>
    <w:rsid w:val="00EE2367"/>
    <w:rsid w:val="00EE23BB"/>
    <w:rsid w:val="00EE2536"/>
    <w:rsid w:val="00EE258A"/>
    <w:rsid w:val="00EE2697"/>
    <w:rsid w:val="00EE28A7"/>
    <w:rsid w:val="00EE293A"/>
    <w:rsid w:val="00EE2A34"/>
    <w:rsid w:val="00EE2C92"/>
    <w:rsid w:val="00EE31C8"/>
    <w:rsid w:val="00EE3491"/>
    <w:rsid w:val="00EE3537"/>
    <w:rsid w:val="00EE3703"/>
    <w:rsid w:val="00EE3C43"/>
    <w:rsid w:val="00EE3EC9"/>
    <w:rsid w:val="00EE4084"/>
    <w:rsid w:val="00EE47CE"/>
    <w:rsid w:val="00EE4C20"/>
    <w:rsid w:val="00EE553D"/>
    <w:rsid w:val="00EE5DDC"/>
    <w:rsid w:val="00EE5F35"/>
    <w:rsid w:val="00EE652E"/>
    <w:rsid w:val="00EE69C7"/>
    <w:rsid w:val="00EE6A88"/>
    <w:rsid w:val="00EE6B38"/>
    <w:rsid w:val="00EE6F3E"/>
    <w:rsid w:val="00EE6F72"/>
    <w:rsid w:val="00EE742B"/>
    <w:rsid w:val="00EE7510"/>
    <w:rsid w:val="00EE7524"/>
    <w:rsid w:val="00EE75D3"/>
    <w:rsid w:val="00EE7706"/>
    <w:rsid w:val="00EE79AE"/>
    <w:rsid w:val="00EF01A2"/>
    <w:rsid w:val="00EF07EA"/>
    <w:rsid w:val="00EF082E"/>
    <w:rsid w:val="00EF0981"/>
    <w:rsid w:val="00EF148A"/>
    <w:rsid w:val="00EF1797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C62"/>
    <w:rsid w:val="00EF4E88"/>
    <w:rsid w:val="00EF50A3"/>
    <w:rsid w:val="00EF53F2"/>
    <w:rsid w:val="00EF56E4"/>
    <w:rsid w:val="00EF5856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2E40"/>
    <w:rsid w:val="00F03063"/>
    <w:rsid w:val="00F03162"/>
    <w:rsid w:val="00F03DC6"/>
    <w:rsid w:val="00F0422E"/>
    <w:rsid w:val="00F042A9"/>
    <w:rsid w:val="00F0455E"/>
    <w:rsid w:val="00F04DE7"/>
    <w:rsid w:val="00F04FAC"/>
    <w:rsid w:val="00F05A35"/>
    <w:rsid w:val="00F05A81"/>
    <w:rsid w:val="00F05E5D"/>
    <w:rsid w:val="00F063D4"/>
    <w:rsid w:val="00F06600"/>
    <w:rsid w:val="00F067C7"/>
    <w:rsid w:val="00F06A90"/>
    <w:rsid w:val="00F06AEB"/>
    <w:rsid w:val="00F06B27"/>
    <w:rsid w:val="00F0704A"/>
    <w:rsid w:val="00F0717A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019"/>
    <w:rsid w:val="00F116C1"/>
    <w:rsid w:val="00F11BA9"/>
    <w:rsid w:val="00F11BF4"/>
    <w:rsid w:val="00F11F65"/>
    <w:rsid w:val="00F1201E"/>
    <w:rsid w:val="00F121F6"/>
    <w:rsid w:val="00F127E6"/>
    <w:rsid w:val="00F12D81"/>
    <w:rsid w:val="00F12E4E"/>
    <w:rsid w:val="00F12E94"/>
    <w:rsid w:val="00F12FA5"/>
    <w:rsid w:val="00F139A5"/>
    <w:rsid w:val="00F13E03"/>
    <w:rsid w:val="00F13E85"/>
    <w:rsid w:val="00F13FEF"/>
    <w:rsid w:val="00F14033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17C97"/>
    <w:rsid w:val="00F17E41"/>
    <w:rsid w:val="00F2000C"/>
    <w:rsid w:val="00F206F9"/>
    <w:rsid w:val="00F207D4"/>
    <w:rsid w:val="00F20AE1"/>
    <w:rsid w:val="00F20B08"/>
    <w:rsid w:val="00F20B0B"/>
    <w:rsid w:val="00F20FDF"/>
    <w:rsid w:val="00F21054"/>
    <w:rsid w:val="00F213F1"/>
    <w:rsid w:val="00F2179A"/>
    <w:rsid w:val="00F2197A"/>
    <w:rsid w:val="00F21E89"/>
    <w:rsid w:val="00F220EC"/>
    <w:rsid w:val="00F2225A"/>
    <w:rsid w:val="00F228DE"/>
    <w:rsid w:val="00F2318F"/>
    <w:rsid w:val="00F231D3"/>
    <w:rsid w:val="00F2327A"/>
    <w:rsid w:val="00F239CD"/>
    <w:rsid w:val="00F23C2D"/>
    <w:rsid w:val="00F24239"/>
    <w:rsid w:val="00F248E8"/>
    <w:rsid w:val="00F24D3E"/>
    <w:rsid w:val="00F24EAF"/>
    <w:rsid w:val="00F25085"/>
    <w:rsid w:val="00F256FF"/>
    <w:rsid w:val="00F25A81"/>
    <w:rsid w:val="00F25DA4"/>
    <w:rsid w:val="00F2662B"/>
    <w:rsid w:val="00F268DC"/>
    <w:rsid w:val="00F26A48"/>
    <w:rsid w:val="00F26A56"/>
    <w:rsid w:val="00F26C7F"/>
    <w:rsid w:val="00F27072"/>
    <w:rsid w:val="00F273CA"/>
    <w:rsid w:val="00F276FB"/>
    <w:rsid w:val="00F2798C"/>
    <w:rsid w:val="00F306A8"/>
    <w:rsid w:val="00F30AE7"/>
    <w:rsid w:val="00F312CE"/>
    <w:rsid w:val="00F31556"/>
    <w:rsid w:val="00F31849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3E7A"/>
    <w:rsid w:val="00F342C9"/>
    <w:rsid w:val="00F34862"/>
    <w:rsid w:val="00F352A6"/>
    <w:rsid w:val="00F358FC"/>
    <w:rsid w:val="00F35FEF"/>
    <w:rsid w:val="00F36842"/>
    <w:rsid w:val="00F36872"/>
    <w:rsid w:val="00F36926"/>
    <w:rsid w:val="00F36A96"/>
    <w:rsid w:val="00F370DE"/>
    <w:rsid w:val="00F37638"/>
    <w:rsid w:val="00F378CA"/>
    <w:rsid w:val="00F37904"/>
    <w:rsid w:val="00F37D61"/>
    <w:rsid w:val="00F40208"/>
    <w:rsid w:val="00F40211"/>
    <w:rsid w:val="00F404A1"/>
    <w:rsid w:val="00F40AEE"/>
    <w:rsid w:val="00F41907"/>
    <w:rsid w:val="00F419F1"/>
    <w:rsid w:val="00F41FDB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4D56"/>
    <w:rsid w:val="00F45013"/>
    <w:rsid w:val="00F450D2"/>
    <w:rsid w:val="00F454EF"/>
    <w:rsid w:val="00F456C3"/>
    <w:rsid w:val="00F45B53"/>
    <w:rsid w:val="00F45D11"/>
    <w:rsid w:val="00F45E3D"/>
    <w:rsid w:val="00F4647B"/>
    <w:rsid w:val="00F46546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0B99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4D4"/>
    <w:rsid w:val="00F5376B"/>
    <w:rsid w:val="00F53928"/>
    <w:rsid w:val="00F5399A"/>
    <w:rsid w:val="00F53AA7"/>
    <w:rsid w:val="00F53BF3"/>
    <w:rsid w:val="00F53C4B"/>
    <w:rsid w:val="00F53C83"/>
    <w:rsid w:val="00F543F2"/>
    <w:rsid w:val="00F54A9D"/>
    <w:rsid w:val="00F54B85"/>
    <w:rsid w:val="00F54F03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BD"/>
    <w:rsid w:val="00F61BE5"/>
    <w:rsid w:val="00F623BE"/>
    <w:rsid w:val="00F6242C"/>
    <w:rsid w:val="00F624E6"/>
    <w:rsid w:val="00F625FD"/>
    <w:rsid w:val="00F627A2"/>
    <w:rsid w:val="00F63D83"/>
    <w:rsid w:val="00F63E2A"/>
    <w:rsid w:val="00F63E36"/>
    <w:rsid w:val="00F6475A"/>
    <w:rsid w:val="00F64CD9"/>
    <w:rsid w:val="00F656A2"/>
    <w:rsid w:val="00F65975"/>
    <w:rsid w:val="00F65DC4"/>
    <w:rsid w:val="00F65F91"/>
    <w:rsid w:val="00F6606A"/>
    <w:rsid w:val="00F667F0"/>
    <w:rsid w:val="00F66818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5AE"/>
    <w:rsid w:val="00F7167A"/>
    <w:rsid w:val="00F72C96"/>
    <w:rsid w:val="00F72DFD"/>
    <w:rsid w:val="00F73509"/>
    <w:rsid w:val="00F73B99"/>
    <w:rsid w:val="00F742EF"/>
    <w:rsid w:val="00F7487B"/>
    <w:rsid w:val="00F7490A"/>
    <w:rsid w:val="00F7493A"/>
    <w:rsid w:val="00F752F3"/>
    <w:rsid w:val="00F753DC"/>
    <w:rsid w:val="00F755BC"/>
    <w:rsid w:val="00F75695"/>
    <w:rsid w:val="00F756C1"/>
    <w:rsid w:val="00F7583A"/>
    <w:rsid w:val="00F75A08"/>
    <w:rsid w:val="00F75CD1"/>
    <w:rsid w:val="00F75CDB"/>
    <w:rsid w:val="00F763EE"/>
    <w:rsid w:val="00F766A9"/>
    <w:rsid w:val="00F76DB2"/>
    <w:rsid w:val="00F773C9"/>
    <w:rsid w:val="00F77D5D"/>
    <w:rsid w:val="00F77DD5"/>
    <w:rsid w:val="00F77F36"/>
    <w:rsid w:val="00F80170"/>
    <w:rsid w:val="00F8045D"/>
    <w:rsid w:val="00F811D1"/>
    <w:rsid w:val="00F81225"/>
    <w:rsid w:val="00F8145B"/>
    <w:rsid w:val="00F815B9"/>
    <w:rsid w:val="00F81D70"/>
    <w:rsid w:val="00F8220D"/>
    <w:rsid w:val="00F82227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7B"/>
    <w:rsid w:val="00F853AE"/>
    <w:rsid w:val="00F8581E"/>
    <w:rsid w:val="00F85A0C"/>
    <w:rsid w:val="00F85AA2"/>
    <w:rsid w:val="00F85B8D"/>
    <w:rsid w:val="00F85E16"/>
    <w:rsid w:val="00F86186"/>
    <w:rsid w:val="00F8641D"/>
    <w:rsid w:val="00F866DB"/>
    <w:rsid w:val="00F872C2"/>
    <w:rsid w:val="00F874A8"/>
    <w:rsid w:val="00F876C2"/>
    <w:rsid w:val="00F878AE"/>
    <w:rsid w:val="00F8792E"/>
    <w:rsid w:val="00F87C63"/>
    <w:rsid w:val="00F90520"/>
    <w:rsid w:val="00F90A66"/>
    <w:rsid w:val="00F90A9D"/>
    <w:rsid w:val="00F9147A"/>
    <w:rsid w:val="00F91527"/>
    <w:rsid w:val="00F9187C"/>
    <w:rsid w:val="00F918B4"/>
    <w:rsid w:val="00F91C27"/>
    <w:rsid w:val="00F91D41"/>
    <w:rsid w:val="00F92092"/>
    <w:rsid w:val="00F923A0"/>
    <w:rsid w:val="00F9272A"/>
    <w:rsid w:val="00F92A4D"/>
    <w:rsid w:val="00F92A72"/>
    <w:rsid w:val="00F92EBB"/>
    <w:rsid w:val="00F92ED8"/>
    <w:rsid w:val="00F92FDA"/>
    <w:rsid w:val="00F930E9"/>
    <w:rsid w:val="00F932E7"/>
    <w:rsid w:val="00F93759"/>
    <w:rsid w:val="00F93AA4"/>
    <w:rsid w:val="00F93BF8"/>
    <w:rsid w:val="00F93EA0"/>
    <w:rsid w:val="00F94197"/>
    <w:rsid w:val="00F94F86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7D"/>
    <w:rsid w:val="00FA066F"/>
    <w:rsid w:val="00FA06B0"/>
    <w:rsid w:val="00FA06F8"/>
    <w:rsid w:val="00FA0A32"/>
    <w:rsid w:val="00FA0BA2"/>
    <w:rsid w:val="00FA0D34"/>
    <w:rsid w:val="00FA0EBD"/>
    <w:rsid w:val="00FA1552"/>
    <w:rsid w:val="00FA1A33"/>
    <w:rsid w:val="00FA1AC9"/>
    <w:rsid w:val="00FA210F"/>
    <w:rsid w:val="00FA2236"/>
    <w:rsid w:val="00FA2377"/>
    <w:rsid w:val="00FA241B"/>
    <w:rsid w:val="00FA25A3"/>
    <w:rsid w:val="00FA2B1D"/>
    <w:rsid w:val="00FA2D39"/>
    <w:rsid w:val="00FA2F16"/>
    <w:rsid w:val="00FA35C3"/>
    <w:rsid w:val="00FA3842"/>
    <w:rsid w:val="00FA387B"/>
    <w:rsid w:val="00FA416A"/>
    <w:rsid w:val="00FA4439"/>
    <w:rsid w:val="00FA46C8"/>
    <w:rsid w:val="00FA47D8"/>
    <w:rsid w:val="00FA487B"/>
    <w:rsid w:val="00FA4C63"/>
    <w:rsid w:val="00FA4C68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9AF"/>
    <w:rsid w:val="00FB1C45"/>
    <w:rsid w:val="00FB1C97"/>
    <w:rsid w:val="00FB1FC8"/>
    <w:rsid w:val="00FB245C"/>
    <w:rsid w:val="00FB26DC"/>
    <w:rsid w:val="00FB2944"/>
    <w:rsid w:val="00FB2A04"/>
    <w:rsid w:val="00FB2EAE"/>
    <w:rsid w:val="00FB3238"/>
    <w:rsid w:val="00FB385E"/>
    <w:rsid w:val="00FB3AE3"/>
    <w:rsid w:val="00FB3D33"/>
    <w:rsid w:val="00FB416A"/>
    <w:rsid w:val="00FB42B7"/>
    <w:rsid w:val="00FB5020"/>
    <w:rsid w:val="00FB5252"/>
    <w:rsid w:val="00FB59A8"/>
    <w:rsid w:val="00FB5A28"/>
    <w:rsid w:val="00FB5A36"/>
    <w:rsid w:val="00FB5D89"/>
    <w:rsid w:val="00FB5F83"/>
    <w:rsid w:val="00FB699B"/>
    <w:rsid w:val="00FB6F33"/>
    <w:rsid w:val="00FB6FBD"/>
    <w:rsid w:val="00FB7013"/>
    <w:rsid w:val="00FB7BBF"/>
    <w:rsid w:val="00FB7D1A"/>
    <w:rsid w:val="00FB7EC1"/>
    <w:rsid w:val="00FC0078"/>
    <w:rsid w:val="00FC02E3"/>
    <w:rsid w:val="00FC02FE"/>
    <w:rsid w:val="00FC0741"/>
    <w:rsid w:val="00FC0D6A"/>
    <w:rsid w:val="00FC1131"/>
    <w:rsid w:val="00FC1174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1AE"/>
    <w:rsid w:val="00FC449E"/>
    <w:rsid w:val="00FC454D"/>
    <w:rsid w:val="00FC4A98"/>
    <w:rsid w:val="00FC5182"/>
    <w:rsid w:val="00FC5714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1AAA"/>
    <w:rsid w:val="00FD2344"/>
    <w:rsid w:val="00FD243D"/>
    <w:rsid w:val="00FD2CD0"/>
    <w:rsid w:val="00FD2D13"/>
    <w:rsid w:val="00FD2D42"/>
    <w:rsid w:val="00FD2E7F"/>
    <w:rsid w:val="00FD349B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16"/>
    <w:rsid w:val="00FD65F6"/>
    <w:rsid w:val="00FD7081"/>
    <w:rsid w:val="00FD7248"/>
    <w:rsid w:val="00FD74EB"/>
    <w:rsid w:val="00FD7704"/>
    <w:rsid w:val="00FD7C61"/>
    <w:rsid w:val="00FD7EE3"/>
    <w:rsid w:val="00FD7F1D"/>
    <w:rsid w:val="00FE03D6"/>
    <w:rsid w:val="00FE051F"/>
    <w:rsid w:val="00FE0D50"/>
    <w:rsid w:val="00FE0EB5"/>
    <w:rsid w:val="00FE10DB"/>
    <w:rsid w:val="00FE1240"/>
    <w:rsid w:val="00FE18E1"/>
    <w:rsid w:val="00FE19FF"/>
    <w:rsid w:val="00FE25F2"/>
    <w:rsid w:val="00FE282D"/>
    <w:rsid w:val="00FE28EF"/>
    <w:rsid w:val="00FE311D"/>
    <w:rsid w:val="00FE34C3"/>
    <w:rsid w:val="00FE3512"/>
    <w:rsid w:val="00FE37B3"/>
    <w:rsid w:val="00FE3958"/>
    <w:rsid w:val="00FE3AAC"/>
    <w:rsid w:val="00FE3D84"/>
    <w:rsid w:val="00FE4A89"/>
    <w:rsid w:val="00FE4EF9"/>
    <w:rsid w:val="00FE4F74"/>
    <w:rsid w:val="00FE517E"/>
    <w:rsid w:val="00FE52EA"/>
    <w:rsid w:val="00FE5AA7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0C0"/>
    <w:rsid w:val="00FF14D8"/>
    <w:rsid w:val="00FF1A6E"/>
    <w:rsid w:val="00FF1A8C"/>
    <w:rsid w:val="00FF1B0C"/>
    <w:rsid w:val="00FF1CBF"/>
    <w:rsid w:val="00FF21CB"/>
    <w:rsid w:val="00FF26A5"/>
    <w:rsid w:val="00FF275F"/>
    <w:rsid w:val="00FF29E5"/>
    <w:rsid w:val="00FF2A0B"/>
    <w:rsid w:val="00FF3061"/>
    <w:rsid w:val="00FF33C6"/>
    <w:rsid w:val="00FF35CB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  <w:rsid w:val="015B152D"/>
    <w:rsid w:val="029AD699"/>
    <w:rsid w:val="074E4AA6"/>
    <w:rsid w:val="09AC313E"/>
    <w:rsid w:val="0D266A1C"/>
    <w:rsid w:val="0FC0A1EA"/>
    <w:rsid w:val="0FE0EC89"/>
    <w:rsid w:val="117B16AB"/>
    <w:rsid w:val="119E5DD1"/>
    <w:rsid w:val="161CE22F"/>
    <w:rsid w:val="16B05AC7"/>
    <w:rsid w:val="18063A08"/>
    <w:rsid w:val="1DC2751D"/>
    <w:rsid w:val="1E83F3DC"/>
    <w:rsid w:val="1EF21289"/>
    <w:rsid w:val="21658639"/>
    <w:rsid w:val="21A3E0AA"/>
    <w:rsid w:val="22289B4F"/>
    <w:rsid w:val="2650B64A"/>
    <w:rsid w:val="2A5B0085"/>
    <w:rsid w:val="2C4D44A7"/>
    <w:rsid w:val="2C809085"/>
    <w:rsid w:val="2F1A0B2A"/>
    <w:rsid w:val="341BF026"/>
    <w:rsid w:val="3459A138"/>
    <w:rsid w:val="345FA107"/>
    <w:rsid w:val="3664E012"/>
    <w:rsid w:val="3B66FB30"/>
    <w:rsid w:val="3FD79FF0"/>
    <w:rsid w:val="4234292F"/>
    <w:rsid w:val="43CFF990"/>
    <w:rsid w:val="44008D7F"/>
    <w:rsid w:val="47C82C1F"/>
    <w:rsid w:val="4BBC71AD"/>
    <w:rsid w:val="4FD33E04"/>
    <w:rsid w:val="4FEB8912"/>
    <w:rsid w:val="54B72B48"/>
    <w:rsid w:val="55504F63"/>
    <w:rsid w:val="55BEE40D"/>
    <w:rsid w:val="562A9ECE"/>
    <w:rsid w:val="56E92B35"/>
    <w:rsid w:val="56F04662"/>
    <w:rsid w:val="57097338"/>
    <w:rsid w:val="580D5BBB"/>
    <w:rsid w:val="5CAF916B"/>
    <w:rsid w:val="5DEDFA4B"/>
    <w:rsid w:val="5EA32E43"/>
    <w:rsid w:val="62207202"/>
    <w:rsid w:val="63BB4538"/>
    <w:rsid w:val="6775EDEB"/>
    <w:rsid w:val="6A99B7C4"/>
    <w:rsid w:val="6BC3FA49"/>
    <w:rsid w:val="6C7836C5"/>
    <w:rsid w:val="6C9C1FA7"/>
    <w:rsid w:val="6D0D3FA3"/>
    <w:rsid w:val="6E11449F"/>
    <w:rsid w:val="6E2823B2"/>
    <w:rsid w:val="6EA91004"/>
    <w:rsid w:val="7190EFDB"/>
    <w:rsid w:val="752B76DB"/>
    <w:rsid w:val="75CC6AB5"/>
    <w:rsid w:val="75D830F3"/>
    <w:rsid w:val="7761284E"/>
    <w:rsid w:val="79449E0C"/>
    <w:rsid w:val="796890BF"/>
    <w:rsid w:val="7992FD66"/>
    <w:rsid w:val="79DFC9BF"/>
    <w:rsid w:val="7AE3AC3C"/>
    <w:rsid w:val="7B869A3E"/>
    <w:rsid w:val="7F6BA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A9488"/>
  <w15:docId w15:val="{C4421E62-ED50-4972-B393-88A54588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0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3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3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link w:val="01HeadingTHChar"/>
    <w:uiPriority w:val="99"/>
    <w:qFormat/>
    <w:rsid w:val="00C25D8B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uiPriority w:val="99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uiPriority w:val="99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uiPriority w:val="99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04Normal">
    <w:name w:val="04_Normal"/>
    <w:basedOn w:val="Normal"/>
    <w:link w:val="04NormalChar"/>
    <w:qFormat/>
    <w:rsid w:val="001B5F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  <w:tab w:val="left" w:pos="3240"/>
        <w:tab w:val="center" w:pos="6120"/>
        <w:tab w:val="left" w:pos="6300"/>
      </w:tabs>
      <w:overflowPunct w:val="0"/>
      <w:autoSpaceDE w:val="0"/>
      <w:autoSpaceDN w:val="0"/>
      <w:adjustRightInd w:val="0"/>
      <w:spacing w:before="120" w:after="120" w:line="380" w:lineRule="exact"/>
      <w:ind w:left="540" w:hanging="533"/>
      <w:jc w:val="thaiDistribute"/>
      <w:textAlignment w:val="baseline"/>
    </w:pPr>
    <w:rPr>
      <w:rFonts w:cs="Angsana New"/>
      <w:bCs/>
      <w:sz w:val="22"/>
      <w:szCs w:val="22"/>
    </w:rPr>
  </w:style>
  <w:style w:type="character" w:customStyle="1" w:styleId="04NormalChar">
    <w:name w:val="04_Normal Char"/>
    <w:link w:val="04Normal"/>
    <w:rsid w:val="001B5FD9"/>
    <w:rPr>
      <w:rFonts w:ascii="Arial" w:hAnsi="Arial" w:cs="Angsana New"/>
      <w:bCs/>
      <w:szCs w:val="22"/>
    </w:rPr>
  </w:style>
  <w:style w:type="character" w:customStyle="1" w:styleId="01HeadingTHChar">
    <w:name w:val="01 Heading TH Char"/>
    <w:link w:val="01HeadingTH"/>
    <w:uiPriority w:val="99"/>
    <w:rsid w:val="0003157C"/>
    <w:rPr>
      <w:rFonts w:ascii="Angsana New" w:hAnsi="Angsana New" w:cs="Angsana New"/>
      <w:b/>
      <w:bCs/>
      <w:sz w:val="32"/>
      <w:szCs w:val="32"/>
    </w:rPr>
  </w:style>
  <w:style w:type="character" w:customStyle="1" w:styleId="EmailStyle226">
    <w:name w:val="EmailStyle226"/>
    <w:basedOn w:val="DefaultParagraphFont"/>
    <w:semiHidden/>
    <w:rsid w:val="000A159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0A1595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A1595"/>
    <w:rPr>
      <w:color w:val="808080"/>
    </w:rPr>
  </w:style>
  <w:style w:type="paragraph" w:customStyle="1" w:styleId="Pa66">
    <w:name w:val="Pa66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Angsana New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A1595"/>
    <w:rPr>
      <w:rFonts w:hAnsi="Tms Rmn" w:cs="Angsana New"/>
      <w:i/>
      <w:iCs/>
      <w:sz w:val="24"/>
    </w:rPr>
  </w:style>
  <w:style w:type="paragraph" w:customStyle="1" w:styleId="BodyText5">
    <w:name w:val="Body Text 5"/>
    <w:basedOn w:val="BodyTextIndent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01Heading">
    <w:name w:val="01_Heading"/>
    <w:basedOn w:val="ListParagraph"/>
    <w:link w:val="01HeadingChar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380" w:lineRule="exact"/>
      <w:ind w:left="0"/>
    </w:pPr>
    <w:rPr>
      <w:rFonts w:eastAsia="Calibri"/>
      <w:b/>
      <w:bCs/>
      <w:sz w:val="22"/>
    </w:rPr>
  </w:style>
  <w:style w:type="character" w:customStyle="1" w:styleId="01HeadingChar">
    <w:name w:val="01_Heading Char"/>
    <w:link w:val="01Heading"/>
    <w:rsid w:val="000A1595"/>
    <w:rPr>
      <w:rFonts w:ascii="Arial" w:eastAsia="Calibri" w:hAnsi="Arial" w:cs="Angsana New"/>
      <w:b/>
      <w:bCs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A1595"/>
    <w:rPr>
      <w:sz w:val="16"/>
      <w:szCs w:val="16"/>
      <w:lang w:val="en-GB" w:bidi="ar-SA"/>
    </w:rPr>
  </w:style>
  <w:style w:type="paragraph" w:customStyle="1" w:styleId="02Heading">
    <w:name w:val="02_Heading"/>
    <w:basedOn w:val="ListParagraph"/>
    <w:link w:val="02HeadingChar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before="120" w:after="120" w:line="380" w:lineRule="exact"/>
      <w:ind w:left="0"/>
    </w:pPr>
    <w:rPr>
      <w:rFonts w:eastAsia="Calibri" w:cs="Arial"/>
      <w:b/>
      <w:bCs/>
      <w:color w:val="000000"/>
      <w:sz w:val="22"/>
    </w:rPr>
  </w:style>
  <w:style w:type="character" w:customStyle="1" w:styleId="02HeadingChar">
    <w:name w:val="02_Heading Char"/>
    <w:link w:val="02Heading"/>
    <w:rsid w:val="000A1595"/>
    <w:rPr>
      <w:rFonts w:ascii="Arial" w:eastAsia="Calibri" w:hAnsi="Arial" w:cs="Arial"/>
      <w:b/>
      <w:bCs/>
      <w:color w:val="000000"/>
      <w:szCs w:val="22"/>
    </w:rPr>
  </w:style>
  <w:style w:type="character" w:styleId="FollowedHyperlink">
    <w:name w:val="FollowedHyperlink"/>
    <w:basedOn w:val="DefaultParagraphFont"/>
    <w:semiHidden/>
    <w:unhideWhenUsed/>
    <w:rsid w:val="000A1595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Style2">
    <w:name w:val="Style2"/>
    <w:uiPriority w:val="99"/>
    <w:rsid w:val="000A1595"/>
    <w:pPr>
      <w:numPr>
        <w:numId w:val="11"/>
      </w:numPr>
    </w:pPr>
  </w:style>
  <w:style w:type="numbering" w:customStyle="1" w:styleId="Style1">
    <w:name w:val="Style1"/>
    <w:uiPriority w:val="99"/>
    <w:rsid w:val="000A1595"/>
    <w:pPr>
      <w:numPr>
        <w:numId w:val="12"/>
      </w:numPr>
    </w:pPr>
  </w:style>
  <w:style w:type="numbering" w:customStyle="1" w:styleId="Style4">
    <w:name w:val="Style4"/>
    <w:uiPriority w:val="99"/>
    <w:rsid w:val="000A1595"/>
    <w:pPr>
      <w:numPr>
        <w:numId w:val="13"/>
      </w:numPr>
    </w:pPr>
  </w:style>
  <w:style w:type="character" w:customStyle="1" w:styleId="EmailStyle2271">
    <w:name w:val="EmailStyle2271"/>
    <w:basedOn w:val="DefaultParagraphFont"/>
    <w:semiHidden/>
    <w:rsid w:val="000A159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0A159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0A159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IASBNormal">
    <w:name w:val="IASB Normal"/>
    <w:uiPriority w:val="99"/>
    <w:rsid w:val="000A1595"/>
    <w:pPr>
      <w:spacing w:before="100" w:after="100"/>
      <w:jc w:val="both"/>
    </w:pPr>
    <w:rPr>
      <w:sz w:val="19"/>
      <w:szCs w:val="20"/>
      <w:lang w:eastAsia="zh-CN" w:bidi="ar-SA"/>
    </w:rPr>
  </w:style>
  <w:style w:type="character" w:customStyle="1" w:styleId="Heading1Char1">
    <w:name w:val="Heading 1 Char1"/>
    <w:basedOn w:val="DefaultParagraphFont"/>
    <w:uiPriority w:val="99"/>
    <w:rsid w:val="00976F41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976F4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976F4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976F4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976F41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976F4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976F4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976F4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976F4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976F4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76F41"/>
  </w:style>
  <w:style w:type="character" w:customStyle="1" w:styleId="st1">
    <w:name w:val="st1"/>
    <w:basedOn w:val="DefaultParagraphFont"/>
    <w:rsid w:val="00976F41"/>
  </w:style>
  <w:style w:type="character" w:customStyle="1" w:styleId="alt-edited1">
    <w:name w:val="alt-edited1"/>
    <w:basedOn w:val="DefaultParagraphFont"/>
    <w:rsid w:val="00976F41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976F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76F41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976F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E130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1304C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E1304C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1304C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4NormalTH">
    <w:name w:val="04 Normal TH"/>
    <w:basedOn w:val="Normal"/>
    <w:link w:val="04NormalTHChar"/>
    <w:qFormat/>
    <w:rsid w:val="006F10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ind w:left="533" w:right="58" w:hanging="53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customStyle="1" w:styleId="04NormalTHChar">
    <w:name w:val="04 Normal TH Char"/>
    <w:link w:val="04NormalTH"/>
    <w:rsid w:val="006F1058"/>
    <w:rPr>
      <w:rFonts w:ascii="Angsana New" w:hAnsi="Angsana New" w:cs="Angsana New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B4F7F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u w:val="none"/>
      <w:lang w:bidi="ar-SA"/>
    </w:rPr>
  </w:style>
  <w:style w:type="paragraph" w:styleId="EndnoteText">
    <w:name w:val="endnote text"/>
    <w:basedOn w:val="Normal"/>
    <w:link w:val="EndnoteTextChar"/>
    <w:rsid w:val="005C5D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5C5D8B"/>
    <w:rPr>
      <w:rFonts w:ascii="LinePrinter" w:hAnsi="LinePrinter" w:cs="Angsana New"/>
      <w:sz w:val="20"/>
      <w:szCs w:val="20"/>
      <w:lang w:val="x-none" w:eastAsia="x-none"/>
    </w:rPr>
  </w:style>
  <w:style w:type="paragraph" w:customStyle="1" w:styleId="Pa38">
    <w:name w:val="Pa38"/>
    <w:basedOn w:val="Normal"/>
    <w:next w:val="Normal"/>
    <w:uiPriority w:val="99"/>
    <w:rsid w:val="003C6E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175464"/>
    <w:rPr>
      <w:rFonts w:ascii="Arial" w:hAnsi="Arial" w:cs="Angsana New"/>
      <w:sz w:val="20"/>
      <w:szCs w:val="25"/>
    </w:rPr>
  </w:style>
  <w:style w:type="character" w:customStyle="1" w:styleId="BodyTextIndentChar1">
    <w:name w:val="Body Text Indent Char1"/>
    <w:aliases w:val="i Char1"/>
    <w:basedOn w:val="DefaultParagraphFont"/>
    <w:semiHidden/>
    <w:rsid w:val="001754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Two xmlns="25F556A4-7B7A-483F-92DA-BAA14904C479" xsi:nil="true"/>
    <PBCStatus xmlns="25F556A4-7B7A-483F-92DA-BAA14904C479" xsi:nil="true"/>
    <ClientComments xmlns="25F556A4-7B7A-483F-92DA-BAA14904C479" xsi:nil="true"/>
    <PBCName xmlns="25F556A4-7B7A-483F-92DA-BAA14904C479">CONSO PBC List 2Q 19</PBCName>
    <StatusChangedToOpen xmlns="25F556A4-7B7A-483F-92DA-BAA14904C479" xsi:nil="true"/>
    <DocumentUploadedDate xmlns="25F556A4-7B7A-483F-92DA-BAA14904C479" xsi:nil="true"/>
    <UAuditIsUpdated xmlns="25F556A4-7B7A-483F-92DA-BAA14904C479">1</UAuditIsUpdated>
    <ReasonForDelayThree xmlns="25F556A4-7B7A-483F-92DA-BAA14904C479" xsi:nil="true"/>
    <PBCID xmlns="25F556A4-7B7A-483F-92DA-BAA14904C479">1</PBCID>
    <PBCRequestedBy xmlns="25F556A4-7B7A-483F-92DA-BAA14904C479" xsi:nil="true"/>
    <ProvidedDate xmlns="25F556A4-7B7A-483F-92DA-BAA14904C479" xsi:nil="true"/>
    <Originalduedate xmlns="25F556A4-7B7A-483F-92DA-BAA14904C479" xsi:nil="true"/>
    <ClientReportedDelayOne xmlns="25F556A4-7B7A-483F-92DA-BAA14904C479" xsi:nil="true"/>
    <ReasonForDelayOne xmlns="25F556A4-7B7A-483F-92DA-BAA14904C479" xsi:nil="true"/>
    <IsRevised xmlns="25F556A4-7B7A-483F-92DA-BAA14904C479" xsi:nil="true"/>
    <DetailedDescription xmlns="25F556A4-7B7A-483F-92DA-BAA14904C479"/>
    <FlagAfterTheDueDate xmlns="25F556A4-7B7A-483F-92DA-BAA14904C479" xsi:nil="true"/>
    <DocumentNames xmlns="25F556A4-7B7A-483F-92DA-BAA14904C479" xsi:nil="true"/>
    <eAuditReference xmlns="25F556A4-7B7A-483F-92DA-BAA14904C479" xsi:nil="true"/>
    <ReminderEmailGenerate xmlns="25F556A4-7B7A-483F-92DA-BAA14904C479" xsi:nil="true"/>
    <ClientReportedDelayTwo xmlns="25F556A4-7B7A-483F-92DA-BAA14904C479" xsi:nil="true"/>
    <RevisedDateThree xmlns="25F556A4-7B7A-483F-92DA-BAA14904C479" xsi:nil="true"/>
    <RevisedDateOne xmlns="25F556A4-7B7A-483F-92DA-BAA14904C479" xsi:nil="true"/>
    <ClientReportedDelayThree xmlns="25F556A4-7B7A-483F-92DA-BAA14904C479" xsi:nil="true"/>
    <PBCCompletedOn xmlns="25F556A4-7B7A-483F-92DA-BAA14904C479" xsi:nil="true"/>
    <PBCReceivedOn xmlns="25F556A4-7B7A-483F-92DA-BAA14904C479">2019-07-30T16:00:00+00:00</PBCReceivedOn>
    <PBCType xmlns="25F556A4-7B7A-483F-92DA-BAA14904C479" xsi:nil="true"/>
    <KPMGContact xmlns="25F556A4-7B7A-483F-92DA-BAA14904C479" xsi:nil="true"/>
    <KPMGComments xmlns="25F556A4-7B7A-483F-92DA-BAA14904C479" xsi:nil="true"/>
    <FinalDueDate xmlns="25F556A4-7B7A-483F-92DA-BAA14904C479" xsi:nil="true"/>
    <PBCCategory xmlns="25F556A4-7B7A-483F-92DA-BAA14904C479">22</PBCCategory>
    <ClientContact xmlns="25F556A4-7B7A-483F-92DA-BAA14904C479"/>
    <ReasonForDelayTwo xmlns="25F556A4-7B7A-483F-92DA-BAA14904C47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5C8F65446FB0F34ABC7EDCF0686C2532" ma:contentTypeVersion="0" ma:contentTypeDescription="PBCDocument Content Type is used for maintaing PBC documents and uploading client documents." ma:contentTypeScope="" ma:versionID="06ddfa397929c91a7e0af7fcb80faf67">
  <xsd:schema xmlns:xsd="http://www.w3.org/2001/XMLSchema" xmlns:xs="http://www.w3.org/2001/XMLSchema" xmlns:p="http://schemas.microsoft.com/office/2006/metadata/properties" xmlns:ns2="25F556A4-7B7A-483F-92DA-BAA14904C479" targetNamespace="http://schemas.microsoft.com/office/2006/metadata/properties" ma:root="true" ma:fieldsID="0055f1ed060a2994cfd28ccb5ef6fc1f" ns2:_="">
    <xsd:import namespace="25F556A4-7B7A-483F-92DA-BAA14904C479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556A4-7B7A-483F-92DA-BAA14904C479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2CFD0729-5417-41C8-B5D5-92B14643584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2CFD0729-5417-41C8-B5D5-92B14643584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FinalDueDate" ma:index="38" nillable="true" ma:displayName="Due date" ma:format="DateOnly" ma:internalName="FinalDueDate">
      <xsd:simpleType>
        <xsd:restriction base="dms:DateTime"/>
      </xsd:simpleType>
    </xsd:element>
    <xsd:element name="Originalduedate" ma:index="39" nillable="true" ma:displayName="Original due date" ma:format="DateOnly" ma:internalName="Originalduedate">
      <xsd:simpleType>
        <xsd:restriction base="dms:DateTime"/>
      </xsd:simpleType>
    </xsd:element>
    <xsd:element name="PBCCategory" ma:index="40" ma:displayName="Category" ma:list="{CEDAFB03-9559-4485-8C41-89D1A1C20CE0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00C77-A332-44A1-B588-26E7BDC0B217}">
  <ds:schemaRefs>
    <ds:schemaRef ds:uri="http://schemas.microsoft.com/office/2006/metadata/properties"/>
    <ds:schemaRef ds:uri="http://schemas.microsoft.com/office/infopath/2007/PartnerControls"/>
    <ds:schemaRef ds:uri="25F556A4-7B7A-483F-92DA-BAA14904C479"/>
  </ds:schemaRefs>
</ds:datastoreItem>
</file>

<file path=customXml/itemProps3.xml><?xml version="1.0" encoding="utf-8"?>
<ds:datastoreItem xmlns:ds="http://schemas.openxmlformats.org/officeDocument/2006/customXml" ds:itemID="{F26995D7-43D7-4063-B6C7-688524426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556A4-7B7A-483F-92DA-BAA14904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21E44-067B-440C-B00A-B17F3CAA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1</Pages>
  <Words>22372</Words>
  <Characters>127521</Characters>
  <Application>Microsoft Office Word</Application>
  <DocSecurity>0</DocSecurity>
  <Lines>1062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149594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KPMG</cp:lastModifiedBy>
  <cp:revision>5</cp:revision>
  <cp:lastPrinted>2022-08-04T07:51:00Z</cp:lastPrinted>
  <dcterms:created xsi:type="dcterms:W3CDTF">2022-08-04T04:44:00Z</dcterms:created>
  <dcterms:modified xsi:type="dcterms:W3CDTF">2022-08-04T07:52:00Z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0x010100316F22CA15254FD88A9A38B06C35BF80005C8F65446FB0F34ABC7EDCF0686C2532</vt:lpwstr>
  </property>
  <property fmtid="{D5CDD505-2E9C-101B-9397-08002B2CF9AE}" pid="5" name="PBCListName">
    <vt:lpwstr>CONSO PBC List 2Q 19</vt:lpwstr>
  </property>
</Properties>
</file>