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9E2F97" w14:paraId="6A1F4F9C" w14:textId="77777777" w:rsidTr="0063373F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E04F1F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72265022"/>
            <w:r w:rsidRPr="009E2F9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0765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2A506AD6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2F9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9E2F97" w14:paraId="02E334C0" w14:textId="77777777" w:rsidTr="00633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4E3DF288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2399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CF87668" w14:textId="77777777" w:rsidR="0009267B" w:rsidRPr="009E2F97" w:rsidRDefault="0009267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956D12" w:rsidRPr="009E2F97" w14:paraId="465CD05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616B495E" w14:textId="77777777" w:rsidR="00956D12" w:rsidRPr="009E2F97" w:rsidRDefault="00956D12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8E03" w14:textId="77777777" w:rsidR="00956D12" w:rsidRPr="009E2F97" w:rsidRDefault="00956D12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0570B64" w14:textId="77777777" w:rsidR="00956D12" w:rsidRPr="009E2F97" w:rsidRDefault="00956D12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9E2F9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A4327" w:rsidRPr="009E2F97" w14:paraId="068FAC2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71B2AC91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331A1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E3F08A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0A7431"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066DE" w:rsidRPr="009E2F97" w14:paraId="1DFD272D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F41F01D" w14:textId="77777777" w:rsidR="004066DE" w:rsidRPr="009E2F97" w:rsidRDefault="004066DE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56A2B" w14:textId="77777777" w:rsidR="004066DE" w:rsidRPr="009E2F97" w:rsidRDefault="004066DE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7E6D819" w14:textId="3F60206E" w:rsidR="004066DE" w:rsidRPr="009E2F97" w:rsidRDefault="004066DE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x-none"/>
              </w:rPr>
              <w:t>การเปลี่ยนแปลงนโยบายการบัญชี</w:t>
            </w:r>
          </w:p>
        </w:tc>
      </w:tr>
      <w:tr w:rsidR="00DA32F5" w:rsidRPr="009E2F97" w14:paraId="0B09C3A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50CB7190" w14:textId="77777777" w:rsidR="00DA32F5" w:rsidRPr="009E2F97" w:rsidRDefault="00DA32F5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079A8" w14:textId="77777777" w:rsidR="00DA32F5" w:rsidRPr="009E2F97" w:rsidRDefault="00DA32F5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3D7DB6E" w14:textId="01AD7EFB" w:rsidR="00DA32F5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6F4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x-none"/>
              </w:rPr>
              <w:t>ผลกระทบจากการแพร่ระบาดของโรคติดเชื้อโคโรนา</w:t>
            </w:r>
            <w:r w:rsidRPr="00EB6F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x-none"/>
              </w:rPr>
              <w:t xml:space="preserve"> </w:t>
            </w:r>
            <w:r w:rsidR="00415B4C" w:rsidRPr="00415B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EB6F41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x-none"/>
              </w:rPr>
              <w:t xml:space="preserve"> (Covid-</w:t>
            </w:r>
            <w:r w:rsidR="00415B4C" w:rsidRPr="00415B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EB6F41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x-none"/>
              </w:rPr>
              <w:t>)</w:t>
            </w:r>
          </w:p>
        </w:tc>
      </w:tr>
      <w:tr w:rsidR="00C5644D" w:rsidRPr="009E2F97" w14:paraId="64E2BBF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10A4D74F" w14:textId="77777777" w:rsidR="00C5644D" w:rsidRPr="009E2F97" w:rsidRDefault="00C5644D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B729" w14:textId="77777777" w:rsidR="00C5644D" w:rsidRPr="009E2F97" w:rsidRDefault="00C5644D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75361FB" w14:textId="7A6BDDEC" w:rsidR="00C5644D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4327" w:rsidRPr="009E2F97" w14:paraId="0630DEB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951CE24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2C00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1CAA535" w14:textId="3179E824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7122CB" w:rsidRPr="009E2F97" w14:paraId="31CF346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E5AC7BE" w14:textId="77777777" w:rsidR="007122CB" w:rsidRPr="009E2F97" w:rsidRDefault="007122CB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B671" w14:textId="77777777" w:rsidR="007122CB" w:rsidRPr="009E2F97" w:rsidRDefault="007122CB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23CCE9D" w14:textId="669AF565" w:rsidR="007122CB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A4327" w:rsidRPr="009E2F97" w14:paraId="1AD8786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51A2550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65C5C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E1F748" w14:textId="6B5C6CEA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A4327" w:rsidRPr="009E2F97" w14:paraId="2E2E081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D8FA29D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E5EC5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166573F" w14:textId="5E567AE4" w:rsidR="00F3553F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A4327" w:rsidRPr="009E2F97" w14:paraId="31DCD7E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6FA46E2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7E19BA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2ADD54E" w14:textId="0C92F544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9E2F9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AA4327" w:rsidRPr="009E2F97" w14:paraId="696C788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5CAB75E1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612F4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A1E8CB" w14:textId="04CDCCFC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A4327" w:rsidRPr="009E2F97" w14:paraId="4FFD03C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3B827D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9CB5A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4CB22A6" w14:textId="21B55823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8836E8" w:rsidRPr="009E2F97" w14:paraId="4C7EF764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7DD8CB4" w14:textId="77777777" w:rsidR="008836E8" w:rsidRPr="009E2F97" w:rsidRDefault="008836E8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BC650" w14:textId="77777777" w:rsidR="008836E8" w:rsidRPr="009E2F97" w:rsidRDefault="008836E8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06A3945A" w14:textId="31F3E462" w:rsidR="008836E8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A4327" w:rsidRPr="009E2F97" w14:paraId="01F4F7C5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83CDA8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56E30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710FE35" w14:textId="091F30EF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A4327" w:rsidRPr="009E2F97" w14:paraId="055E08F2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D2031B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DE1AC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157838A" w14:textId="5D02FD05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A4327" w:rsidRPr="009E2F97" w14:paraId="778A707F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389EE28" w14:textId="77777777" w:rsidR="00AA4327" w:rsidRPr="009E2F97" w:rsidRDefault="00AA432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21785" w14:textId="77777777" w:rsidR="00AA4327" w:rsidRPr="009E2F97" w:rsidRDefault="00AA432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2CD42D9" w14:textId="5BE4F07A" w:rsidR="00AA432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02FF7" w:rsidRPr="009E2F97" w14:paraId="75F0C10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116636C" w14:textId="77777777" w:rsidR="00002FF7" w:rsidRPr="009E2F97" w:rsidRDefault="00002FF7" w:rsidP="009E2F97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10984" w14:textId="77777777" w:rsidR="00002FF7" w:rsidRPr="009E2F97" w:rsidRDefault="00002FF7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406DA47" w14:textId="5BE0448F" w:rsidR="00002FF7" w:rsidRPr="009E2F97" w:rsidRDefault="00D4077F" w:rsidP="009E2F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2F9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bookmarkEnd w:id="0"/>
    </w:tbl>
    <w:p w14:paraId="30298D85" w14:textId="77777777" w:rsidR="001A021D" w:rsidRPr="009E2F97" w:rsidRDefault="001A021D" w:rsidP="009E2F97">
      <w:pPr>
        <w:rPr>
          <w:b/>
          <w:bCs/>
          <w:sz w:val="30"/>
          <w:szCs w:val="30"/>
        </w:rPr>
      </w:pPr>
    </w:p>
    <w:p w14:paraId="452703DA" w14:textId="77777777" w:rsidR="00C8500E" w:rsidRPr="009E2F97" w:rsidRDefault="0009267B" w:rsidP="009E2F97">
      <w:pPr>
        <w:spacing w:line="240" w:lineRule="auto"/>
        <w:rPr>
          <w:rFonts w:ascii="Angsana New" w:hAnsi="Angsana New"/>
          <w:sz w:val="30"/>
          <w:szCs w:val="30"/>
        </w:rPr>
      </w:pPr>
      <w:r w:rsidRPr="009E2F97">
        <w:rPr>
          <w:b/>
          <w:bCs/>
        </w:rPr>
        <w:br w:type="page"/>
      </w:r>
      <w:r w:rsidRPr="009E2F97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="00A46F43" w:rsidRPr="009E2F97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0A7431" w:rsidRPr="009E2F97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9E2F97">
        <w:rPr>
          <w:rFonts w:ascii="Angsana New" w:hAnsi="Angsana New" w:hint="cs"/>
          <w:sz w:val="30"/>
          <w:szCs w:val="30"/>
          <w:cs/>
        </w:rPr>
        <w:t>นี้</w:t>
      </w:r>
    </w:p>
    <w:p w14:paraId="04CBA88D" w14:textId="77777777" w:rsidR="00F10F29" w:rsidRPr="009E2F97" w:rsidRDefault="00F10F2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140DE159" w14:textId="14A2110C" w:rsidR="00C8500E" w:rsidRPr="009E2F97" w:rsidRDefault="00A46F43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งบการเงิน</w:t>
      </w:r>
      <w:r w:rsidR="000A7431" w:rsidRPr="009E2F9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E2F97">
        <w:rPr>
          <w:rFonts w:ascii="Angsana New" w:hAnsi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C8500E" w:rsidRPr="009E2F97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9E2F97">
        <w:rPr>
          <w:rFonts w:ascii="Angsana New" w:hAnsi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4</w:t>
      </w:r>
      <w:r w:rsidR="00781B1E">
        <w:rPr>
          <w:rFonts w:ascii="Angsana New" w:hAnsi="Angsana New"/>
          <w:sz w:val="30"/>
          <w:szCs w:val="30"/>
        </w:rPr>
        <w:t xml:space="preserve"> </w:t>
      </w:r>
      <w:r w:rsidR="00781B1E">
        <w:rPr>
          <w:rFonts w:ascii="Angsana New" w:hAnsi="Angsana New" w:hint="cs"/>
          <w:sz w:val="30"/>
          <w:szCs w:val="30"/>
          <w:cs/>
        </w:rPr>
        <w:t>สิงหาคม</w:t>
      </w:r>
      <w:r w:rsidR="005E4553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</w:p>
    <w:p w14:paraId="738AC8AE" w14:textId="77777777" w:rsidR="00D959CC" w:rsidRPr="009E2F97" w:rsidRDefault="00D959CC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2E41A1A4" w14:textId="0503A782" w:rsidR="00C8500E" w:rsidRPr="009E2F97" w:rsidRDefault="00415B4C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15B4C">
        <w:rPr>
          <w:rFonts w:ascii="Angsana New" w:hAnsi="Angsana New"/>
          <w:b/>
          <w:bCs/>
          <w:sz w:val="30"/>
          <w:szCs w:val="30"/>
        </w:rPr>
        <w:t>1</w:t>
      </w:r>
      <w:r w:rsidR="00C8500E" w:rsidRPr="009E2F97">
        <w:rPr>
          <w:rFonts w:ascii="Angsana New" w:hAnsi="Angsana New"/>
          <w:b/>
          <w:bCs/>
          <w:sz w:val="30"/>
          <w:szCs w:val="30"/>
        </w:rPr>
        <w:tab/>
      </w:r>
      <w:r w:rsidR="00C8500E" w:rsidRPr="009E2F9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7F958D0" w14:textId="77777777" w:rsidR="00002FF7" w:rsidRPr="009E2F97" w:rsidRDefault="00002F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0826B5" w14:textId="046E45BC" w:rsidR="00D4077F" w:rsidRPr="009E2F97" w:rsidRDefault="00D4077F" w:rsidP="00D4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  <w:r w:rsidRPr="00EB6F41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EB6F41">
        <w:rPr>
          <w:rFonts w:ascii="Angsana New" w:hAnsi="Angsana New"/>
          <w:sz w:val="30"/>
          <w:szCs w:val="30"/>
          <w:cs/>
        </w:rPr>
        <w:t xml:space="preserve"> “</w:t>
      </w:r>
      <w:r w:rsidRPr="00EB6F4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B6F41">
        <w:rPr>
          <w:rFonts w:ascii="Angsana New" w:hAnsi="Angsana New" w:hint="eastAsia"/>
          <w:sz w:val="30"/>
          <w:szCs w:val="30"/>
          <w:cs/>
        </w:rPr>
        <w:t>”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การพัฒนาอสังหาริมทรัพย์เพื่อการอุตสาหกรรมโดยการสร้างโรงงานและคลังสินค้าเพื่อให้เช่าและขายเมื่อมีโอกาสเหมาะสม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และพัฒนาอสังหาริมทรัพย์เพื่อขาย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รวมทั้งธุรกิจให้เช่าและบริการอาคารเพื่อการพาณิชย์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และธุรกิจโรงแรม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รายละเอียดของบริษัทร่วมและการร่วมค้า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ณ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วันที่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และ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กันยายน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2564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ได้เปิดเผยไว้ในหมายเหตุข้อ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7</w:t>
      </w:r>
      <w:r w:rsidRPr="00173764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z w:val="30"/>
          <w:szCs w:val="30"/>
          <w:cs/>
        </w:rPr>
        <w:t>และ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8</w:t>
      </w:r>
    </w:p>
    <w:p w14:paraId="7F1B3DB0" w14:textId="77777777" w:rsidR="00404299" w:rsidRPr="00781B1E" w:rsidRDefault="0040429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31A835F" w14:textId="77777777" w:rsidR="00C8500E" w:rsidRPr="009E2F97" w:rsidRDefault="00C8500E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0A7431" w:rsidRPr="009E2F97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3B2EA5DC" w14:textId="77777777" w:rsidR="00C8500E" w:rsidRPr="009E2F97" w:rsidRDefault="00C8500E" w:rsidP="009E2F9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E25075" w14:textId="6AADD610" w:rsidR="00353DDB" w:rsidRPr="00EB6F41" w:rsidRDefault="00353DDB" w:rsidP="00353DDB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EB6F41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งบการเงินระหว่างกาลแบบย่อนี้นำเสนอรายการในงบการเงินในรูปแบบเดียวกันกับงบการเงินประจำปี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และจัดทำ</w:t>
      </w:r>
      <w:r w:rsidRPr="00EB6F41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EB6F41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EB6F41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EB6F41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EB6F41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EB6F41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EB6F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EB6F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pacing w:val="-2"/>
          <w:sz w:val="30"/>
          <w:szCs w:val="30"/>
        </w:rPr>
        <w:t>34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เรื่อง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C3781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7376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73764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EB6F41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เพื่อไม่ให้ซ้ำซ้อนกับข้อมูลที่ได้เคยนำเสนอไปแล้วในงบการเงินประจำปี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กันยายน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2564</w:t>
      </w:r>
    </w:p>
    <w:p w14:paraId="1D35A359" w14:textId="77777777" w:rsidR="00353DDB" w:rsidRPr="00EB6F41" w:rsidRDefault="00353DDB" w:rsidP="00353DDB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DC85723" w14:textId="7908A45E" w:rsidR="00353DDB" w:rsidRPr="009E2F97" w:rsidRDefault="00353DDB" w:rsidP="00353DDB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EB6F41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ทั้งนี้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กันยายน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2564</w:t>
      </w:r>
    </w:p>
    <w:p w14:paraId="2CB6AE33" w14:textId="5CBD81D7" w:rsidR="00520237" w:rsidRDefault="0052023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2AF144" w14:textId="2376A794" w:rsidR="00353DDB" w:rsidRDefault="00353DD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07A592" w14:textId="32678C7C" w:rsidR="00353DDB" w:rsidRDefault="00353DD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853E99" w14:textId="17BF4D59" w:rsidR="00353DDB" w:rsidRDefault="00353DD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071A0A" w14:textId="287EA8C8" w:rsidR="00353DDB" w:rsidRDefault="00353DD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1DCE82" w14:textId="77777777" w:rsidR="00353DDB" w:rsidRPr="009E2F97" w:rsidRDefault="00353DDB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4769AC" w14:textId="290D6DF2" w:rsidR="00052CF7" w:rsidRPr="009E2F97" w:rsidRDefault="00052CF7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0A88605F" w14:textId="2C93C624" w:rsidR="00052CF7" w:rsidRDefault="00052CF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74A9F98C" w14:textId="77777777" w:rsidR="00353DDB" w:rsidRDefault="00353DDB" w:rsidP="00353D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คำ</w:t>
      </w:r>
      <w:r w:rsidRPr="004B70EF">
        <w:rPr>
          <w:rFonts w:ascii="Angsana New" w:hAnsi="Angsana New"/>
          <w:i/>
          <w:iCs/>
          <w:sz w:val="30"/>
          <w:szCs w:val="30"/>
          <w:cs/>
        </w:rPr>
        <w:t>นิยามของธุรกิจและการทดสอบการกระจุก</w:t>
      </w:r>
      <w:r>
        <w:rPr>
          <w:rFonts w:ascii="Angsana New" w:hAnsi="Angsana New"/>
          <w:i/>
          <w:iCs/>
          <w:sz w:val="30"/>
          <w:szCs w:val="30"/>
          <w:cs/>
        </w:rPr>
        <w:t>ตัว</w:t>
      </w:r>
    </w:p>
    <w:p w14:paraId="37D760C7" w14:textId="77777777" w:rsidR="00353DDB" w:rsidRDefault="00353DDB" w:rsidP="00353DDB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5CA881F1" w14:textId="37B65008" w:rsidR="00353DDB" w:rsidRDefault="00353DDB" w:rsidP="00353DDB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15B4C" w:rsidRPr="00415B4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415B4C" w:rsidRPr="00415B4C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กลุ่มบริษัทได้ถือปฏิบัติตามการปรับปรุง</w:t>
      </w:r>
      <w:r>
        <w:rPr>
          <w:rFonts w:ascii="Angsana New" w:hAnsi="Angsana New"/>
          <w:sz w:val="30"/>
          <w:szCs w:val="30"/>
        </w:rPr>
        <w:t xml:space="preserve"> TFRS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คำนิยามของธุรกิจ</w:t>
      </w:r>
      <w:r>
        <w:rPr>
          <w:rFonts w:ascii="Angsana New" w:hAnsi="Angsana New" w:hint="cs"/>
          <w:sz w:val="30"/>
          <w:szCs w:val="30"/>
          <w:cs/>
        </w:rPr>
        <w:t xml:space="preserve"> ซึ่งได้อธิบายคำนิยามของธุรกิจให้ชัดเจนยิ่งขึ้น และให้แนวทางในการประเมินว่ารายการเป็นการรวมธุรกิจหรือไม่ นอกจากนี้ การปรับปรุงได้เพิ่มทางเลือกในการใช้วิธีการทดสอบการกระจุกตัว (</w:t>
      </w:r>
      <w:r>
        <w:rPr>
          <w:rFonts w:ascii="Angsana New" w:hAnsi="Angsana New"/>
          <w:sz w:val="30"/>
          <w:szCs w:val="30"/>
        </w:rPr>
        <w:t xml:space="preserve">concentration test)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การประเมินอย่างง่ายโดยจะถือว่ากลุ่มของกระบวนการและสินทรัพย์ที่ได้มาเป็นการซื้อสินทรัพย์ แทนที่จะเป็นการซื้อธุรกิจ หากมูลค่ายุติธรรมเกือบทั้งหมดของสินทรัพย์ที่ได้รับมากระจุกตัวที่สินทรัพย์ใดสินทรัพย์หนึ่ง หรือที่กลุ่มของสินทรัพย์ที่ระบุได้ที่มีลักษณะคล้ายคลึงกัน กลุ่มบริษัทได้ถือปฏิบัติตามการปรับปรุงกับรายการซื้อที่เกิดขึ้นในหรือหลังวันที่ </w:t>
      </w:r>
      <w:r>
        <w:rPr>
          <w:rFonts w:ascii="Angsana New" w:hAnsi="Angsana New" w:hint="cs"/>
          <w:sz w:val="30"/>
          <w:szCs w:val="30"/>
          <w:cs/>
        </w:rPr>
        <w:br/>
      </w:r>
      <w:r w:rsidR="00415B4C" w:rsidRPr="00415B4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415B4C" w:rsidRPr="00415B4C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8DD79D" w14:textId="77777777" w:rsidR="00353DDB" w:rsidRDefault="00353DDB" w:rsidP="00353DDB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27956C71" w14:textId="39F7424D" w:rsidR="00353DDB" w:rsidRDefault="00353DDB" w:rsidP="00353DDB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415B4C" w:rsidRPr="00415B4C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บริษัทย่อยแห่งหนึ่งซื้อหุ้นสามัญทั้งหมดของบริษัท นวมินทร์ เรสซิเดนซ์ จำกัด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บริษัท ทีซีซีซีแอล เสนา จำกัด</w:t>
      </w:r>
      <w:r>
        <w:rPr>
          <w:rFonts w:ascii="Angsana New" w:hAnsi="Angsana New"/>
          <w:sz w:val="30"/>
          <w:szCs w:val="30"/>
        </w:rPr>
        <w:t xml:space="preserve">”) </w:t>
      </w:r>
      <w:r>
        <w:rPr>
          <w:rFonts w:ascii="Angsana New" w:hAnsi="Angsana New" w:hint="cs"/>
          <w:sz w:val="30"/>
          <w:szCs w:val="30"/>
          <w:cs/>
        </w:rPr>
        <w:t xml:space="preserve">โดยจ่ายเงินสดเป็นจำนวน </w:t>
      </w:r>
      <w:r w:rsidR="00415B4C" w:rsidRPr="00415B4C">
        <w:rPr>
          <w:rFonts w:ascii="Angsana New" w:hAnsi="Angsana New"/>
          <w:sz w:val="30"/>
          <w:szCs w:val="30"/>
        </w:rPr>
        <w:t>590</w:t>
      </w:r>
      <w:r>
        <w:rPr>
          <w:rFonts w:ascii="Angsana New" w:hAnsi="Angsana New"/>
          <w:sz w:val="30"/>
          <w:szCs w:val="30"/>
        </w:rPr>
        <w:t>.</w:t>
      </w:r>
      <w:r w:rsidR="00415B4C" w:rsidRPr="00415B4C">
        <w:rPr>
          <w:rFonts w:ascii="Angsana New" w:hAnsi="Angsana New"/>
          <w:sz w:val="30"/>
          <w:szCs w:val="30"/>
        </w:rPr>
        <w:t>90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บริษัท นวมินทร์ เรสซิเดนซ์ จำกัด ดำเนินธุรกิจหลักเกี่ยวกับการพัฒนาอสังหาริมทรัพย์เพื่อขาย และมีสินทรัพย์ที่ระบุได้ส่วนใหญ่เป็นอสังหาริมทรัพย์</w:t>
      </w:r>
      <w:r w:rsidR="00C74A27">
        <w:rPr>
          <w:rFonts w:ascii="Angsana New" w:hAnsi="Angsana New" w:hint="cs"/>
          <w:sz w:val="30"/>
          <w:szCs w:val="30"/>
          <w:cs/>
        </w:rPr>
        <w:t>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 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 </w:t>
      </w:r>
    </w:p>
    <w:p w14:paraId="0D0EEF5B" w14:textId="11012E7C" w:rsidR="0081565F" w:rsidRDefault="0081565F" w:rsidP="00353DDB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3C69B3A" w14:textId="2F1A0568" w:rsidR="0081565F" w:rsidRDefault="0081565F" w:rsidP="0081565F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256</w:t>
      </w:r>
      <w:r w:rsidR="00F34F5D" w:rsidRPr="00F34F5D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กลุ่มบริษัท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ได้เข้าซื้อ</w:t>
      </w:r>
      <w:r w:rsidRPr="00D506C0">
        <w:rPr>
          <w:rFonts w:ascii="Angsana New" w:hAnsi="Angsana New"/>
          <w:spacing w:val="-2"/>
          <w:sz w:val="30"/>
          <w:szCs w:val="30"/>
          <w:cs/>
          <w:lang w:eastAsia="x-none"/>
        </w:rPr>
        <w:t>หุ้นสามัญของ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บริษัทร่วมทางอ้อมแห่งหนึ่งคือ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eastAsia="x-none"/>
        </w:rPr>
        <w:t>PT SLP Surya T</w:t>
      </w:r>
      <w:r w:rsidR="00680CDF">
        <w:rPr>
          <w:rFonts w:ascii="Angsana New" w:hAnsi="Angsana New"/>
          <w:spacing w:val="-2"/>
          <w:sz w:val="30"/>
          <w:szCs w:val="30"/>
          <w:lang w:eastAsia="x-none"/>
        </w:rPr>
        <w:t>ICON</w:t>
      </w:r>
      <w:r w:rsidR="009E34C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proofErr w:type="spellStart"/>
      <w:r>
        <w:rPr>
          <w:rFonts w:ascii="Angsana New" w:hAnsi="Angsana New"/>
          <w:spacing w:val="-2"/>
          <w:sz w:val="30"/>
          <w:szCs w:val="30"/>
          <w:lang w:eastAsia="x-none"/>
        </w:rPr>
        <w:t>Internusa</w:t>
      </w:r>
      <w:proofErr w:type="spellEnd"/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 (“SLP”)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 เป็นจำนวนเงิน </w:t>
      </w:r>
      <w:r>
        <w:rPr>
          <w:rFonts w:ascii="Angsana New" w:hAnsi="Angsana New"/>
          <w:sz w:val="30"/>
          <w:szCs w:val="30"/>
          <w:lang w:eastAsia="x-none"/>
        </w:rPr>
        <w:t xml:space="preserve">430,582.50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ล้านรูเปียห์อินโดนีเซีย หรือเทียบเท่า </w:t>
      </w:r>
      <w:r w:rsidR="00F34F5D" w:rsidRPr="00F34F5D">
        <w:rPr>
          <w:rFonts w:ascii="Angsana New" w:hAnsi="Angsana New" w:hint="cs"/>
          <w:sz w:val="30"/>
          <w:szCs w:val="30"/>
          <w:lang w:eastAsia="x-none"/>
        </w:rPr>
        <w:t>1</w:t>
      </w:r>
      <w:r>
        <w:rPr>
          <w:rFonts w:ascii="Angsana New" w:hAnsi="Angsana New"/>
          <w:sz w:val="30"/>
          <w:szCs w:val="30"/>
          <w:lang w:eastAsia="x-none"/>
        </w:rPr>
        <w:t xml:space="preserve">,018.12 </w:t>
      </w:r>
      <w:r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9E34C5"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/>
          <w:sz w:val="30"/>
          <w:szCs w:val="30"/>
        </w:rPr>
        <w:t>SLP</w:t>
      </w:r>
      <w:r>
        <w:rPr>
          <w:rFonts w:ascii="Angsana New" w:hAnsi="Angsana New" w:hint="cs"/>
          <w:sz w:val="30"/>
          <w:szCs w:val="30"/>
          <w:cs/>
        </w:rPr>
        <w:t xml:space="preserve"> ดำเนินธุรกิจ</w:t>
      </w:r>
      <w:r w:rsidR="00680CDF">
        <w:rPr>
          <w:rFonts w:ascii="Angsana New" w:hAnsi="Angsana New" w:hint="cs"/>
          <w:sz w:val="30"/>
          <w:szCs w:val="30"/>
          <w:cs/>
        </w:rPr>
        <w:t>พัฒนา</w:t>
      </w: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="00680CDF">
        <w:rPr>
          <w:rFonts w:ascii="Angsana New" w:hAnsi="Angsana New" w:hint="cs"/>
          <w:sz w:val="30"/>
          <w:szCs w:val="30"/>
          <w:cs/>
        </w:rPr>
        <w:t>ลงทุนเพื่อ</w:t>
      </w:r>
      <w:r>
        <w:rPr>
          <w:rFonts w:ascii="Angsana New" w:hAnsi="Angsana New" w:hint="cs"/>
          <w:sz w:val="30"/>
          <w:szCs w:val="30"/>
          <w:cs/>
        </w:rPr>
        <w:t>อุตสาหกรรม และมีสินทรัพย์ที่ระบุได้ส่วนใหญ่เป็นอสังหาริมทรัพย์</w:t>
      </w:r>
      <w:r w:rsidR="00C74A27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CA2EA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 </w:t>
      </w:r>
    </w:p>
    <w:p w14:paraId="7560F5E7" w14:textId="153DC0BD" w:rsidR="0081565F" w:rsidRDefault="0081565F" w:rsidP="00353DDB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FC1371" w14:textId="63F6C1C5" w:rsidR="00EF6911" w:rsidRPr="007C3332" w:rsidRDefault="0081565F" w:rsidP="007C3332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256</w:t>
      </w:r>
      <w:r w:rsidR="00680CD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E53C6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กลุ่มบริษัท</w:t>
      </w:r>
      <w:r w:rsidR="00CE53C6"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ได้เข้าซื้อ</w:t>
      </w:r>
      <w:r w:rsidR="00CE53C6" w:rsidRPr="00D506C0">
        <w:rPr>
          <w:rFonts w:ascii="Angsana New" w:hAnsi="Angsana New"/>
          <w:spacing w:val="-2"/>
          <w:sz w:val="30"/>
          <w:szCs w:val="30"/>
          <w:cs/>
          <w:lang w:eastAsia="x-none"/>
        </w:rPr>
        <w:t>หุ้นสามัญของ</w:t>
      </w:r>
      <w:r w:rsidR="00CE53C6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บริษัทร่วมค้าทางอ้อมแห่งหนึ่งคือ</w:t>
      </w:r>
      <w:r w:rsidR="00CE53C6" w:rsidRPr="00D506C0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</w:t>
      </w:r>
      <w:r w:rsidR="00CE53C6">
        <w:rPr>
          <w:rFonts w:ascii="Angsana New" w:hAnsi="Angsana New"/>
          <w:spacing w:val="-2"/>
          <w:sz w:val="30"/>
          <w:szCs w:val="30"/>
          <w:lang w:eastAsia="x-none"/>
        </w:rPr>
        <w:t xml:space="preserve">PT Surya </w:t>
      </w:r>
      <w:proofErr w:type="spellStart"/>
      <w:r w:rsidR="00CE53C6">
        <w:rPr>
          <w:rFonts w:ascii="Angsana New" w:hAnsi="Angsana New"/>
          <w:spacing w:val="-2"/>
          <w:sz w:val="30"/>
          <w:szCs w:val="30"/>
          <w:lang w:eastAsia="x-none"/>
        </w:rPr>
        <w:t>Internusa</w:t>
      </w:r>
      <w:proofErr w:type="spellEnd"/>
      <w:r w:rsidR="009E34C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CE53C6">
        <w:rPr>
          <w:rFonts w:ascii="Angsana New" w:hAnsi="Angsana New"/>
          <w:spacing w:val="-2"/>
          <w:sz w:val="30"/>
          <w:szCs w:val="30"/>
          <w:lang w:eastAsia="x-none"/>
        </w:rPr>
        <w:t>T</w:t>
      </w:r>
      <w:r w:rsidR="00735DA4">
        <w:rPr>
          <w:rFonts w:ascii="Angsana New" w:hAnsi="Angsana New"/>
          <w:spacing w:val="-2"/>
          <w:sz w:val="30"/>
          <w:szCs w:val="30"/>
          <w:lang w:eastAsia="x-none"/>
        </w:rPr>
        <w:t>imur</w:t>
      </w:r>
      <w:r w:rsidR="00CE53C6">
        <w:rPr>
          <w:rFonts w:ascii="Angsana New" w:hAnsi="Angsana New"/>
          <w:spacing w:val="-2"/>
          <w:sz w:val="30"/>
          <w:szCs w:val="30"/>
          <w:lang w:eastAsia="x-none"/>
        </w:rPr>
        <w:t xml:space="preserve"> (“SIT”)</w:t>
      </w:r>
      <w:r w:rsidR="00CE53C6">
        <w:rPr>
          <w:rFonts w:ascii="Angsana New" w:hAnsi="Angsana New"/>
          <w:sz w:val="30"/>
          <w:szCs w:val="30"/>
          <w:cs/>
          <w:lang w:eastAsia="x-none"/>
        </w:rPr>
        <w:t xml:space="preserve"> เป็นจำนวนเงิน </w:t>
      </w:r>
      <w:r w:rsidR="00CE53C6" w:rsidRPr="00C37137">
        <w:rPr>
          <w:rFonts w:ascii="Angsana New" w:hAnsi="Angsana New"/>
          <w:sz w:val="30"/>
          <w:szCs w:val="30"/>
          <w:lang w:eastAsia="x-none"/>
        </w:rPr>
        <w:t>131,692.00</w:t>
      </w:r>
      <w:r w:rsidR="00CE53C6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E53C6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ล้านรูเปียห์อินโดนีเซีย หรือเทียบเท่า </w:t>
      </w:r>
      <w:r w:rsidR="00F34F5D" w:rsidRPr="00F34F5D">
        <w:rPr>
          <w:rFonts w:ascii="Angsana New" w:hAnsi="Angsana New" w:hint="cs"/>
          <w:sz w:val="30"/>
          <w:szCs w:val="30"/>
          <w:lang w:eastAsia="x-none"/>
        </w:rPr>
        <w:t>311</w:t>
      </w:r>
      <w:r w:rsidR="00CE53C6">
        <w:rPr>
          <w:rFonts w:ascii="Angsana New" w:hAnsi="Angsana New" w:hint="cs"/>
          <w:sz w:val="30"/>
          <w:szCs w:val="30"/>
          <w:cs/>
          <w:lang w:eastAsia="x-none"/>
        </w:rPr>
        <w:t>.</w:t>
      </w:r>
      <w:r w:rsidR="00F34F5D" w:rsidRPr="00F34F5D">
        <w:rPr>
          <w:rFonts w:ascii="Angsana New" w:hAnsi="Angsana New" w:hint="cs"/>
          <w:sz w:val="30"/>
          <w:szCs w:val="30"/>
          <w:lang w:eastAsia="x-none"/>
        </w:rPr>
        <w:t>14</w:t>
      </w:r>
      <w:r w:rsidR="00CE53C6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E53C6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9E34C5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E53C6">
        <w:rPr>
          <w:rFonts w:ascii="Angsana New" w:hAnsi="Angsana New"/>
          <w:sz w:val="30"/>
          <w:szCs w:val="30"/>
        </w:rPr>
        <w:t>SIT</w:t>
      </w:r>
      <w:r>
        <w:rPr>
          <w:rFonts w:ascii="Angsana New" w:hAnsi="Angsana New" w:hint="cs"/>
          <w:sz w:val="30"/>
          <w:szCs w:val="30"/>
          <w:cs/>
        </w:rPr>
        <w:t xml:space="preserve"> ดำเนินธุรกิจ</w:t>
      </w:r>
      <w:r w:rsidR="00680CDF">
        <w:rPr>
          <w:rFonts w:ascii="Angsana New" w:hAnsi="Angsana New" w:hint="cs"/>
          <w:sz w:val="30"/>
          <w:szCs w:val="30"/>
          <w:cs/>
        </w:rPr>
        <w:t>พัฒนา</w:t>
      </w: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="004F172A">
        <w:rPr>
          <w:rFonts w:ascii="Angsana New" w:hAnsi="Angsana New" w:hint="cs"/>
          <w:sz w:val="30"/>
          <w:szCs w:val="30"/>
          <w:cs/>
        </w:rPr>
        <w:t>ลงทุนเพื่อ</w:t>
      </w:r>
      <w:r>
        <w:rPr>
          <w:rFonts w:ascii="Angsana New" w:hAnsi="Angsana New" w:hint="cs"/>
          <w:sz w:val="30"/>
          <w:szCs w:val="30"/>
          <w:cs/>
        </w:rPr>
        <w:t>อุตสาหกรรม และมีสินทรัพย์ที่ระบุได้ส่วนใหญ่เป็นอสังหาริมทรัพย์</w:t>
      </w:r>
      <w:r w:rsidR="0033778B">
        <w:rPr>
          <w:rFonts w:ascii="Angsana New" w:hAnsi="Angsana New"/>
          <w:sz w:val="30"/>
          <w:szCs w:val="30"/>
          <w:cs/>
        </w:rPr>
        <w:br/>
      </w:r>
      <w:r w:rsidR="0033778B">
        <w:rPr>
          <w:rFonts w:ascii="Angsana New" w:hAnsi="Angsana New" w:hint="cs"/>
          <w:sz w:val="30"/>
          <w:szCs w:val="30"/>
          <w:cs/>
        </w:rPr>
        <w:t>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 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 </w:t>
      </w:r>
      <w:r w:rsidR="00EF6911">
        <w:rPr>
          <w:sz w:val="22"/>
          <w:szCs w:val="22"/>
          <w:lang w:val="x-none" w:eastAsia="x-none"/>
        </w:rPr>
        <w:br w:type="page"/>
      </w:r>
    </w:p>
    <w:p w14:paraId="4EBF814D" w14:textId="37938B1F" w:rsidR="00353DDB" w:rsidRPr="009E2F97" w:rsidRDefault="00353DDB" w:rsidP="00353DDB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lastRenderedPageBreak/>
        <w:t>ผลกระทบจากการแพร่ระบาดของโรค</w:t>
      </w:r>
      <w:r>
        <w:rPr>
          <w:rFonts w:ascii="Angsana New" w:hAnsi="Angsana New" w:hint="cs"/>
          <w:sz w:val="30"/>
          <w:szCs w:val="30"/>
          <w:cs/>
          <w:lang w:val="en-US"/>
        </w:rPr>
        <w:t>ติดเชื้อ</w:t>
      </w:r>
      <w:r w:rsidRPr="009E2F97">
        <w:rPr>
          <w:rFonts w:ascii="Angsana New" w:hAnsi="Angsana New" w:hint="cs"/>
          <w:sz w:val="30"/>
          <w:szCs w:val="30"/>
          <w:cs/>
        </w:rPr>
        <w:t>โค</w:t>
      </w:r>
      <w:r>
        <w:rPr>
          <w:rFonts w:ascii="Angsana New" w:hAnsi="Angsana New" w:hint="cs"/>
          <w:sz w:val="30"/>
          <w:szCs w:val="30"/>
          <w:cs/>
        </w:rPr>
        <w:t>โรนา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415B4C" w:rsidRPr="00415B4C">
        <w:rPr>
          <w:rFonts w:ascii="Angsana New" w:hAnsi="Angsana New"/>
          <w:sz w:val="30"/>
          <w:szCs w:val="30"/>
          <w:lang w:val="en-US"/>
        </w:rPr>
        <w:t>2019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(</w:t>
      </w:r>
      <w:r>
        <w:rPr>
          <w:rFonts w:ascii="Angsana New" w:hAnsi="Angsana New"/>
          <w:sz w:val="30"/>
          <w:szCs w:val="30"/>
          <w:lang w:val="en-US"/>
        </w:rPr>
        <w:t>Covid-</w:t>
      </w:r>
      <w:r w:rsidR="00415B4C" w:rsidRPr="00415B4C">
        <w:rPr>
          <w:rFonts w:ascii="Angsana New" w:hAnsi="Angsana New"/>
          <w:sz w:val="30"/>
          <w:szCs w:val="30"/>
          <w:lang w:val="en-US"/>
        </w:rPr>
        <w:t>19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325C19DA" w14:textId="77777777" w:rsidR="00E776F1" w:rsidRPr="00C4718C" w:rsidRDefault="00E776F1" w:rsidP="009E2F97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5845DD5" w14:textId="127D7059" w:rsidR="00DA23D1" w:rsidRDefault="00353DDB" w:rsidP="00EF6911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6F41">
        <w:rPr>
          <w:rFonts w:ascii="Angsana New" w:hAnsi="Angsana New" w:hint="cs"/>
          <w:sz w:val="30"/>
          <w:szCs w:val="30"/>
          <w:cs/>
        </w:rPr>
        <w:t>ในช่วงต้นปี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2563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เกิดการแพร่ระบาดโรคโควิด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19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เช่น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การสั่งให้มีการปิดสถานประกอบการหรือลดเวลาการประกอบกิจการเป็นการชั่วคราว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การให้มีระยะห่างทางสังคม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เป็นต้น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ซึ่งส่งผลกระทบอย่างมากต่อระบบเศรษฐกิจโลก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การผลิตการกระจายสินค้าตลอดจนผลการดำเนินงานของหลายกิจการในวงกว้าง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ทั้งนี้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ผู้บริหารมีการติดตามสถานการณ์ดังกล่าวอย่างใกล้ชิด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ในการควบคุมให้มีผลกระทบต่อธุรกิจให้น้อยที่สุดเท่าที่จะเป็นไปได้ในระหว่างงวดกลุ่มบริษัทได้รับผลกระทบจากการแพร่ระบาดโรคโควิด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19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ในกลุ่มธุรกิจพัฒนาอสังหาริมทรัพย์เพื่อการลงทุนเพื่ออุตสาหกรรม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กลุ่มธุรกิจโรงแรม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กลุ่มธุรกิจให้เช่าและบริการอาคารเพื่อการพาณิชย์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ซึ่งกลุ่มบริษัทได้มีการให้ส่วนลดแก่ผู้เช่าบางส่วน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ทั้งนี้ส่วนลดที่ให้ไปไม่ได้เป็นสาระสำคัญต่องบการเงิน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bookmarkStart w:id="1" w:name="_Hlk99115677"/>
      <w:r w:rsidRPr="00EB6F41">
        <w:rPr>
          <w:rFonts w:ascii="Angsana New" w:hAnsi="Angsana New" w:hint="cs"/>
          <w:sz w:val="30"/>
          <w:szCs w:val="30"/>
          <w:cs/>
        </w:rPr>
        <w:t>ณ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วันที่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bookmarkEnd w:id="1"/>
      <w:r w:rsidRPr="00EB6F41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</w:t>
      </w:r>
      <w:r w:rsidRPr="00EB6F41">
        <w:rPr>
          <w:rFonts w:ascii="Angsana New" w:hAnsi="Angsana New"/>
          <w:sz w:val="30"/>
          <w:szCs w:val="30"/>
          <w:cs/>
        </w:rPr>
        <w:t xml:space="preserve"> </w:t>
      </w:r>
      <w:r w:rsidRPr="00EB6F41">
        <w:rPr>
          <w:rFonts w:ascii="Angsana New" w:hAnsi="Angsana New" w:hint="cs"/>
          <w:sz w:val="30"/>
          <w:szCs w:val="30"/>
          <w:cs/>
        </w:rPr>
        <w:t>ทำให้เกิดความไม่แน่นอนในการประมาณการผลกระทบที่</w:t>
      </w:r>
      <w:r>
        <w:rPr>
          <w:rFonts w:ascii="Angsana New" w:hAnsi="Angsana New"/>
          <w:sz w:val="30"/>
          <w:szCs w:val="30"/>
          <w:cs/>
        </w:rPr>
        <w:br/>
      </w:r>
      <w:r w:rsidRPr="00EB6F41">
        <w:rPr>
          <w:rFonts w:ascii="Angsana New" w:hAnsi="Angsana New" w:hint="cs"/>
          <w:sz w:val="30"/>
          <w:szCs w:val="30"/>
          <w:cs/>
        </w:rPr>
        <w:t>คาดว่าจะเกิดขึ้น</w:t>
      </w:r>
    </w:p>
    <w:p w14:paraId="714BC771" w14:textId="77777777" w:rsidR="00EF6911" w:rsidRDefault="00EF6911" w:rsidP="00EF6911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EB3064" w14:textId="77777777" w:rsidR="005B4060" w:rsidRPr="009E2F97" w:rsidRDefault="005B4060" w:rsidP="009E2F9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9E2F9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3AC2F51" w14:textId="77777777" w:rsidR="00C8500E" w:rsidRPr="009E2F97" w:rsidRDefault="00C8500E" w:rsidP="009E2F97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F9FF8BC" w14:textId="1894B960" w:rsidR="004B300E" w:rsidRPr="009E2F97" w:rsidRDefault="004B300E" w:rsidP="009E2F9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56232" w:rsidRPr="009E2F97">
        <w:rPr>
          <w:rFonts w:ascii="Angsana New" w:hAnsi="Angsana New"/>
          <w:sz w:val="30"/>
          <w:szCs w:val="30"/>
          <w:cs/>
        </w:rPr>
        <w:t>บริษัทร่วม</w:t>
      </w:r>
      <w:r w:rsidR="00F67987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C56232" w:rsidRPr="009E2F97">
        <w:rPr>
          <w:rFonts w:ascii="Angsana New" w:hAnsi="Angsana New"/>
          <w:sz w:val="30"/>
          <w:szCs w:val="30"/>
          <w:cs/>
        </w:rPr>
        <w:t xml:space="preserve">การร่วมค้า </w:t>
      </w:r>
      <w:r w:rsidR="00C56232" w:rsidRPr="009E2F97">
        <w:rPr>
          <w:rFonts w:ascii="Angsana New" w:hAnsi="Angsana New" w:hint="cs"/>
          <w:sz w:val="30"/>
          <w:szCs w:val="30"/>
          <w:cs/>
        </w:rPr>
        <w:t>และ</w:t>
      </w:r>
      <w:r w:rsidRPr="009E2F97">
        <w:rPr>
          <w:rFonts w:ascii="Angsana New" w:hAnsi="Angsana New"/>
          <w:sz w:val="30"/>
          <w:szCs w:val="30"/>
          <w:cs/>
        </w:rPr>
        <w:t>บริษัทย่อยได้เปิดเผยในหมายเหตุข้อ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7</w:t>
      </w:r>
      <w:r w:rsidRPr="009E2F97">
        <w:rPr>
          <w:rFonts w:ascii="Angsana New" w:hAnsi="Angsana New"/>
          <w:sz w:val="30"/>
          <w:szCs w:val="30"/>
          <w:cs/>
        </w:rPr>
        <w:t xml:space="preserve"> และ </w:t>
      </w:r>
      <w:r w:rsidR="00415B4C" w:rsidRPr="00415B4C">
        <w:rPr>
          <w:rFonts w:ascii="Angsana New" w:hAnsi="Angsana New"/>
          <w:sz w:val="30"/>
          <w:szCs w:val="30"/>
        </w:rPr>
        <w:t>8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9E2F9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</w:t>
      </w:r>
      <w:r w:rsidR="004400C1" w:rsidRPr="0084551B">
        <w:rPr>
          <w:rFonts w:ascii="Angsana New" w:hAnsi="Angsana New" w:hint="cs"/>
          <w:b/>
          <w:sz w:val="30"/>
          <w:szCs w:val="30"/>
          <w:cs/>
        </w:rPr>
        <w:t>ไม่มีการ</w:t>
      </w:r>
      <w:r w:rsidRPr="009E2F97">
        <w:rPr>
          <w:rFonts w:ascii="Angsana New" w:hAnsi="Angsana New"/>
          <w:b/>
          <w:sz w:val="30"/>
          <w:szCs w:val="30"/>
          <w:cs/>
        </w:rPr>
        <w:t>เปลี่ยนแปลงอย่างมีสาระสำคัญในระหว่างงวด</w:t>
      </w:r>
    </w:p>
    <w:p w14:paraId="7A66A431" w14:textId="77777777" w:rsidR="00DA23D1" w:rsidRDefault="00DA23D1" w:rsidP="00353D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="Angsana New" w:hAnsi="Angsana New"/>
          <w:b/>
          <w:sz w:val="30"/>
          <w:szCs w:val="30"/>
        </w:rPr>
      </w:pPr>
    </w:p>
    <w:p w14:paraId="4EF7CD51" w14:textId="0FEE61AB" w:rsidR="00C8500E" w:rsidRPr="00CE4226" w:rsidRDefault="00C8500E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9E2F97">
        <w:rPr>
          <w:rFonts w:ascii="Angsana New" w:hAnsi="Angsana New"/>
          <w:b/>
          <w:sz w:val="30"/>
          <w:szCs w:val="30"/>
          <w:cs/>
        </w:rPr>
        <w:t>รายการที่สำคัญกับ</w:t>
      </w:r>
      <w:r w:rsidR="001E0FFB" w:rsidRPr="009E2F97">
        <w:rPr>
          <w:rFonts w:ascii="Angsana New" w:hAnsi="Angsana New"/>
          <w:b/>
          <w:sz w:val="30"/>
          <w:szCs w:val="30"/>
          <w:cs/>
        </w:rPr>
        <w:t>กิจการที่เกี่ยวข้องกันสำหรับ</w:t>
      </w:r>
      <w:r w:rsidR="00E26169" w:rsidRPr="009E2F97">
        <w:rPr>
          <w:rFonts w:ascii="Angsana New" w:hAnsi="Angsana New" w:hint="cs"/>
          <w:b/>
          <w:sz w:val="30"/>
          <w:szCs w:val="30"/>
          <w:cs/>
        </w:rPr>
        <w:t>งวด</w:t>
      </w:r>
      <w:r w:rsidR="00CE4226">
        <w:rPr>
          <w:rFonts w:ascii="Angsana New" w:hAnsi="Angsana New" w:hint="cs"/>
          <w:b/>
          <w:sz w:val="30"/>
          <w:szCs w:val="30"/>
          <w:cs/>
        </w:rPr>
        <w:t>เก้า</w:t>
      </w:r>
      <w:r w:rsidR="002A4C6E" w:rsidRPr="009E2F97">
        <w:rPr>
          <w:rFonts w:ascii="Angsana New" w:hAnsi="Angsana New" w:hint="cs"/>
          <w:b/>
          <w:sz w:val="30"/>
          <w:szCs w:val="30"/>
          <w:cs/>
        </w:rPr>
        <w:t>เดือน</w:t>
      </w:r>
      <w:r w:rsidR="00645AF5" w:rsidRPr="00CE4226">
        <w:rPr>
          <w:rFonts w:ascii="Angsana New" w:hAnsi="Angsana New" w:hint="cs"/>
          <w:b/>
          <w:sz w:val="30"/>
          <w:szCs w:val="30"/>
          <w:cs/>
        </w:rPr>
        <w:t>สิ้นสุด</w:t>
      </w:r>
      <w:r w:rsidR="00E26169" w:rsidRPr="00CE4226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415B4C" w:rsidRPr="00415B4C">
        <w:rPr>
          <w:rFonts w:ascii="Angsana New" w:hAnsi="Angsana New"/>
          <w:bCs/>
          <w:sz w:val="30"/>
          <w:szCs w:val="30"/>
        </w:rPr>
        <w:t>30</w:t>
      </w:r>
      <w:r w:rsidR="00CE4226" w:rsidRPr="00CE4226">
        <w:rPr>
          <w:rFonts w:ascii="Angsana New" w:hAnsi="Angsana New" w:hint="cs"/>
          <w:b/>
          <w:sz w:val="30"/>
          <w:szCs w:val="30"/>
          <w:cs/>
        </w:rPr>
        <w:t xml:space="preserve"> มิถุนายน</w:t>
      </w:r>
      <w:r w:rsidR="00645AF5" w:rsidRPr="00CE422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E4226">
        <w:rPr>
          <w:rFonts w:ascii="Angsana New" w:hAnsi="Angsana New"/>
          <w:b/>
          <w:sz w:val="30"/>
          <w:szCs w:val="30"/>
          <w:cs/>
        </w:rPr>
        <w:t>สรุปได้ดังนี้</w:t>
      </w:r>
      <w:r w:rsidRPr="00CE4226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0F9ED4FF" w14:textId="77777777" w:rsidR="004B4321" w:rsidRPr="009E2F97" w:rsidRDefault="004B4321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Cs/>
          <w:sz w:val="2"/>
          <w:szCs w:val="2"/>
        </w:rPr>
      </w:pPr>
    </w:p>
    <w:p w14:paraId="68204D8D" w14:textId="77777777" w:rsidR="0079186E" w:rsidRPr="009E2F97" w:rsidRDefault="0079186E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654" w:type="dxa"/>
        <w:tblInd w:w="426" w:type="dxa"/>
        <w:tblLook w:val="04A0" w:firstRow="1" w:lastRow="0" w:firstColumn="1" w:lastColumn="0" w:noHBand="0" w:noVBand="1"/>
      </w:tblPr>
      <w:tblGrid>
        <w:gridCol w:w="3942"/>
        <w:gridCol w:w="1169"/>
        <w:gridCol w:w="269"/>
        <w:gridCol w:w="1348"/>
        <w:gridCol w:w="269"/>
        <w:gridCol w:w="1186"/>
        <w:gridCol w:w="269"/>
        <w:gridCol w:w="1202"/>
      </w:tblGrid>
      <w:tr w:rsidR="00220400" w:rsidRPr="009E2F97" w14:paraId="26A97038" w14:textId="77777777" w:rsidTr="007F5EA9">
        <w:trPr>
          <w:tblHeader/>
        </w:trPr>
        <w:tc>
          <w:tcPr>
            <w:tcW w:w="3942" w:type="dxa"/>
            <w:shd w:val="clear" w:color="auto" w:fill="auto"/>
          </w:tcPr>
          <w:p w14:paraId="358BC86F" w14:textId="2590044A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4E952416" w14:textId="77777777" w:rsidR="00220400" w:rsidRPr="009E2F97" w:rsidRDefault="00220400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4A96510F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03B089F7" w14:textId="77777777" w:rsidR="00220400" w:rsidRPr="009E2F97" w:rsidRDefault="00220400" w:rsidP="009E2F9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9E2F97" w14:paraId="1246A67E" w14:textId="77777777" w:rsidTr="007F5EA9">
        <w:trPr>
          <w:tblHeader/>
        </w:trPr>
        <w:tc>
          <w:tcPr>
            <w:tcW w:w="3942" w:type="dxa"/>
            <w:shd w:val="clear" w:color="auto" w:fill="auto"/>
          </w:tcPr>
          <w:p w14:paraId="4D42E39E" w14:textId="09007A0C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CE4226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415B4C" w:rsidRPr="00415B4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="00643FE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69" w:type="dxa"/>
            <w:shd w:val="clear" w:color="auto" w:fill="auto"/>
          </w:tcPr>
          <w:p w14:paraId="1A2304FC" w14:textId="29B8DC9C" w:rsidR="00220400" w:rsidRPr="009E2F97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4C82F031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6456DED" w14:textId="3887807D" w:rsidR="00220400" w:rsidRPr="009E2F97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40970D0A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DDC20B4" w14:textId="0DCB3561" w:rsidR="00220400" w:rsidRPr="009E2F97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00DFA510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ECBFA1B" w14:textId="651B61B8" w:rsidR="00220400" w:rsidRPr="009E2F97" w:rsidRDefault="00415B4C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220400" w:rsidRPr="009E2F97" w14:paraId="0C47A89B" w14:textId="77777777" w:rsidTr="007F5EA9">
        <w:trPr>
          <w:trHeight w:val="362"/>
          <w:tblHeader/>
        </w:trPr>
        <w:tc>
          <w:tcPr>
            <w:tcW w:w="3942" w:type="dxa"/>
            <w:shd w:val="clear" w:color="auto" w:fill="auto"/>
          </w:tcPr>
          <w:p w14:paraId="7A5BD607" w14:textId="77777777" w:rsidR="00220400" w:rsidRPr="009E2F97" w:rsidRDefault="00220400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2" w:type="dxa"/>
            <w:gridSpan w:val="7"/>
            <w:shd w:val="clear" w:color="auto" w:fill="auto"/>
          </w:tcPr>
          <w:p w14:paraId="302EBE4F" w14:textId="77777777" w:rsidR="00220400" w:rsidRPr="009E2F97" w:rsidRDefault="00220400" w:rsidP="009E2F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05A5B" w:rsidRPr="009E2F97" w14:paraId="312F920B" w14:textId="77777777" w:rsidTr="007F5EA9">
        <w:tc>
          <w:tcPr>
            <w:tcW w:w="3942" w:type="dxa"/>
            <w:shd w:val="clear" w:color="auto" w:fill="auto"/>
          </w:tcPr>
          <w:p w14:paraId="59F65CD2" w14:textId="0DC2DCC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shd w:val="clear" w:color="auto" w:fill="auto"/>
          </w:tcPr>
          <w:p w14:paraId="5B53CBD7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8BFD1FF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1E7E3C7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81A0F5A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ACBC32B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0B096F" w14:textId="77777777" w:rsidR="00805A5B" w:rsidRPr="009E2F97" w:rsidRDefault="00805A5B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075C5BC" w14:textId="77777777" w:rsidR="00805A5B" w:rsidRPr="009E2F97" w:rsidRDefault="00805A5B" w:rsidP="009E2F9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A0986" w:rsidRPr="009E2F97" w14:paraId="528C3EBB" w14:textId="77777777" w:rsidTr="007F5EA9">
        <w:tc>
          <w:tcPr>
            <w:tcW w:w="3942" w:type="dxa"/>
            <w:shd w:val="clear" w:color="auto" w:fill="auto"/>
          </w:tcPr>
          <w:p w14:paraId="7DF21893" w14:textId="7DB1EAE2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9" w:type="dxa"/>
            <w:shd w:val="clear" w:color="auto" w:fill="auto"/>
          </w:tcPr>
          <w:p w14:paraId="4BA5AEBF" w14:textId="6EA8A8B6" w:rsidR="00AA0986" w:rsidRPr="00953728" w:rsidRDefault="00AE680A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E2DAC3B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9351AEB" w14:textId="71EC2156" w:rsidR="00AA0986" w:rsidRPr="009E2F97" w:rsidRDefault="00415B4C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755667C9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ED86FA0" w14:textId="74E922F1" w:rsidR="00AA0986" w:rsidRPr="009E2F97" w:rsidRDefault="00AE680A" w:rsidP="00D62D7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203F0C4B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DC75172" w14:textId="69DF2815" w:rsidR="00AA0986" w:rsidRPr="009E2F97" w:rsidRDefault="004B6D63" w:rsidP="00D62D7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AA0986" w:rsidRPr="009E2F97" w14:paraId="065DE19A" w14:textId="77777777" w:rsidTr="007F5EA9">
        <w:tc>
          <w:tcPr>
            <w:tcW w:w="3942" w:type="dxa"/>
            <w:shd w:val="clear" w:color="auto" w:fill="auto"/>
          </w:tcPr>
          <w:p w14:paraId="3591F639" w14:textId="0B128F2D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  <w:shd w:val="clear" w:color="auto" w:fill="auto"/>
          </w:tcPr>
          <w:p w14:paraId="3B9FC0F9" w14:textId="575D52BD" w:rsidR="00AA0986" w:rsidRPr="009E2F97" w:rsidRDefault="00AE680A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7ABAE93E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F92F917" w14:textId="5507539F" w:rsidR="00AA0986" w:rsidRPr="009E2F97" w:rsidRDefault="004B6D63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746AD413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156CC52" w14:textId="2EEE80D2" w:rsidR="00AA0986" w:rsidRPr="009E2F97" w:rsidRDefault="00AE680A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9E94386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4D04E6F" w14:textId="0B232A2A" w:rsidR="00AA0986" w:rsidRPr="009E2F97" w:rsidRDefault="004B6D63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AA0986" w:rsidRPr="009E2F97" w14:paraId="5EE6FFA0" w14:textId="77777777" w:rsidTr="007F5EA9">
        <w:tc>
          <w:tcPr>
            <w:tcW w:w="3942" w:type="dxa"/>
            <w:shd w:val="clear" w:color="auto" w:fill="auto"/>
          </w:tcPr>
          <w:p w14:paraId="121890C0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375CF98" w14:textId="77777777" w:rsidR="00AA0986" w:rsidRPr="009E2F97" w:rsidRDefault="00AA0986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9A9DCBF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486861F" w14:textId="77777777" w:rsidR="00AA0986" w:rsidRPr="009E2F97" w:rsidRDefault="00AA0986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7D41AF8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F1B6F6B" w14:textId="77777777" w:rsidR="00AA0986" w:rsidRPr="009E2F97" w:rsidRDefault="00AA0986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A8E0EC0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6D89C0A" w14:textId="77777777" w:rsidR="00AA0986" w:rsidRPr="009E2F97" w:rsidRDefault="00AA0986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2A1B" w:rsidRPr="009E2F97" w14:paraId="67AE8F5B" w14:textId="77777777" w:rsidTr="007F5EA9">
        <w:tc>
          <w:tcPr>
            <w:tcW w:w="3942" w:type="dxa"/>
            <w:shd w:val="clear" w:color="auto" w:fill="auto"/>
          </w:tcPr>
          <w:p w14:paraId="72DDC39A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40A5CE60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3EB1437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C734590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409F5F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32ED53B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6B70A7A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719E68D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2A1B" w:rsidRPr="009E2F97" w14:paraId="12706687" w14:textId="77777777" w:rsidTr="007F5EA9">
        <w:tc>
          <w:tcPr>
            <w:tcW w:w="3942" w:type="dxa"/>
            <w:shd w:val="clear" w:color="auto" w:fill="auto"/>
          </w:tcPr>
          <w:p w14:paraId="19091013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BBA6DC4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A11A8E9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289A8AB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6188089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507EE80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C55591A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148018E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2A1B" w:rsidRPr="009E2F97" w14:paraId="0AB74749" w14:textId="77777777" w:rsidTr="007F5EA9">
        <w:tc>
          <w:tcPr>
            <w:tcW w:w="3942" w:type="dxa"/>
            <w:shd w:val="clear" w:color="auto" w:fill="auto"/>
          </w:tcPr>
          <w:p w14:paraId="364574B6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19B3F17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BD00815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6D2E658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3DB9A34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AB7ADBB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390CE0E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53DB0DF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2A1B" w:rsidRPr="009E2F97" w14:paraId="601A4AFA" w14:textId="77777777" w:rsidTr="007F5EA9">
        <w:tc>
          <w:tcPr>
            <w:tcW w:w="3942" w:type="dxa"/>
            <w:shd w:val="clear" w:color="auto" w:fill="auto"/>
          </w:tcPr>
          <w:p w14:paraId="75428594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40B7A07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7550A61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47BE8AE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09A32F5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6A18905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123824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C00A72E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2A1B" w:rsidRPr="009E2F97" w14:paraId="563BB581" w14:textId="77777777" w:rsidTr="007F5EA9">
        <w:tc>
          <w:tcPr>
            <w:tcW w:w="3942" w:type="dxa"/>
            <w:shd w:val="clear" w:color="auto" w:fill="auto"/>
          </w:tcPr>
          <w:p w14:paraId="7987EC27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6E7B81DC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331D221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957038B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A2FD73F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8614728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6F39703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49F4FA86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A0986" w:rsidRPr="009E2F97" w14:paraId="2D3FD5A2" w14:textId="77777777" w:rsidTr="007F5EA9">
        <w:tc>
          <w:tcPr>
            <w:tcW w:w="3942" w:type="dxa"/>
            <w:shd w:val="clear" w:color="auto" w:fill="auto"/>
          </w:tcPr>
          <w:p w14:paraId="341BF5DC" w14:textId="320D418A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69" w:type="dxa"/>
            <w:shd w:val="clear" w:color="auto" w:fill="auto"/>
          </w:tcPr>
          <w:p w14:paraId="2FB3D190" w14:textId="77777777" w:rsidR="00AA0986" w:rsidRPr="009E2F97" w:rsidRDefault="00AA0986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07B5695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6B560BB" w14:textId="77777777" w:rsidR="00AA0986" w:rsidRPr="009E2F97" w:rsidRDefault="00AA0986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74CAE2A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3C25EFF" w14:textId="77777777" w:rsidR="00AA0986" w:rsidRPr="009E2F97" w:rsidRDefault="00AA0986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2C31907" w14:textId="77777777" w:rsidR="00AA0986" w:rsidRPr="009E2F97" w:rsidRDefault="00AA0986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1A40AD2" w14:textId="77777777" w:rsidR="00AA0986" w:rsidRPr="009E2F97" w:rsidRDefault="00AA0986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2A1B" w:rsidRPr="009E2F97" w14:paraId="4B71F4E6" w14:textId="77777777" w:rsidTr="007F5EA9">
        <w:tc>
          <w:tcPr>
            <w:tcW w:w="3942" w:type="dxa"/>
            <w:shd w:val="clear" w:color="auto" w:fill="auto"/>
          </w:tcPr>
          <w:p w14:paraId="3C87EE29" w14:textId="2DC36F04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69" w:type="dxa"/>
            <w:shd w:val="clear" w:color="auto" w:fill="auto"/>
          </w:tcPr>
          <w:p w14:paraId="45C86AFE" w14:textId="3D86C611" w:rsidR="00142A1B" w:rsidRPr="009E2F97" w:rsidRDefault="00142A1B" w:rsidP="00567E4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4BD72C8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2E93AB2" w14:textId="76695D4E" w:rsidR="00142A1B" w:rsidRPr="009E2F97" w:rsidRDefault="00142A1B" w:rsidP="00567E4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87DA8EA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7C5E236" w14:textId="432D5F17" w:rsidR="00142A1B" w:rsidRPr="009E2F97" w:rsidRDefault="00142A1B" w:rsidP="00567E4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D841D36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0619A86" w14:textId="3EA5C29B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42A1B" w:rsidRPr="009E2F97" w14:paraId="75C9B866" w14:textId="77777777" w:rsidTr="007F5EA9">
        <w:tc>
          <w:tcPr>
            <w:tcW w:w="3942" w:type="dxa"/>
            <w:shd w:val="clear" w:color="auto" w:fill="auto"/>
          </w:tcPr>
          <w:p w14:paraId="2A5A986C" w14:textId="2214A781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9" w:type="dxa"/>
            <w:shd w:val="clear" w:color="auto" w:fill="auto"/>
          </w:tcPr>
          <w:p w14:paraId="709620B4" w14:textId="51C51E66" w:rsidR="00142A1B" w:rsidRPr="009E2F97" w:rsidRDefault="00142A1B" w:rsidP="00C4718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A717F71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F32FB2C" w14:textId="3D051A62" w:rsidR="00142A1B" w:rsidRPr="009E2F97" w:rsidRDefault="00142A1B" w:rsidP="00567E4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1DAC11E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02F78BD" w14:textId="1CF5B7BE" w:rsidR="00142A1B" w:rsidRPr="009E2F97" w:rsidRDefault="00142A1B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351</w:t>
            </w:r>
          </w:p>
        </w:tc>
        <w:tc>
          <w:tcPr>
            <w:tcW w:w="269" w:type="dxa"/>
            <w:shd w:val="clear" w:color="auto" w:fill="auto"/>
          </w:tcPr>
          <w:p w14:paraId="5837A028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90812E5" w14:textId="475F003C" w:rsidR="00142A1B" w:rsidRPr="009E2F97" w:rsidRDefault="00142A1B" w:rsidP="00D62D7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</w:p>
        </w:tc>
      </w:tr>
      <w:tr w:rsidR="00142A1B" w:rsidRPr="009E2F97" w14:paraId="1D97D0DB" w14:textId="77777777" w:rsidTr="007F5EA9">
        <w:tc>
          <w:tcPr>
            <w:tcW w:w="3942" w:type="dxa"/>
            <w:shd w:val="clear" w:color="auto" w:fill="auto"/>
          </w:tcPr>
          <w:p w14:paraId="04F37C4D" w14:textId="5E72846B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69" w:type="dxa"/>
            <w:shd w:val="clear" w:color="auto" w:fill="auto"/>
          </w:tcPr>
          <w:p w14:paraId="0BF43E4A" w14:textId="6E75CB71" w:rsidR="00142A1B" w:rsidRPr="009E2F97" w:rsidRDefault="00142A1B" w:rsidP="00C4718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40645B8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FAD7D75" w14:textId="0950AD74" w:rsidR="00142A1B" w:rsidRPr="009E2F97" w:rsidRDefault="00142A1B" w:rsidP="00567E4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DB2D4A2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09430AF" w14:textId="61F5B5E7" w:rsidR="00142A1B" w:rsidRPr="009E2F97" w:rsidRDefault="00142A1B" w:rsidP="00567E4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01C575B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6A501739" w14:textId="6333B56C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42A1B" w:rsidRPr="009E2F97" w14:paraId="7154ADE1" w14:textId="77777777" w:rsidTr="007F5EA9">
        <w:tc>
          <w:tcPr>
            <w:tcW w:w="3942" w:type="dxa"/>
            <w:shd w:val="clear" w:color="auto" w:fill="auto"/>
          </w:tcPr>
          <w:p w14:paraId="3675C2AC" w14:textId="617C31EE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shd w:val="clear" w:color="auto" w:fill="auto"/>
          </w:tcPr>
          <w:p w14:paraId="5EBA20B1" w14:textId="7DF08FBD" w:rsidR="00142A1B" w:rsidRPr="009E2F97" w:rsidRDefault="00142A1B" w:rsidP="00C4718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58508D5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BB0A7BF" w14:textId="463D9323" w:rsidR="00142A1B" w:rsidRPr="009E2F97" w:rsidRDefault="00142A1B" w:rsidP="00567E4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3203875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622B3E6" w14:textId="6A57CE6B" w:rsidR="00142A1B" w:rsidRPr="009E2F97" w:rsidRDefault="00142A1B" w:rsidP="00C4718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C5C5EC3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EAC415F" w14:textId="45102F12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42A1B" w:rsidRPr="009E2F97" w14:paraId="264E5DBA" w14:textId="77777777" w:rsidTr="007F5EA9">
        <w:tc>
          <w:tcPr>
            <w:tcW w:w="3942" w:type="dxa"/>
            <w:shd w:val="clear" w:color="auto" w:fill="auto"/>
          </w:tcPr>
          <w:p w14:paraId="643431A8" w14:textId="7ADA4A74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9" w:type="dxa"/>
            <w:shd w:val="clear" w:color="auto" w:fill="auto"/>
          </w:tcPr>
          <w:p w14:paraId="4161DA8A" w14:textId="484EBCD3" w:rsidR="00142A1B" w:rsidRPr="009E2F97" w:rsidRDefault="00142A1B" w:rsidP="00C4718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209B82C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9EB5A3C" w14:textId="41CB63E2" w:rsidR="00142A1B" w:rsidRPr="009E2F97" w:rsidRDefault="00142A1B" w:rsidP="00567E4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4F17900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EBBE098" w14:textId="14EDA9D3" w:rsidR="00142A1B" w:rsidRPr="009E2F97" w:rsidRDefault="00142A1B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367</w:t>
            </w:r>
          </w:p>
        </w:tc>
        <w:tc>
          <w:tcPr>
            <w:tcW w:w="269" w:type="dxa"/>
            <w:shd w:val="clear" w:color="auto" w:fill="auto"/>
          </w:tcPr>
          <w:p w14:paraId="08A42121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B97B6D9" w14:textId="0BF244EE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119</w:t>
            </w:r>
          </w:p>
        </w:tc>
      </w:tr>
      <w:tr w:rsidR="00142A1B" w:rsidRPr="009E2F97" w14:paraId="4B455430" w14:textId="77777777" w:rsidTr="007F5EA9">
        <w:tc>
          <w:tcPr>
            <w:tcW w:w="3942" w:type="dxa"/>
            <w:shd w:val="clear" w:color="auto" w:fill="auto"/>
          </w:tcPr>
          <w:p w14:paraId="276E7992" w14:textId="20C2CF78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  <w:shd w:val="clear" w:color="auto" w:fill="auto"/>
          </w:tcPr>
          <w:p w14:paraId="543A9713" w14:textId="01720D25" w:rsidR="00142A1B" w:rsidRPr="009E2F97" w:rsidRDefault="00142A1B" w:rsidP="00D62D7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6C2A737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495D7B9" w14:textId="2E15D076" w:rsidR="00142A1B" w:rsidRPr="009E2F97" w:rsidRDefault="00142A1B" w:rsidP="00567E4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381BFE2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3AAF540" w14:textId="74D3D3DF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306</w:t>
            </w:r>
          </w:p>
        </w:tc>
        <w:tc>
          <w:tcPr>
            <w:tcW w:w="269" w:type="dxa"/>
            <w:shd w:val="clear" w:color="auto" w:fill="auto"/>
          </w:tcPr>
          <w:p w14:paraId="008F8247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C85922C" w14:textId="65CB0DC8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</w:p>
        </w:tc>
      </w:tr>
      <w:tr w:rsidR="00142A1B" w:rsidRPr="009E2F97" w14:paraId="357EE5BC" w14:textId="77777777" w:rsidTr="007F5EA9">
        <w:tc>
          <w:tcPr>
            <w:tcW w:w="3942" w:type="dxa"/>
            <w:shd w:val="clear" w:color="auto" w:fill="auto"/>
          </w:tcPr>
          <w:p w14:paraId="3DBB8F3D" w14:textId="5DE8CCE9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  <w:shd w:val="clear" w:color="auto" w:fill="auto"/>
          </w:tcPr>
          <w:p w14:paraId="5F72F891" w14:textId="6190FFBC" w:rsidR="00142A1B" w:rsidRPr="009E2F97" w:rsidRDefault="00142A1B" w:rsidP="00D62D7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B6B19C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3C88CD4" w14:textId="790C68F8" w:rsidR="00142A1B" w:rsidRPr="009E2F97" w:rsidRDefault="00142A1B" w:rsidP="00567E4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CF9514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997080C" w14:textId="07D6B56A" w:rsidR="00142A1B" w:rsidRPr="009E2F9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021C5781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455AA9C" w14:textId="179D9F30" w:rsidR="00142A1B" w:rsidRPr="009E2F9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42A1B" w:rsidRPr="009E2F97" w14:paraId="30656F6C" w14:textId="77777777" w:rsidTr="007F5EA9">
        <w:tc>
          <w:tcPr>
            <w:tcW w:w="3942" w:type="dxa"/>
            <w:shd w:val="clear" w:color="auto" w:fill="auto"/>
          </w:tcPr>
          <w:p w14:paraId="345FF277" w14:textId="73D8DA77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  <w:shd w:val="clear" w:color="auto" w:fill="auto"/>
          </w:tcPr>
          <w:p w14:paraId="5FE594A6" w14:textId="39F9638B" w:rsidR="00142A1B" w:rsidRDefault="00142A1B" w:rsidP="00D62D7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58480D8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74F9E75" w14:textId="72F9297A" w:rsidR="00142A1B" w:rsidRDefault="00142A1B" w:rsidP="00567E4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47ECCFD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F8AE1A0" w14:textId="37A66C9E" w:rsidR="00142A1B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2DFE7731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62F51E5" w14:textId="5B832221" w:rsidR="00142A1B" w:rsidRPr="00415B4C" w:rsidRDefault="00142A1B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</w:tr>
      <w:tr w:rsidR="00142A1B" w:rsidRPr="009E2F97" w14:paraId="3760A766" w14:textId="77777777" w:rsidTr="007F5EA9">
        <w:tc>
          <w:tcPr>
            <w:tcW w:w="3942" w:type="dxa"/>
            <w:shd w:val="clear" w:color="auto" w:fill="auto"/>
          </w:tcPr>
          <w:p w14:paraId="656B340E" w14:textId="50C14393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CB8F39F" w14:textId="214A3459" w:rsidR="00142A1B" w:rsidRPr="009E2F97" w:rsidRDefault="00142A1B" w:rsidP="00D62D7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E67023D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0CDB215" w14:textId="36C6FAEC" w:rsidR="00142A1B" w:rsidRPr="009E2F97" w:rsidRDefault="00142A1B" w:rsidP="00D62D7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E3593E4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8775783" w14:textId="0A94F93E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5651396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1AD108D" w14:textId="102A7A45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42A1B" w:rsidRPr="009E2F97" w14:paraId="3FC5A459" w14:textId="77777777" w:rsidTr="007F5EA9">
        <w:tc>
          <w:tcPr>
            <w:tcW w:w="3942" w:type="dxa"/>
            <w:shd w:val="clear" w:color="auto" w:fill="auto"/>
          </w:tcPr>
          <w:p w14:paraId="60403D94" w14:textId="48A16C21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69" w:type="dxa"/>
            <w:shd w:val="clear" w:color="auto" w:fill="auto"/>
          </w:tcPr>
          <w:p w14:paraId="1B874044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EB940F4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3FD98BA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2D8C102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0712E5C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10C67F4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73FCAEAA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2A1B" w:rsidRPr="009E2F97" w14:paraId="4A1F61FA" w14:textId="77777777" w:rsidTr="00254A6E">
        <w:tc>
          <w:tcPr>
            <w:tcW w:w="3942" w:type="dxa"/>
            <w:shd w:val="clear" w:color="auto" w:fill="auto"/>
          </w:tcPr>
          <w:p w14:paraId="1C3EB616" w14:textId="59C3DE44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69" w:type="dxa"/>
            <w:shd w:val="clear" w:color="auto" w:fill="auto"/>
          </w:tcPr>
          <w:p w14:paraId="2CDC35F9" w14:textId="05A979E6" w:rsidR="00142A1B" w:rsidRPr="009E2F9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69" w:type="dxa"/>
            <w:shd w:val="clear" w:color="auto" w:fill="auto"/>
          </w:tcPr>
          <w:p w14:paraId="170F4BFB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0E28A57" w14:textId="19DEA5CD" w:rsidR="00142A1B" w:rsidRPr="009E2F9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9" w:type="dxa"/>
            <w:shd w:val="clear" w:color="auto" w:fill="auto"/>
          </w:tcPr>
          <w:p w14:paraId="4DE2013F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256BF53" w14:textId="4EB76A2B" w:rsidR="00142A1B" w:rsidRPr="009E2F9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04F6D382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C1CDB8D" w14:textId="3B257226" w:rsidR="00142A1B" w:rsidRPr="009E2F9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A1B" w:rsidRPr="009E2F97" w14:paraId="33D5EC25" w14:textId="77777777" w:rsidTr="00254A6E">
        <w:tc>
          <w:tcPr>
            <w:tcW w:w="3942" w:type="dxa"/>
            <w:shd w:val="clear" w:color="auto" w:fill="auto"/>
          </w:tcPr>
          <w:p w14:paraId="30FE7EAD" w14:textId="759AA586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169" w:type="dxa"/>
            <w:shd w:val="clear" w:color="auto" w:fill="auto"/>
          </w:tcPr>
          <w:p w14:paraId="2E4E77EF" w14:textId="1C911B9D" w:rsidR="00142A1B" w:rsidRPr="009E2F9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69" w:type="dxa"/>
            <w:shd w:val="clear" w:color="auto" w:fill="auto"/>
          </w:tcPr>
          <w:p w14:paraId="135BD170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47E5F59" w14:textId="5606CA59" w:rsidR="00142A1B" w:rsidRPr="009E2F9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69" w:type="dxa"/>
            <w:shd w:val="clear" w:color="auto" w:fill="auto"/>
          </w:tcPr>
          <w:p w14:paraId="3F1CB2DF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B06F12C" w14:textId="6B84E305" w:rsidR="00142A1B" w:rsidRPr="009E2F9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69" w:type="dxa"/>
            <w:shd w:val="clear" w:color="auto" w:fill="auto"/>
          </w:tcPr>
          <w:p w14:paraId="645F0EDB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2DC9DAA6" w14:textId="71B83F74" w:rsidR="00142A1B" w:rsidRPr="009E2F97" w:rsidRDefault="00142A1B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</w:p>
        </w:tc>
      </w:tr>
      <w:tr w:rsidR="00142A1B" w:rsidRPr="009E2F97" w14:paraId="001F9ABF" w14:textId="77777777" w:rsidTr="007F5EA9">
        <w:tc>
          <w:tcPr>
            <w:tcW w:w="3942" w:type="dxa"/>
            <w:shd w:val="clear" w:color="auto" w:fill="auto"/>
          </w:tcPr>
          <w:p w14:paraId="30D1191D" w14:textId="467AAE22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169" w:type="dxa"/>
            <w:shd w:val="clear" w:color="auto" w:fill="auto"/>
          </w:tcPr>
          <w:p w14:paraId="60BD46EC" w14:textId="54FA5539" w:rsidR="00142A1B" w:rsidRPr="00D4584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56C052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31CFBE8" w14:textId="13A8168D" w:rsidR="00142A1B" w:rsidRPr="00D4584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9" w:type="dxa"/>
            <w:shd w:val="clear" w:color="auto" w:fill="auto"/>
          </w:tcPr>
          <w:p w14:paraId="59F8BF42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6CE27DC" w14:textId="6E34E248" w:rsidR="00142A1B" w:rsidRPr="00D4584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DDBF772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AB07FB2" w14:textId="293D44A3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142A1B" w:rsidRPr="009E2F97" w14:paraId="2C55B792" w14:textId="77777777" w:rsidTr="00254A6E">
        <w:tc>
          <w:tcPr>
            <w:tcW w:w="3942" w:type="dxa"/>
            <w:shd w:val="clear" w:color="auto" w:fill="auto"/>
          </w:tcPr>
          <w:p w14:paraId="57804503" w14:textId="5877D97F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9" w:type="dxa"/>
            <w:shd w:val="clear" w:color="auto" w:fill="auto"/>
          </w:tcPr>
          <w:p w14:paraId="6EE463B3" w14:textId="36C42B6C" w:rsidR="00142A1B" w:rsidRPr="00D45847" w:rsidRDefault="00F34F5D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69" w:type="dxa"/>
            <w:shd w:val="clear" w:color="auto" w:fill="auto"/>
          </w:tcPr>
          <w:p w14:paraId="4AD1A990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862C390" w14:textId="6B992EC7" w:rsidR="00142A1B" w:rsidRPr="00D4584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69" w:type="dxa"/>
            <w:shd w:val="clear" w:color="auto" w:fill="auto"/>
          </w:tcPr>
          <w:p w14:paraId="2FF56BBE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533183C" w14:textId="2A0C5A2E" w:rsidR="00142A1B" w:rsidRPr="00D45847" w:rsidRDefault="00F34F5D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4435A930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9A865C9" w14:textId="2F4A1D3A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42A1B" w:rsidRPr="009E2F97" w14:paraId="0060101A" w14:textId="77777777" w:rsidTr="007F5EA9">
        <w:tc>
          <w:tcPr>
            <w:tcW w:w="3942" w:type="dxa"/>
            <w:shd w:val="clear" w:color="auto" w:fill="auto"/>
          </w:tcPr>
          <w:p w14:paraId="6F7036ED" w14:textId="1C305053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69" w:type="dxa"/>
            <w:shd w:val="clear" w:color="auto" w:fill="auto"/>
          </w:tcPr>
          <w:p w14:paraId="3EF8089A" w14:textId="5B34E6B0" w:rsidR="00142A1B" w:rsidRPr="00D4584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4C6EC201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01573D5" w14:textId="51788C45" w:rsidR="00142A1B" w:rsidRPr="00D4584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9" w:type="dxa"/>
            <w:shd w:val="clear" w:color="auto" w:fill="auto"/>
          </w:tcPr>
          <w:p w14:paraId="6209998E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554BAFF" w14:textId="4FDD6505" w:rsidR="00142A1B" w:rsidRPr="00D4584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E969D62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3207CCA" w14:textId="789C1068" w:rsidR="00142A1B" w:rsidRPr="009E2F9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A1B" w:rsidRPr="009E2F97" w14:paraId="4AFF45CC" w14:textId="77777777" w:rsidTr="007F5EA9">
        <w:tc>
          <w:tcPr>
            <w:tcW w:w="3942" w:type="dxa"/>
            <w:shd w:val="clear" w:color="auto" w:fill="auto"/>
          </w:tcPr>
          <w:p w14:paraId="00566A33" w14:textId="09E66A82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1169" w:type="dxa"/>
            <w:shd w:val="clear" w:color="auto" w:fill="auto"/>
          </w:tcPr>
          <w:p w14:paraId="0E34D536" w14:textId="3644CAA4" w:rsidR="00142A1B" w:rsidRPr="009E2F9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BE440B0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E926A1A" w14:textId="1D4518DF" w:rsidR="00142A1B" w:rsidRPr="009E2F9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69" w:type="dxa"/>
            <w:shd w:val="clear" w:color="auto" w:fill="auto"/>
          </w:tcPr>
          <w:p w14:paraId="71FD1C0B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629BF78" w14:textId="3926ECC4" w:rsidR="00142A1B" w:rsidRPr="009E2F97" w:rsidRDefault="00142A1B" w:rsidP="004453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AA3209B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F26B51F" w14:textId="6A1FE146" w:rsidR="00142A1B" w:rsidRPr="009E2F97" w:rsidRDefault="00142A1B" w:rsidP="004453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A1B" w:rsidRPr="009E2F97" w14:paraId="1EAEC581" w14:textId="77777777" w:rsidTr="00254A6E">
        <w:tc>
          <w:tcPr>
            <w:tcW w:w="3942" w:type="dxa"/>
            <w:shd w:val="clear" w:color="auto" w:fill="auto"/>
          </w:tcPr>
          <w:p w14:paraId="3E256D4A" w14:textId="28C23D26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CDE82FB" w14:textId="5F42CE05" w:rsidR="00142A1B" w:rsidRPr="009E2F97" w:rsidRDefault="005A0A87" w:rsidP="005A0A8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F539B85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58209F9" w14:textId="27E19275" w:rsidR="00142A1B" w:rsidRPr="009E2F97" w:rsidRDefault="00142A1B" w:rsidP="00567E4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8C541F6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2807685" w14:textId="6C9C1AED" w:rsidR="00142A1B" w:rsidRPr="009E2F97" w:rsidRDefault="00F34F5D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69" w:type="dxa"/>
            <w:shd w:val="clear" w:color="auto" w:fill="auto"/>
          </w:tcPr>
          <w:p w14:paraId="454FCBB2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1463D6A" w14:textId="42A82152" w:rsidR="00142A1B" w:rsidRPr="009E2F97" w:rsidRDefault="00142A1B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</w:tr>
      <w:tr w:rsidR="00142A1B" w:rsidRPr="009E2F97" w14:paraId="285DCA17" w14:textId="77777777" w:rsidTr="007F5EA9">
        <w:tc>
          <w:tcPr>
            <w:tcW w:w="3942" w:type="dxa"/>
            <w:shd w:val="clear" w:color="auto" w:fill="auto"/>
          </w:tcPr>
          <w:p w14:paraId="31DBAFF8" w14:textId="40CF7514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FA8938" w14:textId="233BA86C" w:rsidR="00142A1B" w:rsidRPr="009E2F9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9" w:type="dxa"/>
            <w:shd w:val="clear" w:color="auto" w:fill="auto"/>
          </w:tcPr>
          <w:p w14:paraId="4D6F182A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9FECF89" w14:textId="68A0950E" w:rsidR="00142A1B" w:rsidRPr="009E2F9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9" w:type="dxa"/>
            <w:shd w:val="clear" w:color="auto" w:fill="auto"/>
          </w:tcPr>
          <w:p w14:paraId="7F6C9129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309BC4C" w14:textId="0B23C8C9" w:rsidR="00142A1B" w:rsidRPr="009E2F9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7896064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C439952" w14:textId="357AB8BE" w:rsidR="00142A1B" w:rsidRPr="009E2F9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A1B" w:rsidRPr="009E2F97" w14:paraId="35A530B5" w14:textId="77777777" w:rsidTr="007F5EA9">
        <w:tc>
          <w:tcPr>
            <w:tcW w:w="3942" w:type="dxa"/>
            <w:shd w:val="clear" w:color="auto" w:fill="auto"/>
          </w:tcPr>
          <w:p w14:paraId="311E8C07" w14:textId="400E20AC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BEEC0CE" w14:textId="7908438B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1679DFE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F24D631" w14:textId="4D141C43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39E320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CB2DD8" w14:textId="178D1E6B" w:rsidR="00142A1B" w:rsidRPr="009E2F97" w:rsidRDefault="00142A1B" w:rsidP="004453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3AAB4E7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6EAB817" w14:textId="1BD4ADD0" w:rsidR="00142A1B" w:rsidRPr="009E2F97" w:rsidRDefault="00142A1B" w:rsidP="004453F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2A1B" w:rsidRPr="009E2F97" w14:paraId="453A398C" w14:textId="77777777" w:rsidTr="00254A6E">
        <w:tc>
          <w:tcPr>
            <w:tcW w:w="3942" w:type="dxa"/>
            <w:shd w:val="clear" w:color="auto" w:fill="auto"/>
          </w:tcPr>
          <w:p w14:paraId="37195ED0" w14:textId="491CCE37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shd w:val="clear" w:color="auto" w:fill="auto"/>
          </w:tcPr>
          <w:p w14:paraId="63572BB3" w14:textId="77777777" w:rsidR="00142A1B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2345F93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E43534F" w14:textId="77777777" w:rsidR="00142A1B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7DFCD6D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FD88C44" w14:textId="77777777" w:rsidR="00142A1B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189D2FD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F6FF5EC" w14:textId="77777777" w:rsidR="00142A1B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2A1B" w:rsidRPr="009E2F97" w14:paraId="1DD3A0DE" w14:textId="77777777" w:rsidTr="007F5EA9">
        <w:tc>
          <w:tcPr>
            <w:tcW w:w="3942" w:type="dxa"/>
            <w:shd w:val="clear" w:color="auto" w:fill="auto"/>
          </w:tcPr>
          <w:p w14:paraId="3B0C63B7" w14:textId="7420DE5C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69" w:type="dxa"/>
            <w:shd w:val="clear" w:color="auto" w:fill="auto"/>
          </w:tcPr>
          <w:p w14:paraId="655A3D52" w14:textId="1D72836D" w:rsidR="00142A1B" w:rsidRPr="009E2F97" w:rsidRDefault="00F34F5D" w:rsidP="00AA098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51EF52D9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54A236D" w14:textId="7F0E7A07" w:rsidR="00142A1B" w:rsidRPr="009E2F9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80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683DE935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A288393" w14:textId="696C5454" w:rsidR="00142A1B" w:rsidRPr="009E2F9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4C78C3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3C1D34A" w14:textId="7BEC0908" w:rsidR="00142A1B" w:rsidRPr="009E2F9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8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A1B" w:rsidRPr="009E2F97" w14:paraId="1A986890" w14:textId="77777777" w:rsidTr="007F5EA9">
        <w:tc>
          <w:tcPr>
            <w:tcW w:w="3942" w:type="dxa"/>
            <w:shd w:val="clear" w:color="auto" w:fill="auto"/>
          </w:tcPr>
          <w:p w14:paraId="5344127D" w14:textId="504DC14C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9" w:type="dxa"/>
            <w:shd w:val="clear" w:color="auto" w:fill="auto"/>
          </w:tcPr>
          <w:p w14:paraId="75861C53" w14:textId="0F7A2D75" w:rsidR="00142A1B" w:rsidRPr="00AE680A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69" w:type="dxa"/>
            <w:shd w:val="clear" w:color="auto" w:fill="auto"/>
          </w:tcPr>
          <w:p w14:paraId="34F990F7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53B3476" w14:textId="334FAE80" w:rsidR="00142A1B" w:rsidRPr="00AE680A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69" w:type="dxa"/>
            <w:shd w:val="clear" w:color="auto" w:fill="auto"/>
          </w:tcPr>
          <w:p w14:paraId="2B587FD1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D2C2C72" w14:textId="0E7657A2" w:rsidR="00142A1B" w:rsidRPr="00AE680A" w:rsidRDefault="00F34F5D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4B6D6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22B2021C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207A6D8" w14:textId="407AA674" w:rsidR="00142A1B" w:rsidRPr="00AE680A" w:rsidRDefault="00142A1B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142A1B" w:rsidRPr="009E2F97" w14:paraId="663E1DE6" w14:textId="77777777" w:rsidTr="007F5EA9">
        <w:tc>
          <w:tcPr>
            <w:tcW w:w="3942" w:type="dxa"/>
            <w:shd w:val="clear" w:color="auto" w:fill="auto"/>
          </w:tcPr>
          <w:p w14:paraId="5ACF161A" w14:textId="7665EF66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shd w:val="clear" w:color="auto" w:fill="auto"/>
          </w:tcPr>
          <w:p w14:paraId="558FB8CA" w14:textId="2E23E173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05B0F2F4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0653EBF" w14:textId="1FC45B4E" w:rsidR="00142A1B" w:rsidRPr="00E66565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9" w:type="dxa"/>
            <w:shd w:val="clear" w:color="auto" w:fill="auto"/>
          </w:tcPr>
          <w:p w14:paraId="772529DB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7C3BC27" w14:textId="4EBD0F80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B161F46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ABAAAF9" w14:textId="6A869AF8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42A1B" w:rsidRPr="009E2F97" w14:paraId="0E397D40" w14:textId="77777777" w:rsidTr="007F5EA9">
        <w:tc>
          <w:tcPr>
            <w:tcW w:w="3942" w:type="dxa"/>
            <w:shd w:val="clear" w:color="auto" w:fill="auto"/>
          </w:tcPr>
          <w:p w14:paraId="780DDBBD" w14:textId="710616B4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  <w:r w:rsidR="00B472C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69" w:type="dxa"/>
            <w:shd w:val="clear" w:color="auto" w:fill="auto"/>
          </w:tcPr>
          <w:p w14:paraId="46B3E409" w14:textId="16C5CB2E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69" w:type="dxa"/>
            <w:shd w:val="clear" w:color="auto" w:fill="auto"/>
          </w:tcPr>
          <w:p w14:paraId="7E400934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9AE0B38" w14:textId="77702EE0" w:rsidR="00142A1B" w:rsidRPr="00E66565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69" w:type="dxa"/>
            <w:shd w:val="clear" w:color="auto" w:fill="auto"/>
          </w:tcPr>
          <w:p w14:paraId="24F162F3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B6DC4A4" w14:textId="17DA9CE7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4B6D6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D1DA28B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4F1759B" w14:textId="37CC6A4E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142A1B" w:rsidRPr="009E2F97" w14:paraId="60553CC7" w14:textId="77777777" w:rsidTr="007F5EA9">
        <w:tc>
          <w:tcPr>
            <w:tcW w:w="3942" w:type="dxa"/>
            <w:shd w:val="clear" w:color="auto" w:fill="auto"/>
          </w:tcPr>
          <w:p w14:paraId="4E86ADBB" w14:textId="666ED533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  <w:shd w:val="clear" w:color="auto" w:fill="auto"/>
          </w:tcPr>
          <w:p w14:paraId="1FC3C297" w14:textId="09A66961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40CE4A9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DACFE02" w14:textId="56DCB84E" w:rsidR="00142A1B" w:rsidRPr="00E66565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20999208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E8407C3" w14:textId="4DA47375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6A2A88EC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CD3B1B4" w14:textId="0CAEA6E8" w:rsidR="00142A1B" w:rsidRPr="009E2F97" w:rsidRDefault="00C8704A" w:rsidP="00C8704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42A1B" w:rsidRPr="009E2F97" w14:paraId="2327A845" w14:textId="77777777" w:rsidTr="007F5EA9">
        <w:tc>
          <w:tcPr>
            <w:tcW w:w="3942" w:type="dxa"/>
            <w:shd w:val="clear" w:color="auto" w:fill="auto"/>
          </w:tcPr>
          <w:p w14:paraId="7F7B2137" w14:textId="07171F9C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  <w:shd w:val="clear" w:color="auto" w:fill="auto"/>
          </w:tcPr>
          <w:p w14:paraId="31B64347" w14:textId="286EA35D" w:rsidR="00142A1B" w:rsidRPr="00E66565" w:rsidRDefault="004B6D63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83FBDDB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06343D8" w14:textId="2ECDA36B" w:rsidR="00142A1B" w:rsidRPr="00E66565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7B2E5B4E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C71B520" w14:textId="69634ACA" w:rsidR="00142A1B" w:rsidRPr="00E66565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13E632A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16F3A99" w14:textId="282C3D1D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42A1B" w:rsidRPr="009E2F97" w14:paraId="52BA6A9D" w14:textId="77777777" w:rsidTr="007F5EA9">
        <w:tc>
          <w:tcPr>
            <w:tcW w:w="3942" w:type="dxa"/>
            <w:shd w:val="clear" w:color="auto" w:fill="auto"/>
          </w:tcPr>
          <w:p w14:paraId="410977D5" w14:textId="443158AD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347028B" w14:textId="3423C834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6395201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00BE375" w14:textId="5BC4472F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321B2FB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EDC18DB" w14:textId="13EBBD2E" w:rsidR="00142A1B" w:rsidRPr="009E2F97" w:rsidRDefault="00142A1B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CB262F3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28AD280" w14:textId="55C53ECA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2A1B" w:rsidRPr="009E2F97" w14:paraId="3511B4C5" w14:textId="77777777" w:rsidTr="007F5EA9">
        <w:tc>
          <w:tcPr>
            <w:tcW w:w="3942" w:type="dxa"/>
            <w:shd w:val="clear" w:color="auto" w:fill="auto"/>
          </w:tcPr>
          <w:p w14:paraId="5498FB73" w14:textId="2FE4137E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</w:t>
            </w:r>
            <w:r w:rsidR="0085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9" w:type="dxa"/>
            <w:shd w:val="clear" w:color="auto" w:fill="auto"/>
          </w:tcPr>
          <w:p w14:paraId="0BF352A2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0B5BAE4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6CF6C7C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E81989A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C837B1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80D62EF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499384C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42A1B" w:rsidRPr="009E2F97" w14:paraId="24284DDE" w14:textId="77777777" w:rsidTr="007F5EA9">
        <w:tc>
          <w:tcPr>
            <w:tcW w:w="3942" w:type="dxa"/>
            <w:shd w:val="clear" w:color="auto" w:fill="auto"/>
          </w:tcPr>
          <w:p w14:paraId="0350B878" w14:textId="2EFAFB0D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69" w:type="dxa"/>
            <w:shd w:val="clear" w:color="auto" w:fill="auto"/>
          </w:tcPr>
          <w:p w14:paraId="4AC19156" w14:textId="017BD475" w:rsidR="00142A1B" w:rsidRPr="009E2F9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69" w:type="dxa"/>
            <w:shd w:val="clear" w:color="auto" w:fill="auto"/>
          </w:tcPr>
          <w:p w14:paraId="7EF15D7E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C9CA609" w14:textId="12B03170" w:rsidR="00142A1B" w:rsidRPr="009E2F9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709A531A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B72F03F" w14:textId="0C656125" w:rsidR="00142A1B" w:rsidRPr="009E2F9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3779EFE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F1B44BA" w14:textId="284C788C" w:rsidR="00142A1B" w:rsidRPr="009E2F9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A1B" w:rsidRPr="009E2F97" w14:paraId="019DD4CD" w14:textId="77777777" w:rsidTr="007F5EA9">
        <w:tc>
          <w:tcPr>
            <w:tcW w:w="3942" w:type="dxa"/>
            <w:shd w:val="clear" w:color="auto" w:fill="auto"/>
          </w:tcPr>
          <w:p w14:paraId="393FFD43" w14:textId="1A52BA4F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9" w:type="dxa"/>
            <w:shd w:val="clear" w:color="auto" w:fill="auto"/>
          </w:tcPr>
          <w:p w14:paraId="66E3D558" w14:textId="307736D8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69" w:type="dxa"/>
            <w:shd w:val="clear" w:color="auto" w:fill="auto"/>
          </w:tcPr>
          <w:p w14:paraId="4D7C8149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C78B213" w14:textId="73E59C9D" w:rsidR="00142A1B" w:rsidRPr="00E66565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7D545399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718067A" w14:textId="16AA4DBA" w:rsidR="00142A1B" w:rsidRPr="00E66565" w:rsidRDefault="00142A1B" w:rsidP="00D62D7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FBD2D64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7834292" w14:textId="79610C31" w:rsidR="00142A1B" w:rsidRPr="00E66565" w:rsidRDefault="00142A1B" w:rsidP="00D62D7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A1B" w:rsidRPr="009E2F97" w14:paraId="4D760645" w14:textId="77777777" w:rsidTr="007F5EA9">
        <w:tc>
          <w:tcPr>
            <w:tcW w:w="3942" w:type="dxa"/>
            <w:shd w:val="clear" w:color="auto" w:fill="auto"/>
          </w:tcPr>
          <w:p w14:paraId="545A86FC" w14:textId="5AA6DD87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shd w:val="clear" w:color="auto" w:fill="auto"/>
          </w:tcPr>
          <w:p w14:paraId="2FF96576" w14:textId="6F44C7E5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0DB639A2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2CDC68F" w14:textId="6619BD06" w:rsidR="00142A1B" w:rsidRPr="00E66565" w:rsidRDefault="003B5F0A" w:rsidP="003B5F0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9" w:type="dxa"/>
            <w:shd w:val="clear" w:color="auto" w:fill="auto"/>
          </w:tcPr>
          <w:p w14:paraId="4B471319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0B473F0" w14:textId="76904D67" w:rsidR="00142A1B" w:rsidRPr="00E66565" w:rsidRDefault="00142A1B" w:rsidP="00D62D7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5D0671A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7100AAA" w14:textId="3CEAF209" w:rsidR="00142A1B" w:rsidRPr="00E66565" w:rsidRDefault="00142A1B" w:rsidP="00D62D7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A1B" w:rsidRPr="009E2F97" w14:paraId="2B9D2956" w14:textId="77777777" w:rsidTr="007F5EA9">
        <w:tc>
          <w:tcPr>
            <w:tcW w:w="3942" w:type="dxa"/>
            <w:shd w:val="clear" w:color="auto" w:fill="auto"/>
          </w:tcPr>
          <w:p w14:paraId="43DB5371" w14:textId="5E69D552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42DA">
              <w:rPr>
                <w:rFonts w:ascii="Angsana New" w:hAnsi="Angsana New" w:hint="cs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0E42DA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69" w:type="dxa"/>
            <w:shd w:val="clear" w:color="auto" w:fill="auto"/>
          </w:tcPr>
          <w:p w14:paraId="501CEFBD" w14:textId="1BE574B3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69" w:type="dxa"/>
            <w:shd w:val="clear" w:color="auto" w:fill="auto"/>
          </w:tcPr>
          <w:p w14:paraId="01260FC3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C37671C" w14:textId="3C9BAA36" w:rsidR="00142A1B" w:rsidRPr="00E66565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9" w:type="dxa"/>
            <w:shd w:val="clear" w:color="auto" w:fill="auto"/>
          </w:tcPr>
          <w:p w14:paraId="647B6AA6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DB74099" w14:textId="1D29ACDB" w:rsidR="00142A1B" w:rsidRPr="00E66565" w:rsidRDefault="00F34F5D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69" w:type="dxa"/>
            <w:shd w:val="clear" w:color="auto" w:fill="auto"/>
          </w:tcPr>
          <w:p w14:paraId="2A363175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C14235A" w14:textId="6DF02A8B" w:rsidR="00142A1B" w:rsidRPr="00E66565" w:rsidRDefault="00142A1B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142A1B" w:rsidRPr="009E2F97" w14:paraId="159ACE21" w14:textId="77777777" w:rsidTr="007F5EA9">
        <w:tc>
          <w:tcPr>
            <w:tcW w:w="3942" w:type="dxa"/>
            <w:shd w:val="clear" w:color="auto" w:fill="auto"/>
          </w:tcPr>
          <w:p w14:paraId="63607941" w14:textId="6E8E9009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69" w:type="dxa"/>
            <w:shd w:val="clear" w:color="auto" w:fill="auto"/>
          </w:tcPr>
          <w:p w14:paraId="0718ADE0" w14:textId="61917646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9" w:type="dxa"/>
            <w:shd w:val="clear" w:color="auto" w:fill="auto"/>
          </w:tcPr>
          <w:p w14:paraId="58D31622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504F330" w14:textId="13F3AAB5" w:rsidR="00142A1B" w:rsidRPr="00E66565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9" w:type="dxa"/>
            <w:shd w:val="clear" w:color="auto" w:fill="auto"/>
          </w:tcPr>
          <w:p w14:paraId="19F2544D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098DBFA" w14:textId="4BCF083C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33BBCAC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5C1C477" w14:textId="627F4C63" w:rsidR="00142A1B" w:rsidRPr="00E66565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142A1B" w:rsidRPr="009E2F97" w14:paraId="62D936AD" w14:textId="77777777" w:rsidTr="00254A6E">
        <w:tc>
          <w:tcPr>
            <w:tcW w:w="3942" w:type="dxa"/>
            <w:shd w:val="clear" w:color="auto" w:fill="auto"/>
          </w:tcPr>
          <w:p w14:paraId="45C2BF95" w14:textId="183F8D1C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B3C9EAE" w14:textId="082D7A4E" w:rsidR="00142A1B" w:rsidRPr="00D4584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14:paraId="3FA05419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4C72996" w14:textId="598CEFD4" w:rsidR="00142A1B" w:rsidRPr="00D4584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14:paraId="6793258C" w14:textId="77777777" w:rsidR="00142A1B" w:rsidRPr="00D4584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31465B2" w14:textId="47EEA4D9" w:rsidR="00142A1B" w:rsidRPr="00D45847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08E1E7B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7340CBB" w14:textId="3F1C1EB9" w:rsidR="00142A1B" w:rsidRPr="00E66565" w:rsidRDefault="00142A1B" w:rsidP="00567E4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656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A1B" w:rsidRPr="009E2F97" w14:paraId="0242DF4D" w14:textId="77777777" w:rsidTr="00254A6E">
        <w:tc>
          <w:tcPr>
            <w:tcW w:w="3942" w:type="dxa"/>
            <w:shd w:val="clear" w:color="auto" w:fill="auto"/>
          </w:tcPr>
          <w:p w14:paraId="4CBF1407" w14:textId="2D483085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  <w:shd w:val="clear" w:color="auto" w:fill="auto"/>
          </w:tcPr>
          <w:p w14:paraId="59703E03" w14:textId="4B4B21A6" w:rsidR="00142A1B" w:rsidRPr="00E66565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5251E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4207E164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35E8D2C" w14:textId="691C3E85" w:rsidR="00142A1B" w:rsidRPr="00E66565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9" w:type="dxa"/>
            <w:shd w:val="clear" w:color="auto" w:fill="auto"/>
          </w:tcPr>
          <w:p w14:paraId="1D5AB4A4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BD0C162" w14:textId="743C7950" w:rsidR="00142A1B" w:rsidRPr="00E66565" w:rsidRDefault="00F34F5D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5297A338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E5D7449" w14:textId="48A52A75" w:rsidR="00142A1B" w:rsidRPr="00E66565" w:rsidRDefault="00142A1B" w:rsidP="00567E4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142A1B" w:rsidRPr="009E2F97" w14:paraId="77963B75" w14:textId="77777777" w:rsidTr="007F5EA9">
        <w:tc>
          <w:tcPr>
            <w:tcW w:w="3942" w:type="dxa"/>
            <w:shd w:val="clear" w:color="auto" w:fill="auto"/>
          </w:tcPr>
          <w:p w14:paraId="5A7D4B16" w14:textId="035A9C1B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3B67B17" w14:textId="462363DE" w:rsidR="00142A1B" w:rsidRPr="00E66565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A9CE1A5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F894AEF" w14:textId="56BB0DFE" w:rsidR="00142A1B" w:rsidRPr="00E66565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10CA46A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D0C5E6F" w14:textId="6114BB03" w:rsidR="00142A1B" w:rsidRPr="00E66565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E8F9FB1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6EE1B34" w14:textId="735757F3" w:rsidR="00142A1B" w:rsidRPr="00E66565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2A1B" w:rsidRPr="009E2F97" w14:paraId="5EE2EE55" w14:textId="77777777" w:rsidTr="007F5EA9">
        <w:tc>
          <w:tcPr>
            <w:tcW w:w="3942" w:type="dxa"/>
            <w:shd w:val="clear" w:color="auto" w:fill="auto"/>
          </w:tcPr>
          <w:p w14:paraId="42524D87" w14:textId="78D5FAC3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9" w:type="dxa"/>
            <w:shd w:val="clear" w:color="auto" w:fill="auto"/>
          </w:tcPr>
          <w:p w14:paraId="6A75154C" w14:textId="77777777" w:rsidR="00142A1B" w:rsidRPr="00E66565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8BEFBF9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1D5407F" w14:textId="77777777" w:rsidR="00142A1B" w:rsidRPr="00E66565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D181517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FEDDBBD" w14:textId="77777777" w:rsidR="00142A1B" w:rsidRPr="00E66565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313A6F8" w14:textId="77777777" w:rsidR="00142A1B" w:rsidRPr="00E66565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3F9529C" w14:textId="77777777" w:rsidR="00142A1B" w:rsidRPr="00E66565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2A1B" w:rsidRPr="009E2F97" w14:paraId="440EC2C8" w14:textId="77777777" w:rsidTr="007F5EA9">
        <w:tc>
          <w:tcPr>
            <w:tcW w:w="3942" w:type="dxa"/>
            <w:shd w:val="clear" w:color="auto" w:fill="auto"/>
          </w:tcPr>
          <w:p w14:paraId="35F8EDAB" w14:textId="1C5A8329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9" w:type="dxa"/>
            <w:shd w:val="clear" w:color="auto" w:fill="auto"/>
          </w:tcPr>
          <w:p w14:paraId="29C28759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6CF2D16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50170F7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57BAFA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7ACDD6A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B7081E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1BF5439" w14:textId="7777777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2A1B" w:rsidRPr="009E2F97" w14:paraId="3DC27181" w14:textId="77777777" w:rsidTr="007F5EA9">
        <w:tc>
          <w:tcPr>
            <w:tcW w:w="3942" w:type="dxa"/>
            <w:shd w:val="clear" w:color="auto" w:fill="auto"/>
          </w:tcPr>
          <w:p w14:paraId="055355B7" w14:textId="1291613E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9" w:type="dxa"/>
            <w:shd w:val="clear" w:color="auto" w:fill="auto"/>
          </w:tcPr>
          <w:p w14:paraId="690C05E6" w14:textId="37AE3572" w:rsidR="00142A1B" w:rsidRPr="009E2F9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69" w:type="dxa"/>
            <w:shd w:val="clear" w:color="auto" w:fill="auto"/>
          </w:tcPr>
          <w:p w14:paraId="0D4B4025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AE87B06" w14:textId="001E028B" w:rsidR="00142A1B" w:rsidRPr="009E2F97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62B3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69" w:type="dxa"/>
            <w:shd w:val="clear" w:color="auto" w:fill="auto"/>
          </w:tcPr>
          <w:p w14:paraId="63C455C4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E1B3011" w14:textId="304B871D" w:rsidR="00142A1B" w:rsidRPr="009E2F97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741003A5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568BA5E" w14:textId="2D3A41B8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142A1B" w:rsidRPr="009E2F97" w14:paraId="6B014CB1" w14:textId="77777777" w:rsidTr="00254A6E">
        <w:tc>
          <w:tcPr>
            <w:tcW w:w="3942" w:type="dxa"/>
            <w:shd w:val="clear" w:color="auto" w:fill="auto"/>
          </w:tcPr>
          <w:p w14:paraId="67893508" w14:textId="79C8F8A0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5C46593" w14:textId="524C463C" w:rsidR="00142A1B" w:rsidRPr="00E562B3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14:paraId="2A7980EF" w14:textId="77777777" w:rsidR="00142A1B" w:rsidRPr="00E562B3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2542413" w14:textId="3FBCBEAC" w:rsidR="00142A1B" w:rsidRPr="00E562B3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62B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0F898D0" w14:textId="77777777" w:rsidR="00142A1B" w:rsidRPr="00E562B3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B27F9" w14:textId="4618D3FA" w:rsidR="00142A1B" w:rsidRPr="00E562B3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3094F13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B8104" w14:textId="6D7C3D57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42A1B" w:rsidRPr="009E2F97" w14:paraId="5F177E36" w14:textId="77777777" w:rsidTr="00254A6E">
        <w:tc>
          <w:tcPr>
            <w:tcW w:w="3942" w:type="dxa"/>
            <w:shd w:val="clear" w:color="auto" w:fill="auto"/>
          </w:tcPr>
          <w:p w14:paraId="2BE82521" w14:textId="7F7E4FB4" w:rsidR="00142A1B" w:rsidRPr="009E2F97" w:rsidRDefault="00142A1B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51C2A" w14:textId="4AE76F2C" w:rsidR="00142A1B" w:rsidRPr="00E562B3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69" w:type="dxa"/>
            <w:shd w:val="clear" w:color="auto" w:fill="auto"/>
          </w:tcPr>
          <w:p w14:paraId="07761B14" w14:textId="77777777" w:rsidR="00142A1B" w:rsidRPr="00E562B3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97AFF" w14:textId="72A92BEF" w:rsidR="00142A1B" w:rsidRPr="00E562B3" w:rsidRDefault="00142A1B" w:rsidP="00567E4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62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69" w:type="dxa"/>
            <w:shd w:val="clear" w:color="auto" w:fill="auto"/>
          </w:tcPr>
          <w:p w14:paraId="75F07355" w14:textId="77777777" w:rsidR="00142A1B" w:rsidRPr="00E562B3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576E5" w14:textId="63A1CA59" w:rsidR="00142A1B" w:rsidRPr="00E562B3" w:rsidRDefault="00F34F5D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4F5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69" w:type="dxa"/>
            <w:shd w:val="clear" w:color="auto" w:fill="auto"/>
          </w:tcPr>
          <w:p w14:paraId="2F2F0223" w14:textId="77777777" w:rsidR="00142A1B" w:rsidRPr="009E2F97" w:rsidRDefault="00142A1B" w:rsidP="00AA0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right="4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1D57A" w14:textId="37F4B332" w:rsidR="00142A1B" w:rsidRPr="009E2F97" w:rsidRDefault="00142A1B" w:rsidP="00AA098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</w:tr>
    </w:tbl>
    <w:p w14:paraId="7F8EFDDF" w14:textId="032F3456" w:rsidR="00022035" w:rsidRDefault="00022035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BCCCC6A" w14:textId="13D222D5" w:rsidR="007A03F1" w:rsidRPr="009E2F97" w:rsidRDefault="00C8500E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sz w:val="30"/>
          <w:szCs w:val="30"/>
        </w:rPr>
      </w:pPr>
      <w:r w:rsidRPr="009E2F97">
        <w:rPr>
          <w:rFonts w:ascii="Angsana New" w:hAnsi="Angsana New"/>
          <w:b/>
          <w:sz w:val="30"/>
          <w:szCs w:val="30"/>
          <w:cs/>
        </w:rPr>
        <w:t>ยอดคงเหลือ</w:t>
      </w:r>
      <w:r w:rsidRPr="009E2F97">
        <w:rPr>
          <w:rFonts w:ascii="Angsana New" w:hAnsi="Angsana New"/>
          <w:spacing w:val="2"/>
          <w:sz w:val="30"/>
          <w:szCs w:val="30"/>
          <w:cs/>
        </w:rPr>
        <w:t>กับ</w:t>
      </w:r>
      <w:r w:rsidRPr="009E2F97">
        <w:rPr>
          <w:rFonts w:ascii="Angsana New" w:hAnsi="Angsana New"/>
          <w:b/>
          <w:sz w:val="30"/>
          <w:szCs w:val="30"/>
          <w:cs/>
        </w:rPr>
        <w:t xml:space="preserve">กิจการที่เกี่ยวข้องกัน ณ วันที่ </w:t>
      </w:r>
      <w:r w:rsidR="00415B4C" w:rsidRPr="00415B4C">
        <w:rPr>
          <w:rFonts w:ascii="Angsana New" w:hAnsi="Angsana New"/>
          <w:bCs/>
          <w:sz w:val="30"/>
          <w:szCs w:val="30"/>
        </w:rPr>
        <w:t>30</w:t>
      </w:r>
      <w:r w:rsidR="00643FE1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643FE1" w:rsidRPr="00643FE1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9E2F97">
        <w:rPr>
          <w:rFonts w:ascii="Angsana New" w:hAnsi="Angsana New"/>
          <w:b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bCs/>
          <w:sz w:val="30"/>
          <w:szCs w:val="30"/>
        </w:rPr>
        <w:t>2565</w:t>
      </w:r>
      <w:r w:rsidR="00171EDF" w:rsidRPr="009E2F97">
        <w:rPr>
          <w:rFonts w:ascii="Angsana New" w:hAnsi="Angsana New"/>
          <w:bCs/>
          <w:sz w:val="30"/>
          <w:szCs w:val="30"/>
        </w:rPr>
        <w:t xml:space="preserve"> </w:t>
      </w:r>
      <w:r w:rsidR="00994954" w:rsidRPr="009E2F97">
        <w:rPr>
          <w:rFonts w:ascii="Angsana New" w:hAnsi="Angsana New" w:hint="cs"/>
          <w:b/>
          <w:sz w:val="30"/>
          <w:szCs w:val="30"/>
          <w:cs/>
        </w:rPr>
        <w:t>และ</w:t>
      </w:r>
      <w:r w:rsidR="00994954" w:rsidRPr="009E2F9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bCs/>
          <w:sz w:val="30"/>
          <w:szCs w:val="30"/>
        </w:rPr>
        <w:t>30</w:t>
      </w:r>
      <w:r w:rsidR="001C353F" w:rsidRPr="009E2F97">
        <w:rPr>
          <w:rFonts w:ascii="Angsana New" w:hAnsi="Angsana New"/>
          <w:bCs/>
          <w:sz w:val="30"/>
          <w:szCs w:val="30"/>
        </w:rPr>
        <w:t xml:space="preserve"> </w:t>
      </w:r>
      <w:r w:rsidR="001C353F" w:rsidRPr="009E2F97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1C353F" w:rsidRPr="009E2F9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bCs/>
          <w:sz w:val="30"/>
          <w:szCs w:val="30"/>
        </w:rPr>
        <w:t>2564</w:t>
      </w:r>
      <w:r w:rsidRPr="009E2F97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1ACAC0E6" w14:textId="77777777" w:rsidR="00F05992" w:rsidRPr="007F5EA9" w:rsidRDefault="00F05992" w:rsidP="009E2F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65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350"/>
        <w:gridCol w:w="270"/>
        <w:gridCol w:w="1260"/>
        <w:gridCol w:w="270"/>
        <w:gridCol w:w="1170"/>
      </w:tblGrid>
      <w:tr w:rsidR="00396A85" w:rsidRPr="009E2F97" w14:paraId="69CC9BC9" w14:textId="77777777" w:rsidTr="007F5EA9">
        <w:trPr>
          <w:trHeight w:val="461"/>
        </w:trPr>
        <w:tc>
          <w:tcPr>
            <w:tcW w:w="3894" w:type="dxa"/>
            <w:shd w:val="clear" w:color="auto" w:fill="auto"/>
          </w:tcPr>
          <w:p w14:paraId="406E5468" w14:textId="5F0E1B24" w:rsidR="00396A85" w:rsidRPr="009E2F97" w:rsidRDefault="00396A8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63A8F5DE" w14:textId="77777777" w:rsidR="00396A85" w:rsidRPr="009E2F97" w:rsidRDefault="00396A8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3ED288D" w14:textId="77777777" w:rsidR="00396A85" w:rsidRPr="009E2F97" w:rsidRDefault="00396A8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C39A070" w14:textId="77777777" w:rsidR="00396A85" w:rsidRPr="009E2F97" w:rsidRDefault="00396A8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9E2F97" w14:paraId="4FC566AD" w14:textId="77777777" w:rsidTr="007F5EA9">
        <w:tc>
          <w:tcPr>
            <w:tcW w:w="3894" w:type="dxa"/>
            <w:shd w:val="clear" w:color="auto" w:fill="auto"/>
          </w:tcPr>
          <w:p w14:paraId="69816993" w14:textId="77777777" w:rsidR="00220400" w:rsidRPr="009E2F97" w:rsidRDefault="0022040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24BC1A66" w14:textId="62648F1A" w:rsidR="00220400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643FE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220400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F4D8768" w14:textId="77777777" w:rsidR="00220400" w:rsidRPr="009E2F97" w:rsidRDefault="0022040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507E24" w14:textId="1F2D2C3B" w:rsidR="00220400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7704115A" w14:textId="77777777" w:rsidR="00220400" w:rsidRPr="009E2F97" w:rsidRDefault="0022040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1AA792" w14:textId="4CD9E5A9" w:rsidR="00220400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643FE1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3FE1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39B923D" w14:textId="77777777" w:rsidR="00220400" w:rsidRPr="009E2F97" w:rsidRDefault="0022040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45EDEE" w14:textId="337A2D74" w:rsidR="00220400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A0986" w:rsidRPr="009E2F97" w14:paraId="3EF3F42B" w14:textId="77777777" w:rsidTr="007F5EA9">
        <w:tc>
          <w:tcPr>
            <w:tcW w:w="3894" w:type="dxa"/>
            <w:shd w:val="clear" w:color="auto" w:fill="auto"/>
          </w:tcPr>
          <w:p w14:paraId="6300E2EC" w14:textId="77777777" w:rsidR="00AA0986" w:rsidRPr="009E2F97" w:rsidRDefault="00AA0986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0E740B" w14:textId="74FA5225" w:rsidR="00AA0986" w:rsidRPr="009E2F97" w:rsidRDefault="00415B4C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9868A96" w14:textId="77777777" w:rsidR="00AA0986" w:rsidRPr="009E2F97" w:rsidRDefault="00AA0986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7F6600" w14:textId="0490242D" w:rsidR="00AA0986" w:rsidRPr="009E2F97" w:rsidRDefault="00415B4C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778C8BF" w14:textId="77777777" w:rsidR="00AA0986" w:rsidRPr="009E2F97" w:rsidRDefault="00AA0986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BA0A73" w14:textId="2E94EEE8" w:rsidR="00AA0986" w:rsidRPr="009E2F97" w:rsidRDefault="00415B4C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F2FA70E" w14:textId="77777777" w:rsidR="00AA0986" w:rsidRPr="009E2F97" w:rsidRDefault="00AA0986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28B6A8" w14:textId="2140CB6F" w:rsidR="00AA0986" w:rsidRPr="009E2F97" w:rsidRDefault="00415B4C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A0986" w:rsidRPr="009E2F97" w14:paraId="45C98828" w14:textId="77777777" w:rsidTr="007F5EA9">
        <w:trPr>
          <w:trHeight w:val="71"/>
        </w:trPr>
        <w:tc>
          <w:tcPr>
            <w:tcW w:w="3894" w:type="dxa"/>
            <w:shd w:val="clear" w:color="auto" w:fill="auto"/>
          </w:tcPr>
          <w:p w14:paraId="2FEAE4BF" w14:textId="77777777" w:rsidR="00AA0986" w:rsidRPr="009E2F97" w:rsidRDefault="00AA0986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61564608" w14:textId="77777777" w:rsidR="00AA0986" w:rsidRPr="009E2F97" w:rsidRDefault="00AA0986" w:rsidP="00AA0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73617" w:rsidRPr="009E2F97" w14:paraId="43185F21" w14:textId="77777777" w:rsidTr="007F5EA9">
        <w:tc>
          <w:tcPr>
            <w:tcW w:w="3894" w:type="dxa"/>
            <w:shd w:val="clear" w:color="auto" w:fill="auto"/>
          </w:tcPr>
          <w:p w14:paraId="5F794BE8" w14:textId="35A2A3D4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70" w:type="dxa"/>
            <w:shd w:val="clear" w:color="auto" w:fill="auto"/>
          </w:tcPr>
          <w:p w14:paraId="4B61FA44" w14:textId="7B80AA3B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8CAEDA1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0AF4AE" w14:textId="37BF5C2B" w:rsidR="00873617" w:rsidRPr="009E2F97" w:rsidRDefault="00415B4C" w:rsidP="008736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B59A414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F8909F" w14:textId="399A9C3D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2D0F942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F7161F" w14:textId="7EC157C9" w:rsidR="00873617" w:rsidRPr="009E2F97" w:rsidRDefault="00415B4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873617" w:rsidRPr="009E2F97" w14:paraId="7AC7AAE7" w14:textId="77777777" w:rsidTr="007F5EA9">
        <w:tc>
          <w:tcPr>
            <w:tcW w:w="3894" w:type="dxa"/>
            <w:shd w:val="clear" w:color="auto" w:fill="auto"/>
          </w:tcPr>
          <w:p w14:paraId="385A2CC4" w14:textId="547DCA6C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6743650" w14:textId="120F8EC6" w:rsidR="00873617" w:rsidRPr="009E2F97" w:rsidRDefault="00A53F9C" w:rsidP="00310AA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549678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1D59BA" w14:textId="3E684E5F" w:rsidR="00873617" w:rsidRPr="009E2F97" w:rsidRDefault="00873617" w:rsidP="004B7B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081021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5FC0D8" w14:textId="3D8C37D5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0875E5CE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FDC051" w14:textId="30FFDEEC" w:rsidR="00873617" w:rsidRPr="009E2F97" w:rsidRDefault="00415B4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</w:tr>
      <w:tr w:rsidR="00873617" w:rsidRPr="009E2F97" w14:paraId="54B7075B" w14:textId="77777777" w:rsidTr="007F5EA9">
        <w:tc>
          <w:tcPr>
            <w:tcW w:w="3894" w:type="dxa"/>
            <w:shd w:val="clear" w:color="auto" w:fill="auto"/>
          </w:tcPr>
          <w:p w14:paraId="190653DA" w14:textId="62BBE863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2CB8406" w14:textId="62424A73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7494AC00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976354" w14:textId="32A7D6AA" w:rsidR="00873617" w:rsidRPr="009E2F97" w:rsidRDefault="00415B4C" w:rsidP="008736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78CA5392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F501E0" w14:textId="4746A924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655AF56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346296" w14:textId="69ACEE26" w:rsidR="00873617" w:rsidRPr="009E2F97" w:rsidRDefault="00415B4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17" w:rsidRPr="009E2F97" w14:paraId="5C1EF30A" w14:textId="77777777" w:rsidTr="007F5EA9">
        <w:tc>
          <w:tcPr>
            <w:tcW w:w="3894" w:type="dxa"/>
            <w:shd w:val="clear" w:color="auto" w:fill="auto"/>
          </w:tcPr>
          <w:p w14:paraId="0CA2195C" w14:textId="55836BFE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41B39618" w14:textId="3945B56A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2191EEFD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8A1255" w14:textId="116D4054" w:rsidR="00873617" w:rsidRPr="009E2F97" w:rsidRDefault="00415B4C" w:rsidP="008736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29EE5073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911223" w14:textId="5D5B6A84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67191B1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EF305A" w14:textId="366214C8" w:rsidR="00873617" w:rsidRPr="009E2F97" w:rsidRDefault="00415B4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873617" w:rsidRPr="009E2F97" w14:paraId="2B06F5C3" w14:textId="77777777" w:rsidTr="007F5EA9">
        <w:tc>
          <w:tcPr>
            <w:tcW w:w="3894" w:type="dxa"/>
            <w:shd w:val="clear" w:color="auto" w:fill="auto"/>
          </w:tcPr>
          <w:p w14:paraId="2A5EBAB3" w14:textId="09B91883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2D265E" w14:textId="424D81FE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225A69C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9758CEF" w14:textId="09DADD16" w:rsidR="00873617" w:rsidRPr="009E2F97" w:rsidRDefault="009958CB" w:rsidP="008736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DAC73A1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DCDA47" w14:textId="17123E52" w:rsidR="00873617" w:rsidRPr="009E2F97" w:rsidRDefault="00A53F9C" w:rsidP="00421D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AEBA1F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27196B" w14:textId="749413A2" w:rsidR="00873617" w:rsidRPr="009E2F97" w:rsidRDefault="00873617" w:rsidP="0038195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9E2F97" w14:paraId="3A05F15D" w14:textId="77777777" w:rsidTr="007F5EA9">
        <w:tc>
          <w:tcPr>
            <w:tcW w:w="3894" w:type="dxa"/>
            <w:shd w:val="clear" w:color="auto" w:fill="auto"/>
          </w:tcPr>
          <w:p w14:paraId="450F1627" w14:textId="0CDA5BCD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1A79D" w14:textId="7474A2E8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7C181CE1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8E4D7" w14:textId="1ACCCEA1" w:rsidR="00873617" w:rsidRPr="009E2F97" w:rsidRDefault="00415B4C" w:rsidP="008736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958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A0FE4C0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748A8" w14:textId="09566E59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5E3B23A1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2C616" w14:textId="7ADBB395" w:rsidR="00873617" w:rsidRPr="009E2F97" w:rsidRDefault="00415B4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</w:t>
            </w:r>
          </w:p>
        </w:tc>
      </w:tr>
    </w:tbl>
    <w:p w14:paraId="4809CF9E" w14:textId="77777777" w:rsidR="007F5EA9" w:rsidRDefault="007F5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65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350"/>
        <w:gridCol w:w="270"/>
        <w:gridCol w:w="1260"/>
        <w:gridCol w:w="270"/>
        <w:gridCol w:w="1170"/>
      </w:tblGrid>
      <w:tr w:rsidR="00873617" w:rsidRPr="009E2F97" w14:paraId="4157B3B5" w14:textId="77777777" w:rsidTr="007F5EA9">
        <w:trPr>
          <w:trHeight w:val="461"/>
        </w:trPr>
        <w:tc>
          <w:tcPr>
            <w:tcW w:w="3894" w:type="dxa"/>
            <w:shd w:val="clear" w:color="auto" w:fill="auto"/>
          </w:tcPr>
          <w:p w14:paraId="1232AE1E" w14:textId="3285C99C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Toc221518862"/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bookmarkEnd w:id="2"/>
          </w:p>
        </w:tc>
        <w:tc>
          <w:tcPr>
            <w:tcW w:w="2790" w:type="dxa"/>
            <w:gridSpan w:val="3"/>
            <w:shd w:val="clear" w:color="auto" w:fill="auto"/>
          </w:tcPr>
          <w:p w14:paraId="3D4E7975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6965F10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1C9AF52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17" w:rsidRPr="009E2F97" w14:paraId="26F735BB" w14:textId="77777777" w:rsidTr="007F5EA9">
        <w:tc>
          <w:tcPr>
            <w:tcW w:w="3894" w:type="dxa"/>
            <w:shd w:val="clear" w:color="auto" w:fill="auto"/>
          </w:tcPr>
          <w:p w14:paraId="5C95F534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7FECAC8B" w14:textId="1F395F59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5A45CD6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8A5FD2" w14:textId="10D5367F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408AF293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88D1D6" w14:textId="15B2ADB6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4E6CFD0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BF4CEE" w14:textId="6D90A3AA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73617" w:rsidRPr="009E2F97" w14:paraId="3CABE244" w14:textId="77777777" w:rsidTr="007F5EA9">
        <w:tc>
          <w:tcPr>
            <w:tcW w:w="3894" w:type="dxa"/>
            <w:shd w:val="clear" w:color="auto" w:fill="auto"/>
          </w:tcPr>
          <w:p w14:paraId="74D516A8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D30F10" w14:textId="0BA716F0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4F59F2C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E823F7" w14:textId="2269DD51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DB8916C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AFBC24" w14:textId="36CFE998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CD19E1A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AB0A04" w14:textId="1FCAA364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73617" w:rsidRPr="009E2F97" w14:paraId="42B3B032" w14:textId="77777777" w:rsidTr="007F5EA9">
        <w:tc>
          <w:tcPr>
            <w:tcW w:w="3894" w:type="dxa"/>
            <w:shd w:val="clear" w:color="auto" w:fill="auto"/>
          </w:tcPr>
          <w:p w14:paraId="291427FE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054EFFB0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73617" w:rsidRPr="009E2F97" w14:paraId="669A4740" w14:textId="77777777" w:rsidTr="007F5EA9">
        <w:tc>
          <w:tcPr>
            <w:tcW w:w="3894" w:type="dxa"/>
            <w:shd w:val="clear" w:color="auto" w:fill="auto"/>
          </w:tcPr>
          <w:p w14:paraId="027B3CEB" w14:textId="690BF23B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CDCB32D" w14:textId="53D4050E" w:rsidR="00873617" w:rsidRPr="009E2F97" w:rsidRDefault="00A53F9C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D29AD8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8B249D" w14:textId="75C767D0" w:rsidR="00873617" w:rsidRPr="009E2F97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87434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5EA836" w14:textId="40157F8D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567F7BC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97B226" w14:textId="1188845A" w:rsidR="00873617" w:rsidRPr="009E2F97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9E2F97" w14:paraId="08E031F8" w14:textId="77777777" w:rsidTr="007F5EA9">
        <w:tc>
          <w:tcPr>
            <w:tcW w:w="3894" w:type="dxa"/>
            <w:shd w:val="clear" w:color="auto" w:fill="auto"/>
          </w:tcPr>
          <w:p w14:paraId="47AC4E39" w14:textId="641364F2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841B0BB" w14:textId="394D7A11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B25CF79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95311F" w14:textId="0F612F57" w:rsidR="00873617" w:rsidRPr="009E2F97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A35C5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3DB9A8" w14:textId="13CB1705" w:rsidR="00873617" w:rsidRPr="009E2F97" w:rsidRDefault="00A53F9C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083BE0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EDABB0" w14:textId="636B3A59" w:rsidR="00873617" w:rsidRPr="009E2F97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9E2F97" w14:paraId="5E3AEE6B" w14:textId="77777777" w:rsidTr="007F5EA9">
        <w:tc>
          <w:tcPr>
            <w:tcW w:w="3894" w:type="dxa"/>
            <w:shd w:val="clear" w:color="auto" w:fill="auto"/>
          </w:tcPr>
          <w:p w14:paraId="1BE9B5F6" w14:textId="47C8AC38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6FF6610D" w14:textId="3AFDB8E8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9F622E3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2A53F59" w14:textId="07C4F883" w:rsidR="00873617" w:rsidRPr="009E2F97" w:rsidRDefault="00415B4C" w:rsidP="008736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87C0DDA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2C39D7" w14:textId="713EE9A3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DB3B82F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ADBD11" w14:textId="24B86234" w:rsidR="00873617" w:rsidRPr="009E2F97" w:rsidRDefault="00415B4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17" w:rsidRPr="009E2F97" w14:paraId="235AF638" w14:textId="77777777" w:rsidTr="007F5EA9">
        <w:tc>
          <w:tcPr>
            <w:tcW w:w="3894" w:type="dxa"/>
            <w:shd w:val="clear" w:color="auto" w:fill="auto"/>
          </w:tcPr>
          <w:p w14:paraId="15D97663" w14:textId="2E8F4214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0" w:type="dxa"/>
            <w:shd w:val="clear" w:color="auto" w:fill="auto"/>
          </w:tcPr>
          <w:p w14:paraId="529F7394" w14:textId="32AB6AA8" w:rsidR="00873617" w:rsidRPr="00E66565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A21D6C6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3933E3" w14:textId="6519920B" w:rsidR="00873617" w:rsidRPr="009E2F97" w:rsidRDefault="00415B4C" w:rsidP="008736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08849A8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7E82BB" w14:textId="159615B8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B6A0B76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468B4D" w14:textId="5155BDE3" w:rsidR="00873617" w:rsidRPr="009E2F97" w:rsidRDefault="00415B4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73617" w:rsidRPr="009E2F97" w14:paraId="6B2C41CB" w14:textId="77777777" w:rsidTr="007F5EA9">
        <w:tc>
          <w:tcPr>
            <w:tcW w:w="3894" w:type="dxa"/>
            <w:shd w:val="clear" w:color="auto" w:fill="auto"/>
          </w:tcPr>
          <w:p w14:paraId="73A495E3" w14:textId="104624D5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7139D" w14:textId="08B4E4F2" w:rsidR="00873617" w:rsidRPr="00E66565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C58221C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16F3B" w14:textId="6ADD3242" w:rsidR="00873617" w:rsidRPr="009E2F97" w:rsidRDefault="00415B4C" w:rsidP="008736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9B4E300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57C86" w14:textId="5D3414F2" w:rsidR="00873617" w:rsidRPr="009E2F97" w:rsidRDefault="00A53F9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5536EE87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9A6AE" w14:textId="4C04255B" w:rsidR="00873617" w:rsidRPr="009E2F97" w:rsidRDefault="00415B4C" w:rsidP="0087361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34B030F0" w14:textId="68405A5A" w:rsidR="00977CC6" w:rsidRPr="00A05728" w:rsidRDefault="00977CC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350"/>
        <w:gridCol w:w="270"/>
        <w:gridCol w:w="1260"/>
        <w:gridCol w:w="270"/>
        <w:gridCol w:w="1170"/>
      </w:tblGrid>
      <w:tr w:rsidR="00873617" w:rsidRPr="009E2F97" w14:paraId="021C7D83" w14:textId="77777777" w:rsidTr="007F5EA9">
        <w:tc>
          <w:tcPr>
            <w:tcW w:w="3960" w:type="dxa"/>
          </w:tcPr>
          <w:p w14:paraId="6AF219A3" w14:textId="2F0BDA3C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sz w:val="30"/>
                <w:szCs w:val="30"/>
              </w:rPr>
              <w:br w:type="page"/>
            </w:r>
            <w:r w:rsidRPr="009E2F97">
              <w:rPr>
                <w:sz w:val="30"/>
                <w:szCs w:val="30"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  <w:r w:rsidR="004B7B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90" w:type="dxa"/>
            <w:gridSpan w:val="3"/>
          </w:tcPr>
          <w:p w14:paraId="5E26BA61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EC909B0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1854E5F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17" w:rsidRPr="009E2F97" w14:paraId="7553077E" w14:textId="77777777" w:rsidTr="007F5EA9">
        <w:tc>
          <w:tcPr>
            <w:tcW w:w="3960" w:type="dxa"/>
          </w:tcPr>
          <w:p w14:paraId="1A07CCC1" w14:textId="74C000A4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7"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D37ECC" w14:textId="17EC4E5C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2B419F8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553256" w14:textId="5207F6B8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978CEA9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9CCC75" w14:textId="4B18949E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C5CA501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3304FC" w14:textId="6B990D75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73617" w:rsidRPr="009E2F97" w14:paraId="673E4C3A" w14:textId="77777777" w:rsidTr="007F5EA9">
        <w:tc>
          <w:tcPr>
            <w:tcW w:w="3960" w:type="dxa"/>
          </w:tcPr>
          <w:p w14:paraId="0D5365B6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A74F82" w14:textId="40B5FB34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CA21C98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2FE26A" w14:textId="6E4034FA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20DC544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55837E" w14:textId="3A64432D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CA23EAF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B851C" w14:textId="32261650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73617" w:rsidRPr="009E2F97" w14:paraId="1ECE007F" w14:textId="77777777" w:rsidTr="007F5EA9">
        <w:tc>
          <w:tcPr>
            <w:tcW w:w="3960" w:type="dxa"/>
          </w:tcPr>
          <w:p w14:paraId="5BFF2ABB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7DC2373C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3617" w:rsidRPr="009E2F97" w14:paraId="4978BD15" w14:textId="77777777" w:rsidTr="007F5EA9">
        <w:trPr>
          <w:trHeight w:val="71"/>
        </w:trPr>
        <w:tc>
          <w:tcPr>
            <w:tcW w:w="3960" w:type="dxa"/>
          </w:tcPr>
          <w:p w14:paraId="5FF5B9D0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DD0D6C4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C08E0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7D53E4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8157D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2D3713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A6A57F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27F1EB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3617" w:rsidRPr="009E2F97" w14:paraId="1DFCAF85" w14:textId="77777777" w:rsidTr="007F5EA9">
        <w:tc>
          <w:tcPr>
            <w:tcW w:w="3960" w:type="dxa"/>
          </w:tcPr>
          <w:p w14:paraId="37FA9A02" w14:textId="55CB9005" w:rsidR="00873617" w:rsidRPr="009E2F97" w:rsidRDefault="00873617" w:rsidP="008736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="00504F0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3E759632" w14:textId="7B85D23B" w:rsidR="00873617" w:rsidRPr="009E2F97" w:rsidRDefault="00504F08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00FCECF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DC273" w14:textId="20656978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28999B28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21E28" w14:textId="6629EC5C" w:rsidR="00873617" w:rsidRPr="009E2F97" w:rsidRDefault="00A53F9C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BA918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2B8E9" w14:textId="54D4978D" w:rsidR="00873617" w:rsidRPr="009E2F97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9E2F97" w14:paraId="7952ACD3" w14:textId="77777777" w:rsidTr="007F5EA9">
        <w:tc>
          <w:tcPr>
            <w:tcW w:w="3960" w:type="dxa"/>
          </w:tcPr>
          <w:p w14:paraId="01E631E0" w14:textId="68A67EB7" w:rsidR="00873617" w:rsidRPr="009E2F97" w:rsidRDefault="00873617" w:rsidP="008736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="00504F08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48BD87" w14:textId="35F4CE31" w:rsidR="00873617" w:rsidRPr="009E2F97" w:rsidRDefault="00504F08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70" w:type="dxa"/>
          </w:tcPr>
          <w:p w14:paraId="3F9BBABC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579E34" w14:textId="00A871F3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405D1DE9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51587F" w14:textId="153BCB44" w:rsidR="00873617" w:rsidRPr="009E2F97" w:rsidRDefault="00A53F9C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CECB4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D1BD29" w14:textId="7AC6F095" w:rsidR="00873617" w:rsidRPr="009E2F97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9E2F97" w14:paraId="6A52D621" w14:textId="77777777" w:rsidTr="007F5EA9">
        <w:tc>
          <w:tcPr>
            <w:tcW w:w="3960" w:type="dxa"/>
          </w:tcPr>
          <w:p w14:paraId="73BD202C" w14:textId="1BF67504" w:rsidR="00873617" w:rsidRPr="009E2F97" w:rsidRDefault="00AD3AF6" w:rsidP="00AD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146FE1" w14:textId="0354C583" w:rsidR="00873617" w:rsidRPr="009E2F97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14:paraId="0314CBEE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E01DFC" w14:textId="653A8888" w:rsidR="00873617" w:rsidRPr="009E2F97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63EB330D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1256C8" w14:textId="31F1A102" w:rsidR="00873617" w:rsidRPr="009E2F97" w:rsidRDefault="00A53F9C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98276C" w14:textId="77777777" w:rsidR="00873617" w:rsidRPr="009E2F97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2D423C" w14:textId="3D0887B4" w:rsidR="00873617" w:rsidRPr="009E2F97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EF5D1BE" w14:textId="77777777" w:rsidR="00873617" w:rsidRPr="006375B5" w:rsidRDefault="00873617" w:rsidP="00873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8"/>
        <w:gridCol w:w="1169"/>
        <w:gridCol w:w="270"/>
        <w:gridCol w:w="1349"/>
        <w:gridCol w:w="271"/>
        <w:gridCol w:w="1258"/>
        <w:gridCol w:w="270"/>
        <w:gridCol w:w="1175"/>
      </w:tblGrid>
      <w:tr w:rsidR="00873617" w:rsidRPr="006375B5" w14:paraId="6A5B0BA5" w14:textId="77777777" w:rsidTr="00873617">
        <w:trPr>
          <w:tblHeader/>
        </w:trPr>
        <w:tc>
          <w:tcPr>
            <w:tcW w:w="3958" w:type="dxa"/>
          </w:tcPr>
          <w:p w14:paraId="777C349F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sz w:val="30"/>
                <w:szCs w:val="30"/>
              </w:rPr>
              <w:br w:type="page"/>
            </w:r>
            <w:r w:rsidRPr="006375B5">
              <w:rPr>
                <w:sz w:val="30"/>
                <w:szCs w:val="30"/>
              </w:rPr>
              <w:br w:type="page"/>
            </w:r>
            <w:r w:rsidRPr="006375B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788" w:type="dxa"/>
            <w:gridSpan w:val="3"/>
          </w:tcPr>
          <w:p w14:paraId="72FBA65A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B29CECB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3" w:type="dxa"/>
            <w:gridSpan w:val="3"/>
          </w:tcPr>
          <w:p w14:paraId="4DEF2493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17" w:rsidRPr="006375B5" w14:paraId="02C8D375" w14:textId="77777777" w:rsidTr="00873617">
        <w:trPr>
          <w:tblHeader/>
        </w:trPr>
        <w:tc>
          <w:tcPr>
            <w:tcW w:w="3958" w:type="dxa"/>
          </w:tcPr>
          <w:p w14:paraId="28B426F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48792D" w14:textId="296D3780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15D6ED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872107D" w14:textId="66EC21EC" w:rsidR="00873617" w:rsidRPr="006375B5" w:rsidRDefault="00415B4C" w:rsidP="00A0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</w:tcPr>
          <w:p w14:paraId="1AEF51D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A239B6A" w14:textId="6C3F5BC3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30E2A7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17F1156" w14:textId="654A5104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73617" w:rsidRPr="006375B5" w14:paraId="0E6CF902" w14:textId="77777777" w:rsidTr="00873617">
        <w:trPr>
          <w:tblHeader/>
        </w:trPr>
        <w:tc>
          <w:tcPr>
            <w:tcW w:w="3958" w:type="dxa"/>
          </w:tcPr>
          <w:p w14:paraId="41DA968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CD8DDC" w14:textId="00A9709D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DC8227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1DE03B8" w14:textId="0425D1B2" w:rsidR="00873617" w:rsidRPr="006375B5" w:rsidRDefault="00415B4C" w:rsidP="00A0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1D418C4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B0335F" w14:textId="6B453F44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0AFB5B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FDA8D56" w14:textId="3CEB450C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73617" w:rsidRPr="006375B5" w14:paraId="3B7E0174" w14:textId="77777777" w:rsidTr="00873617">
        <w:trPr>
          <w:tblHeader/>
        </w:trPr>
        <w:tc>
          <w:tcPr>
            <w:tcW w:w="3958" w:type="dxa"/>
          </w:tcPr>
          <w:p w14:paraId="3EA741D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2" w:type="dxa"/>
            <w:gridSpan w:val="7"/>
          </w:tcPr>
          <w:p w14:paraId="3194FB6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3617" w:rsidRPr="006375B5" w14:paraId="447F0795" w14:textId="77777777" w:rsidTr="00873617">
        <w:tc>
          <w:tcPr>
            <w:tcW w:w="3958" w:type="dxa"/>
          </w:tcPr>
          <w:p w14:paraId="6C0A80D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69" w:type="dxa"/>
            <w:shd w:val="clear" w:color="auto" w:fill="auto"/>
          </w:tcPr>
          <w:p w14:paraId="69FE107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BC82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ECA6F3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9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7194BC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07DC19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7816E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11317A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617" w:rsidRPr="006375B5" w14:paraId="040F509A" w14:textId="77777777" w:rsidTr="00873617">
        <w:tc>
          <w:tcPr>
            <w:tcW w:w="3958" w:type="dxa"/>
          </w:tcPr>
          <w:p w14:paraId="5852B58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shd w:val="clear" w:color="auto" w:fill="auto"/>
          </w:tcPr>
          <w:p w14:paraId="780A99B6" w14:textId="1DBA9123" w:rsidR="00873617" w:rsidRPr="006375B5" w:rsidRDefault="00A53F9C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B7D89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2CFE2F31" w14:textId="13E9A752" w:rsidR="00873617" w:rsidRPr="006375B5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E65461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E3DB6CA" w14:textId="78572B68" w:rsidR="00873617" w:rsidRPr="006375B5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8,821</w:t>
            </w:r>
          </w:p>
        </w:tc>
        <w:tc>
          <w:tcPr>
            <w:tcW w:w="270" w:type="dxa"/>
            <w:shd w:val="clear" w:color="auto" w:fill="auto"/>
          </w:tcPr>
          <w:p w14:paraId="209A619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D9DA6A8" w14:textId="45DF64A1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9</w:t>
            </w:r>
            <w:r w:rsidR="00873617" w:rsidRPr="006375B5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023</w:t>
            </w:r>
          </w:p>
        </w:tc>
      </w:tr>
      <w:tr w:rsidR="00873617" w:rsidRPr="006375B5" w14:paraId="0449E960" w14:textId="77777777" w:rsidTr="00873617">
        <w:tc>
          <w:tcPr>
            <w:tcW w:w="3958" w:type="dxa"/>
          </w:tcPr>
          <w:p w14:paraId="5A93E80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shd w:val="clear" w:color="auto" w:fill="auto"/>
          </w:tcPr>
          <w:p w14:paraId="773A3F31" w14:textId="195EA32A" w:rsidR="00873617" w:rsidRPr="006375B5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97406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58E5DCD" w14:textId="7BBF17EC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11B145A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8CA231C" w14:textId="43292C38" w:rsidR="00873617" w:rsidRPr="006375B5" w:rsidRDefault="00A53F9C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B1C44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7C3F991" w14:textId="459B1D09" w:rsidR="00873617" w:rsidRPr="006375B5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1441B22E" w14:textId="77777777" w:rsidTr="00873617">
        <w:tc>
          <w:tcPr>
            <w:tcW w:w="3958" w:type="dxa"/>
          </w:tcPr>
          <w:p w14:paraId="228AB61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เงินให้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169" w:type="dxa"/>
            <w:shd w:val="clear" w:color="auto" w:fill="auto"/>
          </w:tcPr>
          <w:p w14:paraId="3E79066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F8243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2191462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D3D955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E9733E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ADE93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FD9092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617" w:rsidRPr="006375B5" w14:paraId="5BD75C3A" w14:textId="77777777" w:rsidTr="00873617">
        <w:tc>
          <w:tcPr>
            <w:tcW w:w="3958" w:type="dxa"/>
          </w:tcPr>
          <w:p w14:paraId="375D565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shd w:val="clear" w:color="auto" w:fill="auto"/>
          </w:tcPr>
          <w:p w14:paraId="12C63A53" w14:textId="1D922881" w:rsidR="00873617" w:rsidRPr="006375B5" w:rsidRDefault="00A53F9C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8392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0B754D16" w14:textId="671D4B11" w:rsidR="00873617" w:rsidRPr="006375B5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E1AF62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B61C946" w14:textId="52F00A68" w:rsidR="00873617" w:rsidRPr="006375B5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  <w:shd w:val="clear" w:color="auto" w:fill="auto"/>
          </w:tcPr>
          <w:p w14:paraId="5173687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37C1FA8" w14:textId="0A72750D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</w:t>
            </w:r>
            <w:r w:rsidR="00873617" w:rsidRPr="006375B5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873617" w:rsidRPr="006375B5" w14:paraId="5C75DF37" w14:textId="77777777" w:rsidTr="00873617">
        <w:tc>
          <w:tcPr>
            <w:tcW w:w="3958" w:type="dxa"/>
          </w:tcPr>
          <w:p w14:paraId="6FFA01F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  <w:shd w:val="clear" w:color="auto" w:fill="auto"/>
          </w:tcPr>
          <w:p w14:paraId="652B872D" w14:textId="2DC05095" w:rsidR="00873617" w:rsidRPr="006375B5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1EDA6C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252433E7" w14:textId="5A1260A2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1" w:type="dxa"/>
            <w:shd w:val="clear" w:color="auto" w:fill="auto"/>
          </w:tcPr>
          <w:p w14:paraId="78E7F84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62DF544" w14:textId="5DCC2BB2" w:rsidR="00873617" w:rsidRPr="006375B5" w:rsidRDefault="00A53F9C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73A9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7FFD406" w14:textId="101FDC72" w:rsidR="00873617" w:rsidRPr="006375B5" w:rsidRDefault="00873617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3F30" w:rsidRPr="006375B5" w14:paraId="3A6E5561" w14:textId="77777777" w:rsidTr="00873617">
        <w:tc>
          <w:tcPr>
            <w:tcW w:w="3958" w:type="dxa"/>
          </w:tcPr>
          <w:p w14:paraId="600025F1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0BC76B5" w14:textId="77777777" w:rsidR="004D3F30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229D4C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FF95882" w14:textId="77777777" w:rsidR="004D3F30" w:rsidRPr="00415B4C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BC547BF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A5E4008" w14:textId="77777777" w:rsidR="004D3F30" w:rsidRDefault="004D3F30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CB3DFC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C15C68A" w14:textId="77777777" w:rsidR="004D3F30" w:rsidRPr="006375B5" w:rsidRDefault="004D3F30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F30" w:rsidRPr="006375B5" w14:paraId="4DA798E7" w14:textId="77777777" w:rsidTr="00873617">
        <w:tc>
          <w:tcPr>
            <w:tcW w:w="3958" w:type="dxa"/>
          </w:tcPr>
          <w:p w14:paraId="5D41A7BB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ACC8873" w14:textId="77777777" w:rsidR="004D3F30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9B839C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1014DDBA" w14:textId="77777777" w:rsidR="004D3F30" w:rsidRPr="00415B4C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B8AEB2F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B6D2FE8" w14:textId="77777777" w:rsidR="004D3F30" w:rsidRDefault="004D3F30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D3BC35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3E830DF" w14:textId="77777777" w:rsidR="004D3F30" w:rsidRPr="006375B5" w:rsidRDefault="004D3F30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F30" w:rsidRPr="006375B5" w14:paraId="55C4E4D2" w14:textId="77777777" w:rsidTr="00873617">
        <w:tc>
          <w:tcPr>
            <w:tcW w:w="3958" w:type="dxa"/>
          </w:tcPr>
          <w:p w14:paraId="18981320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D22764A" w14:textId="77777777" w:rsidR="004D3F30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20A92F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560741AC" w14:textId="77777777" w:rsidR="004D3F30" w:rsidRPr="00415B4C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F6F35E7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873D7A1" w14:textId="77777777" w:rsidR="004D3F30" w:rsidRDefault="004D3F30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2406F1" w14:textId="77777777" w:rsidR="004D3F30" w:rsidRPr="006375B5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42B2205" w14:textId="77777777" w:rsidR="004D3F30" w:rsidRPr="006375B5" w:rsidRDefault="004D3F30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617" w:rsidRPr="006375B5" w14:paraId="5BFA0586" w14:textId="77777777" w:rsidTr="00873617">
        <w:tc>
          <w:tcPr>
            <w:tcW w:w="3958" w:type="dxa"/>
          </w:tcPr>
          <w:p w14:paraId="1DC8A51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1169" w:type="dxa"/>
            <w:shd w:val="clear" w:color="auto" w:fill="auto"/>
          </w:tcPr>
          <w:p w14:paraId="3573453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34311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474C29D4" w14:textId="77777777" w:rsidR="00873617" w:rsidRPr="006375B5" w:rsidRDefault="00873617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FED882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68C12D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BC569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252C27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617" w:rsidRPr="006375B5" w14:paraId="45A534A5" w14:textId="77777777" w:rsidTr="00873617">
        <w:tc>
          <w:tcPr>
            <w:tcW w:w="3958" w:type="dxa"/>
          </w:tcPr>
          <w:p w14:paraId="21B2C06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shd w:val="clear" w:color="auto" w:fill="auto"/>
          </w:tcPr>
          <w:p w14:paraId="618CA16F" w14:textId="7CB5256D" w:rsidR="00873617" w:rsidRPr="006375B5" w:rsidRDefault="00A53F9C" w:rsidP="0038195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1A13F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27DA3A1" w14:textId="039D63B9" w:rsidR="00873617" w:rsidRPr="006375B5" w:rsidRDefault="00873617" w:rsidP="002E5D6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8FB45B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AAE1203" w14:textId="0EB7D259" w:rsidR="00873617" w:rsidRPr="006375B5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2F5CE1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AF00964" w14:textId="15C0E8D6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873617" w:rsidRPr="006375B5" w14:paraId="3FFE8CBE" w14:textId="77777777" w:rsidTr="00873617">
        <w:tc>
          <w:tcPr>
            <w:tcW w:w="3958" w:type="dxa"/>
          </w:tcPr>
          <w:p w14:paraId="6DE1665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B1F4375" w14:textId="5B8D990E" w:rsidR="00873617" w:rsidRPr="006375B5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6BE07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A8EB335" w14:textId="5733D7CA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0F7DD5D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9816DEC" w14:textId="3D0D4ECA" w:rsidR="00873617" w:rsidRPr="006375B5" w:rsidRDefault="00A53F9C" w:rsidP="003B56A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2E84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E74C035" w14:textId="296FC773" w:rsidR="00873617" w:rsidRPr="006375B5" w:rsidRDefault="00873617" w:rsidP="00AB35E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4862470D" w14:textId="77777777" w:rsidTr="00873617">
        <w:tc>
          <w:tcPr>
            <w:tcW w:w="3958" w:type="dxa"/>
          </w:tcPr>
          <w:p w14:paraId="236A268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3A559450" w14:textId="3F2D0CE9" w:rsidR="00873617" w:rsidRPr="006375B5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0027978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09ED076A" w14:textId="5114674B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1" w:type="dxa"/>
            <w:shd w:val="clear" w:color="auto" w:fill="auto"/>
          </w:tcPr>
          <w:p w14:paraId="65421A2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3F2AF5E" w14:textId="6C545502" w:rsidR="00873617" w:rsidRPr="006375B5" w:rsidRDefault="00A53F9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14,437</w:t>
            </w:r>
          </w:p>
        </w:tc>
        <w:tc>
          <w:tcPr>
            <w:tcW w:w="270" w:type="dxa"/>
            <w:shd w:val="clear" w:color="auto" w:fill="auto"/>
          </w:tcPr>
          <w:p w14:paraId="003E65D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74D5C7E3" w14:textId="1B9FDD52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873617" w:rsidRPr="006375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  <w:tr w:rsidR="00873617" w:rsidRPr="006375B5" w14:paraId="736A6DAC" w14:textId="77777777" w:rsidTr="00F624B2">
        <w:trPr>
          <w:trHeight w:val="443"/>
        </w:trPr>
        <w:tc>
          <w:tcPr>
            <w:tcW w:w="3958" w:type="dxa"/>
          </w:tcPr>
          <w:p w14:paraId="7FF1AEE0" w14:textId="32915A60" w:rsidR="00873617" w:rsidRPr="00F624B2" w:rsidRDefault="004D3F30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3F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3617" w:rsidRPr="006375B5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873617" w:rsidRPr="006375B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873617" w:rsidRPr="006375B5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</w:t>
            </w:r>
            <w:r w:rsidR="00F624B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8864D9E" w14:textId="1C23AD4C" w:rsidR="00873617" w:rsidRPr="006375B5" w:rsidRDefault="00A53F9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735C76A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6F7053E9" w14:textId="66A951F2" w:rsidR="00873617" w:rsidRPr="006375B5" w:rsidRDefault="00F624B2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4</w:t>
            </w:r>
            <w:r w:rsidRPr="006375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43500A9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21E659A" w14:textId="7A4E2D67" w:rsidR="00873617" w:rsidRPr="006375B5" w:rsidRDefault="00A53F9C" w:rsidP="003B56A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2C8D1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124FF7F" w14:textId="43B4A9E2" w:rsidR="00873617" w:rsidRPr="006375B5" w:rsidRDefault="00F624B2" w:rsidP="00AB35E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1F5DF7D2" w14:textId="77777777" w:rsidTr="00873617">
        <w:tc>
          <w:tcPr>
            <w:tcW w:w="3958" w:type="dxa"/>
          </w:tcPr>
          <w:p w14:paraId="54FE44B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EE33E" w14:textId="0ABF2D98" w:rsidR="00873617" w:rsidRPr="006375B5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1F80954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C3AEF" w14:textId="10ECEF8F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 w:rsidR="00415B4C" w:rsidRPr="00415B4C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1" w:type="dxa"/>
            <w:shd w:val="clear" w:color="auto" w:fill="auto"/>
          </w:tcPr>
          <w:p w14:paraId="5B9DB0C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28BFE" w14:textId="2D094E8F" w:rsidR="00873617" w:rsidRPr="006375B5" w:rsidRDefault="00A53F9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14,437</w:t>
            </w:r>
          </w:p>
        </w:tc>
        <w:tc>
          <w:tcPr>
            <w:tcW w:w="270" w:type="dxa"/>
            <w:shd w:val="clear" w:color="auto" w:fill="auto"/>
          </w:tcPr>
          <w:p w14:paraId="50116BB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EEAAE" w14:textId="46CD3DAE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873617" w:rsidRPr="006375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  <w:tr w:rsidR="00873617" w:rsidRPr="006375B5" w14:paraId="201A68B2" w14:textId="77777777" w:rsidTr="00873617">
        <w:tc>
          <w:tcPr>
            <w:tcW w:w="3958" w:type="dxa"/>
          </w:tcPr>
          <w:p w14:paraId="72F8E84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51F33C4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5CB6B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2EDAE13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DFF380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</w:tcPr>
          <w:p w14:paraId="631522B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E256F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5230402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617" w:rsidRPr="006375B5" w14:paraId="7C11E0B3" w14:textId="77777777" w:rsidTr="00873617">
        <w:tc>
          <w:tcPr>
            <w:tcW w:w="3958" w:type="dxa"/>
          </w:tcPr>
          <w:p w14:paraId="302F3B8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สั้นและดอกเบี้ยค้างรับ</w:t>
            </w:r>
          </w:p>
        </w:tc>
        <w:tc>
          <w:tcPr>
            <w:tcW w:w="1169" w:type="dxa"/>
            <w:shd w:val="clear" w:color="auto" w:fill="auto"/>
          </w:tcPr>
          <w:p w14:paraId="1F0C3D42" w14:textId="6344E108" w:rsidR="00873617" w:rsidRPr="006375B5" w:rsidRDefault="00A53F9C" w:rsidP="00AB35E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96C6D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3A5648D2" w14:textId="39ECF124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1B3474A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466C3F1A" w14:textId="73658F36" w:rsidR="00873617" w:rsidRPr="006375B5" w:rsidRDefault="00A53F9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8,847</w:t>
            </w:r>
          </w:p>
        </w:tc>
        <w:tc>
          <w:tcPr>
            <w:tcW w:w="270" w:type="dxa"/>
            <w:shd w:val="clear" w:color="auto" w:fill="auto"/>
          </w:tcPr>
          <w:p w14:paraId="41BD9BC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20D8772" w14:textId="5EDC8A69" w:rsidR="00873617" w:rsidRPr="006375B5" w:rsidRDefault="00415B4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9</w:t>
            </w:r>
            <w:r w:rsidR="00873617" w:rsidRPr="006375B5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055</w:t>
            </w:r>
          </w:p>
        </w:tc>
      </w:tr>
      <w:tr w:rsidR="00873617" w:rsidRPr="006375B5" w14:paraId="614F6D38" w14:textId="77777777" w:rsidTr="00873617">
        <w:tc>
          <w:tcPr>
            <w:tcW w:w="3958" w:type="dxa"/>
          </w:tcPr>
          <w:p w14:paraId="54E62D6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D67FA45" w14:textId="2FECCE2C" w:rsidR="00873617" w:rsidRPr="006375B5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38F8F19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1594DD4" w14:textId="0F0EE955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1" w:type="dxa"/>
            <w:shd w:val="clear" w:color="auto" w:fill="auto"/>
          </w:tcPr>
          <w:p w14:paraId="1A0B904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8AB2B4B" w14:textId="6563F16F" w:rsidR="00873617" w:rsidRPr="006375B5" w:rsidRDefault="00A53F9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  <w:shd w:val="clear" w:color="auto" w:fill="auto"/>
          </w:tcPr>
          <w:p w14:paraId="69A8AFD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76FA667" w14:textId="5627B6EA" w:rsidR="00873617" w:rsidRPr="006375B5" w:rsidRDefault="00415B4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</w:t>
            </w:r>
            <w:r w:rsidR="00873617" w:rsidRPr="006375B5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873617" w:rsidRPr="006375B5" w14:paraId="517C6379" w14:textId="77777777" w:rsidTr="00873617">
        <w:trPr>
          <w:trHeight w:val="442"/>
        </w:trPr>
        <w:tc>
          <w:tcPr>
            <w:tcW w:w="3958" w:type="dxa"/>
          </w:tcPr>
          <w:p w14:paraId="3F1DF93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DFD07" w14:textId="77C780B2" w:rsidR="00873617" w:rsidRPr="006375B5" w:rsidRDefault="00A53F9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7410FE2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263A6" w14:textId="67DFBCA4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1" w:type="dxa"/>
            <w:shd w:val="clear" w:color="auto" w:fill="auto"/>
          </w:tcPr>
          <w:p w14:paraId="4FE5B68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8A0CD" w14:textId="5DBC42F5" w:rsidR="00873617" w:rsidRPr="006375B5" w:rsidRDefault="00A53F9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14,437</w:t>
            </w:r>
          </w:p>
        </w:tc>
        <w:tc>
          <w:tcPr>
            <w:tcW w:w="270" w:type="dxa"/>
            <w:shd w:val="clear" w:color="auto" w:fill="auto"/>
          </w:tcPr>
          <w:p w14:paraId="0C5DBC0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427ED" w14:textId="5AD16800" w:rsidR="00873617" w:rsidRPr="006375B5" w:rsidRDefault="00415B4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873617" w:rsidRPr="006375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</w:tbl>
    <w:p w14:paraId="3B3E86FC" w14:textId="7BC6E084" w:rsidR="00873617" w:rsidRDefault="00873617" w:rsidP="008736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350"/>
        <w:gridCol w:w="270"/>
        <w:gridCol w:w="1260"/>
        <w:gridCol w:w="270"/>
        <w:gridCol w:w="1170"/>
      </w:tblGrid>
      <w:tr w:rsidR="00F624B2" w14:paraId="6B7F4F0C" w14:textId="77777777" w:rsidTr="00E817DB">
        <w:trPr>
          <w:trHeight w:val="367"/>
          <w:tblHeader/>
        </w:trPr>
        <w:tc>
          <w:tcPr>
            <w:tcW w:w="4050" w:type="dxa"/>
          </w:tcPr>
          <w:p w14:paraId="07F84899" w14:textId="77777777" w:rsidR="00F624B2" w:rsidRPr="009D47D0" w:rsidRDefault="00F624B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47D0">
              <w:rPr>
                <w:rFonts w:ascii="Angsana New" w:hAnsi="Angsana New"/>
                <w:sz w:val="30"/>
                <w:szCs w:val="30"/>
              </w:rPr>
              <w:br w:type="page"/>
            </w:r>
            <w:r w:rsidRPr="009D47D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  <w:hideMark/>
          </w:tcPr>
          <w:p w14:paraId="5B05C276" w14:textId="77777777" w:rsidR="00F624B2" w:rsidRPr="009D47D0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left" w:pos="720"/>
                <w:tab w:val="left" w:pos="2398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D47D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022181" w14:textId="77777777" w:rsidR="00F624B2" w:rsidRPr="009D47D0" w:rsidRDefault="00F624B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77CC1645" w14:textId="77777777" w:rsidR="00F624B2" w:rsidRPr="009D47D0" w:rsidRDefault="00F624B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D47D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4B2" w14:paraId="7C3BD6A4" w14:textId="77777777" w:rsidTr="00E817DB">
        <w:trPr>
          <w:tblHeader/>
        </w:trPr>
        <w:tc>
          <w:tcPr>
            <w:tcW w:w="4050" w:type="dxa"/>
          </w:tcPr>
          <w:p w14:paraId="0E08747A" w14:textId="77777777" w:rsidR="00F624B2" w:rsidRDefault="00F624B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5691C32" w14:textId="1CBADC74" w:rsidR="00F624B2" w:rsidRDefault="00415B4C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C6BACFD" w14:textId="77777777" w:rsidR="00F624B2" w:rsidRDefault="00F624B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9D84572" w14:textId="153E65F5" w:rsidR="00F624B2" w:rsidRDefault="00415B4C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75" w:firstLine="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8ECF097" w14:textId="77777777" w:rsidR="00F624B2" w:rsidRDefault="00F624B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4D6CA50" w14:textId="6EEC465B" w:rsidR="00F624B2" w:rsidRDefault="00415B4C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1C49C3" w14:textId="77777777" w:rsidR="00F624B2" w:rsidRDefault="00F624B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B468A7E" w14:textId="28C82D6E" w:rsidR="00F624B2" w:rsidRDefault="00415B4C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624B2" w14:paraId="5A2BF4AE" w14:textId="77777777" w:rsidTr="00E817DB">
        <w:trPr>
          <w:tblHeader/>
        </w:trPr>
        <w:tc>
          <w:tcPr>
            <w:tcW w:w="4050" w:type="dxa"/>
          </w:tcPr>
          <w:p w14:paraId="1EA64DBD" w14:textId="77777777" w:rsidR="00F624B2" w:rsidRDefault="00F624B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D00FE62" w14:textId="77777777" w:rsidR="00F624B2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624B2" w14:paraId="7A892643" w14:textId="77777777" w:rsidTr="00E817DB">
        <w:trPr>
          <w:trHeight w:val="64"/>
        </w:trPr>
        <w:tc>
          <w:tcPr>
            <w:tcW w:w="4050" w:type="dxa"/>
            <w:hideMark/>
          </w:tcPr>
          <w:p w14:paraId="63569372" w14:textId="445CE553" w:rsidR="00F624B2" w:rsidRPr="009D47D0" w:rsidRDefault="00C001F1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F624B2" w:rsidRPr="009D47D0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F624B2" w:rsidRPr="009D47D0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จากเงินให้กู้ยืมและดอกเบี้ยค้างรับ</w:t>
            </w:r>
          </w:p>
        </w:tc>
        <w:tc>
          <w:tcPr>
            <w:tcW w:w="1080" w:type="dxa"/>
          </w:tcPr>
          <w:p w14:paraId="0B636D42" w14:textId="77777777" w:rsidR="00F624B2" w:rsidRPr="009D47D0" w:rsidRDefault="00F624B2" w:rsidP="00B7712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34596" w14:textId="77777777" w:rsidR="00F624B2" w:rsidRPr="009D47D0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713F57" w14:textId="77777777" w:rsidR="00F624B2" w:rsidRPr="009D47D0" w:rsidRDefault="00F624B2" w:rsidP="00B7712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97E11F" w14:textId="77777777" w:rsidR="00F624B2" w:rsidRPr="009D47D0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7A43582" w14:textId="77777777" w:rsidR="00F624B2" w:rsidRPr="009D47D0" w:rsidRDefault="00F624B2" w:rsidP="00B77123">
            <w:pPr>
              <w:pStyle w:val="acctfourfigures"/>
              <w:tabs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A58E7F" w14:textId="77777777" w:rsidR="00F624B2" w:rsidRPr="009D47D0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5888E9" w14:textId="77777777" w:rsidR="00F624B2" w:rsidRPr="009D47D0" w:rsidRDefault="00F624B2" w:rsidP="00B7712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24B2" w14:paraId="7DB7CED6" w14:textId="77777777" w:rsidTr="00BF2C22">
        <w:trPr>
          <w:trHeight w:val="36"/>
        </w:trPr>
        <w:tc>
          <w:tcPr>
            <w:tcW w:w="4050" w:type="dxa"/>
            <w:hideMark/>
          </w:tcPr>
          <w:p w14:paraId="7A8DCD73" w14:textId="58F5731E" w:rsidR="00F624B2" w:rsidRPr="009D47D0" w:rsidRDefault="00F624B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9D47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D47D0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71D9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D47D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0FB162" w14:textId="1A6193D6" w:rsidR="00F624B2" w:rsidRPr="00A152EA" w:rsidRDefault="00A53F9C" w:rsidP="00B77123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E14D923" w14:textId="77777777" w:rsidR="00F624B2" w:rsidRPr="00A152EA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AFA12" w14:textId="259BA0DE" w:rsidR="00F624B2" w:rsidRPr="00A152EA" w:rsidRDefault="00BF2C22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(41)</w:t>
            </w:r>
          </w:p>
        </w:tc>
        <w:tc>
          <w:tcPr>
            <w:tcW w:w="270" w:type="dxa"/>
          </w:tcPr>
          <w:p w14:paraId="3BB83CA9" w14:textId="77777777" w:rsidR="00F624B2" w:rsidRPr="00A152EA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FBFB1C" w14:textId="2C71429F" w:rsidR="00F624B2" w:rsidRPr="00A152EA" w:rsidRDefault="00A53F9C" w:rsidP="003B56A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DD213C" w14:textId="77777777" w:rsidR="00F624B2" w:rsidRPr="00A152EA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50E041" w14:textId="77777777" w:rsidR="00F624B2" w:rsidRPr="00A152EA" w:rsidRDefault="00F624B2" w:rsidP="003B56A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2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B35D5B3" w14:textId="77777777" w:rsidR="00873617" w:rsidRPr="006375B5" w:rsidRDefault="00873617" w:rsidP="00F6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350"/>
        <w:gridCol w:w="270"/>
        <w:gridCol w:w="1260"/>
        <w:gridCol w:w="270"/>
        <w:gridCol w:w="1170"/>
      </w:tblGrid>
      <w:tr w:rsidR="00873617" w:rsidRPr="006375B5" w14:paraId="432B685A" w14:textId="77777777" w:rsidTr="006402CE">
        <w:trPr>
          <w:tblHeader/>
        </w:trPr>
        <w:tc>
          <w:tcPr>
            <w:tcW w:w="4050" w:type="dxa"/>
            <w:shd w:val="clear" w:color="auto" w:fill="auto"/>
          </w:tcPr>
          <w:p w14:paraId="7B54059F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1689D8B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570D636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4D67AA1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17" w:rsidRPr="006375B5" w14:paraId="69BF71EF" w14:textId="77777777" w:rsidTr="006402CE">
        <w:trPr>
          <w:tblHeader/>
        </w:trPr>
        <w:tc>
          <w:tcPr>
            <w:tcW w:w="4050" w:type="dxa"/>
            <w:shd w:val="clear" w:color="auto" w:fill="auto"/>
          </w:tcPr>
          <w:p w14:paraId="3A8867F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097DC5" w14:textId="62EFFB9E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D2ABEE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E9FFE1" w14:textId="070866D5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B0A267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737BC0" w14:textId="6A78795A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C5F55C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6ABC1E" w14:textId="31566AEB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73617" w:rsidRPr="006375B5" w14:paraId="4861F3A6" w14:textId="77777777" w:rsidTr="006402CE">
        <w:trPr>
          <w:tblHeader/>
        </w:trPr>
        <w:tc>
          <w:tcPr>
            <w:tcW w:w="4050" w:type="dxa"/>
            <w:shd w:val="clear" w:color="auto" w:fill="auto"/>
          </w:tcPr>
          <w:p w14:paraId="734F13D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B831F0" w14:textId="304046DF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460852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5E0EF27" w14:textId="66C6830F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14377A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52C66B" w14:textId="2D33BDA8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692D4E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FEA08C" w14:textId="4DFFA738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73617" w:rsidRPr="006375B5" w14:paraId="2C9F7855" w14:textId="77777777" w:rsidTr="006402CE">
        <w:trPr>
          <w:tblHeader/>
        </w:trPr>
        <w:tc>
          <w:tcPr>
            <w:tcW w:w="4050" w:type="dxa"/>
            <w:shd w:val="clear" w:color="auto" w:fill="auto"/>
          </w:tcPr>
          <w:p w14:paraId="70CD0A8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051909F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624B2" w:rsidRPr="006375B5" w14:paraId="38463E44" w14:textId="77777777" w:rsidTr="006402CE">
        <w:trPr>
          <w:tblHeader/>
        </w:trPr>
        <w:tc>
          <w:tcPr>
            <w:tcW w:w="4050" w:type="dxa"/>
            <w:shd w:val="clear" w:color="auto" w:fill="auto"/>
          </w:tcPr>
          <w:p w14:paraId="7CD83289" w14:textId="3216F890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D17B3EC" w14:textId="1015AB5A" w:rsidR="00F624B2" w:rsidRPr="006375B5" w:rsidRDefault="00A53F9C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15E2BD7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C4BF67" w14:textId="202FCD10" w:rsidR="00F624B2" w:rsidRPr="006375B5" w:rsidRDefault="00F624B2" w:rsidP="003B56A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EFCCA0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89F9DB" w14:textId="2B2D0E02" w:rsidR="00F624B2" w:rsidRPr="006375B5" w:rsidRDefault="00A53F9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4431754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E2EA60" w14:textId="2B8A90C0" w:rsidR="00F624B2" w:rsidRPr="006375B5" w:rsidRDefault="00F624B2" w:rsidP="001E2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3B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24B2" w:rsidRPr="006375B5" w14:paraId="6EE00CD9" w14:textId="77777777" w:rsidTr="006402CE">
        <w:trPr>
          <w:tblHeader/>
        </w:trPr>
        <w:tc>
          <w:tcPr>
            <w:tcW w:w="4050" w:type="dxa"/>
            <w:shd w:val="clear" w:color="auto" w:fill="auto"/>
          </w:tcPr>
          <w:p w14:paraId="06686AD4" w14:textId="2CD3B10E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6ED70102" w14:textId="0B388553" w:rsidR="00F624B2" w:rsidRPr="006375B5" w:rsidRDefault="00A53F9C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494E9A32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7E3C5D" w14:textId="0D44DC6F" w:rsidR="00F624B2" w:rsidRPr="006375B5" w:rsidRDefault="00415B4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0DEB192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4F1C8F" w14:textId="7DC1FE2A" w:rsidR="00F624B2" w:rsidRPr="006375B5" w:rsidRDefault="00A53F9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80770CB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7EE33B" w14:textId="047E4D8E" w:rsidR="00F624B2" w:rsidRPr="006375B5" w:rsidRDefault="00415B4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624B2" w:rsidRPr="006375B5" w14:paraId="7ED17382" w14:textId="77777777" w:rsidTr="006402CE">
        <w:trPr>
          <w:tblHeader/>
        </w:trPr>
        <w:tc>
          <w:tcPr>
            <w:tcW w:w="4050" w:type="dxa"/>
            <w:shd w:val="clear" w:color="auto" w:fill="auto"/>
          </w:tcPr>
          <w:p w14:paraId="79CF84ED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2B6A37" w14:textId="125F7BC0" w:rsidR="00F624B2" w:rsidRPr="006375B5" w:rsidRDefault="00A53F9C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1968C09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86F6C3" w14:textId="408F8738" w:rsidR="00F624B2" w:rsidRPr="006375B5" w:rsidRDefault="00415B4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FB540E0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86B2E5" w14:textId="60FD0046" w:rsidR="00F624B2" w:rsidRPr="006375B5" w:rsidRDefault="000610F7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589D15D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318BEA" w14:textId="72B89B71" w:rsidR="00F624B2" w:rsidRPr="006375B5" w:rsidRDefault="00415B4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624B2" w:rsidRPr="006375B5" w14:paraId="14BD6941" w14:textId="77777777" w:rsidTr="006402CE">
        <w:trPr>
          <w:tblHeader/>
        </w:trPr>
        <w:tc>
          <w:tcPr>
            <w:tcW w:w="4050" w:type="dxa"/>
            <w:shd w:val="clear" w:color="auto" w:fill="auto"/>
          </w:tcPr>
          <w:p w14:paraId="44494AD2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83939" w14:textId="512247E5" w:rsidR="00F624B2" w:rsidRPr="006375B5" w:rsidRDefault="00A53F9C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7E481EDD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4F85A" w14:textId="47AD2CCF" w:rsidR="00F624B2" w:rsidRPr="006375B5" w:rsidRDefault="00415B4C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848561C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C399A" w14:textId="1551A431" w:rsidR="00F624B2" w:rsidRPr="006375B5" w:rsidRDefault="000610F7" w:rsidP="00AB3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7DAA316" w14:textId="77777777" w:rsidR="00F624B2" w:rsidRPr="006375B5" w:rsidRDefault="00F624B2" w:rsidP="00F62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F4A2D" w14:textId="3E2F04A6" w:rsidR="00F624B2" w:rsidRPr="006375B5" w:rsidRDefault="00415B4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417BB256" w14:textId="77777777" w:rsidR="00873617" w:rsidRPr="006375B5" w:rsidRDefault="00873617" w:rsidP="00873617">
      <w:pPr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170"/>
      </w:tblGrid>
      <w:tr w:rsidR="00873617" w:rsidRPr="006375B5" w14:paraId="38395407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41757146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518750B6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F303E7E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8DA4297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17" w:rsidRPr="006375B5" w14:paraId="51FEFF18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1DB6EB1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648A46" w14:textId="18187DE8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519618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BEE6BD" w14:textId="4BB76B93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BA695B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CA31AC" w14:textId="597CB5EA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7E0630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450C8A" w14:textId="78F628D4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73617" w:rsidRPr="006375B5" w14:paraId="5EDC60B7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0A595AB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FA3E4E" w14:textId="311DDE0E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B34FAA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16522" w14:textId="6317F97B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111C29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62CA70" w14:textId="638A7BB1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5FCEB4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DACC4C" w14:textId="7DF53E09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73617" w:rsidRPr="006375B5" w14:paraId="34103684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477735E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435BCE9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3617" w:rsidRPr="006375B5" w14:paraId="41AB6841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6D08356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EF49264" w14:textId="68C87A8B" w:rsidR="00873617" w:rsidRPr="006375B5" w:rsidRDefault="00A53F9C" w:rsidP="001E2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A1038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116654" w14:textId="451C3AAA" w:rsidR="00873617" w:rsidRPr="006375B5" w:rsidRDefault="00873617" w:rsidP="002937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8F69E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DE7E09" w14:textId="6BB9D1D9" w:rsidR="00873617" w:rsidRPr="006375B5" w:rsidRDefault="00A53F9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396052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514406" w14:textId="471FCD47" w:rsidR="00873617" w:rsidRPr="006375B5" w:rsidRDefault="00415B4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3617" w:rsidRPr="006375B5" w14:paraId="210443F0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67CB69C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A664F8" w14:textId="6E122306" w:rsidR="00873617" w:rsidRPr="006375B5" w:rsidRDefault="00A53F9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77C37D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77F4DA" w14:textId="77C5F8B6" w:rsidR="00873617" w:rsidRPr="006375B5" w:rsidRDefault="00415B4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F90CC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6C60B3" w14:textId="52B45B08" w:rsidR="00873617" w:rsidRPr="006375B5" w:rsidRDefault="00A53F9C" w:rsidP="001E2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C6792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22F455" w14:textId="66AB952A" w:rsidR="00873617" w:rsidRPr="006375B5" w:rsidRDefault="00873617" w:rsidP="00AB35E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128F7F00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3BAF069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D5FE5" w14:textId="48D69909" w:rsidR="00873617" w:rsidRPr="006375B5" w:rsidRDefault="00A53F9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474AA2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FC14D" w14:textId="2B087FBF" w:rsidR="00873617" w:rsidRPr="006375B5" w:rsidRDefault="00415B4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9796D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29737" w14:textId="6C151CA4" w:rsidR="00873617" w:rsidRPr="006375B5" w:rsidRDefault="00A53F9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1EFDC0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95B47" w14:textId="3353249F" w:rsidR="00873617" w:rsidRPr="006375B5" w:rsidRDefault="00415B4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5A4B724D" w14:textId="77777777" w:rsidR="00CD6F69" w:rsidRPr="00E817DB" w:rsidRDefault="00CD6F6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170"/>
      </w:tblGrid>
      <w:tr w:rsidR="00873617" w:rsidRPr="006375B5" w14:paraId="4584DEF5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142C49F9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sz w:val="30"/>
                <w:szCs w:val="30"/>
                <w:cs/>
              </w:rPr>
              <w:br w:type="page"/>
            </w:r>
            <w:r w:rsidRPr="006375B5">
              <w:rPr>
                <w:sz w:val="30"/>
                <w:szCs w:val="30"/>
                <w:cs/>
              </w:rPr>
              <w:br w:type="page"/>
            </w:r>
            <w:r w:rsidRPr="006375B5">
              <w:rPr>
                <w:sz w:val="30"/>
                <w:szCs w:val="30"/>
                <w:cs/>
              </w:rPr>
              <w:br w:type="page"/>
            </w:r>
            <w:r w:rsidRPr="006375B5">
              <w:rPr>
                <w:sz w:val="30"/>
                <w:szCs w:val="30"/>
                <w:cs/>
              </w:rPr>
              <w:br w:type="page"/>
            </w:r>
            <w:r w:rsidRPr="006375B5">
              <w:rPr>
                <w:sz w:val="30"/>
                <w:szCs w:val="30"/>
                <w:cs/>
              </w:rPr>
              <w:br w:type="page"/>
            </w:r>
            <w:r w:rsidRPr="006375B5">
              <w:rPr>
                <w:sz w:val="30"/>
                <w:szCs w:val="30"/>
                <w:cs/>
              </w:rPr>
              <w:br w:type="page"/>
            </w:r>
            <w:r w:rsidRPr="006375B5">
              <w:rPr>
                <w:sz w:val="30"/>
                <w:szCs w:val="30"/>
                <w:cs/>
              </w:rPr>
              <w:br w:type="page"/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021E85DD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8022FCC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6F08E03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17" w:rsidRPr="006375B5" w14:paraId="7E542205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108C76B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B3491B" w14:textId="294AD2C9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4088FF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87B3A6" w14:textId="30576F9F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C03B4A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356FB5" w14:textId="3B9E470A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E0B703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DB979D" w14:textId="34361C61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73617" w:rsidRPr="006375B5" w14:paraId="0AF72932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156A3CF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B2838A" w14:textId="45078BEA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66CFF8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92BE73" w14:textId="10A3299B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EA0F94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8C94E" w14:textId="6708AEBC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A9F700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98B8D1" w14:textId="33CFD219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73617" w:rsidRPr="006375B5" w14:paraId="274D8A8C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46F4176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1D3221F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3617" w:rsidRPr="006375B5" w14:paraId="53B5B23A" w14:textId="77777777" w:rsidTr="00CD6F69">
        <w:trPr>
          <w:trHeight w:val="137"/>
          <w:tblHeader/>
        </w:trPr>
        <w:tc>
          <w:tcPr>
            <w:tcW w:w="3960" w:type="dxa"/>
            <w:shd w:val="clear" w:color="auto" w:fill="auto"/>
          </w:tcPr>
          <w:p w14:paraId="64C8EED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B7F3048" w14:textId="00F8BE83" w:rsidR="00873617" w:rsidRPr="006375B5" w:rsidRDefault="00A53F9C" w:rsidP="001E2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6BF7E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11FFCF" w14:textId="24468A9A" w:rsidR="00873617" w:rsidRPr="006375B5" w:rsidRDefault="00873617" w:rsidP="002937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8F661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4C5B8B" w14:textId="0DC65CE3" w:rsidR="00873617" w:rsidRPr="006375B5" w:rsidRDefault="00A53F9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F60BF8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9FBA29" w14:textId="26633BBE" w:rsidR="00873617" w:rsidRPr="006375B5" w:rsidRDefault="00415B4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73617" w:rsidRPr="006375B5" w14:paraId="1993A8FC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7C83342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5074E19C" w14:textId="61B14FAD" w:rsidR="00873617" w:rsidRPr="006375B5" w:rsidRDefault="00A53F9C" w:rsidP="001E2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FF9E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232A20" w14:textId="008047B5" w:rsidR="00873617" w:rsidRPr="006375B5" w:rsidRDefault="00415B4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913D63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0E6FA6" w14:textId="0DE6352D" w:rsidR="00873617" w:rsidRPr="006375B5" w:rsidRDefault="00A53F9C" w:rsidP="001E2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DE017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EAAA49" w14:textId="3402C7BD" w:rsidR="00873617" w:rsidRPr="006375B5" w:rsidRDefault="00873617" w:rsidP="00AB35E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223C2118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50C685B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6B03AF57" w14:textId="6A4A8081" w:rsidR="00873617" w:rsidRPr="006375B5" w:rsidRDefault="00A53F9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76A86D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C448EA" w14:textId="073485B8" w:rsidR="00873617" w:rsidRPr="006375B5" w:rsidRDefault="00415B4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12E0C2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960C03" w14:textId="5392C87A" w:rsidR="00873617" w:rsidRPr="006375B5" w:rsidRDefault="00A53F9C" w:rsidP="001E2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57BDF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203FCA" w14:textId="714276A9" w:rsidR="00873617" w:rsidRPr="006375B5" w:rsidRDefault="00415B4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3617" w:rsidRPr="006375B5" w14:paraId="2BC4F667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77CE611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6FCB95" w14:textId="6B542004" w:rsidR="00873617" w:rsidRPr="006375B5" w:rsidRDefault="00A53F9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32E1E25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B48A22" w14:textId="3E2CF71B" w:rsidR="00873617" w:rsidRPr="006375B5" w:rsidRDefault="00415B4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0F23F71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CC1FA6" w14:textId="52120059" w:rsidR="00873617" w:rsidRPr="006375B5" w:rsidRDefault="00A53F9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EE716C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6159F5" w14:textId="7698E359" w:rsidR="00873617" w:rsidRPr="006375B5" w:rsidRDefault="00415B4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73617" w:rsidRPr="006375B5" w14:paraId="13C96EA3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3E2DA48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EE54D" w14:textId="3FDFF4FD" w:rsidR="00873617" w:rsidRPr="006375B5" w:rsidRDefault="00A53F9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6E7FB5A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7C8AA" w14:textId="050EE165" w:rsidR="00873617" w:rsidRPr="006375B5" w:rsidRDefault="00415B4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0C8A003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8263D" w14:textId="687E5399" w:rsidR="00873617" w:rsidRPr="006375B5" w:rsidRDefault="00A53F9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61FB23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1A29" w14:textId="6F69DE53" w:rsidR="00873617" w:rsidRPr="006375B5" w:rsidRDefault="00415B4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</w:tr>
    </w:tbl>
    <w:p w14:paraId="31A63197" w14:textId="77777777" w:rsidR="00873617" w:rsidRPr="007F5EA9" w:rsidRDefault="00873617" w:rsidP="00873617">
      <w:pPr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170"/>
      </w:tblGrid>
      <w:tr w:rsidR="00873617" w:rsidRPr="006375B5" w14:paraId="3181A627" w14:textId="77777777" w:rsidTr="00CD6F69">
        <w:trPr>
          <w:tblHeader/>
        </w:trPr>
        <w:tc>
          <w:tcPr>
            <w:tcW w:w="3960" w:type="dxa"/>
            <w:shd w:val="clear" w:color="auto" w:fill="auto"/>
          </w:tcPr>
          <w:p w14:paraId="4FC9478B" w14:textId="5B9E9535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77CA8997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00D6DDA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E3C11C0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17" w:rsidRPr="006375B5" w14:paraId="15462A38" w14:textId="77777777" w:rsidTr="00CD6F69">
        <w:tc>
          <w:tcPr>
            <w:tcW w:w="3960" w:type="dxa"/>
            <w:shd w:val="clear" w:color="auto" w:fill="auto"/>
          </w:tcPr>
          <w:p w14:paraId="664690C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2CB5DA" w14:textId="57CEBB9A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A492F5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A9A022" w14:textId="667D51E2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A70DA1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6AB456" w14:textId="590046A4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695325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B8168F" w14:textId="563858FD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73617" w:rsidRPr="006375B5" w14:paraId="29B7DEB3" w14:textId="77777777" w:rsidTr="00CD6F69">
        <w:tc>
          <w:tcPr>
            <w:tcW w:w="3960" w:type="dxa"/>
            <w:shd w:val="clear" w:color="auto" w:fill="auto"/>
          </w:tcPr>
          <w:p w14:paraId="55CFF0D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587886" w14:textId="30313297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E147A8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AD82AF" w14:textId="2F7ACBD0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57B2DC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98A3C1" w14:textId="67FDCB21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7CF203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14D18D" w14:textId="1307A93A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73617" w:rsidRPr="006375B5" w14:paraId="3CFE1A91" w14:textId="77777777" w:rsidTr="00CD6F69">
        <w:tc>
          <w:tcPr>
            <w:tcW w:w="3960" w:type="dxa"/>
            <w:shd w:val="clear" w:color="auto" w:fill="auto"/>
          </w:tcPr>
          <w:p w14:paraId="0DE72FA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791BDD1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3617" w:rsidRPr="006375B5" w14:paraId="17414FA2" w14:textId="77777777" w:rsidTr="00CD6F69">
        <w:trPr>
          <w:trHeight w:val="343"/>
        </w:trPr>
        <w:tc>
          <w:tcPr>
            <w:tcW w:w="3960" w:type="dxa"/>
            <w:shd w:val="clear" w:color="auto" w:fill="auto"/>
          </w:tcPr>
          <w:p w14:paraId="7B4E0AB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FDC061" w14:textId="047DDB7E" w:rsidR="00873617" w:rsidRPr="006375B5" w:rsidRDefault="00A53F9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50CA488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4DC759" w14:textId="5EF3FBBA" w:rsidR="00873617" w:rsidRPr="006375B5" w:rsidRDefault="009958CB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1E58CC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E569A6B" w14:textId="6B5A2C7D" w:rsidR="00873617" w:rsidRPr="006375B5" w:rsidRDefault="00A53F9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B6EB28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0C456C3" w14:textId="1372807A" w:rsidR="00873617" w:rsidRPr="006375B5" w:rsidRDefault="00415B4C" w:rsidP="00AB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673E35B9" w14:textId="2BF19666" w:rsidR="00816138" w:rsidRDefault="00816138">
      <w:pPr>
        <w:rPr>
          <w:rFonts w:asciiTheme="majorBidi" w:hAnsiTheme="majorBidi" w:cstheme="majorBidi"/>
          <w:sz w:val="30"/>
          <w:szCs w:val="30"/>
          <w:cs/>
        </w:rPr>
      </w:pPr>
    </w:p>
    <w:p w14:paraId="6295E7FC" w14:textId="66761328" w:rsidR="00977CC6" w:rsidRPr="007F5EA9" w:rsidRDefault="00816138" w:rsidP="00816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170"/>
      </w:tblGrid>
      <w:tr w:rsidR="00873617" w:rsidRPr="006375B5" w14:paraId="7C3FB1E0" w14:textId="77777777" w:rsidTr="00CD6F69">
        <w:trPr>
          <w:tblHeader/>
        </w:trPr>
        <w:tc>
          <w:tcPr>
            <w:tcW w:w="3960" w:type="dxa"/>
          </w:tcPr>
          <w:p w14:paraId="27B3C88B" w14:textId="22B7261F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sz w:val="30"/>
                <w:szCs w:val="30"/>
              </w:rPr>
              <w:lastRenderedPageBreak/>
              <w:br w:type="page"/>
            </w:r>
            <w:r w:rsidRPr="006375B5">
              <w:rPr>
                <w:sz w:val="30"/>
                <w:szCs w:val="30"/>
              </w:rPr>
              <w:br w:type="page"/>
            </w:r>
            <w:r w:rsidRPr="006375B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700" w:type="dxa"/>
            <w:gridSpan w:val="3"/>
          </w:tcPr>
          <w:p w14:paraId="37213B36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E961BC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45717FA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17" w:rsidRPr="006375B5" w14:paraId="3FB1BDB3" w14:textId="77777777" w:rsidTr="00CD6F69">
        <w:trPr>
          <w:tblHeader/>
        </w:trPr>
        <w:tc>
          <w:tcPr>
            <w:tcW w:w="3960" w:type="dxa"/>
          </w:tcPr>
          <w:p w14:paraId="7AE3AE0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9937B0" w14:textId="7A25F662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FFA244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F246C" w14:textId="06B7BF92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934E82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BCEE1" w14:textId="0A6B980C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8FC60F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2175D2" w14:textId="1D6A6DFE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73617" w:rsidRPr="006375B5" w14:paraId="59184DF2" w14:textId="77777777" w:rsidTr="00CD6F69">
        <w:trPr>
          <w:tblHeader/>
        </w:trPr>
        <w:tc>
          <w:tcPr>
            <w:tcW w:w="3960" w:type="dxa"/>
          </w:tcPr>
          <w:p w14:paraId="3297D95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796E92" w14:textId="51C68C28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B937E9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CB030" w14:textId="7AF015EE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8AFFDF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F1FCF" w14:textId="26A9E394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6426B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CE349" w14:textId="4AD420AB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73617" w:rsidRPr="006375B5" w14:paraId="5F9F0476" w14:textId="77777777" w:rsidTr="00CD6F69">
        <w:trPr>
          <w:tblHeader/>
        </w:trPr>
        <w:tc>
          <w:tcPr>
            <w:tcW w:w="3960" w:type="dxa"/>
          </w:tcPr>
          <w:p w14:paraId="1473225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FFA47B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3617" w:rsidRPr="006375B5" w14:paraId="7E4A1FA2" w14:textId="77777777" w:rsidTr="00CD6F69">
        <w:tc>
          <w:tcPr>
            <w:tcW w:w="3960" w:type="dxa"/>
          </w:tcPr>
          <w:p w14:paraId="727B04C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260" w:type="dxa"/>
            <w:shd w:val="clear" w:color="auto" w:fill="auto"/>
          </w:tcPr>
          <w:p w14:paraId="7473EF75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B6445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6828D9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F400F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D618C3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80D58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D1421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617" w:rsidRPr="006375B5" w14:paraId="59FA2ADC" w14:textId="77777777" w:rsidTr="00CD6F69">
        <w:tc>
          <w:tcPr>
            <w:tcW w:w="3960" w:type="dxa"/>
          </w:tcPr>
          <w:p w14:paraId="7CAC8E6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2DFC556" w14:textId="7D69AEB1" w:rsidR="00873617" w:rsidRPr="006375B5" w:rsidRDefault="00A53F9C" w:rsidP="001E2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2257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845366" w14:textId="2EA94E7A" w:rsidR="00873617" w:rsidRPr="006375B5" w:rsidRDefault="00873617" w:rsidP="0029379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8042A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88D468" w14:textId="0AA11169" w:rsidR="00873617" w:rsidRPr="006375B5" w:rsidRDefault="00A53F9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  <w:shd w:val="clear" w:color="auto" w:fill="auto"/>
          </w:tcPr>
          <w:p w14:paraId="5A49834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3E3167" w14:textId="0591CC89" w:rsidR="00873617" w:rsidRPr="006375B5" w:rsidRDefault="00415B4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873617" w:rsidRPr="006375B5" w14:paraId="3881BDE1" w14:textId="77777777" w:rsidTr="00CD6F69">
        <w:tc>
          <w:tcPr>
            <w:tcW w:w="3960" w:type="dxa"/>
          </w:tcPr>
          <w:p w14:paraId="6D4B301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788080A0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D362A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7C6321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F3C75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328900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BEBAB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0DBFBE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617" w:rsidRPr="006375B5" w14:paraId="318CD075" w14:textId="77777777" w:rsidTr="00CD6F69">
        <w:tc>
          <w:tcPr>
            <w:tcW w:w="3960" w:type="dxa"/>
          </w:tcPr>
          <w:p w14:paraId="645E431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375B5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F41C2B3" w14:textId="20E20B92" w:rsidR="00873617" w:rsidRPr="006375B5" w:rsidRDefault="00A53F9C" w:rsidP="00015BD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68D6F69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BFB79C" w14:textId="7F426FB3" w:rsidR="00873617" w:rsidRPr="006375B5" w:rsidRDefault="00415B4C" w:rsidP="001E2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6AF3959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BEAB5B" w14:textId="1AE29158" w:rsidR="00873617" w:rsidRPr="006375B5" w:rsidRDefault="00A53F9C" w:rsidP="001E2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C0924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B9A8C9" w14:textId="4382458B" w:rsidR="00873617" w:rsidRPr="006375B5" w:rsidRDefault="00873617" w:rsidP="001E2BF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7811A952" w14:textId="77777777" w:rsidTr="00CD6F69">
        <w:tc>
          <w:tcPr>
            <w:tcW w:w="3960" w:type="dxa"/>
          </w:tcPr>
          <w:p w14:paraId="0225DD2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01A1703E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5BBCE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6B24EF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74B9E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0CC99A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9F0E5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F6AB2D" w14:textId="77777777" w:rsidR="00873617" w:rsidRPr="006375B5" w:rsidRDefault="00873617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617" w:rsidRPr="006375B5" w14:paraId="161899FB" w14:textId="77777777" w:rsidTr="00CD6F69">
        <w:tc>
          <w:tcPr>
            <w:tcW w:w="3960" w:type="dxa"/>
          </w:tcPr>
          <w:p w14:paraId="5899B60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375B5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E94BDE" w14:textId="4600274D" w:rsidR="00873617" w:rsidRPr="006375B5" w:rsidRDefault="00A53F9C" w:rsidP="008F15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601039E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89F382" w14:textId="3A95DC85" w:rsidR="00873617" w:rsidRPr="006375B5" w:rsidRDefault="00415B4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6C4FC2F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F6E6BA" w14:textId="0EF07F3B" w:rsidR="00873617" w:rsidRPr="006375B5" w:rsidRDefault="00A53F9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CFE508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65090A" w14:textId="7C48016C" w:rsidR="00873617" w:rsidRPr="006375B5" w:rsidRDefault="00873617" w:rsidP="00D45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49AAA13C" w14:textId="77777777" w:rsidTr="00CD6F69">
        <w:tc>
          <w:tcPr>
            <w:tcW w:w="3960" w:type="dxa"/>
          </w:tcPr>
          <w:p w14:paraId="48D7E16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E7D71" w14:textId="57E15B7C" w:rsidR="00873617" w:rsidRPr="006375B5" w:rsidRDefault="00A53F9C" w:rsidP="008F15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044F0FC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DE457" w14:textId="1BDA7F3E" w:rsidR="00873617" w:rsidRPr="006375B5" w:rsidRDefault="00415B4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5DCDD8A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CC8CC" w14:textId="068DDA96" w:rsidR="00873617" w:rsidRPr="00A53F9C" w:rsidRDefault="00A53F9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3F9C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48AFFCF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7AAA8" w14:textId="27451532" w:rsidR="00873617" w:rsidRPr="006375B5" w:rsidRDefault="00415B4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</w:tr>
      <w:tr w:rsidR="00873617" w:rsidRPr="006375B5" w14:paraId="646A4A12" w14:textId="77777777" w:rsidTr="00CD6F69">
        <w:tc>
          <w:tcPr>
            <w:tcW w:w="3960" w:type="dxa"/>
          </w:tcPr>
          <w:p w14:paraId="31F8491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D1916CE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8CA4B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C96FB8F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3D6DF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AAFC450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B246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A7F659E" w14:textId="77777777" w:rsidR="00873617" w:rsidRPr="006375B5" w:rsidRDefault="00873617" w:rsidP="00873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617" w:rsidRPr="006375B5" w14:paraId="4B171B9C" w14:textId="77777777" w:rsidTr="00CD6F69">
        <w:tc>
          <w:tcPr>
            <w:tcW w:w="3960" w:type="dxa"/>
          </w:tcPr>
          <w:p w14:paraId="5CA86F0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สั้นและดอกเบี้ยค้างจ่าย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44B92FBF" w14:textId="0B075435" w:rsidR="00873617" w:rsidRPr="006375B5" w:rsidRDefault="00A53F9C" w:rsidP="00D45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698D0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54FD51" w14:textId="01CAB6EE" w:rsidR="00873617" w:rsidRPr="006375B5" w:rsidRDefault="00873617" w:rsidP="00D452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7053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DFBAF8" w14:textId="23B0BC98" w:rsidR="00873617" w:rsidRPr="006375B5" w:rsidRDefault="009958CB" w:rsidP="009958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0A14611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DE3EAC" w14:textId="763F988B" w:rsidR="00873617" w:rsidRPr="006375B5" w:rsidRDefault="00415B4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873617" w:rsidRPr="006375B5" w14:paraId="369D5E20" w14:textId="77777777" w:rsidTr="00CD6F69">
        <w:tc>
          <w:tcPr>
            <w:tcW w:w="3960" w:type="dxa"/>
          </w:tcPr>
          <w:p w14:paraId="508B025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กู้ยืมระยะยาว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และดอกเบี้ยค้างจ่าย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E4C4AC" w14:textId="03E6AB9D" w:rsidR="00873617" w:rsidRPr="006375B5" w:rsidRDefault="00A53F9C" w:rsidP="008F15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065A063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ADAFC5" w14:textId="2C77FE93" w:rsidR="00873617" w:rsidRPr="006375B5" w:rsidRDefault="00415B4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103CE41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074A28" w14:textId="012EFB66" w:rsidR="00873617" w:rsidRPr="006375B5" w:rsidRDefault="009958CB" w:rsidP="009958C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B4A76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8760E6" w14:textId="6572E568" w:rsidR="00873617" w:rsidRPr="006375B5" w:rsidRDefault="00873617" w:rsidP="00D45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526B1698" w14:textId="77777777" w:rsidTr="00CD6F69">
        <w:trPr>
          <w:trHeight w:val="442"/>
        </w:trPr>
        <w:tc>
          <w:tcPr>
            <w:tcW w:w="3960" w:type="dxa"/>
          </w:tcPr>
          <w:p w14:paraId="4E30D42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7D6E7" w14:textId="3DA30F37" w:rsidR="00873617" w:rsidRPr="006375B5" w:rsidRDefault="00A53F9C" w:rsidP="008F15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590C23A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F8472" w14:textId="25C1FFC3" w:rsidR="00873617" w:rsidRPr="006375B5" w:rsidRDefault="00415B4C" w:rsidP="00D452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6B48E2A7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C0751" w14:textId="511A3093" w:rsidR="00873617" w:rsidRPr="006375B5" w:rsidRDefault="00A53F9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4221A8E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AB1FE" w14:textId="5333498C" w:rsidR="00873617" w:rsidRPr="006375B5" w:rsidRDefault="00415B4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</w:tr>
    </w:tbl>
    <w:p w14:paraId="4E5DCCF6" w14:textId="77777777" w:rsidR="00F624B2" w:rsidRPr="00482641" w:rsidRDefault="00F624B2" w:rsidP="00F624B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170"/>
      </w:tblGrid>
      <w:tr w:rsidR="00F624B2" w:rsidRPr="009E2F97" w14:paraId="150ECF8F" w14:textId="77777777" w:rsidTr="008F151B">
        <w:trPr>
          <w:trHeight w:val="449"/>
          <w:tblHeader/>
        </w:trPr>
        <w:tc>
          <w:tcPr>
            <w:tcW w:w="3960" w:type="dxa"/>
            <w:shd w:val="clear" w:color="auto" w:fill="auto"/>
          </w:tcPr>
          <w:p w14:paraId="7F8CD59A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58EB65C9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9ACBF23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32D89DD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4B2" w:rsidRPr="009E2F97" w14:paraId="07AD2D64" w14:textId="77777777" w:rsidTr="008F151B">
        <w:trPr>
          <w:trHeight w:val="434"/>
          <w:tblHeader/>
        </w:trPr>
        <w:tc>
          <w:tcPr>
            <w:tcW w:w="3960" w:type="dxa"/>
            <w:shd w:val="clear" w:color="auto" w:fill="auto"/>
          </w:tcPr>
          <w:p w14:paraId="743D667B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916C19" w14:textId="25648EF5" w:rsidR="00F624B2" w:rsidRPr="009E2F97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F624B2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24B2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FECFF2E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066A8A" w14:textId="60BA10C3" w:rsidR="00F624B2" w:rsidRPr="009E2F97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F624B2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24B2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B322060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10E076" w14:textId="7AA2A09E" w:rsidR="00F624B2" w:rsidRPr="009E2F97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F624B2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24B2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B7FE3AF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4EA216" w14:textId="2219E886" w:rsidR="00F624B2" w:rsidRPr="009E2F97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F624B2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24B2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624B2" w:rsidRPr="009E2F97" w14:paraId="0F541250" w14:textId="77777777" w:rsidTr="008F151B">
        <w:trPr>
          <w:trHeight w:val="449"/>
          <w:tblHeader/>
        </w:trPr>
        <w:tc>
          <w:tcPr>
            <w:tcW w:w="3960" w:type="dxa"/>
            <w:shd w:val="clear" w:color="auto" w:fill="auto"/>
          </w:tcPr>
          <w:p w14:paraId="19B31180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B30983" w14:textId="68F8B36D" w:rsidR="00F624B2" w:rsidRPr="009E2F97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08087EF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EBAF26" w14:textId="628CA546" w:rsidR="00F624B2" w:rsidRPr="009E2F97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5AAF7AE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ECB4DD" w14:textId="3DED8BE1" w:rsidR="00F624B2" w:rsidRPr="009E2F97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5E3566E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779321" w14:textId="1AD9D6BD" w:rsidR="00F624B2" w:rsidRPr="009E2F97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624B2" w:rsidRPr="009E2F97" w14:paraId="27E3E1BE" w14:textId="77777777" w:rsidTr="008F151B">
        <w:trPr>
          <w:trHeight w:val="308"/>
          <w:tblHeader/>
        </w:trPr>
        <w:tc>
          <w:tcPr>
            <w:tcW w:w="3960" w:type="dxa"/>
            <w:shd w:val="clear" w:color="auto" w:fill="auto"/>
          </w:tcPr>
          <w:p w14:paraId="274F38D1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254374C8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624B2" w:rsidRPr="009E2F97" w14:paraId="73A9D8FF" w14:textId="77777777" w:rsidTr="008F151B">
        <w:trPr>
          <w:trHeight w:val="434"/>
        </w:trPr>
        <w:tc>
          <w:tcPr>
            <w:tcW w:w="3960" w:type="dxa"/>
            <w:shd w:val="clear" w:color="auto" w:fill="auto"/>
          </w:tcPr>
          <w:p w14:paraId="6C57FBA1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065D45E1" w14:textId="77777777" w:rsidR="00F624B2" w:rsidRPr="009E2F97" w:rsidRDefault="00F624B2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4E7BEA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F49C2C" w14:textId="77777777" w:rsidR="00F624B2" w:rsidRPr="009E2F97" w:rsidRDefault="00F624B2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18077F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E45FDD" w14:textId="77777777" w:rsidR="00F624B2" w:rsidRPr="009E2F97" w:rsidRDefault="00F624B2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3E7B20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064C4D" w14:textId="77777777" w:rsidR="00F624B2" w:rsidRPr="009E2F97" w:rsidRDefault="00F624B2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24B2" w:rsidRPr="009E2F97" w14:paraId="38DF8F16" w14:textId="77777777" w:rsidTr="008F151B">
        <w:trPr>
          <w:trHeight w:val="434"/>
        </w:trPr>
        <w:tc>
          <w:tcPr>
            <w:tcW w:w="3960" w:type="dxa"/>
            <w:shd w:val="clear" w:color="auto" w:fill="auto"/>
          </w:tcPr>
          <w:p w14:paraId="55F6A339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71E0B3D2" w14:textId="21E2D219" w:rsidR="00F624B2" w:rsidRPr="008F151B" w:rsidRDefault="004E3E92" w:rsidP="008F15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151B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545F71A1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70E85" w14:textId="4CABC397" w:rsidR="00F624B2" w:rsidRPr="009E2F97" w:rsidRDefault="00415B4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7A14E6C5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E6077C" w14:textId="23C2CC2E" w:rsidR="00F624B2" w:rsidRPr="00B35FAF" w:rsidRDefault="00C0421D" w:rsidP="00C0421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9B9D386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F48D5A" w14:textId="1B89421A" w:rsidR="00F624B2" w:rsidRPr="009E2F97" w:rsidRDefault="00415B4C" w:rsidP="00D452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F624B2" w:rsidRPr="009E2F97" w14:paraId="2711B806" w14:textId="77777777" w:rsidTr="008F151B">
        <w:trPr>
          <w:trHeight w:val="434"/>
        </w:trPr>
        <w:tc>
          <w:tcPr>
            <w:tcW w:w="3960" w:type="dxa"/>
            <w:shd w:val="clear" w:color="auto" w:fill="auto"/>
          </w:tcPr>
          <w:p w14:paraId="73810D37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38E4E919" w14:textId="20509E4E" w:rsidR="00F624B2" w:rsidRPr="008F151B" w:rsidRDefault="004E3E92" w:rsidP="008F15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15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CF3022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67033" w14:textId="77777777" w:rsidR="00F624B2" w:rsidRPr="009E2F97" w:rsidRDefault="00F624B2" w:rsidP="00D4525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BB4B4A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442BE7" w14:textId="77777777" w:rsidR="00F624B2" w:rsidRPr="00A1119C" w:rsidRDefault="00F624B2" w:rsidP="00D45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111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50479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9981B5" w14:textId="77777777" w:rsidR="00F624B2" w:rsidRPr="009E2F97" w:rsidRDefault="00F624B2" w:rsidP="00D45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24B2" w:rsidRPr="009E2F97" w14:paraId="6521CED7" w14:textId="77777777" w:rsidTr="008F151B">
        <w:trPr>
          <w:trHeight w:val="434"/>
        </w:trPr>
        <w:tc>
          <w:tcPr>
            <w:tcW w:w="3960" w:type="dxa"/>
            <w:shd w:val="clear" w:color="auto" w:fill="auto"/>
          </w:tcPr>
          <w:p w14:paraId="6DCD8BA7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737ED5" w14:textId="77777777" w:rsidR="00F624B2" w:rsidRPr="009E2F97" w:rsidRDefault="00F624B2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D559EA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E74A1E" w14:textId="77777777" w:rsidR="00F624B2" w:rsidRPr="009E2F97" w:rsidRDefault="00F624B2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131341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D65A7C" w14:textId="77777777" w:rsidR="00F624B2" w:rsidRPr="009E2F97" w:rsidRDefault="00F624B2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5A4EE5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9166CF" w14:textId="77777777" w:rsidR="00F624B2" w:rsidRPr="009E2F97" w:rsidRDefault="00F624B2" w:rsidP="0059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24B2" w:rsidRPr="009E2F97" w14:paraId="6FCD1FBE" w14:textId="77777777" w:rsidTr="008F151B">
        <w:trPr>
          <w:trHeight w:val="434"/>
        </w:trPr>
        <w:tc>
          <w:tcPr>
            <w:tcW w:w="3960" w:type="dxa"/>
            <w:shd w:val="clear" w:color="auto" w:fill="auto"/>
          </w:tcPr>
          <w:p w14:paraId="5D0909EC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260" w:type="dxa"/>
            <w:shd w:val="clear" w:color="auto" w:fill="auto"/>
          </w:tcPr>
          <w:p w14:paraId="3ECE7EF9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E9E0F0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1671FCB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3B88F5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021384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B39A1A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22BA7B1" w14:textId="77777777" w:rsidR="00F624B2" w:rsidRPr="009E2F97" w:rsidRDefault="00F624B2" w:rsidP="005919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24B2" w:rsidRPr="009E2F97" w14:paraId="1BD8E2CF" w14:textId="77777777" w:rsidTr="008F151B">
        <w:trPr>
          <w:trHeight w:val="418"/>
        </w:trPr>
        <w:tc>
          <w:tcPr>
            <w:tcW w:w="3960" w:type="dxa"/>
            <w:shd w:val="clear" w:color="auto" w:fill="auto"/>
          </w:tcPr>
          <w:p w14:paraId="2B47B230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788BA025" w14:textId="718FF21E" w:rsidR="00F624B2" w:rsidRPr="008F151B" w:rsidRDefault="004E3E92" w:rsidP="008F151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151B">
              <w:rPr>
                <w:rFonts w:ascii="Angsana New" w:hAnsi="Angsana New"/>
                <w:sz w:val="30"/>
                <w:szCs w:val="30"/>
                <w:lang w:val="en-US"/>
              </w:rPr>
              <w:t>1,025</w:t>
            </w:r>
          </w:p>
        </w:tc>
        <w:tc>
          <w:tcPr>
            <w:tcW w:w="270" w:type="dxa"/>
            <w:shd w:val="clear" w:color="auto" w:fill="auto"/>
          </w:tcPr>
          <w:p w14:paraId="1F8B9AF0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C3A774" w14:textId="54362A16" w:rsidR="00F624B2" w:rsidRPr="009E2F97" w:rsidRDefault="00415B4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624B2" w:rsidRPr="00773F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71FBE4CE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85A09B" w14:textId="6A74AA6E" w:rsidR="00F624B2" w:rsidRPr="009E2F97" w:rsidRDefault="004E3E92" w:rsidP="00D4525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0C6F3832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1CBA07F" w14:textId="3A1C69C9" w:rsidR="00F624B2" w:rsidRPr="009E2F97" w:rsidRDefault="00415B4C" w:rsidP="00D452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</w:p>
        </w:tc>
      </w:tr>
      <w:tr w:rsidR="00F624B2" w:rsidRPr="009E2F97" w14:paraId="165275FA" w14:textId="77777777" w:rsidTr="008F151B">
        <w:trPr>
          <w:trHeight w:val="434"/>
        </w:trPr>
        <w:tc>
          <w:tcPr>
            <w:tcW w:w="3960" w:type="dxa"/>
            <w:shd w:val="clear" w:color="auto" w:fill="auto"/>
          </w:tcPr>
          <w:p w14:paraId="6A81DB4A" w14:textId="77777777" w:rsidR="00F624B2" w:rsidRPr="009E2F97" w:rsidRDefault="00F624B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699A6" w14:textId="79FDC81F" w:rsidR="00F624B2" w:rsidRPr="009E2F97" w:rsidRDefault="004E3E92" w:rsidP="00D4525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1,081</w:t>
            </w:r>
          </w:p>
        </w:tc>
        <w:tc>
          <w:tcPr>
            <w:tcW w:w="270" w:type="dxa"/>
            <w:shd w:val="clear" w:color="auto" w:fill="auto"/>
          </w:tcPr>
          <w:p w14:paraId="68014121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C884D" w14:textId="33F68721" w:rsidR="00F624B2" w:rsidRPr="009E2F97" w:rsidRDefault="00415B4C" w:rsidP="008F15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624B2" w:rsidRPr="00773F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2E75A85F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91967" w14:textId="1E3AB20A" w:rsidR="00F624B2" w:rsidRPr="009E2F97" w:rsidRDefault="004E3E9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8333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7E07CE8" w14:textId="77777777" w:rsidR="00F624B2" w:rsidRPr="009E2F97" w:rsidRDefault="00F624B2" w:rsidP="00B771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486C0" w14:textId="1D0C0DF5" w:rsidR="00F624B2" w:rsidRPr="009E2F97" w:rsidRDefault="00415B4C" w:rsidP="00D4525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</w:t>
            </w:r>
          </w:p>
        </w:tc>
      </w:tr>
    </w:tbl>
    <w:p w14:paraId="5C2B4CDC" w14:textId="2DA692B1" w:rsidR="00A11C32" w:rsidRDefault="00A11C32" w:rsidP="00873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30"/>
          <w:szCs w:val="30"/>
        </w:rPr>
      </w:pPr>
    </w:p>
    <w:p w14:paraId="6A565BAD" w14:textId="77777777" w:rsidR="00A11C32" w:rsidRDefault="00A11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259"/>
        <w:gridCol w:w="273"/>
        <w:gridCol w:w="1168"/>
        <w:gridCol w:w="269"/>
        <w:gridCol w:w="1170"/>
        <w:gridCol w:w="271"/>
        <w:gridCol w:w="1173"/>
      </w:tblGrid>
      <w:tr w:rsidR="00873617" w:rsidRPr="006375B5" w14:paraId="36CB1D9F" w14:textId="77777777" w:rsidTr="007F5EA9">
        <w:trPr>
          <w:trHeight w:val="371"/>
          <w:tblHeader/>
        </w:trPr>
        <w:tc>
          <w:tcPr>
            <w:tcW w:w="2074" w:type="pct"/>
          </w:tcPr>
          <w:p w14:paraId="4AF7E3F1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5" w:type="pct"/>
            <w:gridSpan w:val="3"/>
          </w:tcPr>
          <w:p w14:paraId="22F083D2" w14:textId="77777777" w:rsidR="00873617" w:rsidRPr="006375B5" w:rsidRDefault="00873617" w:rsidP="003D7DCE">
            <w:pPr>
              <w:pStyle w:val="BodyText"/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FFDDF02" w14:textId="77777777" w:rsidR="00873617" w:rsidRPr="006375B5" w:rsidRDefault="00873617" w:rsidP="003D7DCE">
            <w:pPr>
              <w:pStyle w:val="BodyText"/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49615A1E" w14:textId="77777777" w:rsidR="00873617" w:rsidRPr="006375B5" w:rsidRDefault="00873617" w:rsidP="003D7DCE">
            <w:pPr>
              <w:pStyle w:val="BodyText"/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17" w:rsidRPr="006375B5" w14:paraId="69C7019B" w14:textId="77777777" w:rsidTr="007F5EA9">
        <w:tc>
          <w:tcPr>
            <w:tcW w:w="2074" w:type="pct"/>
          </w:tcPr>
          <w:p w14:paraId="670BEAE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407597" w14:textId="4AA05F0E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6EC067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7C19AB6" w14:textId="0638FB0B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3959260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C151305" w14:textId="46E85A8A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3F8761E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7C4F3BA" w14:textId="4B598D80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873617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3617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73617" w:rsidRPr="006375B5" w14:paraId="27F0E6A5" w14:textId="77777777" w:rsidTr="007F5EA9">
        <w:tc>
          <w:tcPr>
            <w:tcW w:w="2074" w:type="pct"/>
          </w:tcPr>
          <w:p w14:paraId="293C25B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380C0B8" w14:textId="250D39DC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7D6E0C6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1DE1EFD" w14:textId="2906BB9E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41578E7A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701AB7F" w14:textId="143EB08C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761D1B6C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5B1FAD7" w14:textId="7260BCC7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73617" w:rsidRPr="006375B5" w14:paraId="7F28069F" w14:textId="77777777" w:rsidTr="007F5EA9">
        <w:tc>
          <w:tcPr>
            <w:tcW w:w="2074" w:type="pct"/>
          </w:tcPr>
          <w:p w14:paraId="5FCD07E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6" w:type="pct"/>
            <w:gridSpan w:val="7"/>
          </w:tcPr>
          <w:p w14:paraId="57B613F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3617" w:rsidRPr="006375B5" w14:paraId="5F35D04F" w14:textId="77777777" w:rsidTr="007F5EA9">
        <w:tc>
          <w:tcPr>
            <w:tcW w:w="2074" w:type="pct"/>
          </w:tcPr>
          <w:p w14:paraId="3D930E8D" w14:textId="39EE2013" w:rsidR="00873617" w:rsidRPr="00A11C32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A11C32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2926" w:type="pct"/>
            <w:gridSpan w:val="7"/>
          </w:tcPr>
          <w:p w14:paraId="4DA21CC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3617" w:rsidRPr="006375B5" w14:paraId="7F18B75B" w14:textId="77777777" w:rsidTr="007F5EA9">
        <w:tc>
          <w:tcPr>
            <w:tcW w:w="2074" w:type="pct"/>
          </w:tcPr>
          <w:p w14:paraId="2E854962" w14:textId="3185202D" w:rsidR="00873617" w:rsidRPr="006375B5" w:rsidRDefault="00A11C32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73617"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0" w:type="pct"/>
            <w:shd w:val="clear" w:color="auto" w:fill="auto"/>
          </w:tcPr>
          <w:p w14:paraId="4A5CF08B" w14:textId="36CF17CF" w:rsidR="00873617" w:rsidRPr="006375B5" w:rsidRDefault="00E135C6" w:rsidP="00D452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A84EA5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81E463A" w14:textId="49B86640" w:rsidR="00873617" w:rsidRPr="006375B5" w:rsidRDefault="00415B4C" w:rsidP="007F5E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41" w:type="pct"/>
            <w:shd w:val="clear" w:color="auto" w:fill="auto"/>
          </w:tcPr>
          <w:p w14:paraId="0C78CAE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10CE3BA" w14:textId="1D96998A" w:rsidR="00873617" w:rsidRPr="006375B5" w:rsidRDefault="00E135C6" w:rsidP="00E6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68907F3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202C3A7" w14:textId="7DBE65C5" w:rsidR="00873617" w:rsidRPr="006375B5" w:rsidRDefault="00873617" w:rsidP="00E6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629F60A1" w14:textId="77777777" w:rsidTr="007F5EA9">
        <w:tc>
          <w:tcPr>
            <w:tcW w:w="2074" w:type="pct"/>
          </w:tcPr>
          <w:p w14:paraId="723F0828" w14:textId="6E393D85" w:rsidR="00873617" w:rsidRPr="006375B5" w:rsidRDefault="00A11C32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73617"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0" w:type="pct"/>
            <w:shd w:val="clear" w:color="auto" w:fill="auto"/>
          </w:tcPr>
          <w:p w14:paraId="7728C829" w14:textId="65C79524" w:rsidR="00873617" w:rsidRPr="006375B5" w:rsidRDefault="00963A5A" w:rsidP="00D4525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08644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7293C0C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9589F0A" w14:textId="67EAD1D1" w:rsidR="00873617" w:rsidRPr="006375B5" w:rsidRDefault="00415B4C" w:rsidP="007F5E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41" w:type="pct"/>
            <w:shd w:val="clear" w:color="auto" w:fill="auto"/>
          </w:tcPr>
          <w:p w14:paraId="47DA146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44CAD99" w14:textId="749BF6AB" w:rsidR="00873617" w:rsidRPr="006375B5" w:rsidRDefault="00963A5A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2" w:type="pct"/>
            <w:shd w:val="clear" w:color="auto" w:fill="auto"/>
          </w:tcPr>
          <w:p w14:paraId="5CAC90A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63377C10" w14:textId="18D37442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873617" w:rsidRPr="006375B5" w14:paraId="4B8E518F" w14:textId="77777777" w:rsidTr="007F5EA9">
        <w:tc>
          <w:tcPr>
            <w:tcW w:w="2074" w:type="pct"/>
          </w:tcPr>
          <w:p w14:paraId="174AF322" w14:textId="2F0616D5" w:rsidR="00873617" w:rsidRPr="006375B5" w:rsidRDefault="00A11C32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73617"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0" w:type="pct"/>
            <w:shd w:val="clear" w:color="auto" w:fill="auto"/>
          </w:tcPr>
          <w:p w14:paraId="315E0F62" w14:textId="1081C9BC" w:rsidR="00873617" w:rsidRPr="006375B5" w:rsidRDefault="00963A5A" w:rsidP="00D4525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0080E6A4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6C1CD25B" w14:textId="38487E15" w:rsidR="00873617" w:rsidRPr="006375B5" w:rsidRDefault="00415B4C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28BED06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B4E5257" w14:textId="35D29D63" w:rsidR="00873617" w:rsidRPr="006375B5" w:rsidRDefault="0008644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46B9B9A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E144B01" w14:textId="77C1A62A" w:rsidR="00873617" w:rsidRPr="006375B5" w:rsidRDefault="00873617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0BB0C18C" w14:textId="77777777" w:rsidTr="007F5EA9">
        <w:tc>
          <w:tcPr>
            <w:tcW w:w="2074" w:type="pct"/>
          </w:tcPr>
          <w:p w14:paraId="2DDBBFE1" w14:textId="77777777" w:rsidR="00873617" w:rsidRPr="00E817DB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14:paraId="625CE7EA" w14:textId="77777777" w:rsidR="00873617" w:rsidRPr="00E817DB" w:rsidRDefault="00873617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2139D94C" w14:textId="77777777" w:rsidR="00873617" w:rsidRPr="00E817DB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</w:tcPr>
          <w:p w14:paraId="4351F18E" w14:textId="77777777" w:rsidR="00873617" w:rsidRPr="00E817DB" w:rsidRDefault="00873617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39ACB039" w14:textId="77777777" w:rsidR="00873617" w:rsidRPr="00E817DB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auto"/>
          </w:tcPr>
          <w:p w14:paraId="30F15A2B" w14:textId="77777777" w:rsidR="00873617" w:rsidRPr="00E817DB" w:rsidRDefault="00873617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361CE6D5" w14:textId="77777777" w:rsidR="00873617" w:rsidRPr="00E817DB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auto"/>
          </w:tcPr>
          <w:p w14:paraId="0DD05099" w14:textId="77777777" w:rsidR="00873617" w:rsidRPr="00E817DB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73617" w:rsidRPr="006375B5" w14:paraId="5B4E6997" w14:textId="77777777" w:rsidTr="007F5EA9">
        <w:tc>
          <w:tcPr>
            <w:tcW w:w="2074" w:type="pct"/>
          </w:tcPr>
          <w:p w14:paraId="16FDC1AC" w14:textId="77777777" w:rsidR="00873617" w:rsidRPr="00A11C32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C32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660" w:type="pct"/>
            <w:shd w:val="clear" w:color="auto" w:fill="auto"/>
          </w:tcPr>
          <w:p w14:paraId="1FFBA499" w14:textId="77777777" w:rsidR="00873617" w:rsidRPr="006375B5" w:rsidRDefault="00873617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13E65581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66AFA20" w14:textId="77777777" w:rsidR="00873617" w:rsidRPr="006375B5" w:rsidRDefault="00873617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510A634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690A4B2" w14:textId="77777777" w:rsidR="00873617" w:rsidRPr="006375B5" w:rsidRDefault="00873617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3" w:right="-1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460AEFB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2C9B426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73617" w:rsidRPr="006375B5" w14:paraId="71E40AD5" w14:textId="77777777" w:rsidTr="007F5EA9">
        <w:tc>
          <w:tcPr>
            <w:tcW w:w="2074" w:type="pct"/>
          </w:tcPr>
          <w:p w14:paraId="6A35A456" w14:textId="6083C7CE" w:rsidR="00873617" w:rsidRPr="006375B5" w:rsidRDefault="00A11C32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73617" w:rsidRPr="006375B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0" w:type="pct"/>
            <w:shd w:val="clear" w:color="auto" w:fill="auto"/>
          </w:tcPr>
          <w:p w14:paraId="26EE7952" w14:textId="4B06271E" w:rsidR="00873617" w:rsidRPr="006375B5" w:rsidRDefault="00E135C6" w:rsidP="00D4525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5B0FED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22DD6A7" w14:textId="504F2EAE" w:rsidR="00873617" w:rsidRPr="006375B5" w:rsidRDefault="00415B4C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41" w:type="pct"/>
            <w:shd w:val="clear" w:color="auto" w:fill="auto"/>
          </w:tcPr>
          <w:p w14:paraId="039075E6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807B8FE" w14:textId="5CEA4537" w:rsidR="00873617" w:rsidRPr="006375B5" w:rsidRDefault="00E135C6" w:rsidP="00D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B50CA35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256A163E" w14:textId="2826A6D1" w:rsidR="00873617" w:rsidRPr="006375B5" w:rsidRDefault="00873617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43B6EA87" w14:textId="77777777" w:rsidTr="007F5EA9">
        <w:tc>
          <w:tcPr>
            <w:tcW w:w="2074" w:type="pct"/>
          </w:tcPr>
          <w:p w14:paraId="54808410" w14:textId="46201166" w:rsidR="00873617" w:rsidRPr="006375B5" w:rsidRDefault="00A11C32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73617"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0" w:type="pct"/>
            <w:shd w:val="clear" w:color="auto" w:fill="auto"/>
          </w:tcPr>
          <w:p w14:paraId="61574F39" w14:textId="4B0CCB23" w:rsidR="00873617" w:rsidRPr="006375B5" w:rsidRDefault="00963A5A" w:rsidP="00D4525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143" w:type="pct"/>
            <w:shd w:val="clear" w:color="auto" w:fill="auto"/>
          </w:tcPr>
          <w:p w14:paraId="6D872FB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763F9DC2" w14:textId="63A41B05" w:rsidR="00873617" w:rsidRPr="006375B5" w:rsidRDefault="00415B4C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141" w:type="pct"/>
            <w:shd w:val="clear" w:color="auto" w:fill="auto"/>
          </w:tcPr>
          <w:p w14:paraId="0194008F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5E622C7" w14:textId="55FF0C68" w:rsidR="00873617" w:rsidRPr="006375B5" w:rsidRDefault="00E135C6" w:rsidP="003D33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42" w:type="pct"/>
            <w:shd w:val="clear" w:color="auto" w:fill="auto"/>
          </w:tcPr>
          <w:p w14:paraId="08D0E1F2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078C1FD" w14:textId="6F87B9F8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873617" w:rsidRPr="006375B5" w14:paraId="4E1A32F0" w14:textId="77777777" w:rsidTr="007F5EA9">
        <w:tc>
          <w:tcPr>
            <w:tcW w:w="2074" w:type="pct"/>
          </w:tcPr>
          <w:p w14:paraId="5B501682" w14:textId="30E29D15" w:rsidR="00873617" w:rsidRPr="006375B5" w:rsidRDefault="00A11C32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73617"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2A7C4E6C" w14:textId="7229CB89" w:rsidR="00873617" w:rsidRPr="006375B5" w:rsidRDefault="00E135C6" w:rsidP="00D4525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63A5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7DD94CDD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1466AD01" w14:textId="054C7A34" w:rsidR="00873617" w:rsidRPr="006375B5" w:rsidRDefault="00415B4C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41" w:type="pct"/>
            <w:shd w:val="clear" w:color="auto" w:fill="auto"/>
          </w:tcPr>
          <w:p w14:paraId="4207B67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3CEEAD92" w14:textId="178E7949" w:rsidR="00873617" w:rsidRPr="006375B5" w:rsidRDefault="00E135C6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2B858D70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3D8FBB88" w14:textId="33D54C2C" w:rsidR="00873617" w:rsidRPr="006375B5" w:rsidRDefault="00873617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617" w:rsidRPr="006375B5" w14:paraId="20880496" w14:textId="77777777" w:rsidTr="007F5EA9">
        <w:tc>
          <w:tcPr>
            <w:tcW w:w="2074" w:type="pct"/>
          </w:tcPr>
          <w:p w14:paraId="5E20F58E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936A8" w14:textId="16F286EE" w:rsidR="00873617" w:rsidRPr="006375B5" w:rsidRDefault="00E135C6" w:rsidP="00D4525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525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63A5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86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12329E5B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1BBEF" w14:textId="19E6BE09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41" w:type="pct"/>
            <w:shd w:val="clear" w:color="auto" w:fill="auto"/>
          </w:tcPr>
          <w:p w14:paraId="66C3A679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66A50" w14:textId="6F643794" w:rsidR="00873617" w:rsidRPr="006375B5" w:rsidRDefault="00E135C6" w:rsidP="008736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08644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2" w:type="pct"/>
            <w:shd w:val="clear" w:color="auto" w:fill="auto"/>
          </w:tcPr>
          <w:p w14:paraId="0EB970A8" w14:textId="77777777" w:rsidR="00873617" w:rsidRPr="006375B5" w:rsidRDefault="00873617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39E97" w14:textId="53C8503C" w:rsidR="00873617" w:rsidRPr="006375B5" w:rsidRDefault="00415B4C" w:rsidP="00873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</w:tbl>
    <w:p w14:paraId="1D24C08B" w14:textId="77777777" w:rsidR="00873617" w:rsidRPr="00CB58DA" w:rsidRDefault="00873617" w:rsidP="008736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57"/>
        <w:gridCol w:w="267"/>
        <w:gridCol w:w="1175"/>
        <w:gridCol w:w="269"/>
        <w:gridCol w:w="1170"/>
        <w:gridCol w:w="271"/>
        <w:gridCol w:w="1172"/>
      </w:tblGrid>
      <w:tr w:rsidR="00873617" w:rsidRPr="006375B5" w14:paraId="30C2A96D" w14:textId="77777777" w:rsidTr="003D337E">
        <w:trPr>
          <w:tblHeader/>
        </w:trPr>
        <w:tc>
          <w:tcPr>
            <w:tcW w:w="2075" w:type="pct"/>
          </w:tcPr>
          <w:p w14:paraId="25FB4401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หนี้สินไม่หมุนเวียนอื่น </w:t>
            </w:r>
          </w:p>
        </w:tc>
        <w:tc>
          <w:tcPr>
            <w:tcW w:w="1415" w:type="pct"/>
            <w:gridSpan w:val="3"/>
          </w:tcPr>
          <w:p w14:paraId="336C93FC" w14:textId="77777777" w:rsidR="00873617" w:rsidRPr="006375B5" w:rsidRDefault="00873617" w:rsidP="003D7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775F82C" w14:textId="77777777" w:rsidR="00873617" w:rsidRPr="006375B5" w:rsidRDefault="00873617" w:rsidP="003D7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33BE90B8" w14:textId="77777777" w:rsidR="00873617" w:rsidRPr="006375B5" w:rsidRDefault="00873617" w:rsidP="003D7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349F" w:rsidRPr="006375B5" w14:paraId="37EB3C32" w14:textId="77777777" w:rsidTr="003D337E">
        <w:trPr>
          <w:trHeight w:val="344"/>
          <w:tblHeader/>
        </w:trPr>
        <w:tc>
          <w:tcPr>
            <w:tcW w:w="2075" w:type="pct"/>
          </w:tcPr>
          <w:p w14:paraId="602C292D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bookmarkStart w:id="3" w:name="_Hlk102118332"/>
          </w:p>
        </w:tc>
        <w:tc>
          <w:tcPr>
            <w:tcW w:w="659" w:type="pct"/>
          </w:tcPr>
          <w:p w14:paraId="193490D2" w14:textId="339FB263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10A48A3B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357A6EB" w14:textId="4A3545B6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24AB42AA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3" w:type="pct"/>
          </w:tcPr>
          <w:p w14:paraId="59293D90" w14:textId="7E9EEA22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1E2B93EF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3" w:type="pct"/>
          </w:tcPr>
          <w:p w14:paraId="08D6EA68" w14:textId="70E12CF4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5349F" w:rsidRPr="006375B5" w14:paraId="36A56839" w14:textId="77777777" w:rsidTr="003D337E">
        <w:trPr>
          <w:trHeight w:val="344"/>
          <w:tblHeader/>
        </w:trPr>
        <w:tc>
          <w:tcPr>
            <w:tcW w:w="2075" w:type="pct"/>
          </w:tcPr>
          <w:p w14:paraId="36EA987C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60E89760" w14:textId="167904C4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56041EE8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7228CBC" w14:textId="322A6657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037DFC11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3" w:type="pct"/>
          </w:tcPr>
          <w:p w14:paraId="133BBDB8" w14:textId="135430AC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75E9EF64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3" w:type="pct"/>
          </w:tcPr>
          <w:p w14:paraId="2A91CE55" w14:textId="511BC604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bookmarkEnd w:id="3"/>
      <w:tr w:rsidR="00D5349F" w:rsidRPr="006375B5" w14:paraId="1A1D4F08" w14:textId="77777777" w:rsidTr="003D337E">
        <w:trPr>
          <w:tblHeader/>
        </w:trPr>
        <w:tc>
          <w:tcPr>
            <w:tcW w:w="2075" w:type="pct"/>
          </w:tcPr>
          <w:p w14:paraId="029C2847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pct"/>
            <w:gridSpan w:val="7"/>
          </w:tcPr>
          <w:p w14:paraId="3BC1EFE7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349F" w:rsidRPr="006375B5" w14:paraId="7B11E096" w14:textId="77777777" w:rsidTr="003D337E">
        <w:tc>
          <w:tcPr>
            <w:tcW w:w="2075" w:type="pct"/>
          </w:tcPr>
          <w:p w14:paraId="716DB5C7" w14:textId="217D09C8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C001F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18E38543" w14:textId="61588516" w:rsidR="00D5349F" w:rsidRPr="006375B5" w:rsidRDefault="00E135C6" w:rsidP="003D337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6B7C1974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12E9673D" w14:textId="22782B26" w:rsidR="00D5349F" w:rsidRPr="006375B5" w:rsidRDefault="00415B4C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5349F" w:rsidRPr="006375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</w:tcPr>
          <w:p w14:paraId="1F2A3873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31C44A7A" w14:textId="1BF698DA" w:rsidR="00D5349F" w:rsidRPr="006375B5" w:rsidRDefault="00E135C6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269F4B9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5DE4535" w14:textId="77777777" w:rsidR="00D5349F" w:rsidRPr="006375B5" w:rsidRDefault="00D5349F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7E1CEA1" w14:textId="3FD49A17" w:rsidR="00873617" w:rsidRPr="00CB58DA" w:rsidRDefault="00873617" w:rsidP="00873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94"/>
        <w:gridCol w:w="254"/>
        <w:gridCol w:w="11"/>
        <w:gridCol w:w="1152"/>
        <w:gridCol w:w="271"/>
        <w:gridCol w:w="1172"/>
        <w:gridCol w:w="271"/>
        <w:gridCol w:w="1166"/>
      </w:tblGrid>
      <w:tr w:rsidR="00873617" w:rsidRPr="006375B5" w14:paraId="154DCE8B" w14:textId="77777777" w:rsidTr="00CB58DA">
        <w:trPr>
          <w:tblHeader/>
        </w:trPr>
        <w:tc>
          <w:tcPr>
            <w:tcW w:w="2122" w:type="pct"/>
          </w:tcPr>
          <w:p w14:paraId="2CC0E54F" w14:textId="77777777" w:rsidR="00873617" w:rsidRPr="006375B5" w:rsidRDefault="00873617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368" w:type="pct"/>
            <w:gridSpan w:val="4"/>
          </w:tcPr>
          <w:p w14:paraId="7F29D40C" w14:textId="77777777" w:rsidR="00873617" w:rsidRPr="006375B5" w:rsidRDefault="00873617" w:rsidP="003D7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2B8D416" w14:textId="77777777" w:rsidR="00873617" w:rsidRPr="006375B5" w:rsidRDefault="00873617" w:rsidP="003D7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07AD100F" w14:textId="77777777" w:rsidR="00873617" w:rsidRPr="006375B5" w:rsidRDefault="00873617" w:rsidP="003D7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349F" w:rsidRPr="006375B5" w14:paraId="77B1D86A" w14:textId="77777777" w:rsidTr="003D337E">
        <w:trPr>
          <w:trHeight w:val="344"/>
          <w:tblHeader/>
        </w:trPr>
        <w:tc>
          <w:tcPr>
            <w:tcW w:w="2122" w:type="pct"/>
          </w:tcPr>
          <w:p w14:paraId="2CDEB40F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6AE79D7" w14:textId="0A68A5B3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  <w:gridSpan w:val="2"/>
          </w:tcPr>
          <w:p w14:paraId="1E851782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72E38701" w14:textId="5E9F89F1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1DBF14B8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</w:tcPr>
          <w:p w14:paraId="468AAB4A" w14:textId="0ACEDBD0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50DA048F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1" w:type="pct"/>
          </w:tcPr>
          <w:p w14:paraId="56EDB126" w14:textId="1905A6B8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5349F" w:rsidRPr="006375B5" w14:paraId="24AB6C34" w14:textId="77777777" w:rsidTr="003D337E">
        <w:trPr>
          <w:trHeight w:val="344"/>
          <w:tblHeader/>
        </w:trPr>
        <w:tc>
          <w:tcPr>
            <w:tcW w:w="2122" w:type="pct"/>
          </w:tcPr>
          <w:p w14:paraId="64F972B7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0B2CB55" w14:textId="57937138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" w:type="pct"/>
            <w:gridSpan w:val="2"/>
          </w:tcPr>
          <w:p w14:paraId="762F4CCC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FA234E9" w14:textId="0771E1C1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5CD4796D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4" w:type="pct"/>
          </w:tcPr>
          <w:p w14:paraId="5E433FEF" w14:textId="73AA6445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54F89EE5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1" w:type="pct"/>
          </w:tcPr>
          <w:p w14:paraId="60F4A6AF" w14:textId="23239BB7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5349F" w:rsidRPr="006375B5" w14:paraId="0EEC0FDF" w14:textId="77777777" w:rsidTr="003D337E">
        <w:trPr>
          <w:tblHeader/>
        </w:trPr>
        <w:tc>
          <w:tcPr>
            <w:tcW w:w="2122" w:type="pct"/>
          </w:tcPr>
          <w:p w14:paraId="5F62DE8E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8" w:type="pct"/>
            <w:gridSpan w:val="8"/>
          </w:tcPr>
          <w:p w14:paraId="6F00DB5A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349F" w:rsidRPr="006375B5" w14:paraId="327BF059" w14:textId="77777777" w:rsidTr="003D337E">
        <w:tc>
          <w:tcPr>
            <w:tcW w:w="2122" w:type="pct"/>
          </w:tcPr>
          <w:p w14:paraId="1129A160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6" w:type="pct"/>
          </w:tcPr>
          <w:p w14:paraId="05209EAB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4F73C1D7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26E02608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1FBAFB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C54D9E4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E37EE33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2B9F1BF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49F" w:rsidRPr="006375B5" w14:paraId="6F74F391" w14:textId="77777777" w:rsidTr="003D337E">
        <w:tc>
          <w:tcPr>
            <w:tcW w:w="2122" w:type="pct"/>
          </w:tcPr>
          <w:p w14:paraId="57C05682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26" w:type="pct"/>
          </w:tcPr>
          <w:p w14:paraId="08C39159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51ABA7D2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41520EBD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0C2E46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257DD17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C994E5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361F15A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5C6" w:rsidRPr="006375B5" w14:paraId="2528470A" w14:textId="77777777" w:rsidTr="003D337E">
        <w:tc>
          <w:tcPr>
            <w:tcW w:w="2122" w:type="pct"/>
          </w:tcPr>
          <w:p w14:paraId="59FEDC68" w14:textId="39B2DDF3" w:rsidR="00E135C6" w:rsidRPr="006375B5" w:rsidRDefault="00E135C6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จ้างผู้รับเหมาก่อสร้าง</w:t>
            </w:r>
          </w:p>
        </w:tc>
        <w:tc>
          <w:tcPr>
            <w:tcW w:w="626" w:type="pct"/>
          </w:tcPr>
          <w:p w14:paraId="215A6031" w14:textId="07CD3EEA" w:rsidR="00E135C6" w:rsidRPr="006375B5" w:rsidRDefault="00E135C6" w:rsidP="003D337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133" w:type="pct"/>
          </w:tcPr>
          <w:p w14:paraId="23290C8C" w14:textId="77777777" w:rsidR="00E135C6" w:rsidRPr="006375B5" w:rsidRDefault="00E135C6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8D31B0A" w14:textId="2135902F" w:rsidR="00E135C6" w:rsidRPr="006375B5" w:rsidRDefault="00573571" w:rsidP="003D3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5C15A13" w14:textId="77777777" w:rsidR="00E135C6" w:rsidRPr="006375B5" w:rsidRDefault="00E135C6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5A96616" w14:textId="1EE911B3" w:rsidR="00E135C6" w:rsidRPr="006375B5" w:rsidRDefault="00573571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7EBE5C5D" w14:textId="77777777" w:rsidR="00E135C6" w:rsidRPr="006375B5" w:rsidRDefault="00E135C6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7EA5E15" w14:textId="07FA202F" w:rsidR="00E135C6" w:rsidRPr="006375B5" w:rsidRDefault="00573571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5349F" w:rsidRPr="006375B5" w14:paraId="64BF7476" w14:textId="77777777" w:rsidTr="003D337E">
        <w:tc>
          <w:tcPr>
            <w:tcW w:w="2122" w:type="pct"/>
          </w:tcPr>
          <w:p w14:paraId="74B0F4C3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สัญญาบริการที่ปรึกษา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3AADD0B" w14:textId="67F33F78" w:rsidR="00D5349F" w:rsidRPr="003D337E" w:rsidRDefault="00E135C6" w:rsidP="003D3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D337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3" w:type="pct"/>
          </w:tcPr>
          <w:p w14:paraId="0CEEC0BF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14:paraId="3E651962" w14:textId="49474926" w:rsidR="00D5349F" w:rsidRPr="003D337E" w:rsidRDefault="00415B4C" w:rsidP="003D33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D337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478B8EB5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FEE81E1" w14:textId="6E58C376" w:rsidR="00D5349F" w:rsidRPr="003D337E" w:rsidRDefault="00573571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D337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BF98390" w14:textId="77777777" w:rsidR="00D5349F" w:rsidRPr="003D337E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E38D139" w14:textId="547A91B1" w:rsidR="00D5349F" w:rsidRPr="003D337E" w:rsidRDefault="00D5349F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D337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49F" w:rsidRPr="006375B5" w14:paraId="58034F6E" w14:textId="77777777" w:rsidTr="007F5EA9">
        <w:tc>
          <w:tcPr>
            <w:tcW w:w="2122" w:type="pct"/>
          </w:tcPr>
          <w:p w14:paraId="1FE3BD58" w14:textId="01DAA82E" w:rsidR="00D5349F" w:rsidRPr="00573571" w:rsidRDefault="00F66BBB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35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EE390B6" w14:textId="4C6E53DA" w:rsidR="00D5349F" w:rsidRPr="00573571" w:rsidRDefault="00573571" w:rsidP="003D337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</w:t>
            </w:r>
          </w:p>
        </w:tc>
        <w:tc>
          <w:tcPr>
            <w:tcW w:w="133" w:type="pct"/>
          </w:tcPr>
          <w:p w14:paraId="7B339BB6" w14:textId="77777777" w:rsidR="00D5349F" w:rsidRPr="00573571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E9903A" w14:textId="54496631" w:rsidR="00D5349F" w:rsidRPr="00573571" w:rsidRDefault="00F34F5D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4F5D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6C4EC554" w14:textId="77777777" w:rsidR="00D5349F" w:rsidRPr="00573571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4F51390" w14:textId="5E4F71FD" w:rsidR="00D5349F" w:rsidRPr="00573571" w:rsidRDefault="00573571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68FC5274" w14:textId="77777777" w:rsidR="00D5349F" w:rsidRPr="00573571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2F40F7F" w14:textId="28D4D4F2" w:rsidR="00D5349F" w:rsidRPr="00573571" w:rsidRDefault="00573571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F5EA9" w:rsidRPr="006375B5" w14:paraId="190EA733" w14:textId="77777777" w:rsidTr="007F5EA9">
        <w:tc>
          <w:tcPr>
            <w:tcW w:w="2122" w:type="pct"/>
          </w:tcPr>
          <w:p w14:paraId="6F2209B0" w14:textId="77777777" w:rsidR="007F5EA9" w:rsidRPr="00573571" w:rsidRDefault="007F5EA9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07DA8CF1" w14:textId="77777777" w:rsidR="007F5EA9" w:rsidRDefault="007F5EA9" w:rsidP="003D337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665DB185" w14:textId="77777777" w:rsidR="007F5EA9" w:rsidRPr="00573571" w:rsidRDefault="007F5EA9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double" w:sz="4" w:space="0" w:color="auto"/>
            </w:tcBorders>
          </w:tcPr>
          <w:p w14:paraId="33702F75" w14:textId="77777777" w:rsidR="007F5EA9" w:rsidRDefault="007F5EA9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1D963CF" w14:textId="77777777" w:rsidR="007F5EA9" w:rsidRPr="00573571" w:rsidRDefault="007F5EA9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3BD6E0E7" w14:textId="77777777" w:rsidR="007F5EA9" w:rsidRDefault="007F5EA9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D7EDC8E" w14:textId="77777777" w:rsidR="007F5EA9" w:rsidRPr="00573571" w:rsidRDefault="007F5EA9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46DFF6DF" w14:textId="77777777" w:rsidR="007F5EA9" w:rsidRDefault="007F5EA9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5349F" w:rsidRPr="006375B5" w14:paraId="5AD54F23" w14:textId="77777777" w:rsidTr="00CB58DA">
        <w:tc>
          <w:tcPr>
            <w:tcW w:w="2122" w:type="pct"/>
          </w:tcPr>
          <w:p w14:paraId="120B1611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626" w:type="pct"/>
          </w:tcPr>
          <w:p w14:paraId="4E5A3B41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76A0057A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3FF037E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935E173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316C92D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30995D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F7872B4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49F" w:rsidRPr="006375B5" w14:paraId="4F95281B" w14:textId="77777777" w:rsidTr="003D337E">
        <w:tc>
          <w:tcPr>
            <w:tcW w:w="2122" w:type="pct"/>
          </w:tcPr>
          <w:p w14:paraId="4449D332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626" w:type="pct"/>
          </w:tcPr>
          <w:p w14:paraId="5F380B11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40D6638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1171A0F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E4F6F44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86C57ED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F75D8DE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270D9836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49F" w:rsidRPr="006375B5" w14:paraId="01E3AA40" w14:textId="77777777" w:rsidTr="003D337E">
        <w:tc>
          <w:tcPr>
            <w:tcW w:w="2122" w:type="pct"/>
          </w:tcPr>
          <w:p w14:paraId="28308181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ที่บอกเลิกไม่ได้</w:t>
            </w:r>
          </w:p>
        </w:tc>
        <w:tc>
          <w:tcPr>
            <w:tcW w:w="626" w:type="pct"/>
          </w:tcPr>
          <w:p w14:paraId="67E508B4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588BCF3C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69A1594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03A8E01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166A1E4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95D8664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3F966A5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49F" w:rsidRPr="006375B5" w14:paraId="01D2C47A" w14:textId="77777777" w:rsidTr="003D337E">
        <w:tc>
          <w:tcPr>
            <w:tcW w:w="2122" w:type="pct"/>
          </w:tcPr>
          <w:p w14:paraId="160718B8" w14:textId="0A7960BC" w:rsidR="00D5349F" w:rsidRPr="006375B5" w:rsidRDefault="00F624B2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6" w:type="pct"/>
            <w:shd w:val="clear" w:color="auto" w:fill="auto"/>
          </w:tcPr>
          <w:p w14:paraId="294BF88E" w14:textId="2C5CDAB5" w:rsidR="00D5349F" w:rsidRPr="006375B5" w:rsidRDefault="00573571" w:rsidP="003D337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133" w:type="pct"/>
          </w:tcPr>
          <w:p w14:paraId="628B226C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EB463FA" w14:textId="72C27EAC" w:rsidR="00D5349F" w:rsidRPr="006375B5" w:rsidRDefault="00415B4C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2" w:type="pct"/>
          </w:tcPr>
          <w:p w14:paraId="396C2006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415547C" w14:textId="34CA39EE" w:rsidR="00D5349F" w:rsidRPr="006375B5" w:rsidRDefault="00573571" w:rsidP="003D33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2" w:type="pct"/>
          </w:tcPr>
          <w:p w14:paraId="4156C568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8DFEEA3" w14:textId="69396F68" w:rsidR="00D5349F" w:rsidRPr="006375B5" w:rsidRDefault="00415B4C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624B2" w:rsidRPr="006375B5" w14:paraId="32418276" w14:textId="77777777" w:rsidTr="003D337E">
        <w:tc>
          <w:tcPr>
            <w:tcW w:w="2122" w:type="pct"/>
          </w:tcPr>
          <w:p w14:paraId="0DC826F5" w14:textId="4A5C5A21" w:rsidR="00F624B2" w:rsidRPr="006375B5" w:rsidRDefault="00F624B2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6" w:type="pct"/>
            <w:shd w:val="clear" w:color="auto" w:fill="auto"/>
          </w:tcPr>
          <w:p w14:paraId="528B460B" w14:textId="6B3E6C76" w:rsidR="00F624B2" w:rsidRPr="006375B5" w:rsidRDefault="00573571" w:rsidP="003D337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33" w:type="pct"/>
          </w:tcPr>
          <w:p w14:paraId="440AF7F3" w14:textId="77777777" w:rsidR="00F624B2" w:rsidRPr="006375B5" w:rsidRDefault="00F624B2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3D70AF4" w14:textId="1D7276DC" w:rsidR="00F624B2" w:rsidRPr="006375B5" w:rsidRDefault="00415B4C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2" w:type="pct"/>
          </w:tcPr>
          <w:p w14:paraId="1BCC1F24" w14:textId="77777777" w:rsidR="00F624B2" w:rsidRPr="006375B5" w:rsidRDefault="00F624B2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D35C28" w14:textId="4F9C2928" w:rsidR="00F624B2" w:rsidRPr="006375B5" w:rsidRDefault="00573571" w:rsidP="003D33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2" w:type="pct"/>
          </w:tcPr>
          <w:p w14:paraId="47832739" w14:textId="77777777" w:rsidR="00F624B2" w:rsidRPr="006375B5" w:rsidRDefault="00F624B2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D84947F" w14:textId="4A8DC0CA" w:rsidR="00F624B2" w:rsidRPr="006375B5" w:rsidRDefault="00415B4C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624B2" w:rsidRPr="006375B5" w14:paraId="39703BF9" w14:textId="77777777" w:rsidTr="003D337E">
        <w:tc>
          <w:tcPr>
            <w:tcW w:w="2122" w:type="pct"/>
          </w:tcPr>
          <w:p w14:paraId="5406B33F" w14:textId="77777777" w:rsidR="00F624B2" w:rsidRPr="006375B5" w:rsidRDefault="00F624B2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74E82" w14:textId="5EF3FA0C" w:rsidR="00F624B2" w:rsidRPr="006375B5" w:rsidRDefault="00573571" w:rsidP="003D337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</w:p>
        </w:tc>
        <w:tc>
          <w:tcPr>
            <w:tcW w:w="133" w:type="pct"/>
          </w:tcPr>
          <w:p w14:paraId="392B83CE" w14:textId="77777777" w:rsidR="00F624B2" w:rsidRPr="006375B5" w:rsidRDefault="00F624B2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6C409D" w14:textId="6D65104D" w:rsidR="00F624B2" w:rsidRPr="006375B5" w:rsidRDefault="00415B4C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42" w:type="pct"/>
          </w:tcPr>
          <w:p w14:paraId="34F7AB84" w14:textId="77777777" w:rsidR="00F624B2" w:rsidRPr="006375B5" w:rsidRDefault="00F624B2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C7BB0AF" w14:textId="34E3B5A7" w:rsidR="00F624B2" w:rsidRPr="006375B5" w:rsidRDefault="00573571" w:rsidP="003D33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42" w:type="pct"/>
          </w:tcPr>
          <w:p w14:paraId="5035F939" w14:textId="77777777" w:rsidR="00F624B2" w:rsidRPr="006375B5" w:rsidRDefault="00F624B2" w:rsidP="00F62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41A6DCC5" w14:textId="09E9413A" w:rsidR="00F624B2" w:rsidRPr="006375B5" w:rsidRDefault="00415B4C" w:rsidP="003D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139D49AE" w14:textId="77777777" w:rsidR="00056AAD" w:rsidRDefault="00056AAD" w:rsidP="00F624B2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1FDEE12" w14:textId="67E74629" w:rsidR="00F624B2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0512C2"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 w:rsidR="00BD6C47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0512C2">
        <w:rPr>
          <w:rFonts w:ascii="Angsana New" w:hAnsi="Angsana New" w:hint="cs"/>
          <w:sz w:val="30"/>
          <w:szCs w:val="30"/>
          <w:cs/>
          <w:lang w:val="th-TH"/>
        </w:rPr>
        <w:t>เดือนสิ้นสุดวันที่</w:t>
      </w:r>
      <w:r w:rsidRPr="000512C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0512C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512C2">
        <w:rPr>
          <w:rFonts w:ascii="Angsana New" w:hAnsi="Angsana New" w:hint="cs"/>
          <w:sz w:val="30"/>
          <w:szCs w:val="30"/>
          <w:cs/>
          <w:lang w:val="th-TH"/>
        </w:rPr>
        <w:t>ม</w:t>
      </w:r>
      <w:r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0512C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บริษัทย่อยและกิจการร่วมค้าแห่งหนึ่งได้ทำการยกเลิกสัญญาเช่าอาคารสำนักงาน ซึ่งเดิมมีกำหนด </w:t>
      </w:r>
      <w:r w:rsidR="00415B4C" w:rsidRPr="00415B4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15B4C" w:rsidRPr="00415B4C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15B4C" w:rsidRPr="00415B4C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</w:p>
    <w:p w14:paraId="65A3085F" w14:textId="77777777" w:rsidR="00F624B2" w:rsidRDefault="00F624B2" w:rsidP="00ED40E1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A850A91" w14:textId="06365E08" w:rsidR="00F624B2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15B4C" w:rsidRPr="00415B4C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415B4C" w:rsidRPr="00415B4C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บริษัทย่อยหลายแห่งและกองทุนรวมสิทธิการเช่าอสังหาริมทรัพย์โกลด์ ได้เข้าทำสัญญายกเลิกสิทธิการเช่าคงเหลือและซื้อขายเฟอร์นิเจอร์และอุปกรณ์ โดยกองทุนรวมฯ และบริษัทย่อยตกลงร่วมกันในการยกเลิกสัญญาต่างๆ ระหว่างกองทุนรวมฯ และบริษัทย่อย เมื่อมีการจดทะเบียนยกเลิกสิทธิการเช่าตามสัญญาเช่า (ดูหมายเหตุ </w:t>
      </w:r>
      <w:r w:rsidR="00415B4C" w:rsidRPr="00415B4C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686E1E75" w14:textId="7E66FB2E" w:rsidR="00FA6C61" w:rsidRPr="00ED40E1" w:rsidRDefault="00FA6C61" w:rsidP="009E2F97">
      <w:pPr>
        <w:rPr>
          <w:rFonts w:ascii="Angsana New" w:hAnsi="Angsana New"/>
          <w:sz w:val="30"/>
          <w:szCs w:val="30"/>
        </w:rPr>
      </w:pPr>
    </w:p>
    <w:p w14:paraId="79B29FF7" w14:textId="52E0982B" w:rsidR="00ED40E1" w:rsidRDefault="00ED40E1" w:rsidP="00ED40E1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บริษัทและบริษัทย่อยแห่งหนึ่งขายที่ดินและสิ่งปลูกสร้างในนิคมอุตสาหกรรมให้กับ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 (</w:t>
      </w:r>
      <w:r>
        <w:rPr>
          <w:rFonts w:ascii="Angsana New" w:hAnsi="Angsana New"/>
          <w:sz w:val="30"/>
          <w:szCs w:val="30"/>
        </w:rPr>
        <w:t>“FTREIT”</w:t>
      </w:r>
      <w:r>
        <w:rPr>
          <w:rFonts w:ascii="Angsana New" w:hAnsi="Angsana New" w:hint="cs"/>
          <w:sz w:val="30"/>
          <w:szCs w:val="30"/>
          <w:cs/>
        </w:rPr>
        <w:t>) มูลค่ารวมทั้งสิ้น</w:t>
      </w:r>
      <w:r w:rsidRPr="00ED40E1">
        <w:rPr>
          <w:rFonts w:ascii="Angsana New" w:hAnsi="Angsana New" w:hint="cs"/>
          <w:sz w:val="30"/>
          <w:szCs w:val="30"/>
          <w:cs/>
        </w:rPr>
        <w:t>ประมาณ</w:t>
      </w:r>
      <w:r w:rsidRPr="00ED40E1">
        <w:rPr>
          <w:rFonts w:ascii="Angsana New" w:hAnsi="Angsana New"/>
          <w:sz w:val="30"/>
          <w:szCs w:val="30"/>
        </w:rPr>
        <w:t xml:space="preserve"> 796.51</w:t>
      </w:r>
      <w:r w:rsidRPr="00ED40E1">
        <w:rPr>
          <w:rFonts w:ascii="Angsana New" w:hAnsi="Angsana New" w:hint="cs"/>
          <w:sz w:val="30"/>
          <w:szCs w:val="30"/>
          <w:cs/>
        </w:rPr>
        <w:t xml:space="preserve"> ล้านบาท 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ED40E1">
        <w:rPr>
          <w:rFonts w:ascii="Angsana New" w:hAnsi="Angsana New"/>
          <w:sz w:val="30"/>
          <w:szCs w:val="30"/>
        </w:rPr>
        <w:t xml:space="preserve"> </w:t>
      </w:r>
      <w:r w:rsidR="004500AB">
        <w:rPr>
          <w:rFonts w:ascii="Angsana New" w:hAnsi="Angsana New"/>
          <w:sz w:val="30"/>
          <w:szCs w:val="30"/>
        </w:rPr>
        <w:t>316.72</w:t>
      </w:r>
      <w:r w:rsidRPr="00ED40E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FBF1855" w14:textId="77777777" w:rsidR="00404B32" w:rsidRPr="008934A0" w:rsidRDefault="00404B32" w:rsidP="009E2F97">
      <w:pPr>
        <w:rPr>
          <w:rFonts w:ascii="Angsana New" w:hAnsi="Angsana New"/>
          <w:sz w:val="24"/>
          <w:szCs w:val="24"/>
        </w:rPr>
      </w:pPr>
    </w:p>
    <w:p w14:paraId="2F2FD91A" w14:textId="118F7BBA" w:rsidR="00DA23D1" w:rsidRDefault="00DA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02AE193" w14:textId="77777777" w:rsidR="00573571" w:rsidRDefault="00573571" w:rsidP="009E2F97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63A65C45" w14:textId="45FFC4BA" w:rsidR="00CF055D" w:rsidRPr="009E2F97" w:rsidRDefault="008A6BAF" w:rsidP="00DA1F17">
      <w:pPr>
        <w:pStyle w:val="Heading6"/>
        <w:numPr>
          <w:ilvl w:val="0"/>
          <w:numId w:val="28"/>
        </w:numPr>
        <w:tabs>
          <w:tab w:val="left" w:pos="540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  <w:lang w:val="en-US"/>
        </w:rPr>
        <w:lastRenderedPageBreak/>
        <w:t>อสังหาริมทรัพย์พัฒนาเพื่อขาย</w:t>
      </w:r>
    </w:p>
    <w:p w14:paraId="20F11691" w14:textId="77777777" w:rsidR="00D5349F" w:rsidRPr="00056AAD" w:rsidRDefault="00D5349F" w:rsidP="00D5349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4796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716"/>
        <w:gridCol w:w="1251"/>
        <w:gridCol w:w="238"/>
        <w:gridCol w:w="1294"/>
        <w:gridCol w:w="238"/>
        <w:gridCol w:w="1131"/>
        <w:gridCol w:w="238"/>
        <w:gridCol w:w="1107"/>
      </w:tblGrid>
      <w:tr w:rsidR="00D5349F" w:rsidRPr="006375B5" w14:paraId="78C4C16B" w14:textId="77777777" w:rsidTr="00D5349F">
        <w:trPr>
          <w:tblHeader/>
        </w:trPr>
        <w:tc>
          <w:tcPr>
            <w:tcW w:w="2017" w:type="pct"/>
          </w:tcPr>
          <w:p w14:paraId="5BFB77EA" w14:textId="77777777" w:rsidR="00D5349F" w:rsidRPr="006375B5" w:rsidRDefault="00D5349F" w:rsidP="003D7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10" w:type="pct"/>
            <w:gridSpan w:val="3"/>
          </w:tcPr>
          <w:p w14:paraId="425D3354" w14:textId="77777777" w:rsidR="00D5349F" w:rsidRPr="006375B5" w:rsidRDefault="00D5349F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C870033" w14:textId="77777777" w:rsidR="00D5349F" w:rsidRPr="006375B5" w:rsidRDefault="00D5349F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321F6079" w14:textId="77777777" w:rsidR="00D5349F" w:rsidRPr="006375B5" w:rsidRDefault="00D5349F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49F" w:rsidRPr="006375B5" w14:paraId="34891F2A" w14:textId="77777777" w:rsidTr="00D5349F">
        <w:trPr>
          <w:tblHeader/>
        </w:trPr>
        <w:tc>
          <w:tcPr>
            <w:tcW w:w="2017" w:type="pct"/>
          </w:tcPr>
          <w:p w14:paraId="55788657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9" w:type="pct"/>
          </w:tcPr>
          <w:p w14:paraId="5EA952D9" w14:textId="0B5E08B0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20DC3749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2" w:type="pct"/>
          </w:tcPr>
          <w:p w14:paraId="3B41A6F0" w14:textId="18AB82DA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60AE2099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3257E81" w14:textId="32FC475D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643F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643F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2072C413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6DD8E2FE" w14:textId="2D62E4C0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30</w:t>
            </w:r>
            <w:r w:rsidR="00D5349F"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349F" w:rsidRPr="009E2F9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5349F" w:rsidRPr="006375B5" w14:paraId="3DD33298" w14:textId="77777777" w:rsidTr="00D5349F">
        <w:trPr>
          <w:tblHeader/>
        </w:trPr>
        <w:tc>
          <w:tcPr>
            <w:tcW w:w="2017" w:type="pct"/>
          </w:tcPr>
          <w:p w14:paraId="2F3D204E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9" w:type="pct"/>
          </w:tcPr>
          <w:p w14:paraId="2DF85EF4" w14:textId="742BA18E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2C5F8624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2" w:type="pct"/>
          </w:tcPr>
          <w:p w14:paraId="67A9E233" w14:textId="186129E5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7B57B789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F28EA05" w14:textId="6C80B55E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0FA6A759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076EB99B" w14:textId="39C7D62C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5349F" w:rsidRPr="006375B5" w14:paraId="18E416A8" w14:textId="77777777" w:rsidTr="00D5349F">
        <w:trPr>
          <w:tblHeader/>
        </w:trPr>
        <w:tc>
          <w:tcPr>
            <w:tcW w:w="2017" w:type="pct"/>
          </w:tcPr>
          <w:p w14:paraId="6A48CF67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3" w:type="pct"/>
            <w:gridSpan w:val="7"/>
          </w:tcPr>
          <w:p w14:paraId="4E0B0C4F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349F" w:rsidRPr="006375B5" w14:paraId="789FAFC9" w14:textId="77777777" w:rsidTr="00D5349F">
        <w:tc>
          <w:tcPr>
            <w:tcW w:w="2017" w:type="pct"/>
          </w:tcPr>
          <w:p w14:paraId="0145EA5A" w14:textId="77777777" w:rsidR="00D5349F" w:rsidRPr="006375B5" w:rsidRDefault="00D5349F" w:rsidP="00D5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2983" w:type="pct"/>
            <w:gridSpan w:val="7"/>
          </w:tcPr>
          <w:p w14:paraId="076995AD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5349F" w:rsidRPr="006375B5" w14:paraId="44040371" w14:textId="77777777" w:rsidTr="00D5349F">
        <w:tc>
          <w:tcPr>
            <w:tcW w:w="2017" w:type="pct"/>
          </w:tcPr>
          <w:p w14:paraId="2127BD17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79" w:type="pct"/>
          </w:tcPr>
          <w:p w14:paraId="37FC8AC6" w14:textId="4DA24A31" w:rsidR="00D5349F" w:rsidRPr="006375B5" w:rsidRDefault="00A917DE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19,917</w:t>
            </w:r>
          </w:p>
        </w:tc>
        <w:tc>
          <w:tcPr>
            <w:tcW w:w="129" w:type="pct"/>
          </w:tcPr>
          <w:p w14:paraId="6E64AC1D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272BBABD" w14:textId="18E3606D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21</w:t>
            </w:r>
            <w:r w:rsidR="00D5349F" w:rsidRPr="006375B5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29" w:type="pct"/>
          </w:tcPr>
          <w:p w14:paraId="53A7B535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3DF9635" w14:textId="4F68D255" w:rsidR="00D5349F" w:rsidRPr="006375B5" w:rsidRDefault="0045738A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39254EF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FD11AF4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49F" w:rsidRPr="006375B5" w14:paraId="01C6D21D" w14:textId="77777777" w:rsidTr="00D5349F">
        <w:tc>
          <w:tcPr>
            <w:tcW w:w="2017" w:type="pct"/>
          </w:tcPr>
          <w:p w14:paraId="6904E92E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79" w:type="pct"/>
          </w:tcPr>
          <w:p w14:paraId="4D2AF555" w14:textId="2155BC98" w:rsidR="00D5349F" w:rsidRPr="006375B5" w:rsidRDefault="00A917DE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="00F71C77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29" w:type="pct"/>
          </w:tcPr>
          <w:p w14:paraId="04129446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7CF0577" w14:textId="0B837150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4</w:t>
            </w:r>
            <w:r w:rsidR="00D5349F" w:rsidRPr="006375B5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29" w:type="pct"/>
          </w:tcPr>
          <w:p w14:paraId="3C117D5F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60388DF" w14:textId="0359D5EF" w:rsidR="00D5349F" w:rsidRPr="006375B5" w:rsidRDefault="0045738A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0A680F1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EAD84A8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49F" w:rsidRPr="006375B5" w14:paraId="79C2631C" w14:textId="77777777" w:rsidTr="00D5349F">
        <w:tc>
          <w:tcPr>
            <w:tcW w:w="2017" w:type="pct"/>
          </w:tcPr>
          <w:p w14:paraId="43775509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679" w:type="pct"/>
          </w:tcPr>
          <w:p w14:paraId="0AB102A8" w14:textId="25B9BFAD" w:rsidR="00D5349F" w:rsidRPr="006375B5" w:rsidRDefault="00A917DE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</w:t>
            </w:r>
            <w:r w:rsidR="00F71C77">
              <w:rPr>
                <w:rFonts w:ascii="Angsana New" w:hAnsi="Angsana New"/>
                <w:sz w:val="30"/>
                <w:szCs w:val="30"/>
              </w:rPr>
              <w:t>9</w:t>
            </w:r>
            <w:r w:rsidR="00C001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43BFA752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2A82C8C9" w14:textId="4C5B2F72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  <w:r w:rsidR="00D5349F" w:rsidRPr="006375B5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29" w:type="pct"/>
          </w:tcPr>
          <w:p w14:paraId="765D923F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EC062CF" w14:textId="2870D724" w:rsidR="00D5349F" w:rsidRPr="006375B5" w:rsidRDefault="0045738A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59B9D01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DE3084E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49F" w:rsidRPr="006375B5" w14:paraId="268BB9BB" w14:textId="77777777" w:rsidTr="00D5349F">
        <w:tc>
          <w:tcPr>
            <w:tcW w:w="2017" w:type="pct"/>
          </w:tcPr>
          <w:p w14:paraId="31613404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405B8598" w14:textId="75CC980C" w:rsidR="00D5349F" w:rsidRPr="006375B5" w:rsidRDefault="00A917DE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</w:t>
            </w:r>
            <w:r w:rsidR="00C001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1220F129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14D07CAD" w14:textId="3C0BF12D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29" w:type="pct"/>
          </w:tcPr>
          <w:p w14:paraId="1D4BB6F7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CB6EB75" w14:textId="0BFA4517" w:rsidR="00D5349F" w:rsidRPr="006375B5" w:rsidRDefault="0045738A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073DD85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805EE17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49F" w:rsidRPr="006375B5" w14:paraId="1BA78C8C" w14:textId="77777777" w:rsidTr="00D5349F">
        <w:tc>
          <w:tcPr>
            <w:tcW w:w="2017" w:type="pct"/>
          </w:tcPr>
          <w:p w14:paraId="5960F873" w14:textId="77777777" w:rsidR="00D5349F" w:rsidRPr="006375B5" w:rsidRDefault="00D5349F" w:rsidP="00D534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3925AFAA" w14:textId="0FE00584" w:rsidR="00D5349F" w:rsidRPr="006375B5" w:rsidRDefault="00A917DE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28,8</w:t>
            </w:r>
            <w:r w:rsidR="00F71C7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001F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75D0E6E5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A36CCBC" w14:textId="7EC94099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D5349F" w:rsidRPr="006375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129" w:type="pct"/>
          </w:tcPr>
          <w:p w14:paraId="535937B7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0BB4525" w14:textId="34227CD2" w:rsidR="00D5349F" w:rsidRPr="006375B5" w:rsidRDefault="0045738A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4B5851DD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64978AF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5349F" w:rsidRPr="006375B5" w14:paraId="71A4E6EF" w14:textId="77777777" w:rsidTr="00D5349F">
        <w:tc>
          <w:tcPr>
            <w:tcW w:w="2017" w:type="pct"/>
          </w:tcPr>
          <w:p w14:paraId="05C78877" w14:textId="77777777" w:rsidR="00D5349F" w:rsidRPr="006375B5" w:rsidRDefault="00D5349F" w:rsidP="00D5349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4FEB5121" w14:textId="170CF520" w:rsidR="00D5349F" w:rsidRPr="006375B5" w:rsidRDefault="00A917DE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</w:t>
            </w:r>
            <w:r w:rsidR="00C001F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11944A37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00EFD0B0" w14:textId="2B3F1A10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</w:t>
            </w:r>
            <w:r w:rsidR="00D5349F" w:rsidRPr="006375B5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129" w:type="pct"/>
          </w:tcPr>
          <w:p w14:paraId="0B25A5F7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E5CA6C9" w14:textId="2A1B6420" w:rsidR="00D5349F" w:rsidRPr="006375B5" w:rsidRDefault="0045738A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37738E3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FCE1FC1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49F" w:rsidRPr="006375B5" w14:paraId="210FBCC7" w14:textId="77777777" w:rsidTr="00D5349F">
        <w:tc>
          <w:tcPr>
            <w:tcW w:w="2017" w:type="pct"/>
          </w:tcPr>
          <w:p w14:paraId="5E3C4506" w14:textId="07A48ECE" w:rsidR="00D5349F" w:rsidRPr="006375B5" w:rsidRDefault="00D5349F" w:rsidP="00D534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8B52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752ACC4F" w14:textId="5D6E5CAF" w:rsidR="00D5349F" w:rsidRPr="006375B5" w:rsidRDefault="00A917DE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031A4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F71C7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5ECD861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A35C772" w14:textId="4E54DC7B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D5349F" w:rsidRPr="006375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29" w:type="pct"/>
          </w:tcPr>
          <w:p w14:paraId="2C3141D3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78B6F438" w14:textId="77DCDF50" w:rsidR="00D5349F" w:rsidRPr="006375B5" w:rsidRDefault="0045738A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DC40DDE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0554CB81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5349F" w:rsidRPr="006375B5" w14:paraId="5592F95B" w14:textId="77777777" w:rsidTr="00D5349F">
        <w:tc>
          <w:tcPr>
            <w:tcW w:w="2017" w:type="pct"/>
          </w:tcPr>
          <w:p w14:paraId="14907E10" w14:textId="77777777" w:rsidR="00D5349F" w:rsidRPr="006375B5" w:rsidRDefault="00D5349F" w:rsidP="00D534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04E7C759" w14:textId="63C1F443" w:rsidR="00D5349F" w:rsidRPr="006375B5" w:rsidRDefault="00A917DE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129" w:type="pct"/>
          </w:tcPr>
          <w:p w14:paraId="4AD7515C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15920D2" w14:textId="1C6BF281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59</w:t>
            </w:r>
            <w:r w:rsidRPr="006375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34CEF6F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98A3252" w14:textId="6F6FE909" w:rsidR="00D5349F" w:rsidRPr="006375B5" w:rsidRDefault="0045738A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5B921B9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A4F76F1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349F" w:rsidRPr="006375B5" w14:paraId="43CFDBB2" w14:textId="77777777" w:rsidTr="00D5349F">
        <w:tc>
          <w:tcPr>
            <w:tcW w:w="2017" w:type="pct"/>
          </w:tcPr>
          <w:p w14:paraId="0274F101" w14:textId="77777777" w:rsidR="00D5349F" w:rsidRPr="006375B5" w:rsidRDefault="00D5349F" w:rsidP="00D534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678A51C6" w14:textId="73459DEE" w:rsidR="00D5349F" w:rsidRPr="006375B5" w:rsidRDefault="00A917DE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33,3</w:t>
            </w:r>
            <w:r w:rsidR="00F71C77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29" w:type="pct"/>
          </w:tcPr>
          <w:p w14:paraId="406FF9AA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2C9B558" w14:textId="41AB9E46" w:rsidR="00D5349F" w:rsidRPr="006375B5" w:rsidRDefault="00415B4C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D5349F" w:rsidRPr="006375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129" w:type="pct"/>
          </w:tcPr>
          <w:p w14:paraId="2F3EA87E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1D2B41B" w14:textId="334BEA8B" w:rsidR="00D5349F" w:rsidRPr="006375B5" w:rsidRDefault="0045738A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B542A7A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6EE6CC7" w14:textId="77777777" w:rsidR="00D5349F" w:rsidRPr="006375B5" w:rsidRDefault="00D5349F" w:rsidP="00D5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980D7DB" w14:textId="77777777" w:rsidR="00D5349F" w:rsidRDefault="00D5349F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15431333" w14:textId="624D11DB" w:rsidR="00F624B2" w:rsidRDefault="00F624B2" w:rsidP="00F624B2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อสังหาริมทรัพย์พัฒนาเพื่อขาย ประกอบด้วย บ้านเดี่ยว บ้านแฝด ทาวน์เฮ้าส์ </w:t>
      </w:r>
      <w:r w:rsidR="00415B4C" w:rsidRPr="00415B4C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ชั้น ทาวน์เฮ้าส์ </w:t>
      </w:r>
      <w:r w:rsidR="00415B4C" w:rsidRPr="00415B4C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ชั้น และห้องชุดซึ่งเป็นโครงการบ้านที่ดำเนินการและเริ่มขายแล้วรวม </w:t>
      </w:r>
      <w:r w:rsidR="00415B4C" w:rsidRPr="00415B4C">
        <w:rPr>
          <w:rFonts w:ascii="Angsana New" w:hAnsi="Angsana New"/>
          <w:spacing w:val="-4"/>
          <w:sz w:val="30"/>
          <w:szCs w:val="30"/>
        </w:rPr>
        <w:t>66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โครงการ และส่วนหนึ่งเป็นโครงการที่อยู่ในระหว่างการพัฒนา</w:t>
      </w:r>
    </w:p>
    <w:p w14:paraId="49444359" w14:textId="77777777" w:rsidR="00F624B2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D89388" w14:textId="77777777" w:rsidR="00F624B2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4" w:name="_Hlk98811951"/>
      <w:r>
        <w:rPr>
          <w:rFonts w:ascii="Angsana New" w:hAnsi="Angsana New"/>
          <w:i/>
          <w:iCs/>
          <w:sz w:val="30"/>
          <w:szCs w:val="30"/>
          <w:cs/>
        </w:rPr>
        <w:t>สินทรัพย์ที่ใช้เป็นหลักประกัน</w:t>
      </w:r>
    </w:p>
    <w:bookmarkEnd w:id="4"/>
    <w:p w14:paraId="41A0BF51" w14:textId="77777777" w:rsidR="00F624B2" w:rsidRPr="00E63466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D86A61" w14:textId="03A9917A" w:rsidR="00F624B2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ย่อย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 และเงินกู้ยืมจากสถาบัน</w:t>
      </w:r>
      <w:r w:rsidRPr="00D712B0">
        <w:rPr>
          <w:rFonts w:ascii="Angsana New" w:hAnsi="Angsana New"/>
          <w:sz w:val="30"/>
          <w:szCs w:val="30"/>
          <w:cs/>
        </w:rPr>
        <w:t>การเงินเป็นจำนวนเงิน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BE6453">
        <w:rPr>
          <w:rFonts w:ascii="Angsana New" w:hAnsi="Angsana New"/>
          <w:sz w:val="30"/>
          <w:szCs w:val="30"/>
        </w:rPr>
        <w:t>12,</w:t>
      </w:r>
      <w:r w:rsidR="007D56BC">
        <w:rPr>
          <w:rFonts w:ascii="Angsana New" w:hAnsi="Angsana New"/>
          <w:sz w:val="30"/>
          <w:szCs w:val="30"/>
        </w:rPr>
        <w:t>115</w:t>
      </w:r>
      <w:r w:rsidR="00BE6453">
        <w:rPr>
          <w:rFonts w:ascii="Angsana New" w:hAnsi="Angsana New"/>
          <w:sz w:val="30"/>
          <w:szCs w:val="30"/>
        </w:rPr>
        <w:t>.</w:t>
      </w:r>
      <w:r w:rsidR="007D56BC">
        <w:rPr>
          <w:rFonts w:ascii="Angsana New" w:hAnsi="Angsana New"/>
          <w:sz w:val="30"/>
          <w:szCs w:val="30"/>
        </w:rPr>
        <w:t>59</w:t>
      </w:r>
      <w:r>
        <w:rPr>
          <w:rFonts w:ascii="Angsana New" w:hAnsi="Angsana New"/>
          <w:sz w:val="30"/>
          <w:szCs w:val="30"/>
        </w:rPr>
        <w:t xml:space="preserve"> </w:t>
      </w:r>
      <w:r w:rsidRPr="00D712B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30</w:t>
      </w:r>
      <w:r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2564</w:t>
      </w:r>
      <w:r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9</w:t>
      </w:r>
      <w:r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731</w:t>
      </w:r>
      <w:r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23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5F75F0EA" w14:textId="77777777" w:rsidR="00F624B2" w:rsidRPr="00E63466" w:rsidRDefault="00F624B2" w:rsidP="00F624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A82D81" w14:textId="6569C964" w:rsidR="00F624B2" w:rsidRDefault="00F624B2" w:rsidP="00F624B2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15B4C" w:rsidRPr="00415B4C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415B4C" w:rsidRPr="00415B4C">
        <w:rPr>
          <w:rFonts w:ascii="Angsana New" w:hAnsi="Angsana New"/>
          <w:spacing w:val="-2"/>
          <w:sz w:val="30"/>
          <w:szCs w:val="30"/>
        </w:rPr>
        <w:t>2565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ที่ดินพัฒนาเพื่อขายของกลุ่มบริษัทจำนวน</w:t>
      </w:r>
      <w:r w:rsidR="00BE6453">
        <w:rPr>
          <w:rFonts w:ascii="Angsana New" w:hAnsi="Angsana New"/>
          <w:spacing w:val="-2"/>
          <w:sz w:val="30"/>
          <w:szCs w:val="30"/>
        </w:rPr>
        <w:t xml:space="preserve"> 1,333.86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30</w:t>
      </w:r>
      <w:r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2564</w:t>
      </w:r>
      <w:r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2</w:t>
      </w:r>
      <w:r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975</w:t>
      </w:r>
      <w:r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415B4C" w:rsidRPr="00415B4C">
        <w:rPr>
          <w:rFonts w:ascii="Angsana New" w:hAnsi="Angsana New"/>
          <w:i/>
          <w:iCs/>
          <w:spacing w:val="-2"/>
          <w:sz w:val="30"/>
          <w:szCs w:val="30"/>
        </w:rPr>
        <w:t>31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pacing w:val="-2"/>
          <w:sz w:val="30"/>
          <w:szCs w:val="30"/>
        </w:rPr>
        <w:t xml:space="preserve">)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415B4C" w:rsidRPr="00415B4C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082E518F" w14:textId="71156232" w:rsidR="00FA6C61" w:rsidRDefault="00FA6C61" w:rsidP="00D36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5C6518E4" w14:textId="2D78BF11" w:rsidR="00404B32" w:rsidRDefault="00404B32" w:rsidP="00D36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0C46B9A8" w14:textId="77777777" w:rsidR="00404B32" w:rsidRPr="009E2F97" w:rsidRDefault="00404B32" w:rsidP="00D36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51B678CD" w14:textId="7C075F2B" w:rsidR="000D5AF9" w:rsidRPr="009E2F97" w:rsidRDefault="000D5AF9" w:rsidP="00DA1F17">
      <w:pPr>
        <w:pStyle w:val="Heading6"/>
        <w:numPr>
          <w:ilvl w:val="0"/>
          <w:numId w:val="28"/>
        </w:numPr>
        <w:tabs>
          <w:tab w:val="left" w:pos="540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เงินลงทุนในบริษัทร่วมและการร่วมค้า</w:t>
      </w:r>
    </w:p>
    <w:p w14:paraId="6045328D" w14:textId="77777777" w:rsidR="000D5AF9" w:rsidRPr="003057F5" w:rsidRDefault="000D5AF9" w:rsidP="009E2F97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F624B2" w:rsidRPr="009E2F97" w14:paraId="6597A237" w14:textId="77777777" w:rsidTr="00A153FF">
        <w:trPr>
          <w:trHeight w:val="307"/>
          <w:tblHeader/>
        </w:trPr>
        <w:tc>
          <w:tcPr>
            <w:tcW w:w="4050" w:type="dxa"/>
          </w:tcPr>
          <w:p w14:paraId="59B14282" w14:textId="243DB44B" w:rsidR="00F624B2" w:rsidRPr="009E2F97" w:rsidRDefault="00F624B2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FE606E" w14:textId="5DF665C1" w:rsidR="00F624B2" w:rsidRPr="009E2F97" w:rsidRDefault="00F624B2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B500577" w14:textId="0CA3EE6C" w:rsidR="00F624B2" w:rsidRPr="009E2F97" w:rsidRDefault="00F624B2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E949A" w14:textId="77777777" w:rsidR="00F624B2" w:rsidRPr="009E2F97" w:rsidRDefault="00F624B2" w:rsidP="009E2F9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6C7AF29" w14:textId="77777777" w:rsidR="00F624B2" w:rsidRPr="009E2F97" w:rsidRDefault="00F624B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4B2" w:rsidRPr="009E2F97" w14:paraId="2D638603" w14:textId="77777777" w:rsidTr="00A153FF">
        <w:trPr>
          <w:trHeight w:val="307"/>
          <w:tblHeader/>
        </w:trPr>
        <w:tc>
          <w:tcPr>
            <w:tcW w:w="4050" w:type="dxa"/>
          </w:tcPr>
          <w:p w14:paraId="05370E99" w14:textId="2B964187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15B4C" w:rsidRPr="00415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0252C84" w14:textId="39120440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CD4AC5" w14:textId="5C87F2D9" w:rsidR="00F624B2" w:rsidRPr="009E2F97" w:rsidRDefault="00415B4C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A5290" w14:textId="77777777" w:rsidR="00F624B2" w:rsidRPr="009E2F97" w:rsidRDefault="00F624B2" w:rsidP="003220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FE46D6" w14:textId="4BCB5FD3" w:rsidR="00F624B2" w:rsidRPr="009E2F97" w:rsidRDefault="00415B4C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06891" w14:textId="77777777" w:rsidR="00F624B2" w:rsidRPr="009E2F97" w:rsidRDefault="00F624B2" w:rsidP="003220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E860EF" w14:textId="1DAB59A7" w:rsidR="00F624B2" w:rsidRPr="009E2F97" w:rsidRDefault="00415B4C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B9DFF" w14:textId="77777777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490C24" w14:textId="488EE2D9" w:rsidR="00F624B2" w:rsidRPr="009E2F97" w:rsidRDefault="00415B4C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624B2" w:rsidRPr="009E2F97" w14:paraId="05826C2E" w14:textId="77777777" w:rsidTr="00A7317D">
        <w:trPr>
          <w:trHeight w:val="307"/>
          <w:tblHeader/>
        </w:trPr>
        <w:tc>
          <w:tcPr>
            <w:tcW w:w="4050" w:type="dxa"/>
          </w:tcPr>
          <w:p w14:paraId="5487B538" w14:textId="77777777" w:rsidR="00F624B2" w:rsidRPr="009E2F97" w:rsidRDefault="00F624B2" w:rsidP="003220CC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229C4B" w14:textId="5D3C2A5D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1B4F0B0" w14:textId="2D296C0B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F624B2" w:rsidRPr="009E2F97" w14:paraId="2A2B5F94" w14:textId="77777777" w:rsidTr="00A153FF">
        <w:trPr>
          <w:trHeight w:val="71"/>
        </w:trPr>
        <w:tc>
          <w:tcPr>
            <w:tcW w:w="4050" w:type="dxa"/>
          </w:tcPr>
          <w:p w14:paraId="777CC4D3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41CCC919" w14:textId="670E1298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EBCB0D" w14:textId="2FD2B73F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D986D8" w14:textId="77777777" w:rsidR="00F624B2" w:rsidRPr="009E2F97" w:rsidRDefault="00F624B2" w:rsidP="003220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16CD22" w14:textId="77777777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C861D4" w14:textId="77777777" w:rsidR="00F624B2" w:rsidRPr="009E2F97" w:rsidRDefault="00F624B2" w:rsidP="003220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5DB8A4" w14:textId="77777777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812F04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57235" w14:textId="77777777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24B2" w:rsidRPr="009E2F97" w14:paraId="7473951C" w14:textId="77777777" w:rsidTr="00A153FF">
        <w:trPr>
          <w:trHeight w:val="307"/>
        </w:trPr>
        <w:tc>
          <w:tcPr>
            <w:tcW w:w="4050" w:type="dxa"/>
          </w:tcPr>
          <w:p w14:paraId="5CFE8236" w14:textId="74FD9F83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256</w:t>
            </w:r>
            <w:r w:rsidR="00415B4C" w:rsidRPr="00415B4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256</w:t>
            </w:r>
            <w:r w:rsidR="00415B4C" w:rsidRPr="00415B4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BCBAFE" w14:textId="7F5BCC2A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DA7BD1" w14:textId="221518DF" w:rsidR="00F624B2" w:rsidRPr="009E2F97" w:rsidRDefault="00415B4C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12</w:t>
            </w:r>
            <w:r w:rsidR="00CE0FF2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CF1EC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699AEA" w14:textId="02A2D97D" w:rsidR="00F624B2" w:rsidRPr="009E2F97" w:rsidRDefault="00415B4C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10</w:t>
            </w:r>
            <w:r w:rsidR="00F624B2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8D4FB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BF7015" w14:textId="06629B05" w:rsidR="00F624B2" w:rsidRPr="009E2F97" w:rsidRDefault="00415B4C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6</w:t>
            </w:r>
            <w:r w:rsidR="00CE0FF2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BB9BB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512E8B" w14:textId="69FD9313" w:rsidR="00F624B2" w:rsidRPr="009E2F97" w:rsidRDefault="00415B4C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</w:t>
            </w:r>
            <w:r w:rsidR="00F624B2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F624B2" w:rsidRPr="009E2F97" w14:paraId="4F1248AF" w14:textId="77777777" w:rsidTr="00A153FF">
        <w:trPr>
          <w:trHeight w:val="307"/>
        </w:trPr>
        <w:tc>
          <w:tcPr>
            <w:tcW w:w="4050" w:type="dxa"/>
          </w:tcPr>
          <w:p w14:paraId="2E575714" w14:textId="79EB6111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270" w:type="dxa"/>
          </w:tcPr>
          <w:p w14:paraId="6A956D27" w14:textId="47A9E356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645DAD" w14:textId="53777657" w:rsidR="00F624B2" w:rsidRPr="009E2F97" w:rsidRDefault="00B22C94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A78E9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AD4BEC" w14:textId="642C5A4D" w:rsidR="00F624B2" w:rsidRPr="009E2F97" w:rsidRDefault="00F624B2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437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68F4C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F44C7A" w14:textId="12453C9E" w:rsidR="00F624B2" w:rsidRPr="00537CBE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37C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68D14" w14:textId="77777777" w:rsidR="00F624B2" w:rsidRPr="00537CBE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FF3146" w14:textId="0639AF25" w:rsidR="00F624B2" w:rsidRPr="00537CBE" w:rsidRDefault="00F624B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37C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24B2" w:rsidRPr="009E2F97" w14:paraId="1BA4B47A" w14:textId="77777777" w:rsidTr="00A153FF">
        <w:trPr>
          <w:trHeight w:val="307"/>
        </w:trPr>
        <w:tc>
          <w:tcPr>
            <w:tcW w:w="4050" w:type="dxa"/>
          </w:tcPr>
          <w:p w14:paraId="44020BBF" w14:textId="704765FD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70" w:type="dxa"/>
          </w:tcPr>
          <w:p w14:paraId="0DC13E5D" w14:textId="5526C7A4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897EBF" w14:textId="01895CFE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D02F7E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BAC0E6" w14:textId="77777777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872660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D7FD26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179790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1E3359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24B2" w:rsidRPr="009E2F97" w14:paraId="554A9F7E" w14:textId="77777777" w:rsidTr="00A153FF">
        <w:trPr>
          <w:trHeight w:val="307"/>
        </w:trPr>
        <w:tc>
          <w:tcPr>
            <w:tcW w:w="4050" w:type="dxa"/>
          </w:tcPr>
          <w:p w14:paraId="1297F1F5" w14:textId="5BF3710A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สุทธิจากกำไรที่ยังไม่เกิดขึ้นจากการขาย</w:t>
            </w:r>
          </w:p>
        </w:tc>
        <w:tc>
          <w:tcPr>
            <w:tcW w:w="270" w:type="dxa"/>
          </w:tcPr>
          <w:p w14:paraId="22A67ECF" w14:textId="7F0C46D4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29EDBD" w14:textId="49823134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924C2A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80E5AA" w14:textId="77777777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76EA5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5C7926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A06C0A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5D8F2E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24B2" w:rsidRPr="009E2F97" w14:paraId="42F521E0" w14:textId="77777777" w:rsidTr="00A153FF">
        <w:trPr>
          <w:trHeight w:val="307"/>
        </w:trPr>
        <w:tc>
          <w:tcPr>
            <w:tcW w:w="4050" w:type="dxa"/>
          </w:tcPr>
          <w:p w14:paraId="358A8A92" w14:textId="3295F1EA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อสังหาริมทรัพย์ให้บริษัทร่วม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70" w:type="dxa"/>
          </w:tcPr>
          <w:p w14:paraId="18FDA5B0" w14:textId="2810524D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C25A7F" w14:textId="6B547A59" w:rsidR="00F624B2" w:rsidRPr="009E2F97" w:rsidRDefault="00B22C94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E6019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66A2B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0C8D2C" w14:textId="520DB800" w:rsidR="00F624B2" w:rsidRPr="009E2F97" w:rsidRDefault="00415B4C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0" w:type="dxa"/>
            <w:shd w:val="clear" w:color="auto" w:fill="auto"/>
          </w:tcPr>
          <w:p w14:paraId="5D90A4AE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85ADB4" w14:textId="05333485" w:rsidR="00F624B2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5A004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1886B8" w14:textId="30037BBC" w:rsidR="00F624B2" w:rsidRPr="009E2F97" w:rsidRDefault="00F624B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24B2" w:rsidRPr="009E2F97" w14:paraId="2CED48D0" w14:textId="77777777" w:rsidTr="00A153FF">
        <w:trPr>
          <w:trHeight w:val="307"/>
        </w:trPr>
        <w:tc>
          <w:tcPr>
            <w:tcW w:w="4050" w:type="dxa"/>
          </w:tcPr>
          <w:p w14:paraId="512170D4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41D60B28" w14:textId="3FDB0455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AA8C7D" w14:textId="66707FF0" w:rsidR="00F624B2" w:rsidRPr="009E2F97" w:rsidRDefault="00B22C94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C43FD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29440A" w14:textId="22459D9E" w:rsidR="00F624B2" w:rsidRPr="009E2F97" w:rsidRDefault="00415B4C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  <w:r w:rsidR="00F624B2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3E250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ADF71E" w14:textId="187291DC" w:rsidR="00F624B2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E34DB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6E9240" w14:textId="302F0E4D" w:rsidR="00F624B2" w:rsidRPr="009E2F97" w:rsidRDefault="00415B4C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F624B2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F624B2" w:rsidRPr="009E2F97" w14:paraId="35F05088" w14:textId="77777777" w:rsidTr="00A153FF">
        <w:trPr>
          <w:trHeight w:val="307"/>
        </w:trPr>
        <w:tc>
          <w:tcPr>
            <w:tcW w:w="4050" w:type="dxa"/>
          </w:tcPr>
          <w:p w14:paraId="1E1A0241" w14:textId="479DF34A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ลดมูลค่าหน่วยของเงินลงทุน</w:t>
            </w:r>
          </w:p>
        </w:tc>
        <w:tc>
          <w:tcPr>
            <w:tcW w:w="270" w:type="dxa"/>
          </w:tcPr>
          <w:p w14:paraId="2614ED02" w14:textId="0EE47A90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D54337" w14:textId="04E8F501" w:rsidR="00F624B2" w:rsidRPr="009E2F97" w:rsidRDefault="00B22C94" w:rsidP="00D21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07963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BD8DBA" w14:textId="6B2970DD" w:rsidR="00F624B2" w:rsidRPr="009E2F97" w:rsidRDefault="00F624B2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F2EC58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61A24B" w14:textId="7E525998" w:rsidR="00F624B2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BE52C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B39F39" w14:textId="3C060016" w:rsidR="00F624B2" w:rsidRPr="009E2F97" w:rsidRDefault="00F624B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57F5" w:rsidRPr="009E2F97" w14:paraId="5B579035" w14:textId="77777777" w:rsidTr="00A153FF">
        <w:trPr>
          <w:trHeight w:val="307"/>
        </w:trPr>
        <w:tc>
          <w:tcPr>
            <w:tcW w:w="4050" w:type="dxa"/>
          </w:tcPr>
          <w:p w14:paraId="129D5FB9" w14:textId="3D26D41E" w:rsidR="003057F5" w:rsidRPr="009E2F97" w:rsidRDefault="003057F5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ไถ่ถอนหน่วยลงทุน</w:t>
            </w:r>
          </w:p>
        </w:tc>
        <w:tc>
          <w:tcPr>
            <w:tcW w:w="270" w:type="dxa"/>
          </w:tcPr>
          <w:p w14:paraId="3A6E07D0" w14:textId="77777777" w:rsidR="003057F5" w:rsidRPr="009E2F97" w:rsidRDefault="003057F5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2E8B9C" w14:textId="4180BB7F" w:rsidR="003057F5" w:rsidRDefault="003057F5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4F5D" w:rsidRPr="00F34F5D">
              <w:rPr>
                <w:rFonts w:ascii="Angsana New" w:hAnsi="Angsana New" w:hint="cs"/>
                <w:sz w:val="30"/>
                <w:szCs w:val="30"/>
              </w:rPr>
              <w:t>19</w:t>
            </w:r>
            <w:r w:rsidR="00146FF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AE995E" w14:textId="77777777" w:rsidR="003057F5" w:rsidRPr="009E2F97" w:rsidRDefault="003057F5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3E7FBF" w14:textId="15A45925" w:rsidR="003057F5" w:rsidRDefault="003057F5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778A3" w14:textId="77777777" w:rsidR="003057F5" w:rsidRPr="009E2F97" w:rsidRDefault="003057F5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9BCC2E" w14:textId="5CFC968A" w:rsidR="003057F5" w:rsidRDefault="003057F5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F4A55A" w14:textId="77777777" w:rsidR="003057F5" w:rsidRPr="009E2F97" w:rsidRDefault="003057F5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7840B6" w14:textId="61280B84" w:rsidR="003057F5" w:rsidRDefault="003057F5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624B2" w:rsidRPr="009E2F97" w14:paraId="5700F303" w14:textId="77777777" w:rsidTr="00A153FF">
        <w:trPr>
          <w:trHeight w:val="307"/>
        </w:trPr>
        <w:tc>
          <w:tcPr>
            <w:tcW w:w="4050" w:type="dxa"/>
          </w:tcPr>
          <w:p w14:paraId="260F29CF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270" w:type="dxa"/>
          </w:tcPr>
          <w:p w14:paraId="0D7BE04B" w14:textId="764AA1C3" w:rsidR="00F624B2" w:rsidRPr="009E2F97" w:rsidRDefault="00F624B2" w:rsidP="003220C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A29F25" w14:textId="780BE088" w:rsidR="00F624B2" w:rsidRPr="009E2F97" w:rsidRDefault="00B22C94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00B19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768633" w14:textId="53668C4C" w:rsidR="00F624B2" w:rsidRPr="009E2F97" w:rsidRDefault="00F624B2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738FE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223DFE" w14:textId="384410A8" w:rsidR="00F624B2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10B53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C1EA8" w14:textId="6363B7E1" w:rsidR="00F624B2" w:rsidRPr="009E2F97" w:rsidRDefault="00F624B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69B" w:rsidRPr="009E2F97" w14:paraId="5A0598C3" w14:textId="77777777" w:rsidTr="00A153FF">
        <w:trPr>
          <w:trHeight w:val="307"/>
        </w:trPr>
        <w:tc>
          <w:tcPr>
            <w:tcW w:w="4050" w:type="dxa"/>
          </w:tcPr>
          <w:p w14:paraId="2997A99D" w14:textId="35378CEC" w:rsidR="00A1769B" w:rsidRPr="009E2F97" w:rsidRDefault="00A1769B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270" w:type="dxa"/>
          </w:tcPr>
          <w:p w14:paraId="3A52BCCF" w14:textId="77777777" w:rsidR="00A1769B" w:rsidRPr="009E2F97" w:rsidRDefault="00A1769B" w:rsidP="003220C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2223B3" w14:textId="77777777" w:rsidR="00A1769B" w:rsidRPr="009E2F97" w:rsidRDefault="00A1769B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C03CFB" w14:textId="77777777" w:rsidR="00A1769B" w:rsidRPr="009E2F97" w:rsidRDefault="00A1769B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03071" w14:textId="77777777" w:rsidR="00A1769B" w:rsidRDefault="00A1769B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7F2EED" w14:textId="77777777" w:rsidR="00A1769B" w:rsidRPr="009E2F97" w:rsidRDefault="00A1769B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805B3" w14:textId="77777777" w:rsidR="00A1769B" w:rsidRDefault="00A1769B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F886E" w14:textId="77777777" w:rsidR="00A1769B" w:rsidRPr="009E2F97" w:rsidRDefault="00A1769B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61CD17" w14:textId="77777777" w:rsidR="00A1769B" w:rsidRDefault="00A1769B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69B" w:rsidRPr="009E2F97" w14:paraId="691C14F6" w14:textId="77777777" w:rsidTr="00A153FF">
        <w:trPr>
          <w:trHeight w:val="307"/>
        </w:trPr>
        <w:tc>
          <w:tcPr>
            <w:tcW w:w="4050" w:type="dxa"/>
          </w:tcPr>
          <w:p w14:paraId="5C126342" w14:textId="04DF1A3E" w:rsidR="00A1769B" w:rsidRPr="009E2F97" w:rsidRDefault="00A1769B" w:rsidP="00A1769B">
            <w:pPr>
              <w:spacing w:before="4"/>
              <w:ind w:left="166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ไปเป็นเงินลงทุนในบริษัทย่อย</w:t>
            </w:r>
          </w:p>
        </w:tc>
        <w:tc>
          <w:tcPr>
            <w:tcW w:w="270" w:type="dxa"/>
          </w:tcPr>
          <w:p w14:paraId="4876C633" w14:textId="77777777" w:rsidR="00A1769B" w:rsidRPr="009E2F97" w:rsidRDefault="00A1769B" w:rsidP="003220C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9E6999" w14:textId="32382DF4" w:rsidR="00A1769B" w:rsidRPr="009E2F97" w:rsidRDefault="003057F5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5C89B" w14:textId="77777777" w:rsidR="00A1769B" w:rsidRPr="009E2F97" w:rsidRDefault="00A1769B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2DBAB9" w14:textId="2F261C0B" w:rsidR="00A1769B" w:rsidRDefault="00A1769B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131EF" w14:textId="77777777" w:rsidR="00A1769B" w:rsidRPr="009E2F97" w:rsidRDefault="00A1769B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C578CA" w14:textId="640E9175" w:rsidR="00A1769B" w:rsidRDefault="00A1769B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7A47E" w14:textId="77777777" w:rsidR="00A1769B" w:rsidRPr="009E2F97" w:rsidRDefault="00A1769B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7B6" w14:textId="1DEF2FF0" w:rsidR="00A1769B" w:rsidRDefault="00A1769B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624B2" w:rsidRPr="009E2F97" w14:paraId="43D0CCEB" w14:textId="77777777" w:rsidTr="00A153FF">
        <w:trPr>
          <w:trHeight w:val="307"/>
        </w:trPr>
        <w:tc>
          <w:tcPr>
            <w:tcW w:w="4050" w:type="dxa"/>
          </w:tcPr>
          <w:p w14:paraId="5A77AE14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2B76B6DF" w14:textId="55875ECB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7EC496" w14:textId="2EC1D352" w:rsidR="00F624B2" w:rsidRPr="009E2F97" w:rsidRDefault="00672733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057F5">
              <w:rPr>
                <w:rFonts w:ascii="Angsana New" w:hAnsi="Angsana New"/>
                <w:sz w:val="30"/>
                <w:szCs w:val="30"/>
              </w:rPr>
              <w:t>52</w:t>
            </w:r>
            <w:r w:rsidR="00146FF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86604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E71C8" w14:textId="32EB0AA8" w:rsidR="00F624B2" w:rsidRPr="009E2F97" w:rsidRDefault="00F624B2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FF231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5B0C93" w14:textId="263FE15D" w:rsidR="00F624B2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E6E3F" w14:textId="77777777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D830B2" w14:textId="15D9915A" w:rsidR="00F624B2" w:rsidRPr="009E2F97" w:rsidRDefault="00F624B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24B2" w:rsidRPr="009E2F97" w14:paraId="253382BF" w14:textId="77777777" w:rsidTr="00A153FF">
        <w:trPr>
          <w:trHeight w:val="307"/>
        </w:trPr>
        <w:tc>
          <w:tcPr>
            <w:tcW w:w="4050" w:type="dxa"/>
          </w:tcPr>
          <w:p w14:paraId="3C522C50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70" w:type="dxa"/>
          </w:tcPr>
          <w:p w14:paraId="65B00D7F" w14:textId="23BEDD84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B7F395" w14:textId="729CB0CB" w:rsidR="00F624B2" w:rsidRPr="009E2F97" w:rsidRDefault="00E60194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088B38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D1D95A" w14:textId="2B284032" w:rsidR="00F624B2" w:rsidRPr="009E2F97" w:rsidRDefault="00415B4C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C551F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AA50D1" w14:textId="7BB56893" w:rsidR="00F624B2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B317F" w14:textId="77777777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D6D198" w14:textId="51178A4E" w:rsidR="00F624B2" w:rsidRPr="009E2F97" w:rsidRDefault="00F624B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24B2" w:rsidRPr="009E2F97" w14:paraId="013F4C11" w14:textId="77777777" w:rsidTr="00A153FF">
        <w:trPr>
          <w:trHeight w:val="307"/>
        </w:trPr>
        <w:tc>
          <w:tcPr>
            <w:tcW w:w="4050" w:type="dxa"/>
          </w:tcPr>
          <w:p w14:paraId="442B9AA6" w14:textId="125E9C24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986A660" w14:textId="25951D1C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46B47" w14:textId="07D6E0DA" w:rsidR="00F624B2" w:rsidRPr="009E2F97" w:rsidRDefault="00672733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34F5D" w:rsidRPr="00F34F5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E60194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4493B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A0605" w14:textId="23488DF3" w:rsidR="00F624B2" w:rsidRPr="00537CBE" w:rsidRDefault="00415B4C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CB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F624B2" w:rsidRPr="00537C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7CBE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5C063" w14:textId="77777777" w:rsidR="00F624B2" w:rsidRPr="009E2F97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2763F" w14:textId="1CD59705" w:rsidR="00F624B2" w:rsidRPr="009E2F97" w:rsidRDefault="00415B4C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E0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F3863" w14:textId="77777777" w:rsidR="00F624B2" w:rsidRPr="009E2F97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2FE36" w14:textId="75979CC7" w:rsidR="00F624B2" w:rsidRPr="009E2F97" w:rsidRDefault="00415B4C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624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</w:tr>
      <w:tr w:rsidR="00F624B2" w:rsidRPr="009E2F97" w14:paraId="40512F81" w14:textId="77777777" w:rsidTr="00A153FF">
        <w:trPr>
          <w:trHeight w:val="334"/>
        </w:trPr>
        <w:tc>
          <w:tcPr>
            <w:tcW w:w="4050" w:type="dxa"/>
          </w:tcPr>
          <w:p w14:paraId="6D50B18D" w14:textId="77777777" w:rsidR="00F624B2" w:rsidRPr="003057F5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054D1DD" w14:textId="0ED340F4" w:rsidR="00F624B2" w:rsidRPr="003057F5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BB8705F" w14:textId="51B2B84A" w:rsidR="00F624B2" w:rsidRPr="003057F5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BD9FA" w14:textId="77777777" w:rsidR="00F624B2" w:rsidRPr="003057F5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AA65A7C" w14:textId="77777777" w:rsidR="00F624B2" w:rsidRPr="003057F5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EA1AE4" w14:textId="77777777" w:rsidR="00F624B2" w:rsidRPr="003057F5" w:rsidRDefault="00F624B2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216807C" w14:textId="77777777" w:rsidR="00F624B2" w:rsidRPr="003057F5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4BDEDB" w14:textId="77777777" w:rsidR="00F624B2" w:rsidRPr="003057F5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DB127CF" w14:textId="77777777" w:rsidR="00F624B2" w:rsidRPr="003057F5" w:rsidRDefault="00F624B2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3C9A" w:rsidRPr="009E2F97" w14:paraId="4DB3A786" w14:textId="77777777" w:rsidTr="00A153FF">
        <w:trPr>
          <w:trHeight w:val="307"/>
        </w:trPr>
        <w:tc>
          <w:tcPr>
            <w:tcW w:w="4050" w:type="dxa"/>
          </w:tcPr>
          <w:p w14:paraId="258DB6AE" w14:textId="460D4DD8" w:rsidR="00F03C9A" w:rsidRPr="009E2F97" w:rsidRDefault="00F03C9A" w:rsidP="003220CC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21C128E7" w14:textId="77777777" w:rsidR="00F03C9A" w:rsidRPr="009E2F97" w:rsidRDefault="00F03C9A" w:rsidP="003220CC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4ADECB" w14:textId="77777777" w:rsidR="00F03C9A" w:rsidRPr="009E2F97" w:rsidRDefault="00F03C9A" w:rsidP="003220CC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51C00D" w14:textId="77777777" w:rsidR="00F03C9A" w:rsidRPr="009E2F97" w:rsidRDefault="00F03C9A" w:rsidP="003220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41964D" w14:textId="77777777" w:rsidR="00F03C9A" w:rsidRPr="009E2F97" w:rsidRDefault="00F03C9A" w:rsidP="003220CC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2FF13F" w14:textId="77777777" w:rsidR="00F03C9A" w:rsidRPr="009E2F97" w:rsidRDefault="00F03C9A" w:rsidP="003220C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46DF98" w14:textId="77777777" w:rsidR="00F03C9A" w:rsidRPr="009E2F97" w:rsidRDefault="00F03C9A" w:rsidP="003220CC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FC9EAB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5FAE70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3C9A" w:rsidRPr="009E2F97" w14:paraId="294F76CF" w14:textId="77777777" w:rsidTr="00A153FF">
        <w:trPr>
          <w:trHeight w:val="307"/>
        </w:trPr>
        <w:tc>
          <w:tcPr>
            <w:tcW w:w="4050" w:type="dxa"/>
          </w:tcPr>
          <w:p w14:paraId="0AC5C6DB" w14:textId="5AB2F274" w:rsidR="00F03C9A" w:rsidRPr="009E2F97" w:rsidRDefault="00F03C9A" w:rsidP="003220CC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256</w:t>
            </w:r>
            <w:r w:rsidR="00415B4C" w:rsidRPr="00415B4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256</w:t>
            </w:r>
            <w:r w:rsidR="00415B4C" w:rsidRPr="00415B4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953FE6" w14:textId="7BF40F98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A05159" w14:textId="56A916DC" w:rsidR="00F03C9A" w:rsidRPr="00FE22EB" w:rsidRDefault="00415B4C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22EB">
              <w:rPr>
                <w:rFonts w:ascii="Angsana New" w:hAnsi="Angsana New"/>
                <w:sz w:val="30"/>
                <w:szCs w:val="30"/>
              </w:rPr>
              <w:t>3</w:t>
            </w:r>
            <w:r w:rsidR="00A1769B" w:rsidRPr="00FE22EB">
              <w:rPr>
                <w:rFonts w:ascii="Angsana New" w:hAnsi="Angsana New"/>
                <w:sz w:val="30"/>
                <w:szCs w:val="30"/>
              </w:rPr>
              <w:t>,</w:t>
            </w:r>
            <w:r w:rsidRPr="00FE22EB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DC064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AA75F2" w14:textId="0F573829" w:rsidR="00F03C9A" w:rsidRPr="009E2F97" w:rsidRDefault="00415B4C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  <w:r w:rsidR="00F03C9A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BB8E7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7156A6" w14:textId="117661C8" w:rsidR="00F03C9A" w:rsidRPr="009E2F97" w:rsidRDefault="00415B4C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60B54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BD5414" w14:textId="4CBA4BB8" w:rsidR="00F03C9A" w:rsidRPr="009E2F97" w:rsidRDefault="00415B4C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F03C9A" w:rsidRPr="009E2F97" w14:paraId="40586062" w14:textId="77777777" w:rsidTr="00A153FF">
        <w:trPr>
          <w:trHeight w:val="307"/>
        </w:trPr>
        <w:tc>
          <w:tcPr>
            <w:tcW w:w="4050" w:type="dxa"/>
          </w:tcPr>
          <w:p w14:paraId="2BE05531" w14:textId="7A821F6B" w:rsidR="00F03C9A" w:rsidRPr="009E2F97" w:rsidRDefault="00F03C9A" w:rsidP="003220CC">
            <w:pPr>
              <w:tabs>
                <w:tab w:val="clear" w:pos="3515"/>
                <w:tab w:val="clear" w:pos="3742"/>
              </w:tabs>
              <w:spacing w:before="4"/>
              <w:ind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270" w:type="dxa"/>
          </w:tcPr>
          <w:p w14:paraId="1FBE58F0" w14:textId="775F29BD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30F125" w14:textId="2903D527" w:rsidR="00F03C9A" w:rsidRPr="009E2F97" w:rsidRDefault="00B22C94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0090E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885E83" w14:textId="11CFDD3F" w:rsidR="00F03C9A" w:rsidRPr="009E2F97" w:rsidRDefault="00415B4C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EAE2B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8C74A6" w14:textId="596C131C" w:rsidR="00F03C9A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63D3A7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BB9539" w14:textId="015EAF32" w:rsidR="00F03C9A" w:rsidRPr="009E2F97" w:rsidRDefault="00F03C9A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C9A" w:rsidRPr="009E2F97" w14:paraId="5FC2660A" w14:textId="77777777" w:rsidTr="00A153FF">
        <w:trPr>
          <w:trHeight w:val="307"/>
        </w:trPr>
        <w:tc>
          <w:tcPr>
            <w:tcW w:w="4050" w:type="dxa"/>
          </w:tcPr>
          <w:p w14:paraId="0B700BD9" w14:textId="5F787EC2" w:rsidR="00F03C9A" w:rsidRPr="009E2F97" w:rsidRDefault="00F03C9A" w:rsidP="003220CC">
            <w:pPr>
              <w:tabs>
                <w:tab w:val="clear" w:pos="3515"/>
                <w:tab w:val="clear" w:pos="3742"/>
              </w:tabs>
              <w:spacing w:before="4"/>
              <w:ind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ขาดทุนจากเงินลงทุนในการร่วมค้า</w:t>
            </w:r>
          </w:p>
        </w:tc>
        <w:tc>
          <w:tcPr>
            <w:tcW w:w="270" w:type="dxa"/>
          </w:tcPr>
          <w:p w14:paraId="55914AD8" w14:textId="2DC90611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83343C" w14:textId="11529055" w:rsidR="00F03C9A" w:rsidRPr="00FE22EB" w:rsidRDefault="00BC3479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E22EB">
              <w:rPr>
                <w:rFonts w:ascii="Angsana New" w:hAnsi="Angsana New"/>
                <w:sz w:val="30"/>
                <w:szCs w:val="30"/>
              </w:rPr>
              <w:t>(259)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7C8AD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5A5762" w14:textId="48889AF7" w:rsidR="00F03C9A" w:rsidRPr="009E2F97" w:rsidRDefault="00F03C9A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72FD5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52C110" w14:textId="2225F39D" w:rsidR="00F03C9A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575FA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BD8A1" w14:textId="79299D54" w:rsidR="00F03C9A" w:rsidRPr="009E2F97" w:rsidRDefault="00F03C9A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C9A" w:rsidRPr="009E2F97" w14:paraId="3079F9C5" w14:textId="77777777" w:rsidTr="00A153FF">
        <w:trPr>
          <w:trHeight w:val="307"/>
        </w:trPr>
        <w:tc>
          <w:tcPr>
            <w:tcW w:w="4050" w:type="dxa"/>
          </w:tcPr>
          <w:p w14:paraId="7522C22E" w14:textId="77777777" w:rsidR="00F03C9A" w:rsidRPr="009E2F97" w:rsidRDefault="00F03C9A" w:rsidP="003220CC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244AF985" w14:textId="2C63CDD9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DFE784" w14:textId="471AA3D2" w:rsidR="00F03C9A" w:rsidRPr="009E2F97" w:rsidRDefault="00BC3479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18D9D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62B800" w14:textId="78FEB7AD" w:rsidR="00F03C9A" w:rsidRPr="009E2F97" w:rsidRDefault="00415B4C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9840F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8C05CC" w14:textId="24FF8ABB" w:rsidR="00F03C9A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72E7E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4F40E9" w14:textId="3ECA066B" w:rsidR="00F03C9A" w:rsidRPr="009E2F97" w:rsidRDefault="00F03C9A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C9A" w:rsidRPr="009E2F97" w14:paraId="3A3BE3D5" w14:textId="77777777" w:rsidTr="00A153FF">
        <w:trPr>
          <w:trHeight w:val="307"/>
        </w:trPr>
        <w:tc>
          <w:tcPr>
            <w:tcW w:w="4050" w:type="dxa"/>
          </w:tcPr>
          <w:p w14:paraId="1D34DB4A" w14:textId="12041C9E" w:rsidR="00F03C9A" w:rsidRPr="009E2F97" w:rsidRDefault="00F03C9A" w:rsidP="003220CC">
            <w:pPr>
              <w:spacing w:before="4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โอนเปลี่ยนประเภทเงินลงทุนในการร่วมค้า</w:t>
            </w:r>
          </w:p>
        </w:tc>
        <w:tc>
          <w:tcPr>
            <w:tcW w:w="270" w:type="dxa"/>
          </w:tcPr>
          <w:p w14:paraId="6F8F850B" w14:textId="2DE6C5B9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CD6C05" w14:textId="6B5323C1" w:rsidR="00F03C9A" w:rsidRPr="009E2F97" w:rsidRDefault="00F03C9A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B5BB64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E2DD09" w14:textId="77777777" w:rsidR="00F03C9A" w:rsidRPr="009E2F97" w:rsidRDefault="00F03C9A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65B10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2068E0" w14:textId="61812EBA" w:rsidR="00F03C9A" w:rsidRPr="009E2F97" w:rsidRDefault="00F03C9A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644114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15EBB" w14:textId="77777777" w:rsidR="00F03C9A" w:rsidRPr="009E2F97" w:rsidRDefault="00F03C9A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C9A" w:rsidRPr="009E2F97" w14:paraId="344FD979" w14:textId="77777777" w:rsidTr="00A153FF">
        <w:trPr>
          <w:trHeight w:val="307"/>
        </w:trPr>
        <w:tc>
          <w:tcPr>
            <w:tcW w:w="4050" w:type="dxa"/>
          </w:tcPr>
          <w:p w14:paraId="118C62B5" w14:textId="42CA9531" w:rsidR="00F03C9A" w:rsidRPr="009E2F97" w:rsidRDefault="00F03C9A" w:rsidP="003220CC">
            <w:pPr>
              <w:spacing w:before="4"/>
              <w:ind w:left="166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ไปเป็นเงินลงทุนในบริษัทย่อย</w:t>
            </w:r>
          </w:p>
        </w:tc>
        <w:tc>
          <w:tcPr>
            <w:tcW w:w="270" w:type="dxa"/>
          </w:tcPr>
          <w:p w14:paraId="60815896" w14:textId="633152AD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B386B4" w14:textId="5D9FBA7E" w:rsidR="00F03C9A" w:rsidRPr="009E2F97" w:rsidRDefault="00BC3479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39622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E38207" w14:textId="4B460AC4" w:rsidR="00F03C9A" w:rsidRPr="009E2F97" w:rsidRDefault="00F03C9A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FFFAC5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442233" w14:textId="7A79E05A" w:rsidR="00F03C9A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0AEB6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9B27BA" w14:textId="2A5BD202" w:rsidR="00F03C9A" w:rsidRPr="009E2F97" w:rsidRDefault="00F03C9A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C9A" w:rsidRPr="009E2F97" w14:paraId="6008D14D" w14:textId="77777777" w:rsidTr="00A153FF">
        <w:trPr>
          <w:trHeight w:val="307"/>
        </w:trPr>
        <w:tc>
          <w:tcPr>
            <w:tcW w:w="4050" w:type="dxa"/>
          </w:tcPr>
          <w:p w14:paraId="5086DFB0" w14:textId="4BBEFB89" w:rsidR="00F03C9A" w:rsidRPr="009E2F97" w:rsidRDefault="00F03C9A" w:rsidP="003220CC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7A373B24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E4C885" w14:textId="53C26A4F" w:rsidR="00F03C9A" w:rsidRDefault="00BC3479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D5448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C73050" w14:textId="5F85160D" w:rsidR="00F03C9A" w:rsidRDefault="00F03C9A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5451A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88E0B1" w14:textId="30A0D448" w:rsidR="00F03C9A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0D5DF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B99151" w14:textId="19A9FF24" w:rsidR="00F03C9A" w:rsidRDefault="00F03C9A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C9A" w:rsidRPr="009E2F97" w14:paraId="5C84A608" w14:textId="77777777" w:rsidTr="00A153FF">
        <w:trPr>
          <w:trHeight w:val="307"/>
        </w:trPr>
        <w:tc>
          <w:tcPr>
            <w:tcW w:w="4050" w:type="dxa"/>
          </w:tcPr>
          <w:p w14:paraId="13E34D11" w14:textId="1A20EC85" w:rsidR="00F03C9A" w:rsidRPr="009E2F97" w:rsidRDefault="00F03C9A" w:rsidP="003220CC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ผลต่างจากการแปลงค่าเงินลงทุน</w:t>
            </w:r>
          </w:p>
        </w:tc>
        <w:tc>
          <w:tcPr>
            <w:tcW w:w="270" w:type="dxa"/>
          </w:tcPr>
          <w:p w14:paraId="25AFF3B8" w14:textId="35E9BED2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104671" w14:textId="6475402C" w:rsidR="00F03C9A" w:rsidRPr="009E2F97" w:rsidRDefault="00BC3479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6B188C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996EE0" w14:textId="08490206" w:rsidR="00F03C9A" w:rsidRPr="009E2F97" w:rsidRDefault="00415B4C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F742C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588BEF" w14:textId="24FCA41A" w:rsidR="00F03C9A" w:rsidRPr="009E2F97" w:rsidRDefault="00CE0FF2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D2264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1D5CFA" w14:textId="08576FE4" w:rsidR="00F03C9A" w:rsidRPr="009E2F97" w:rsidRDefault="00F03C9A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C9A" w:rsidRPr="009E2F97" w14:paraId="6DC1281D" w14:textId="77777777" w:rsidTr="00A153FF">
        <w:trPr>
          <w:trHeight w:val="307"/>
        </w:trPr>
        <w:tc>
          <w:tcPr>
            <w:tcW w:w="4050" w:type="dxa"/>
          </w:tcPr>
          <w:p w14:paraId="526FCD36" w14:textId="1828CCE2" w:rsidR="00F03C9A" w:rsidRPr="009E2F97" w:rsidRDefault="00F03C9A" w:rsidP="003220CC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034F73C" w14:textId="36ADB574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36507" w14:textId="4D31E3EC" w:rsidR="00F03C9A" w:rsidRPr="009E2F97" w:rsidRDefault="00BC3479" w:rsidP="00CA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78E2B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5CC2E" w14:textId="02D66B33" w:rsidR="00F03C9A" w:rsidRPr="00537CBE" w:rsidRDefault="00415B4C" w:rsidP="0021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CB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03C9A" w:rsidRPr="00537C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37CBE"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6E244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337BA" w14:textId="6491335A" w:rsidR="00F03C9A" w:rsidRPr="009E2F97" w:rsidRDefault="00415B4C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D9922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8A0E4" w14:textId="12B13BD9" w:rsidR="00F03C9A" w:rsidRPr="00537CBE" w:rsidRDefault="00415B4C" w:rsidP="00A1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CBE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</w:tr>
      <w:tr w:rsidR="00F03C9A" w:rsidRPr="009E2F97" w14:paraId="446BA441" w14:textId="77777777" w:rsidTr="00A153FF">
        <w:trPr>
          <w:trHeight w:val="163"/>
        </w:trPr>
        <w:tc>
          <w:tcPr>
            <w:tcW w:w="4050" w:type="dxa"/>
          </w:tcPr>
          <w:p w14:paraId="262CBFD9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45DC06" w14:textId="28FCC5FB" w:rsidR="00F03C9A" w:rsidRPr="009E2F97" w:rsidRDefault="00F03C9A" w:rsidP="003220CC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43FF445" w14:textId="4AFD878C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8ABE48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B28103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0C140D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A6A06E6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766AB" w14:textId="77777777" w:rsidR="00F03C9A" w:rsidRPr="009E2F97" w:rsidRDefault="00F03C9A" w:rsidP="0032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B4A820B" w14:textId="77777777" w:rsidR="00F03C9A" w:rsidRPr="009E2F97" w:rsidRDefault="00F03C9A" w:rsidP="0032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57040A6" w14:textId="50A0B075" w:rsidR="00AE35ED" w:rsidRPr="009E2F97" w:rsidRDefault="00AE35ED" w:rsidP="00AE35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</w:t>
      </w:r>
    </w:p>
    <w:p w14:paraId="1C091B28" w14:textId="77777777" w:rsidR="00F03C9A" w:rsidRPr="005473FA" w:rsidRDefault="00F03C9A" w:rsidP="00604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4FC4C0" w14:textId="2DCA6BCA" w:rsidR="00F03C9A" w:rsidRDefault="00E25CA9" w:rsidP="001E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  <w:r w:rsidRPr="00E25CA9"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มิถุนายน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กองทุนรวมสิทธิการเช่าอสังหาริมทรัพย์โกลด์</w:t>
      </w:r>
      <w:r w:rsidRPr="00E25CA9">
        <w:rPr>
          <w:rFonts w:ascii="Angsana New" w:hAnsi="Angsana New"/>
          <w:sz w:val="30"/>
          <w:szCs w:val="30"/>
          <w:cs/>
        </w:rPr>
        <w:t xml:space="preserve"> (</w:t>
      </w:r>
      <w:r w:rsidR="00C00E47">
        <w:rPr>
          <w:rFonts w:ascii="Angsana New" w:hAnsi="Angsana New"/>
          <w:sz w:val="30"/>
          <w:szCs w:val="30"/>
        </w:rPr>
        <w:t>“</w:t>
      </w:r>
      <w:r w:rsidRPr="00E25CA9">
        <w:rPr>
          <w:rFonts w:ascii="Angsana New" w:hAnsi="Angsana New"/>
          <w:sz w:val="30"/>
          <w:szCs w:val="30"/>
        </w:rPr>
        <w:t>GOLDPF</w:t>
      </w:r>
      <w:r w:rsidR="00C00E47">
        <w:rPr>
          <w:rFonts w:ascii="Angsana New" w:hAnsi="Angsana New"/>
          <w:sz w:val="30"/>
          <w:szCs w:val="30"/>
        </w:rPr>
        <w:t>”</w:t>
      </w:r>
      <w:r w:rsidRPr="00E25CA9">
        <w:rPr>
          <w:rFonts w:ascii="Angsana New" w:hAnsi="Angsana New"/>
          <w:sz w:val="30"/>
          <w:szCs w:val="30"/>
        </w:rPr>
        <w:t xml:space="preserve">) </w:t>
      </w:r>
      <w:r w:rsidRPr="00E25CA9">
        <w:rPr>
          <w:rFonts w:ascii="Angsana New" w:hAnsi="Angsana New" w:hint="cs"/>
          <w:sz w:val="30"/>
          <w:szCs w:val="30"/>
          <w:cs/>
        </w:rPr>
        <w:t>ลดมูลค่าหน่วยลงทุนหน่วยละ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8</w:t>
      </w:r>
      <w:r w:rsidRPr="00E25CA9">
        <w:rPr>
          <w:rFonts w:ascii="Angsana New" w:hAnsi="Angsana New"/>
          <w:sz w:val="30"/>
          <w:szCs w:val="30"/>
          <w:cs/>
        </w:rPr>
        <w:t>.</w:t>
      </w:r>
      <w:r w:rsidR="00415B4C" w:rsidRPr="00415B4C">
        <w:rPr>
          <w:rFonts w:ascii="Angsana New" w:hAnsi="Angsana New"/>
          <w:sz w:val="30"/>
          <w:szCs w:val="30"/>
        </w:rPr>
        <w:t>4610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บาท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ทำให้มูลค่าหน่วยลงทุนที่ตราไว้ลดลงจาก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9</w:t>
      </w:r>
      <w:r w:rsidRPr="00E25CA9">
        <w:rPr>
          <w:rFonts w:ascii="Angsana New" w:hAnsi="Angsana New"/>
          <w:sz w:val="30"/>
          <w:szCs w:val="30"/>
          <w:cs/>
        </w:rPr>
        <w:t>.</w:t>
      </w:r>
      <w:r w:rsidR="00415B4C" w:rsidRPr="00415B4C">
        <w:rPr>
          <w:rFonts w:ascii="Angsana New" w:hAnsi="Angsana New"/>
          <w:sz w:val="30"/>
          <w:szCs w:val="30"/>
        </w:rPr>
        <w:t>5252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บาทต่อหน่วย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เป็น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1</w:t>
      </w:r>
      <w:r w:rsidRPr="00E25CA9">
        <w:rPr>
          <w:rFonts w:ascii="Angsana New" w:hAnsi="Angsana New"/>
          <w:sz w:val="30"/>
          <w:szCs w:val="30"/>
          <w:cs/>
        </w:rPr>
        <w:t>.</w:t>
      </w:r>
      <w:r w:rsidR="00415B4C" w:rsidRPr="00415B4C">
        <w:rPr>
          <w:rFonts w:ascii="Angsana New" w:hAnsi="Angsana New"/>
          <w:sz w:val="30"/>
          <w:szCs w:val="30"/>
        </w:rPr>
        <w:t>0642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บาทต่อหน่วย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และคืนทุนตามมูลค่าหน่วยลงทุนคงเหลือของกองทุนรวม</w:t>
      </w:r>
      <w:r w:rsidRPr="00E25CA9">
        <w:rPr>
          <w:rFonts w:ascii="Angsana New" w:hAnsi="Angsana New"/>
          <w:sz w:val="30"/>
          <w:szCs w:val="30"/>
          <w:cs/>
        </w:rPr>
        <w:t xml:space="preserve"> (</w:t>
      </w:r>
      <w:r w:rsidRPr="00E25CA9">
        <w:rPr>
          <w:rFonts w:ascii="Angsana New" w:hAnsi="Angsana New"/>
          <w:sz w:val="30"/>
          <w:szCs w:val="30"/>
        </w:rPr>
        <w:t xml:space="preserve">NAV) </w:t>
      </w:r>
      <w:r w:rsidRPr="00E25CA9">
        <w:rPr>
          <w:rFonts w:ascii="Angsana New" w:hAnsi="Angsana New" w:hint="cs"/>
          <w:sz w:val="30"/>
          <w:szCs w:val="30"/>
          <w:cs/>
        </w:rPr>
        <w:t>ในอัตราหน่วยละ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0</w:t>
      </w:r>
      <w:r w:rsidRPr="00E25CA9">
        <w:rPr>
          <w:rFonts w:ascii="Angsana New" w:hAnsi="Angsana New"/>
          <w:sz w:val="30"/>
          <w:szCs w:val="30"/>
          <w:cs/>
        </w:rPr>
        <w:t>.</w:t>
      </w:r>
      <w:r w:rsidR="00415B4C" w:rsidRPr="00415B4C">
        <w:rPr>
          <w:rFonts w:ascii="Angsana New" w:hAnsi="Angsana New"/>
          <w:sz w:val="30"/>
          <w:szCs w:val="30"/>
        </w:rPr>
        <w:t>2316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บาท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ตามที่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/>
          <w:sz w:val="30"/>
          <w:szCs w:val="30"/>
        </w:rPr>
        <w:t xml:space="preserve">GOLDPF </w:t>
      </w:r>
      <w:r w:rsidRPr="00E25CA9">
        <w:rPr>
          <w:rFonts w:ascii="Angsana New" w:hAnsi="Angsana New" w:hint="cs"/>
          <w:sz w:val="30"/>
          <w:szCs w:val="30"/>
          <w:cs/>
        </w:rPr>
        <w:t>ได้ดำเนินการเลิกกองทุนรวม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และจ่ายเงินคืนทุนทั้งหมดหลังหักประมาณการค่าใช้จ่ายสำหรับขั้นตอนการชำระบัญชีให้แก่ผู้ถือหน่วยลงทุนรวม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บริษัทได้รับเงินจำนวนทั้งสิ้น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591</w:t>
      </w:r>
      <w:r w:rsidRPr="00E25CA9">
        <w:rPr>
          <w:rFonts w:ascii="Angsana New" w:hAnsi="Angsana New"/>
          <w:sz w:val="30"/>
          <w:szCs w:val="30"/>
          <w:cs/>
        </w:rPr>
        <w:t>.</w:t>
      </w:r>
      <w:r w:rsidR="00415B4C" w:rsidRPr="00415B4C">
        <w:rPr>
          <w:rFonts w:ascii="Angsana New" w:hAnsi="Angsana New"/>
          <w:sz w:val="30"/>
          <w:szCs w:val="30"/>
        </w:rPr>
        <w:t>10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ล้านบาท</w:t>
      </w:r>
      <w:r w:rsidR="00AE097D">
        <w:rPr>
          <w:rFonts w:ascii="Angsana New" w:hAnsi="Angsana New"/>
          <w:sz w:val="30"/>
          <w:szCs w:val="30"/>
        </w:rPr>
        <w:br/>
      </w:r>
      <w:r w:rsidRPr="00E25CA9">
        <w:rPr>
          <w:rFonts w:ascii="Angsana New" w:hAnsi="Angsana New" w:hint="cs"/>
          <w:sz w:val="30"/>
          <w:szCs w:val="30"/>
          <w:cs/>
        </w:rPr>
        <w:t>ทั้งนี้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กลุ่มบริษัทรับรู้กำไรจากการไถ่ถอนหน่วยลงทุนของเงินลงทุนในบริษัทร่วมจำนวน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381</w:t>
      </w:r>
      <w:r w:rsidRPr="00E25CA9">
        <w:rPr>
          <w:rFonts w:ascii="Angsana New" w:hAnsi="Angsana New"/>
          <w:sz w:val="30"/>
          <w:szCs w:val="30"/>
          <w:cs/>
        </w:rPr>
        <w:t>.</w:t>
      </w:r>
      <w:r w:rsidR="00415B4C" w:rsidRPr="00415B4C">
        <w:rPr>
          <w:rFonts w:ascii="Angsana New" w:hAnsi="Angsana New"/>
          <w:sz w:val="30"/>
          <w:szCs w:val="30"/>
        </w:rPr>
        <w:t>08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  <w:r w:rsidRPr="00E25CA9">
        <w:rPr>
          <w:rFonts w:ascii="Angsana New" w:hAnsi="Angsana New" w:hint="cs"/>
          <w:sz w:val="30"/>
          <w:szCs w:val="30"/>
          <w:cs/>
        </w:rPr>
        <w:t>ล้านบาท</w:t>
      </w:r>
      <w:r w:rsidRPr="00E25CA9">
        <w:rPr>
          <w:rFonts w:ascii="Angsana New" w:hAnsi="Angsana New"/>
          <w:sz w:val="30"/>
          <w:szCs w:val="30"/>
          <w:cs/>
        </w:rPr>
        <w:t xml:space="preserve"> </w:t>
      </w:r>
    </w:p>
    <w:p w14:paraId="700AA791" w14:textId="77777777" w:rsidR="00E25CA9" w:rsidRPr="005473FA" w:rsidRDefault="00E25CA9" w:rsidP="00E25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rPr>
          <w:rFonts w:ascii="Angsana New" w:hAnsi="Angsana New"/>
          <w:sz w:val="30"/>
          <w:szCs w:val="30"/>
        </w:rPr>
      </w:pPr>
    </w:p>
    <w:p w14:paraId="0039E4A7" w14:textId="642F44FC" w:rsidR="00F03C9A" w:rsidRDefault="00CA7397" w:rsidP="0046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  <w:r w:rsidRPr="00CA7397"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Pr="00CA7397">
        <w:rPr>
          <w:rFonts w:ascii="Angsana New" w:hAnsi="Angsana New" w:hint="cs"/>
          <w:sz w:val="30"/>
          <w:szCs w:val="30"/>
          <w:cs/>
        </w:rPr>
        <w:t>มิถุนายน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Pr="00CA7397">
        <w:rPr>
          <w:rFonts w:ascii="Angsana New" w:hAnsi="Angsana New" w:hint="cs"/>
          <w:sz w:val="30"/>
          <w:szCs w:val="30"/>
          <w:cs/>
        </w:rPr>
        <w:t>บริษัท</w:t>
      </w:r>
      <w:r w:rsidR="00AE097D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CA7397">
        <w:rPr>
          <w:rFonts w:ascii="Angsana New" w:hAnsi="Angsana New" w:hint="cs"/>
          <w:sz w:val="30"/>
          <w:szCs w:val="30"/>
          <w:cs/>
        </w:rPr>
        <w:t>ได้เพิ่มทุนในบริษัท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Pr="00CA7397">
        <w:rPr>
          <w:rFonts w:ascii="Angsana New" w:hAnsi="Angsana New" w:hint="cs"/>
          <w:sz w:val="30"/>
          <w:szCs w:val="30"/>
          <w:cs/>
        </w:rPr>
        <w:t>นอร์ท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Pr="00CA7397">
        <w:rPr>
          <w:rFonts w:ascii="Angsana New" w:hAnsi="Angsana New" w:hint="cs"/>
          <w:sz w:val="30"/>
          <w:szCs w:val="30"/>
          <w:cs/>
        </w:rPr>
        <w:t>สาธ</w:t>
      </w:r>
      <w:r w:rsidR="002C1454">
        <w:rPr>
          <w:rFonts w:ascii="Angsana New" w:hAnsi="Angsana New" w:hint="cs"/>
          <w:sz w:val="30"/>
          <w:szCs w:val="30"/>
          <w:cs/>
        </w:rPr>
        <w:t>ร</w:t>
      </w:r>
      <w:r w:rsidRPr="00CA7397">
        <w:rPr>
          <w:rFonts w:ascii="Angsana New" w:hAnsi="Angsana New" w:hint="cs"/>
          <w:sz w:val="30"/>
          <w:szCs w:val="30"/>
          <w:cs/>
        </w:rPr>
        <w:t>โฮเต็ล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Pr="00CA7397">
        <w:rPr>
          <w:rFonts w:ascii="Angsana New" w:hAnsi="Angsana New" w:hint="cs"/>
          <w:sz w:val="30"/>
          <w:szCs w:val="30"/>
          <w:cs/>
        </w:rPr>
        <w:t>จำกัด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Pr="00CA7397">
        <w:rPr>
          <w:rFonts w:ascii="Angsana New" w:hAnsi="Angsana New" w:hint="cs"/>
          <w:sz w:val="30"/>
          <w:szCs w:val="30"/>
          <w:cs/>
        </w:rPr>
        <w:t>ซึ่งเป็นบริษัทร่วมของบริษัทตามสัดส่วนการถือหุ้นร้อยละ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20</w:t>
      </w:r>
      <w:r w:rsidRPr="00CA7397">
        <w:rPr>
          <w:rFonts w:ascii="Angsana New" w:hAnsi="Angsana New"/>
          <w:sz w:val="30"/>
          <w:szCs w:val="30"/>
          <w:cs/>
        </w:rPr>
        <w:t>.</w:t>
      </w:r>
      <w:r w:rsidR="00415B4C" w:rsidRPr="00415B4C">
        <w:rPr>
          <w:rFonts w:ascii="Angsana New" w:hAnsi="Angsana New"/>
          <w:sz w:val="30"/>
          <w:szCs w:val="30"/>
        </w:rPr>
        <w:t>00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Pr="00CA7397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20</w:t>
      </w:r>
      <w:r w:rsidRPr="00CA7397">
        <w:rPr>
          <w:rFonts w:ascii="Angsana New" w:hAnsi="Angsana New"/>
          <w:sz w:val="30"/>
          <w:szCs w:val="30"/>
          <w:cs/>
        </w:rPr>
        <w:t>.</w:t>
      </w:r>
      <w:r w:rsidR="00415B4C" w:rsidRPr="00415B4C">
        <w:rPr>
          <w:rFonts w:ascii="Angsana New" w:hAnsi="Angsana New"/>
          <w:sz w:val="30"/>
          <w:szCs w:val="30"/>
        </w:rPr>
        <w:t>00</w:t>
      </w:r>
      <w:r w:rsidRPr="00CA7397">
        <w:rPr>
          <w:rFonts w:ascii="Angsana New" w:hAnsi="Angsana New"/>
          <w:sz w:val="30"/>
          <w:szCs w:val="30"/>
          <w:cs/>
        </w:rPr>
        <w:t xml:space="preserve"> </w:t>
      </w:r>
      <w:r w:rsidRPr="00CA7397">
        <w:rPr>
          <w:rFonts w:ascii="Angsana New" w:hAnsi="Angsana New" w:hint="cs"/>
          <w:sz w:val="30"/>
          <w:szCs w:val="30"/>
          <w:cs/>
        </w:rPr>
        <w:t>ล้านบาท</w:t>
      </w:r>
    </w:p>
    <w:p w14:paraId="4624125E" w14:textId="70E16A8D" w:rsidR="002C1454" w:rsidRDefault="002C1454" w:rsidP="0046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</w:p>
    <w:p w14:paraId="2606E80B" w14:textId="68611F8A" w:rsidR="002C1454" w:rsidRDefault="002C1454" w:rsidP="002C1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/>
          <w:sz w:val="30"/>
          <w:szCs w:val="30"/>
        </w:rPr>
      </w:pPr>
      <w:r w:rsidRPr="000B50E0"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0B50E0">
        <w:rPr>
          <w:rFonts w:ascii="Angsana New" w:hAnsi="Angsana New"/>
          <w:sz w:val="30"/>
          <w:szCs w:val="30"/>
          <w:cs/>
        </w:rPr>
        <w:t xml:space="preserve"> </w:t>
      </w:r>
      <w:r w:rsidRPr="000B50E0">
        <w:rPr>
          <w:rFonts w:ascii="Angsana New" w:hAnsi="Angsana New"/>
          <w:sz w:val="30"/>
          <w:szCs w:val="30"/>
        </w:rPr>
        <w:t>30</w:t>
      </w:r>
      <w:r w:rsidRPr="000B50E0">
        <w:rPr>
          <w:rFonts w:ascii="Angsana New" w:hAnsi="Angsana New"/>
          <w:sz w:val="30"/>
          <w:szCs w:val="30"/>
          <w:cs/>
        </w:rPr>
        <w:t xml:space="preserve"> </w:t>
      </w:r>
      <w:r w:rsidRPr="000B50E0">
        <w:rPr>
          <w:rFonts w:ascii="Angsana New" w:hAnsi="Angsana New" w:hint="cs"/>
          <w:sz w:val="30"/>
          <w:szCs w:val="30"/>
          <w:cs/>
        </w:rPr>
        <w:t>มิถุนายน</w:t>
      </w:r>
      <w:r w:rsidRPr="000B50E0">
        <w:rPr>
          <w:rFonts w:ascii="Angsana New" w:hAnsi="Angsana New"/>
          <w:sz w:val="30"/>
          <w:szCs w:val="30"/>
          <w:cs/>
        </w:rPr>
        <w:t xml:space="preserve"> </w:t>
      </w:r>
      <w:r w:rsidRPr="000B50E0">
        <w:rPr>
          <w:rFonts w:ascii="Angsana New" w:hAnsi="Angsana New"/>
          <w:sz w:val="30"/>
          <w:szCs w:val="30"/>
        </w:rPr>
        <w:t>2565</w:t>
      </w:r>
      <w:r w:rsidRPr="000B50E0">
        <w:rPr>
          <w:rFonts w:ascii="Angsana New" w:hAnsi="Angsana New"/>
          <w:sz w:val="30"/>
          <w:szCs w:val="30"/>
          <w:cs/>
        </w:rPr>
        <w:t xml:space="preserve"> </w:t>
      </w:r>
      <w:r w:rsidRPr="000B50E0">
        <w:rPr>
          <w:rFonts w:ascii="Angsana New" w:hAnsi="Angsana New" w:hint="cs"/>
          <w:sz w:val="30"/>
          <w:szCs w:val="30"/>
          <w:cs/>
        </w:rPr>
        <w:t>บริษัทย่อยแห่งหนึ่งได้</w:t>
      </w:r>
      <w:r w:rsidR="000B50E0" w:rsidRPr="000B50E0">
        <w:rPr>
          <w:rFonts w:ascii="Angsana New" w:hAnsi="Angsana New" w:hint="cs"/>
          <w:sz w:val="30"/>
          <w:szCs w:val="30"/>
          <w:cs/>
        </w:rPr>
        <w:t>ซื้อหน่วยทรัสต์ของ</w:t>
      </w:r>
      <w:r w:rsidR="005B56B6" w:rsidRPr="000B50E0">
        <w:rPr>
          <w:rFonts w:ascii="Angsana New" w:hAnsi="Angsana New" w:hint="cs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</w:t>
      </w:r>
      <w:r w:rsidR="005B56B6" w:rsidRPr="00FC68F6">
        <w:rPr>
          <w:rFonts w:ascii="Angsana New" w:hAnsi="Angsana New" w:hint="cs"/>
          <w:sz w:val="30"/>
          <w:szCs w:val="30"/>
          <w:cs/>
        </w:rPr>
        <w:t>เจอร์</w:t>
      </w:r>
      <w:r w:rsidRPr="00FC68F6">
        <w:rPr>
          <w:rFonts w:ascii="Angsana New" w:hAnsi="Angsana New"/>
          <w:sz w:val="30"/>
          <w:szCs w:val="30"/>
          <w:cs/>
        </w:rPr>
        <w:t xml:space="preserve"> </w:t>
      </w:r>
      <w:r w:rsidR="000B50E0" w:rsidRPr="00FC68F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C68F6" w:rsidRPr="00FC68F6">
        <w:rPr>
          <w:rFonts w:ascii="Angsana New" w:hAnsi="Angsana New"/>
          <w:sz w:val="30"/>
          <w:szCs w:val="30"/>
        </w:rPr>
        <w:t>0.30</w:t>
      </w:r>
      <w:r w:rsidR="000B50E0" w:rsidRPr="00FC68F6">
        <w:rPr>
          <w:rFonts w:ascii="Angsana New" w:hAnsi="Angsana New"/>
          <w:sz w:val="30"/>
          <w:szCs w:val="30"/>
        </w:rPr>
        <w:t xml:space="preserve"> </w:t>
      </w:r>
      <w:r w:rsidR="000B50E0" w:rsidRPr="00FC68F6">
        <w:rPr>
          <w:rFonts w:ascii="Angsana New" w:hAnsi="Angsana New" w:hint="cs"/>
          <w:sz w:val="30"/>
          <w:szCs w:val="30"/>
          <w:cs/>
        </w:rPr>
        <w:t>ล้านหน่วย เป็น</w:t>
      </w:r>
      <w:r w:rsidR="000B50E0" w:rsidRPr="000B50E0">
        <w:rPr>
          <w:rFonts w:ascii="Angsana New" w:hAnsi="Angsana New" w:hint="cs"/>
          <w:sz w:val="30"/>
          <w:szCs w:val="30"/>
          <w:cs/>
        </w:rPr>
        <w:t xml:space="preserve">จำนวนเงินทั้งสิ้น </w:t>
      </w:r>
      <w:r w:rsidR="000B50E0" w:rsidRPr="000B50E0">
        <w:rPr>
          <w:rFonts w:ascii="Angsana New" w:hAnsi="Angsana New"/>
          <w:sz w:val="30"/>
          <w:szCs w:val="30"/>
        </w:rPr>
        <w:t xml:space="preserve">2.80 </w:t>
      </w:r>
      <w:r w:rsidR="000B50E0" w:rsidRPr="000B50E0"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="000B50E0">
        <w:rPr>
          <w:rFonts w:ascii="Angsana New" w:hAnsi="Angsana New"/>
          <w:sz w:val="30"/>
          <w:szCs w:val="30"/>
        </w:rPr>
        <w:t xml:space="preserve">23.48 </w:t>
      </w:r>
      <w:r w:rsidR="000B50E0" w:rsidRPr="000B50E0">
        <w:rPr>
          <w:rFonts w:ascii="Angsana New" w:hAnsi="Angsana New" w:hint="cs"/>
          <w:sz w:val="30"/>
          <w:szCs w:val="30"/>
          <w:cs/>
        </w:rPr>
        <w:t>เป็นร้อยละ</w:t>
      </w:r>
      <w:r w:rsidR="000B50E0">
        <w:rPr>
          <w:rFonts w:ascii="Angsana New" w:hAnsi="Angsana New"/>
          <w:sz w:val="30"/>
          <w:szCs w:val="30"/>
        </w:rPr>
        <w:t xml:space="preserve"> 23.52</w:t>
      </w:r>
    </w:p>
    <w:p w14:paraId="28EBAE9D" w14:textId="77777777" w:rsidR="00604420" w:rsidRDefault="00604420" w:rsidP="00604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firstLine="9"/>
        <w:jc w:val="thaiDistribute"/>
        <w:rPr>
          <w:rFonts w:ascii="Angsana New" w:hAnsi="Angsana New"/>
          <w:sz w:val="30"/>
          <w:szCs w:val="30"/>
        </w:rPr>
      </w:pPr>
    </w:p>
    <w:p w14:paraId="79DDC13C" w14:textId="74968257" w:rsidR="002126EE" w:rsidRPr="009E2F97" w:rsidRDefault="002126EE" w:rsidP="002126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B4B178D" w14:textId="77777777" w:rsidR="002126EE" w:rsidRPr="005473FA" w:rsidRDefault="002126EE" w:rsidP="002126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z w:val="30"/>
          <w:szCs w:val="30"/>
        </w:rPr>
      </w:pPr>
    </w:p>
    <w:p w14:paraId="0100C1F0" w14:textId="1E155014" w:rsidR="00F03C9A" w:rsidRDefault="00F03C9A" w:rsidP="00F03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eastAsia="Times New Roman" w:hAnsi="Angsana New" w:hint="cs"/>
          <w:sz w:val="30"/>
          <w:szCs w:val="30"/>
          <w:cs/>
        </w:rPr>
        <w:t>ในระหว่างงวด</w:t>
      </w:r>
      <w:r w:rsidR="0027591E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415B4C" w:rsidRPr="00415B4C">
        <w:rPr>
          <w:rFonts w:ascii="Angsana New" w:eastAsia="Times New Roman" w:hAnsi="Angsana New"/>
          <w:sz w:val="30"/>
          <w:szCs w:val="30"/>
        </w:rPr>
        <w:t>3</w:t>
      </w:r>
      <w:r w:rsidR="00415B4C" w:rsidRPr="00415B4C">
        <w:rPr>
          <w:rFonts w:ascii="Angsana New" w:eastAsia="Times New Roman" w:hAnsi="Angsana New" w:hint="cs"/>
          <w:sz w:val="30"/>
          <w:szCs w:val="30"/>
        </w:rPr>
        <w:t>0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="0027591E" w:rsidRPr="00CA7397">
        <w:rPr>
          <w:rFonts w:ascii="Angsana New" w:hAnsi="Angsana New" w:hint="cs"/>
          <w:sz w:val="30"/>
          <w:szCs w:val="30"/>
          <w:cs/>
        </w:rPr>
        <w:t>มิถุนายน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15B4C" w:rsidRPr="00415B4C">
        <w:rPr>
          <w:rFonts w:ascii="Angsana New" w:eastAsia="Times New Roman" w:hAnsi="Angsana New"/>
          <w:sz w:val="30"/>
          <w:szCs w:val="30"/>
        </w:rPr>
        <w:t>2565</w:t>
      </w:r>
      <w:r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3B7D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>เอสทีที</w:t>
      </w:r>
      <w:r w:rsidRPr="003B7D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>จีดีซี</w:t>
      </w:r>
      <w:r w:rsidRPr="003B7D7B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>ประเทศไทย</w:t>
      </w:r>
      <w:r w:rsidRPr="003B7D7B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 xml:space="preserve">จำกัด ซึ่งเป็นการร่วมค้าของบริษัทย่อยแห่งหนึ่งได้เรียกชำระค่าหุ้นเพิ่มจำนวน </w:t>
      </w:r>
      <w:r w:rsidR="00E60194">
        <w:rPr>
          <w:rFonts w:ascii="Angsana New" w:eastAsia="Times New Roman" w:hAnsi="Angsana New"/>
          <w:sz w:val="30"/>
          <w:szCs w:val="30"/>
        </w:rPr>
        <w:t>411.00</w:t>
      </w:r>
      <w:r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 xml:space="preserve">ล้านบาท โดยการร่วมค้าดังกล่าวได้ชำระค่าหุ้นตามสัดส่วนการถือหุ้นร้อยละ </w:t>
      </w:r>
      <w:r w:rsidR="00415B4C" w:rsidRPr="00415B4C">
        <w:rPr>
          <w:rFonts w:ascii="Angsana New" w:eastAsia="Times New Roman" w:hAnsi="Angsana New"/>
          <w:sz w:val="30"/>
          <w:szCs w:val="30"/>
        </w:rPr>
        <w:t>51</w:t>
      </w:r>
      <w:r w:rsidRPr="003B7D7B">
        <w:rPr>
          <w:rFonts w:ascii="Angsana New" w:eastAsia="Times New Roman" w:hAnsi="Angsana New"/>
          <w:sz w:val="30"/>
          <w:szCs w:val="30"/>
        </w:rPr>
        <w:t>.</w:t>
      </w:r>
      <w:r w:rsidR="00415B4C" w:rsidRPr="00415B4C">
        <w:rPr>
          <w:rFonts w:ascii="Angsana New" w:eastAsia="Times New Roman" w:hAnsi="Angsana New"/>
          <w:sz w:val="30"/>
          <w:szCs w:val="30"/>
        </w:rPr>
        <w:t>00</w:t>
      </w:r>
      <w:r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 xml:space="preserve">เป็นจำนวน </w:t>
      </w:r>
      <w:r w:rsidR="00415B4C" w:rsidRPr="00415B4C">
        <w:rPr>
          <w:rFonts w:ascii="Angsana New" w:eastAsia="Times New Roman" w:hAnsi="Angsana New" w:hint="cs"/>
          <w:sz w:val="30"/>
          <w:szCs w:val="30"/>
        </w:rPr>
        <w:t>209</w:t>
      </w:r>
      <w:r w:rsidR="0027591E">
        <w:rPr>
          <w:rFonts w:ascii="Angsana New" w:eastAsia="Times New Roman" w:hAnsi="Angsana New" w:hint="cs"/>
          <w:sz w:val="30"/>
          <w:szCs w:val="30"/>
          <w:cs/>
        </w:rPr>
        <w:t>.</w:t>
      </w:r>
      <w:r w:rsidR="00415B4C" w:rsidRPr="00415B4C">
        <w:rPr>
          <w:rFonts w:ascii="Angsana New" w:eastAsia="Times New Roman" w:hAnsi="Angsana New" w:hint="cs"/>
          <w:sz w:val="30"/>
          <w:szCs w:val="30"/>
        </w:rPr>
        <w:t>61</w:t>
      </w:r>
      <w:r w:rsidRPr="003B7D7B">
        <w:rPr>
          <w:rFonts w:ascii="Angsana New" w:eastAsia="Times New Roman" w:hAnsi="Angsana New"/>
          <w:sz w:val="30"/>
          <w:szCs w:val="30"/>
        </w:rPr>
        <w:t xml:space="preserve"> </w:t>
      </w:r>
      <w:r w:rsidRPr="003B7D7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151CD2D5" w14:textId="77777777" w:rsidR="00F03C9A" w:rsidRPr="005473FA" w:rsidRDefault="00F03C9A" w:rsidP="00F03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11616F5" w14:textId="4CED1A8C" w:rsidR="00640D10" w:rsidRPr="00E3266C" w:rsidRDefault="00640D10" w:rsidP="00D46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  <w:sectPr w:rsidR="00640D10" w:rsidRPr="00E3266C" w:rsidSect="003375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45"/>
        </w:sectPr>
      </w:pPr>
    </w:p>
    <w:p w14:paraId="177B6F73" w14:textId="257804CF" w:rsidR="00E45324" w:rsidRPr="003220CC" w:rsidRDefault="00383EDC" w:rsidP="008D3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" w:hanging="90"/>
        <w:jc w:val="thaiDistribute"/>
        <w:rPr>
          <w:rFonts w:ascii="Angsana New" w:hAnsi="Angsana New"/>
          <w:sz w:val="30"/>
          <w:szCs w:val="30"/>
        </w:rPr>
      </w:pPr>
      <w:r w:rsidRPr="003220CC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เงินลงทุนในบริษัทร่วมและการร่วมค้า</w:t>
      </w:r>
      <w:r w:rsidRPr="003220CC">
        <w:rPr>
          <w:rFonts w:ascii="Angsana New" w:hAnsi="Angsana New"/>
          <w:sz w:val="30"/>
          <w:szCs w:val="30"/>
          <w:cs/>
        </w:rPr>
        <w:t xml:space="preserve"> </w:t>
      </w:r>
      <w:r w:rsidRPr="003220CC">
        <w:rPr>
          <w:rFonts w:ascii="Angsana New" w:hAnsi="Angsana New" w:hint="cs"/>
          <w:sz w:val="30"/>
          <w:szCs w:val="30"/>
          <w:cs/>
        </w:rPr>
        <w:t>ณ</w:t>
      </w:r>
      <w:r w:rsidRPr="003220CC">
        <w:rPr>
          <w:rFonts w:ascii="Angsana New" w:hAnsi="Angsana New"/>
          <w:sz w:val="30"/>
          <w:szCs w:val="30"/>
          <w:cs/>
        </w:rPr>
        <w:t xml:space="preserve"> </w:t>
      </w:r>
      <w:r w:rsidRPr="003220CC">
        <w:rPr>
          <w:rFonts w:ascii="Angsana New" w:hAnsi="Angsana New" w:hint="cs"/>
          <w:sz w:val="30"/>
          <w:szCs w:val="30"/>
          <w:cs/>
        </w:rPr>
        <w:t>วันที่</w:t>
      </w:r>
      <w:r w:rsidR="00420594" w:rsidRPr="003220CC">
        <w:rPr>
          <w:rFonts w:ascii="Angsana New" w:hAnsi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="00420594" w:rsidRPr="003220C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967AEC" w:rsidRPr="003220CC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="00385776" w:rsidRPr="003220CC">
        <w:rPr>
          <w:rFonts w:ascii="Angsana New" w:hAnsi="Angsana New"/>
          <w:sz w:val="30"/>
          <w:szCs w:val="30"/>
        </w:rPr>
        <w:t xml:space="preserve"> </w:t>
      </w:r>
      <w:r w:rsidRPr="003220CC">
        <w:rPr>
          <w:rFonts w:ascii="Angsana New" w:hAnsi="Angsana New" w:hint="cs"/>
          <w:sz w:val="30"/>
          <w:szCs w:val="30"/>
          <w:cs/>
        </w:rPr>
        <w:t>และ</w:t>
      </w:r>
      <w:r w:rsidRPr="003220CC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="00967AEC" w:rsidRPr="003220CC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415B4C" w:rsidRPr="00415B4C">
        <w:rPr>
          <w:rFonts w:ascii="Angsana New" w:hAnsi="Angsana New"/>
          <w:sz w:val="30"/>
          <w:szCs w:val="30"/>
        </w:rPr>
        <w:t>2564</w:t>
      </w:r>
      <w:r w:rsidRPr="003220CC">
        <w:rPr>
          <w:rFonts w:ascii="Angsana New" w:hAnsi="Angsana New"/>
          <w:sz w:val="30"/>
          <w:szCs w:val="30"/>
        </w:rPr>
        <w:t xml:space="preserve"> </w:t>
      </w:r>
      <w:r w:rsidRPr="003220CC">
        <w:rPr>
          <w:rFonts w:ascii="Angsana New" w:hAnsi="Angsana New" w:hint="cs"/>
          <w:sz w:val="30"/>
          <w:szCs w:val="30"/>
          <w:cs/>
        </w:rPr>
        <w:t>และเงินปันผล</w:t>
      </w:r>
      <w:r w:rsidR="003043F2" w:rsidRPr="003220CC">
        <w:rPr>
          <w:rFonts w:ascii="Angsana New" w:hAnsi="Angsana New" w:hint="cs"/>
          <w:sz w:val="30"/>
          <w:szCs w:val="30"/>
          <w:cs/>
        </w:rPr>
        <w:t>รับจากเงินลงทุน</w:t>
      </w:r>
      <w:r w:rsidR="00150589" w:rsidRPr="003220CC">
        <w:rPr>
          <w:rFonts w:ascii="Angsana New" w:hAnsi="Angsana New"/>
          <w:sz w:val="30"/>
          <w:szCs w:val="30"/>
          <w:cs/>
        </w:rPr>
        <w:t>สำหรับ</w:t>
      </w:r>
      <w:r w:rsidR="00967AEC" w:rsidRPr="003220CC">
        <w:rPr>
          <w:rFonts w:ascii="Angsana New" w:hAnsi="Angsana New" w:hint="cs"/>
          <w:sz w:val="30"/>
          <w:szCs w:val="30"/>
          <w:cs/>
        </w:rPr>
        <w:t>งว</w:t>
      </w:r>
      <w:r w:rsidR="00A30287" w:rsidRPr="003220CC">
        <w:rPr>
          <w:rFonts w:ascii="Angsana New" w:hAnsi="Angsana New" w:hint="cs"/>
          <w:sz w:val="30"/>
          <w:szCs w:val="30"/>
          <w:cs/>
        </w:rPr>
        <w:t>ดเก้า</w:t>
      </w:r>
      <w:r w:rsidR="00967AEC" w:rsidRPr="003220CC">
        <w:rPr>
          <w:rFonts w:ascii="Angsana New" w:hAnsi="Angsana New" w:hint="cs"/>
          <w:sz w:val="30"/>
          <w:szCs w:val="30"/>
          <w:cs/>
        </w:rPr>
        <w:t>เดือน</w:t>
      </w:r>
      <w:r w:rsidR="0067121D" w:rsidRPr="003220CC">
        <w:rPr>
          <w:rFonts w:ascii="Angsana New" w:hAnsi="Angsana New" w:hint="cs"/>
          <w:sz w:val="30"/>
          <w:szCs w:val="30"/>
          <w:cs/>
        </w:rPr>
        <w:t xml:space="preserve">สิ้นสุด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="00A30287" w:rsidRPr="003220C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67121D" w:rsidRPr="003220CC">
        <w:rPr>
          <w:rFonts w:ascii="Angsana New" w:hAnsi="Angsana New" w:hint="cs"/>
          <w:sz w:val="30"/>
          <w:szCs w:val="30"/>
          <w:cs/>
        </w:rPr>
        <w:t xml:space="preserve"> </w:t>
      </w:r>
      <w:r w:rsidRPr="003220C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B7EE6B" w14:textId="77777777" w:rsidR="001B08B5" w:rsidRPr="006375B5" w:rsidRDefault="001B08B5" w:rsidP="001B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449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710"/>
        <w:gridCol w:w="722"/>
        <w:gridCol w:w="720"/>
        <w:gridCol w:w="720"/>
        <w:gridCol w:w="720"/>
        <w:gridCol w:w="250"/>
        <w:gridCol w:w="74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10"/>
      </w:tblGrid>
      <w:tr w:rsidR="00CA0F98" w:rsidRPr="006375B5" w14:paraId="50DA292F" w14:textId="77777777" w:rsidTr="00CA0F98">
        <w:trPr>
          <w:tblHeader/>
        </w:trPr>
        <w:tc>
          <w:tcPr>
            <w:tcW w:w="558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9426FB7" w14:textId="77777777" w:rsidR="00CA0F98" w:rsidRPr="006375B5" w:rsidRDefault="00CA0F98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912" w:type="dxa"/>
            <w:gridSpan w:val="16"/>
            <w:shd w:val="clear" w:color="auto" w:fill="auto"/>
            <w:tcMar>
              <w:left w:w="115" w:type="dxa"/>
              <w:right w:w="115" w:type="dxa"/>
            </w:tcMar>
          </w:tcPr>
          <w:p w14:paraId="12AB4DF3" w14:textId="77777777" w:rsidR="00CA0F98" w:rsidRPr="006375B5" w:rsidRDefault="00CA0F98" w:rsidP="003D7DCE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CA0F98" w:rsidRPr="006375B5" w14:paraId="70F2C9FF" w14:textId="77777777" w:rsidTr="00CA0F98">
        <w:trPr>
          <w:trHeight w:val="60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5C6ADBF8" w14:textId="77777777" w:rsidR="00CA0F98" w:rsidRPr="006375B5" w:rsidRDefault="00CA0F98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85A884" w14:textId="77777777" w:rsidR="00CA0F98" w:rsidRPr="006375B5" w:rsidRDefault="00CA0F98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20" w:right="-116"/>
              <w:jc w:val="center"/>
              <w:rPr>
                <w:rFonts w:ascii="Angsana New" w:hAnsi="Angsana New"/>
                <w:color w:val="5B9BD5"/>
                <w:sz w:val="22"/>
                <w:szCs w:val="22"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4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B77E0A" w14:textId="77777777" w:rsidR="00CA0F98" w:rsidRPr="006375B5" w:rsidRDefault="00CA0F98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  <w:p w14:paraId="6A6B0CAA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8" w:right="-123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D1B717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69C553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3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C3BE11" w14:textId="77777777" w:rsidR="00CA0F98" w:rsidRPr="006375B5" w:rsidRDefault="00CA0F98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F5F85DE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9F5A82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60044B" w14:textId="77777777" w:rsidR="00CA0F98" w:rsidRPr="006375B5" w:rsidRDefault="00CA0F98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มูลค่าตามวิธี</w:t>
            </w:r>
          </w:p>
          <w:p w14:paraId="28918DA2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F35844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8E0F6D" w14:textId="522E4BAB" w:rsidR="00CA0F98" w:rsidRPr="006375B5" w:rsidRDefault="00CA0F98" w:rsidP="003D7DC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6375B5">
              <w:rPr>
                <w:rFonts w:ascii="Angsana New" w:hAnsi="Angsana New" w:hint="cs"/>
                <w:szCs w:val="22"/>
                <w:cs/>
                <w:lang w:bidi="th-TH"/>
              </w:rPr>
              <w:t>สำหรับ</w:t>
            </w:r>
            <w:r w:rsidR="00BB7DF6">
              <w:rPr>
                <w:rFonts w:ascii="Angsana New" w:hAnsi="Angsana New" w:hint="cs"/>
                <w:szCs w:val="22"/>
                <w:cs/>
                <w:lang w:bidi="th-TH"/>
              </w:rPr>
              <w:t>งวด</w:t>
            </w:r>
            <w:r w:rsidR="00BB7DF6">
              <w:rPr>
                <w:rFonts w:ascii="Angsana New" w:hAnsi="Angsana New"/>
                <w:szCs w:val="22"/>
                <w:cs/>
                <w:lang w:bidi="th-TH"/>
              </w:rPr>
              <w:br/>
            </w:r>
            <w:r w:rsidR="00BB7DF6">
              <w:rPr>
                <w:rFonts w:ascii="Angsana New" w:hAnsi="Angsana New" w:hint="cs"/>
                <w:szCs w:val="22"/>
                <w:cs/>
                <w:lang w:bidi="th-TH"/>
              </w:rPr>
              <w:t>เก้าเดือนสิ้นสุดวันที่</w:t>
            </w:r>
          </w:p>
        </w:tc>
      </w:tr>
      <w:tr w:rsidR="00CA0F98" w:rsidRPr="006375B5" w14:paraId="101FD4FF" w14:textId="77777777" w:rsidTr="00CA0F98">
        <w:trPr>
          <w:trHeight w:val="60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39659F02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0A91D8EF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67114C" w14:textId="79BE580F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52F428FE" w14:textId="230F3BC5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F7564A" w14:textId="782736D4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7BD5866A" w14:textId="2AB5F986" w:rsidR="00CA0F98" w:rsidRPr="001B08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6307A5" w14:textId="329A548A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49929129" w14:textId="5D29204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8FA5B8" w14:textId="4494E3EB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16D7A717" w14:textId="48D55990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0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31E4F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C9143D" w14:textId="3EE4B8EB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172A8A44" w14:textId="051A4DB1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60709B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4E5D2" w14:textId="255D98B2" w:rsidR="00CA0F98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670BFE4D" w14:textId="5BC1653B" w:rsidR="00CA0F98" w:rsidRPr="006375B5" w:rsidRDefault="00CA0F98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227CDD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7386C5" w14:textId="289C4B85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5C110407" w14:textId="1D0628E8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3D4669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04A968" w14:textId="0ABF2960" w:rsidR="00CA0F98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5670BE31" w14:textId="48E3B90C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E3D49F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E8276F" w14:textId="2382C6FF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504CA091" w14:textId="283D970E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B8A7D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D9E05B" w14:textId="357AA770" w:rsidR="00CA0F98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150C337C" w14:textId="6B75FAAF" w:rsidR="00CA0F98" w:rsidRPr="006375B5" w:rsidRDefault="000F2FB1" w:rsidP="001B08B5">
            <w:pPr>
              <w:pStyle w:val="acctfourfigures"/>
              <w:tabs>
                <w:tab w:val="clear" w:pos="765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CA0F98" w:rsidRPr="006375B5" w14:paraId="457DE819" w14:textId="77777777" w:rsidTr="00CA0F98">
        <w:trPr>
          <w:trHeight w:val="60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2D3C3027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79100D06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14E936" w14:textId="64E03EFF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437CAE" w14:textId="176C3AC4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1304AB" w14:textId="4CFD49CF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A6C55A" w14:textId="6534ECCE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0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EDCE2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09E74A" w14:textId="1563D40A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FABBC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0390F8" w14:textId="3571C1B1" w:rsidR="00CA0F98" w:rsidRPr="006375B5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DD70B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3997D5" w14:textId="3DB34AB0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982BC8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87E522" w14:textId="4E47C9FC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6E0B8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BC8957" w14:textId="6D2F7A64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EEDA5E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02337C" w14:textId="68E44AF6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82" w:right="-13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</w:tr>
      <w:tr w:rsidR="00CA0F98" w:rsidRPr="006375B5" w14:paraId="78ED5EFE" w14:textId="77777777" w:rsidTr="00CA0F98">
        <w:trPr>
          <w:trHeight w:val="65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0A3DEEF0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0504173A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5D962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470" w:type="dxa"/>
            <w:gridSpan w:val="14"/>
            <w:shd w:val="clear" w:color="auto" w:fill="auto"/>
            <w:tcMar>
              <w:left w:w="115" w:type="dxa"/>
              <w:right w:w="115" w:type="dxa"/>
            </w:tcMar>
          </w:tcPr>
          <w:p w14:paraId="6D55355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CA0F98" w:rsidRPr="006375B5" w14:paraId="2571AE61" w14:textId="77777777" w:rsidTr="00CA0F98">
        <w:trPr>
          <w:trHeight w:val="65"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45621C40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5FE2A554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76265EE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913BB5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075A3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61CC6B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901744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7D6173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B46646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86130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944D4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64976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211D7C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9013C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F53D0B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7B3DB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FB6D8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7A4B99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A0F98" w:rsidRPr="006375B5" w14:paraId="26213B74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B79C3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ทรัสต์เพื่อการลงทุนในอสังหาริมทรัพย์และสิทธิการเช่า</w:t>
            </w:r>
          </w:p>
          <w:p w14:paraId="25BADBFF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6375B5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อสังหาริมทรัพย์เพื่ออุตสาหกรรม เฟรเซอร์ส พร็อพเพอร์ตี้</w:t>
            </w:r>
            <w:r w:rsidRPr="006375B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969B49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29" w:right="-12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ลงทุนในอสังหาริมทรัพย์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73ABCA" w14:textId="5FF4B7BD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26</w:t>
            </w:r>
            <w:r w:rsidR="003D7BCC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921DA1" w14:textId="0971D2F7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26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62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877AA3" w14:textId="7A3FAD03" w:rsidR="00CA0F98" w:rsidRPr="006375B5" w:rsidRDefault="0041314B" w:rsidP="001B08B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31,119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788E31" w14:textId="4039CECC" w:rsidR="00CA0F98" w:rsidRPr="006375B5" w:rsidRDefault="00415B4C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119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F3B28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1414B8" w14:textId="37B6FCB9" w:rsidR="00CA0F98" w:rsidRPr="006375B5" w:rsidRDefault="0041314B" w:rsidP="001B08B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8,729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6BBB7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03E8A0" w14:textId="3891161B" w:rsidR="00CA0F98" w:rsidRPr="006375B5" w:rsidRDefault="00415B4C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A0F98" w:rsidRPr="006375B5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729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00098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7A8437" w14:textId="6973CE5E" w:rsidR="00CA0F98" w:rsidRPr="006375B5" w:rsidRDefault="00E27845" w:rsidP="001B08B5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5,400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2F1BB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46AD8C" w14:textId="7F73ABE0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CA0F98" w:rsidRPr="006375B5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565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7C8F9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9CF1B0" w14:textId="4ECC4E5C" w:rsidR="00CA0F98" w:rsidRPr="006375B5" w:rsidRDefault="00E12BA9" w:rsidP="0018676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41</w:t>
            </w:r>
            <w:r w:rsidR="00F50291">
              <w:rPr>
                <w:rFonts w:ascii="Angsana New" w:hAnsi="Angsana New"/>
                <w:szCs w:val="22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F0DBC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2B6DD5" w14:textId="0E84CC65" w:rsidR="00CA0F98" w:rsidRPr="006375B5" w:rsidRDefault="00415B4C" w:rsidP="00DD0C5B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381</w:t>
            </w:r>
          </w:p>
        </w:tc>
      </w:tr>
      <w:tr w:rsidR="00CA0F98" w:rsidRPr="006375B5" w14:paraId="0A82EDE6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63F29805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</w:rPr>
              <w:t xml:space="preserve">PT SLP Surya TICON </w:t>
            </w:r>
            <w:proofErr w:type="spellStart"/>
            <w:r w:rsidRPr="006375B5">
              <w:rPr>
                <w:rFonts w:ascii="Angsana New" w:hAnsi="Angsana New"/>
                <w:sz w:val="22"/>
                <w:szCs w:val="22"/>
              </w:rPr>
              <w:t>Internusa</w:t>
            </w:r>
            <w:proofErr w:type="spellEnd"/>
            <w:r w:rsidRPr="006375B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375B5">
              <w:rPr>
                <w:rFonts w:ascii="Angsana New" w:hAnsi="Angsana New"/>
                <w:sz w:val="22"/>
                <w:szCs w:val="22"/>
                <w:cs/>
              </w:rPr>
              <w:t>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6CBEF193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4DF46734" w14:textId="717ECA1B" w:rsidR="00CA0F98" w:rsidRPr="006375B5" w:rsidRDefault="003D7BC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4280A56" w14:textId="10C3BDC4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F2153EA" w14:textId="4252523A" w:rsidR="00CA0F98" w:rsidRPr="005A72A3" w:rsidRDefault="003D7BCC" w:rsidP="005A72A3">
            <w:pPr>
              <w:pStyle w:val="acctfourfigures"/>
              <w:tabs>
                <w:tab w:val="clear" w:pos="765"/>
                <w:tab w:val="decimal" w:pos="3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5A72A3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9D2D92" w14:textId="7AAA36E5" w:rsidR="00CA0F98" w:rsidRPr="006375B5" w:rsidRDefault="00415B4C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A0F98" w:rsidRPr="006375B5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EA13B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303B0AB" w14:textId="0A064178" w:rsidR="00CA0F98" w:rsidRPr="005A72A3" w:rsidRDefault="003D7BCC" w:rsidP="005A72A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5A72A3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F9D71C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621C696" w14:textId="3E32867F" w:rsidR="00CA0F98" w:rsidRPr="006375B5" w:rsidRDefault="00415B4C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387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8CC61A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3CB127F" w14:textId="76F81279" w:rsidR="00CA0F98" w:rsidRPr="005A72A3" w:rsidRDefault="003D7BCC" w:rsidP="005A72A3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5A72A3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09148E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0A6E405" w14:textId="502E3BAA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416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86517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4F0C854" w14:textId="25E9A9EA" w:rsidR="00CA0F98" w:rsidRPr="006375B5" w:rsidRDefault="003D7BCC" w:rsidP="005A72A3">
            <w:pPr>
              <w:pStyle w:val="acctfourfigures"/>
              <w:tabs>
                <w:tab w:val="clear" w:pos="765"/>
                <w:tab w:val="decimal" w:pos="3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442270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8E09361" w14:textId="563009DA" w:rsidR="00CA0F98" w:rsidRPr="006375B5" w:rsidRDefault="00CA0F98" w:rsidP="002E5D68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0F48BAE0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5BED351E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361BB251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613B7767" w14:textId="4BEACFAB" w:rsidR="00CA0F98" w:rsidRPr="006375B5" w:rsidRDefault="0041314B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E56526">
              <w:rPr>
                <w:rFonts w:ascii="Angsana New" w:hAnsi="Angsana New"/>
                <w:szCs w:val="22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60A6CD" w14:textId="4CDD73D9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EBCE08" w14:textId="5C324E27" w:rsidR="00CA0F98" w:rsidRPr="006375B5" w:rsidRDefault="0041314B" w:rsidP="001B08B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9,822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84BCE49" w14:textId="614741CE" w:rsidR="00CA0F98" w:rsidRPr="006375B5" w:rsidRDefault="00415B4C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F35CE5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E3AABC4" w14:textId="7B79AE7E" w:rsidR="00CA0F98" w:rsidRPr="006375B5" w:rsidRDefault="0041314B" w:rsidP="001B08B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4,911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BDC39D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A403C9" w14:textId="75CE36E9" w:rsidR="00CA0F98" w:rsidRPr="006375B5" w:rsidRDefault="00415B4C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="00CA0F98" w:rsidRPr="006375B5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1321A9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324A19" w14:textId="235F1A33" w:rsidR="00CA0F98" w:rsidRPr="006375B5" w:rsidRDefault="00E27845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4,897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65192F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28037E5" w14:textId="3323598C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="00CA0F98" w:rsidRPr="006375B5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900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BED131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01934C" w14:textId="1290A3AF" w:rsidR="00CA0F98" w:rsidRPr="006375B5" w:rsidRDefault="00E27845" w:rsidP="001B08B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47CAAD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DB1F674" w14:textId="1594CE3D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78DC8FD7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7435EB14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นอร์ท สาธร โฮเต็ล จำกัด 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538857F3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733F549A" w14:textId="3C67C84B" w:rsidR="00CA0F98" w:rsidRPr="006375B5" w:rsidRDefault="0041314B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E56526">
              <w:rPr>
                <w:rFonts w:ascii="Angsana New" w:hAnsi="Angsana New"/>
                <w:szCs w:val="22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F9D924D" w14:textId="4218CA17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0285A4" w14:textId="6AA445EC" w:rsidR="00CA0F98" w:rsidRPr="006375B5" w:rsidRDefault="0041314B" w:rsidP="0041314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2,850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ACDAD1B" w14:textId="440E83C4" w:rsidR="00CA0F98" w:rsidRPr="006375B5" w:rsidRDefault="00415B4C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750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76DE6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E3F8138" w14:textId="6644BF36" w:rsidR="00CA0F98" w:rsidRPr="006375B5" w:rsidRDefault="0041314B" w:rsidP="001B08B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570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54D0CC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7F0C494" w14:textId="2283B5D3" w:rsidR="00CA0F98" w:rsidRPr="006375B5" w:rsidRDefault="00415B4C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550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AB22CC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06C5496" w14:textId="419E4B11" w:rsidR="00CA0F98" w:rsidRPr="006375B5" w:rsidRDefault="00E27845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6F5E23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F4758F" w14:textId="70531FCB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4EA20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5ABA1EA" w14:textId="70B2B32C" w:rsidR="00CA0F98" w:rsidRPr="006375B5" w:rsidRDefault="00E27845" w:rsidP="001B08B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46F7C00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3F4FEB7" w14:textId="304613C0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07A02422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40871162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B2B432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ลงทุนในสิทธิการเช่</w:t>
            </w:r>
            <w:r w:rsidRPr="006375B5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E5CFE1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64ADBA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697AE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9C006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C924A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8FBFF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C4EB8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8D8B9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30F40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0D942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FA0C3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B4591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CB053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44030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6F3B2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3DB04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</w:tr>
      <w:tr w:rsidR="00CA0F98" w:rsidRPr="006375B5" w14:paraId="5229467F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2596D065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6375B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6375B5">
              <w:rPr>
                <w:rFonts w:ascii="Angsana New" w:hAnsi="Angsana New"/>
                <w:sz w:val="22"/>
                <w:szCs w:val="22"/>
                <w:cs/>
              </w:rPr>
              <w:t>โกลเด้นเวนเจอร์</w:t>
            </w:r>
            <w:r w:rsidRPr="006375B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375B5">
              <w:rPr>
                <w:rFonts w:ascii="Angsana New" w:hAnsi="Angsana New"/>
                <w:sz w:val="22"/>
                <w:szCs w:val="22"/>
                <w:cs/>
              </w:rPr>
              <w:t>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C57455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60" w:right="-79"/>
              <w:jc w:val="thaiDistribute"/>
              <w:rPr>
                <w:rFonts w:ascii="Angsana New" w:hAnsi="Angsana New"/>
                <w:szCs w:val="22"/>
                <w:cs/>
              </w:rPr>
            </w:pPr>
            <w:r w:rsidRPr="006375B5">
              <w:rPr>
                <w:rFonts w:ascii="Angsana New" w:hAnsi="Angsana New"/>
                <w:szCs w:val="22"/>
                <w:cs/>
              </w:rPr>
              <w:t>อสังหาริมทรัพย์และ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50B0F9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A208C3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37058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DC842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C5CFA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BB7E6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CF55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8C9565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4C238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FBB1B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DE3BE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D2DD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4CD7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0B8D85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411D1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065CF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A0F98" w:rsidRPr="006375B5" w14:paraId="18D95A4F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14825D04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3724FD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60" w:right="-79"/>
              <w:jc w:val="thaiDistribute"/>
              <w:rPr>
                <w:rFonts w:ascii="Angsana New" w:hAnsi="Angsana New"/>
                <w:szCs w:val="22"/>
                <w:cs/>
              </w:rPr>
            </w:pPr>
            <w:r w:rsidRPr="006375B5">
              <w:rPr>
                <w:rFonts w:ascii="Angsana New" w:hAnsi="Angsana New"/>
                <w:szCs w:val="22"/>
                <w:cs/>
              </w:rPr>
              <w:t>อุปกรณ์ที่เกี่ยวข้อง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209EC3" w14:textId="4DF7A9EE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23</w:t>
            </w:r>
            <w:r w:rsidR="00E131C8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52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779201" w14:textId="083122C0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23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48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291140" w14:textId="1BCBB45B" w:rsidR="00CA0F98" w:rsidRPr="006375B5" w:rsidRDefault="00415B4C" w:rsidP="001B08B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4C283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046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877267" w14:textId="5FE34496" w:rsidR="00CA0F98" w:rsidRPr="006375B5" w:rsidRDefault="00415B4C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3CD56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D481C0" w14:textId="7884E3AD" w:rsidR="00CA0F98" w:rsidRPr="006375B5" w:rsidRDefault="00415B4C" w:rsidP="001B08B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4C2830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898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8283B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039265" w14:textId="59F78554" w:rsidR="00CA0F98" w:rsidRPr="006375B5" w:rsidRDefault="00415B4C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A0F98" w:rsidRPr="006375B5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895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13E5C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633998" w14:textId="4EDF6867" w:rsidR="00CA0F98" w:rsidRPr="006375B5" w:rsidRDefault="00415B4C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4C2830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12</w:t>
            </w:r>
            <w:r w:rsidR="00876903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A5536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7EB3A6" w14:textId="102B4D77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A0F98" w:rsidRPr="006375B5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161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BEB77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091AACB" w14:textId="35CF299D" w:rsidR="00CA0F98" w:rsidRPr="006375B5" w:rsidRDefault="00415B4C" w:rsidP="0018676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10</w:t>
            </w:r>
            <w:r w:rsidR="00876903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F52280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DD67F2B" w14:textId="447B51C1" w:rsidR="00CA0F98" w:rsidRPr="006375B5" w:rsidRDefault="00415B4C" w:rsidP="00DD0C5B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112</w:t>
            </w:r>
          </w:p>
        </w:tc>
      </w:tr>
      <w:tr w:rsidR="00CA0F98" w:rsidRPr="006375B5" w14:paraId="1B5763C4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6A3953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75B5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กองทุนรวมสิทธิการเช่าอสังหาริมทรัพย์โกลด์</w:t>
            </w:r>
            <w:r w:rsidRPr="006375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375B5">
              <w:rPr>
                <w:rFonts w:asciiTheme="majorBidi" w:hAnsiTheme="majorBidi" w:cstheme="majorBidi"/>
                <w:sz w:val="22"/>
                <w:szCs w:val="22"/>
                <w:cs/>
              </w:rPr>
              <w:t>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2620EF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ลงทุนในสิทธิการเช่า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06A8C7" w14:textId="37F892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85926B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4EC83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63F2C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656C0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EDF0B5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38110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F1A84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D2C13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4BC8C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634E8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C8FDD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48"/>
                <w:tab w:val="decimal" w:pos="4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BE142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1875E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703FA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4641C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A0F98" w:rsidRPr="006375B5" w14:paraId="6025F387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9B0736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704E27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60" w:right="-79"/>
              <w:jc w:val="thaiDistribute"/>
              <w:rPr>
                <w:rFonts w:ascii="Angsana New" w:hAnsi="Angsana New"/>
                <w:szCs w:val="22"/>
                <w:cs/>
              </w:rPr>
            </w:pPr>
            <w:r w:rsidRPr="006375B5">
              <w:rPr>
                <w:rFonts w:ascii="Angsana New" w:hAnsi="Angsana New"/>
                <w:szCs w:val="22"/>
                <w:cs/>
              </w:rPr>
              <w:t>อสังหาริมทรัพย์และ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581C50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42ECE0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860F9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1C36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81A67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DD47C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18725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E85365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D41BF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41972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5013C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1368A5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48"/>
                <w:tab w:val="decimal" w:pos="4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A27A5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3CA490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82084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85193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A0F98" w:rsidRPr="006375B5" w14:paraId="772BE1F3" w14:textId="77777777" w:rsidTr="004E2A55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FC6F11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3D9DAB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60" w:right="-79"/>
              <w:jc w:val="thaiDistribute"/>
              <w:rPr>
                <w:rFonts w:ascii="Angsana New" w:hAnsi="Angsana New"/>
                <w:szCs w:val="22"/>
                <w:cs/>
              </w:rPr>
            </w:pPr>
            <w:r w:rsidRPr="006375B5">
              <w:rPr>
                <w:rFonts w:ascii="Angsana New" w:hAnsi="Angsana New"/>
                <w:szCs w:val="22"/>
                <w:cs/>
              </w:rPr>
              <w:t>อุปกรณ์ที่เกี่ยวข้อง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79CAEB" w14:textId="5617AECE" w:rsidR="00CA0F98" w:rsidRPr="006375B5" w:rsidRDefault="00510221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6A9EAA" w14:textId="2AEED17A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33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55E55B" w14:textId="6599EAED" w:rsidR="00CA0F98" w:rsidRPr="006375B5" w:rsidRDefault="00510221" w:rsidP="005A72A3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4CA8CD" w14:textId="57101FC1" w:rsidR="00CA0F98" w:rsidRPr="006375B5" w:rsidRDefault="00415B4C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962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F4AB05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51C3E6" w14:textId="5CD67AFC" w:rsidR="00CA0F98" w:rsidRPr="005A72A3" w:rsidRDefault="00510221" w:rsidP="005A72A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5A72A3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D5034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EC9C62" w14:textId="77A907E9" w:rsidR="00CA0F98" w:rsidRPr="006375B5" w:rsidRDefault="00415B4C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648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382C4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08517F" w14:textId="303DADCF" w:rsidR="00CA0F98" w:rsidRPr="005A72A3" w:rsidRDefault="00510221" w:rsidP="005A72A3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5A72A3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B78E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CB5625" w14:textId="107AA691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196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B4A3C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FCF1EC" w14:textId="7577E2D2" w:rsidR="00CA0F98" w:rsidRPr="006375B5" w:rsidRDefault="00510221" w:rsidP="00510221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9CDB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B5BD4C" w14:textId="49530BA1" w:rsidR="00CA0F98" w:rsidRPr="006375B5" w:rsidRDefault="000F2FB1" w:rsidP="00F26FA3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CA0F98" w:rsidRPr="006375B5" w14:paraId="51F048EC" w14:textId="77777777" w:rsidTr="00380FC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69882335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26BB92E1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339E113A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07B37D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C7D9EF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A47904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765F30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2E9026" w14:textId="7B32EB3D" w:rsidR="00CA0F98" w:rsidRPr="006375B5" w:rsidRDefault="00E27845" w:rsidP="001B08B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16,108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5CE83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E4604F6" w14:textId="06FE836F" w:rsidR="00CA0F98" w:rsidRPr="006375B5" w:rsidRDefault="00415B4C" w:rsidP="001B08B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17</w:t>
            </w:r>
            <w:r w:rsidR="00CA0F98" w:rsidRPr="006375B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F393000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FF359A5" w14:textId="24EAFEC4" w:rsidR="00CA0F98" w:rsidRPr="006375B5" w:rsidRDefault="00E27845" w:rsidP="001B08B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11,5</w:t>
            </w:r>
            <w:r w:rsidR="0087690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5C313A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7D5486E" w14:textId="10D3B04B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12</w:t>
            </w:r>
            <w:r w:rsidR="00CA0F98" w:rsidRPr="006375B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358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C48733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279A561" w14:textId="4163AB2B" w:rsidR="00CA0F98" w:rsidRPr="006375B5" w:rsidRDefault="00E12BA9" w:rsidP="0018676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5</w:t>
            </w:r>
            <w:r w:rsidR="00F50291">
              <w:rPr>
                <w:rFonts w:ascii="Angsana New" w:hAnsi="Angsana New"/>
                <w:b/>
                <w:bCs/>
                <w:szCs w:val="22"/>
                <w:lang w:bidi="th-TH"/>
              </w:rPr>
              <w:t>2</w:t>
            </w:r>
            <w:r w:rsidR="00A36C21">
              <w:rPr>
                <w:rFonts w:ascii="Angsana New" w:hAnsi="Angsana New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CA595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0D18BE3" w14:textId="69081E3E" w:rsidR="00CA0F98" w:rsidRPr="006375B5" w:rsidRDefault="00415B4C" w:rsidP="00DD0C5B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493</w:t>
            </w:r>
          </w:p>
        </w:tc>
      </w:tr>
    </w:tbl>
    <w:p w14:paraId="0A2A6E30" w14:textId="77777777" w:rsidR="001B08B5" w:rsidRPr="006375B5" w:rsidRDefault="001B08B5" w:rsidP="005A72A3">
      <w:pPr>
        <w:pStyle w:val="acctfourfigures"/>
        <w:tabs>
          <w:tab w:val="clear" w:pos="765"/>
          <w:tab w:val="decimal" w:pos="330"/>
        </w:tabs>
        <w:spacing w:line="240" w:lineRule="auto"/>
        <w:ind w:left="-79" w:right="-79"/>
        <w:jc w:val="thaiDistribute"/>
      </w:pPr>
    </w:p>
    <w:p w14:paraId="18D1E2DC" w14:textId="77777777" w:rsidR="001B08B5" w:rsidRPr="006375B5" w:rsidRDefault="001B08B5" w:rsidP="005A72A3">
      <w:pPr>
        <w:pStyle w:val="acctfourfigures"/>
        <w:tabs>
          <w:tab w:val="clear" w:pos="765"/>
          <w:tab w:val="decimal" w:pos="330"/>
        </w:tabs>
        <w:spacing w:line="240" w:lineRule="auto"/>
        <w:ind w:left="-79" w:right="-79"/>
        <w:jc w:val="thaiDistribute"/>
      </w:pPr>
    </w:p>
    <w:p w14:paraId="46F8C6F9" w14:textId="77777777" w:rsidR="001B08B5" w:rsidRPr="006375B5" w:rsidRDefault="001B08B5" w:rsidP="001B08B5"/>
    <w:p w14:paraId="50F60903" w14:textId="77777777" w:rsidR="001B08B5" w:rsidRPr="006375B5" w:rsidRDefault="001B08B5" w:rsidP="001B08B5"/>
    <w:p w14:paraId="09C487AB" w14:textId="77777777" w:rsidR="001B08B5" w:rsidRPr="006375B5" w:rsidRDefault="001B08B5" w:rsidP="001B08B5"/>
    <w:tbl>
      <w:tblPr>
        <w:tblW w:w="1449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710"/>
        <w:gridCol w:w="722"/>
        <w:gridCol w:w="720"/>
        <w:gridCol w:w="630"/>
        <w:gridCol w:w="250"/>
        <w:gridCol w:w="668"/>
        <w:gridCol w:w="819"/>
        <w:gridCol w:w="250"/>
        <w:gridCol w:w="803"/>
        <w:gridCol w:w="7"/>
        <w:gridCol w:w="34"/>
        <w:gridCol w:w="229"/>
        <w:gridCol w:w="7"/>
        <w:gridCol w:w="34"/>
        <w:gridCol w:w="686"/>
        <w:gridCol w:w="34"/>
        <w:gridCol w:w="236"/>
        <w:gridCol w:w="34"/>
        <w:gridCol w:w="679"/>
        <w:gridCol w:w="7"/>
        <w:gridCol w:w="34"/>
        <w:gridCol w:w="229"/>
        <w:gridCol w:w="7"/>
        <w:gridCol w:w="34"/>
        <w:gridCol w:w="686"/>
        <w:gridCol w:w="34"/>
        <w:gridCol w:w="236"/>
        <w:gridCol w:w="34"/>
        <w:gridCol w:w="769"/>
        <w:gridCol w:w="7"/>
      </w:tblGrid>
      <w:tr w:rsidR="00CA0F98" w:rsidRPr="006375B5" w14:paraId="2932F274" w14:textId="77777777" w:rsidTr="00CA0F98">
        <w:trPr>
          <w:gridAfter w:val="1"/>
          <w:wAfter w:w="7" w:type="dxa"/>
          <w:tblHeader/>
        </w:trPr>
        <w:tc>
          <w:tcPr>
            <w:tcW w:w="558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3955AD9" w14:textId="77777777" w:rsidR="00CA0F98" w:rsidRPr="006375B5" w:rsidRDefault="00CA0F98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912" w:type="dxa"/>
            <w:gridSpan w:val="28"/>
            <w:shd w:val="clear" w:color="auto" w:fill="auto"/>
            <w:tcMar>
              <w:left w:w="115" w:type="dxa"/>
              <w:right w:w="115" w:type="dxa"/>
            </w:tcMar>
          </w:tcPr>
          <w:p w14:paraId="44591978" w14:textId="77777777" w:rsidR="00CA0F98" w:rsidRPr="006375B5" w:rsidRDefault="00CA0F98" w:rsidP="003D7DCE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CA0F98" w:rsidRPr="006375B5" w14:paraId="6E338B2B" w14:textId="77777777" w:rsidTr="00CA0F98">
        <w:trPr>
          <w:gridAfter w:val="1"/>
          <w:wAfter w:w="7" w:type="dxa"/>
          <w:trHeight w:val="60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228C0829" w14:textId="77777777" w:rsidR="00CA0F98" w:rsidRPr="006375B5" w:rsidRDefault="00CA0F98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21D353" w14:textId="77777777" w:rsidR="00CA0F98" w:rsidRPr="006375B5" w:rsidRDefault="00CA0F98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20" w:right="-116"/>
              <w:jc w:val="center"/>
              <w:rPr>
                <w:rFonts w:ascii="Angsana New" w:hAnsi="Angsana New"/>
                <w:color w:val="5B9BD5"/>
                <w:sz w:val="22"/>
                <w:szCs w:val="22"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4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D260E0" w14:textId="77777777" w:rsidR="00CA0F98" w:rsidRPr="006375B5" w:rsidRDefault="00CA0F98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  <w:p w14:paraId="2EDB58A1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8" w:right="-123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548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E3D7A7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72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D5003A" w14:textId="77777777" w:rsidR="00CA0F98" w:rsidRPr="006375B5" w:rsidRDefault="00CA0F98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07693C0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0F0F0E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10" w:type="dxa"/>
            <w:gridSpan w:val="7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C171EB" w14:textId="77777777" w:rsidR="00CA0F98" w:rsidRPr="006375B5" w:rsidRDefault="00CA0F98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มูลค่าตามวิธี</w:t>
            </w:r>
          </w:p>
          <w:p w14:paraId="743BF226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C59B55" w14:textId="77777777" w:rsidR="00CA0F98" w:rsidRPr="006375B5" w:rsidRDefault="00CA0F98" w:rsidP="003D7D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0" w:type="dxa"/>
            <w:gridSpan w:val="7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E4EBB6" w14:textId="223A2183" w:rsidR="00CA0F98" w:rsidRPr="006375B5" w:rsidRDefault="006B1C88" w:rsidP="003D7DCE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6375B5">
              <w:rPr>
                <w:rFonts w:ascii="Angsana New" w:hAnsi="Angsana New" w:hint="cs"/>
                <w:szCs w:val="22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งวด</w:t>
            </w:r>
            <w:r>
              <w:rPr>
                <w:rFonts w:ascii="Angsana New" w:hAnsi="Angsana New"/>
                <w:szCs w:val="22"/>
                <w:cs/>
                <w:lang w:bidi="th-TH"/>
              </w:rPr>
              <w:br/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เก้าเดือนสิ้นสุดวันที่</w:t>
            </w:r>
          </w:p>
        </w:tc>
      </w:tr>
      <w:tr w:rsidR="00CA0F98" w:rsidRPr="006375B5" w14:paraId="51D2AD53" w14:textId="77777777" w:rsidTr="00CA0F98">
        <w:trPr>
          <w:trHeight w:val="60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04CE7691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7FA74328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BB03EF" w14:textId="73B4E6D8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767F7FC3" w14:textId="2309958D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D434A5" w14:textId="3760D4C0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145557C6" w14:textId="3E92CD21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CF3DA7" w14:textId="481C43E9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29150B31" w14:textId="7E7D24B4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91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DC2454" w14:textId="0AA97C30" w:rsidR="00CA0F98" w:rsidRDefault="00415B4C" w:rsidP="00311523">
            <w:pPr>
              <w:pStyle w:val="acctfourfigures"/>
              <w:tabs>
                <w:tab w:val="clear" w:pos="765"/>
              </w:tabs>
              <w:spacing w:line="240" w:lineRule="auto"/>
              <w:ind w:left="-111" w:right="-124" w:firstLine="8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275B1C7C" w14:textId="196A949E" w:rsidR="00CA0F98" w:rsidRPr="006375B5" w:rsidRDefault="00CA0F98" w:rsidP="00311523">
            <w:pPr>
              <w:pStyle w:val="acctfourfigures"/>
              <w:tabs>
                <w:tab w:val="clear" w:pos="765"/>
              </w:tabs>
              <w:spacing w:line="240" w:lineRule="auto"/>
              <w:ind w:left="-111" w:right="-109" w:firstLine="81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D4474C" w14:textId="6AF0FAE2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6D609809" w14:textId="09FD4888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B58D0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867F24" w14:textId="5161658E" w:rsidR="00CA0F98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28F10843" w14:textId="201EB806" w:rsidR="00CA0F98" w:rsidRPr="006375B5" w:rsidRDefault="00CA0F98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1D6B25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A752B2" w14:textId="2F025651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64841F00" w14:textId="5A1C26D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0" w:right="-10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BA61EB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D003F4" w14:textId="705247D2" w:rsidR="00CA0F98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6EF5128B" w14:textId="74346561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AD543F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4D6D9E" w14:textId="77959E8F" w:rsidR="00CA0F98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729C9904" w14:textId="0E72FF33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6" w:right="-11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CA72330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3C7BFC" w14:textId="50A2BB7F" w:rsidR="00CA0F98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CA0F98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32FDE8A4" w14:textId="1EB1BCED" w:rsidR="00CA0F98" w:rsidRPr="006375B5" w:rsidRDefault="006B1C88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CA0F98" w:rsidRPr="006375B5" w14:paraId="70D669BD" w14:textId="77777777" w:rsidTr="00CA0F98">
        <w:trPr>
          <w:trHeight w:val="60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4A6ED998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99E887E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4312C1" w14:textId="0D3007F3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3353D9" w14:textId="4E862D6A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248E96" w14:textId="03E4D369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918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7EF9C5" w14:textId="18AB8034" w:rsidR="00CA0F98" w:rsidRPr="006375B5" w:rsidRDefault="00415B4C" w:rsidP="00311523">
            <w:pPr>
              <w:pStyle w:val="acctfourfigures"/>
              <w:tabs>
                <w:tab w:val="clear" w:pos="765"/>
              </w:tabs>
              <w:spacing w:line="240" w:lineRule="auto"/>
              <w:ind w:left="-111" w:right="-109" w:firstLine="81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40B5E8" w14:textId="7A2899A4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8F801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31CCA5" w14:textId="16CB8325" w:rsidR="00CA0F98" w:rsidRPr="006375B5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D84AB2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A62558" w14:textId="0B5CC054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0" w:right="-10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1F393A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757DEF" w14:textId="5D1840EC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E6D201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755CF7" w14:textId="6571078F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6" w:right="-11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07C293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456F94" w14:textId="610EFEA7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</w:tr>
      <w:tr w:rsidR="00CA0F98" w:rsidRPr="006375B5" w14:paraId="1292C0CA" w14:textId="77777777" w:rsidTr="00CA0F98">
        <w:trPr>
          <w:gridAfter w:val="1"/>
          <w:wAfter w:w="7" w:type="dxa"/>
          <w:trHeight w:val="65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6CA363DB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533AAD7C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19574A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470" w:type="dxa"/>
            <w:gridSpan w:val="26"/>
            <w:shd w:val="clear" w:color="auto" w:fill="auto"/>
            <w:tcMar>
              <w:left w:w="115" w:type="dxa"/>
              <w:right w:w="115" w:type="dxa"/>
            </w:tcMar>
          </w:tcPr>
          <w:p w14:paraId="3DA8DF7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CA0F98" w:rsidRPr="006375B5" w14:paraId="39ED0B21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22FABAF5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07E31DFA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6F2B7D9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7D4CA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BF1FA2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15BA0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658D6F0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7DEA833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B8BCF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236C78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A91071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8C9EC0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57086E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8F36AB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D5297F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49BFD1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F498E4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3E4571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A0F98" w:rsidRPr="006375B5" w14:paraId="0711232C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55D0D6AA" w14:textId="61CF7F7B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6375B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บริษัท เฟรเซอร์ส พร็อพเพอร์ตี้ เด็มโก้ เพาเวอร์ </w:t>
            </w:r>
            <w:r w:rsidR="00415B4C" w:rsidRPr="00415B4C"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  <w:r w:rsidRPr="006375B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จำกัด ***</w:t>
            </w:r>
            <w:r w:rsidRPr="006375B5">
              <w:rPr>
                <w:rFonts w:ascii="Angsana New" w:hAnsi="Angsana New"/>
                <w:spacing w:val="-4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47C82441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478C51C7" w14:textId="13B8515D" w:rsidR="00CA0F98" w:rsidRPr="006375B5" w:rsidRDefault="00457BD9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2A1E13" w14:textId="5D000F78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51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3D0B67E" w14:textId="4F4414DC" w:rsidR="00CA0F98" w:rsidRPr="006375B5" w:rsidRDefault="00EF7AE0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F5AF5A" w14:textId="005D5FBD" w:rsidR="00CA0F98" w:rsidRPr="006375B5" w:rsidRDefault="00415B4C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0454F6A7" w14:textId="2B4C9E80" w:rsidR="00CA0F98" w:rsidRPr="006375B5" w:rsidRDefault="00415B4C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4A8707F5" w14:textId="687D0B6F" w:rsidR="00CA0F98" w:rsidRPr="006375B5" w:rsidRDefault="00EF7AE0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49310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7EB7A8B" w14:textId="19460FCC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FC8F08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AC03034" w14:textId="345D53F0" w:rsidR="00CA0F98" w:rsidRPr="00865035" w:rsidRDefault="002C2161" w:rsidP="0086503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A06077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459527F" w14:textId="044D4899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right="-12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1BEAC0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ADB475E" w14:textId="6FAC214A" w:rsidR="00CA0F98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94D900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F9C37AF" w14:textId="12AD873B" w:rsidR="00CA0F98" w:rsidRPr="006375B5" w:rsidRDefault="00CA0F98" w:rsidP="00AD3400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5B972E40" w14:textId="77777777" w:rsidTr="00CA0F98">
        <w:trPr>
          <w:trHeight w:val="65"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377F065B" w14:textId="79AD57E5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บริษัท เฟรเซอร์ส พร็อพเพอร์ตี้ เด็มโก้ เพาเวอร์ </w:t>
            </w:r>
            <w:r w:rsidR="00415B4C" w:rsidRPr="00415B4C">
              <w:rPr>
                <w:rFonts w:ascii="Angsana New" w:hAnsi="Angsana New"/>
                <w:spacing w:val="-8"/>
                <w:sz w:val="22"/>
                <w:szCs w:val="22"/>
              </w:rPr>
              <w:t>11</w:t>
            </w:r>
            <w:r w:rsidRPr="006375B5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จำกัด ***</w:t>
            </w:r>
            <w:r w:rsidRPr="006375B5">
              <w:rPr>
                <w:rFonts w:ascii="Angsana New" w:hAnsi="Angsana New"/>
                <w:spacing w:val="-8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F23B3D1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6056C272" w14:textId="2556DB2B" w:rsidR="00CA0F98" w:rsidRPr="006375B5" w:rsidRDefault="00457BD9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B6E8A38" w14:textId="011B174D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51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AB97B61" w14:textId="01E116E4" w:rsidR="00CA0F98" w:rsidRPr="006375B5" w:rsidRDefault="00EF7AE0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BF2DF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7952AAD3" w14:textId="307F706B" w:rsidR="00CA0F98" w:rsidRPr="006375B5" w:rsidRDefault="00415B4C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737061E7" w14:textId="202C7F5D" w:rsidR="00CA0F98" w:rsidRPr="006375B5" w:rsidRDefault="00EF7AE0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68C17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2D3F23E" w14:textId="2C167729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800E47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549FFC0" w14:textId="7B69E30B" w:rsidR="00CA0F98" w:rsidRPr="00865035" w:rsidRDefault="002C2161" w:rsidP="0086503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2E55B0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3E18272" w14:textId="65FBAA4B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right="-12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D5608A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8970C8C" w14:textId="3985F777" w:rsidR="00CA0F98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5C8FF7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AFD89AB" w14:textId="26BEC26B" w:rsidR="00CA0F98" w:rsidRPr="006375B5" w:rsidRDefault="00CA0F98" w:rsidP="00AD3400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76B61123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51D631E1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บริษัท เฟรเซอร์ส พร็อพเพอร์ตี้ บีเอฟทีแซด จำกัด ***</w:t>
            </w:r>
            <w:r w:rsidRPr="006375B5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21445C68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64C8143F" w14:textId="51C6D08A" w:rsidR="00CA0F98" w:rsidRPr="006375B5" w:rsidRDefault="00457BD9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ABD9E9C" w14:textId="09C50DCF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59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77AABD4" w14:textId="7DC4CA73" w:rsidR="00CA0F98" w:rsidRPr="006375B5" w:rsidRDefault="00EF7AE0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787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1E9FB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19E2C039" w14:textId="51D63167" w:rsidR="00CA0F98" w:rsidRPr="006375B5" w:rsidRDefault="00415B4C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787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2AF504C7" w14:textId="6B93FEC6" w:rsidR="00CA0F98" w:rsidRPr="006375B5" w:rsidRDefault="00EF7AE0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C5175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81E3927" w14:textId="133376CD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472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A837C5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146C48A" w14:textId="2F5792B4" w:rsidR="00CA0F98" w:rsidRPr="00865035" w:rsidRDefault="002C2161" w:rsidP="0086503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553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2EECA4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DD3186E" w14:textId="068FCA44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right="-12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547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65CF97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7DC4632" w14:textId="63735324" w:rsidR="00CA0F98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87DA375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6F4C1A8" w14:textId="6F8EC432" w:rsidR="00CA0F98" w:rsidRPr="006375B5" w:rsidRDefault="00C36216" w:rsidP="00AD3400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3AFC7835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41BC5404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บริษัท จัสโค (ประเทศไทย) จำกัด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70EFF14C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pacing w:val="-4"/>
                <w:sz w:val="22"/>
                <w:szCs w:val="22"/>
              </w:rPr>
              <w:t>Co</w:t>
            </w:r>
            <w:r w:rsidRPr="006375B5">
              <w:rPr>
                <w:rFonts w:ascii="Angsana New" w:hAnsi="Angsana New"/>
                <w:spacing w:val="-4"/>
                <w:sz w:val="22"/>
                <w:szCs w:val="22"/>
                <w:cs/>
              </w:rPr>
              <w:t>-</w:t>
            </w:r>
            <w:r w:rsidRPr="006375B5">
              <w:rPr>
                <w:rFonts w:ascii="Angsana New" w:hAnsi="Angsana New"/>
                <w:spacing w:val="-4"/>
                <w:sz w:val="22"/>
                <w:szCs w:val="22"/>
              </w:rPr>
              <w:t>office</w:t>
            </w:r>
            <w:r w:rsidRPr="006375B5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/ </w:t>
            </w:r>
            <w:r w:rsidRPr="006375B5">
              <w:rPr>
                <w:rFonts w:ascii="Angsana New" w:hAnsi="Angsana New"/>
                <w:spacing w:val="-4"/>
                <w:sz w:val="22"/>
                <w:szCs w:val="22"/>
              </w:rPr>
              <w:t>working space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2DC3FEA9" w14:textId="77EFBE39" w:rsidR="00CA0F98" w:rsidRPr="006375B5" w:rsidRDefault="00457BD9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30D5796" w14:textId="20205B0C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51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1E5E631" w14:textId="7616BC81" w:rsidR="00CA0F98" w:rsidRPr="006375B5" w:rsidRDefault="00EF7AE0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BCB15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00EBC0F5" w14:textId="78F2008B" w:rsidR="00CA0F98" w:rsidRPr="006375B5" w:rsidRDefault="00415B4C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514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6F561785" w14:textId="559C17DE" w:rsidR="00CA0F98" w:rsidRPr="006375B5" w:rsidRDefault="00EF7AE0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D1431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B071BB9" w14:textId="5917F720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262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ABF70A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D51BEF6" w14:textId="30E4746C" w:rsidR="00CA0F98" w:rsidRPr="00865035" w:rsidRDefault="002C2161" w:rsidP="0086503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148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417CCB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015714E" w14:textId="1BCF8C27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203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1A89B9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C660364" w14:textId="5A496DC9" w:rsidR="00CA0F98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09CDFC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D40D370" w14:textId="1C673641" w:rsidR="00CA0F98" w:rsidRPr="006375B5" w:rsidRDefault="00CA0F98" w:rsidP="00AD3400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4D1F45A3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029C614C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บริษัท เอสทีที จีดีซี (ประเทศไทย) จำกัด ****</w:t>
            </w:r>
            <w:r w:rsidRPr="006375B5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444D647F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ศูนย์ข้อมูล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0E467D35" w14:textId="071DFDE2" w:rsidR="00CA0F98" w:rsidRPr="006375B5" w:rsidRDefault="00457BD9" w:rsidP="001B08B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  <w:r>
              <w:rPr>
                <w:rFonts w:ascii="Angsana New" w:hAnsi="Angsana New"/>
                <w:spacing w:val="-3"/>
                <w:sz w:val="22"/>
                <w:szCs w:val="22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3E24BC" w14:textId="7905D25F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pacing w:val="-3"/>
                <w:szCs w:val="22"/>
                <w:lang w:val="en-US"/>
              </w:rPr>
              <w:t>51</w:t>
            </w:r>
            <w:r w:rsidR="00CA0F98" w:rsidRPr="006375B5">
              <w:rPr>
                <w:rFonts w:ascii="Angsana New" w:hAnsi="Angsana New"/>
                <w:spacing w:val="-3"/>
                <w:szCs w:val="22"/>
              </w:rPr>
              <w:t>.</w:t>
            </w:r>
            <w:r w:rsidRPr="00415B4C">
              <w:rPr>
                <w:rFonts w:ascii="Angsana New" w:hAnsi="Angsana New"/>
                <w:spacing w:val="-3"/>
                <w:szCs w:val="22"/>
                <w:lang w:val="en-US"/>
              </w:rPr>
              <w:t>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081408E8" w14:textId="538E0F1B" w:rsidR="00CA0F98" w:rsidRPr="006375B5" w:rsidRDefault="00865035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2,684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A6602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20C2C681" w14:textId="5BABF6BF" w:rsidR="00CA0F98" w:rsidRPr="006375B5" w:rsidRDefault="00415B4C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273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6B4607A5" w14:textId="22828073" w:rsidR="00CA0F98" w:rsidRPr="006375B5" w:rsidRDefault="00865035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1,370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A03B6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13BF00" w14:textId="00235A20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A0F98" w:rsidRPr="006375B5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160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E93421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25B0CB9" w14:textId="6658972A" w:rsidR="00CA0F98" w:rsidRPr="00865035" w:rsidRDefault="00F50291" w:rsidP="0086503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1,081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04010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6A851FE" w14:textId="7BBEB610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A0F98" w:rsidRPr="006375B5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002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25E5F0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971777F" w14:textId="4E058C77" w:rsidR="00CA0F98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102340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C93CCA8" w14:textId="12DEA045" w:rsidR="00CA0F98" w:rsidRPr="006375B5" w:rsidRDefault="00CA0F98" w:rsidP="00AD3400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5CD5322C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609DFB5C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บริษัท บางปะกง โลจิสติกส์ พาร์ค จำกัด ***</w:t>
            </w:r>
            <w:r w:rsidRPr="006375B5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27C0E3DF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51154EC9" w14:textId="5647CEA4" w:rsidR="00CA0F98" w:rsidRPr="006375B5" w:rsidRDefault="00457BD9" w:rsidP="001B08B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  <w:r>
              <w:rPr>
                <w:rFonts w:ascii="Angsana New" w:hAnsi="Angsana New"/>
                <w:spacing w:val="-3"/>
                <w:sz w:val="22"/>
                <w:szCs w:val="22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97C4E8F" w14:textId="0EE6C164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pacing w:val="-3"/>
                <w:szCs w:val="22"/>
                <w:lang w:val="en-US"/>
              </w:rPr>
              <w:t>51</w:t>
            </w:r>
            <w:r w:rsidR="00CA0F98" w:rsidRPr="006375B5">
              <w:rPr>
                <w:rFonts w:ascii="Angsana New" w:hAnsi="Angsana New"/>
                <w:spacing w:val="-3"/>
                <w:szCs w:val="22"/>
              </w:rPr>
              <w:t>.</w:t>
            </w:r>
            <w:r w:rsidRPr="00415B4C">
              <w:rPr>
                <w:rFonts w:ascii="Angsana New" w:hAnsi="Angsana New"/>
                <w:spacing w:val="-3"/>
                <w:szCs w:val="22"/>
                <w:lang w:val="en-US"/>
              </w:rPr>
              <w:t>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0DEA01C" w14:textId="086F607B" w:rsidR="00CA0F98" w:rsidRPr="006375B5" w:rsidRDefault="00EF7AE0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B13C0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55596529" w14:textId="1EFE6B16" w:rsidR="00CA0F98" w:rsidRPr="006375B5" w:rsidRDefault="00415B4C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840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618AB6B3" w14:textId="0FD2CAFC" w:rsidR="00CA0F98" w:rsidRPr="006375B5" w:rsidRDefault="00DC7E6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8FE4F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84ECB51" w14:textId="52B9B3B9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449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1DAAD20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D30A87F" w14:textId="76654CD2" w:rsidR="00CA0F98" w:rsidRPr="00865035" w:rsidRDefault="002C2161" w:rsidP="0086503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344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EBD045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45CC00C" w14:textId="686958D7" w:rsidR="00CA0F98" w:rsidRPr="006375B5" w:rsidRDefault="00415B4C" w:rsidP="007F75E6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348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5404D9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EEEAE9E" w14:textId="5039B67B" w:rsidR="00CA0F98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5ADC5C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689502B" w14:textId="1713E7D6" w:rsidR="00CA0F98" w:rsidRPr="006375B5" w:rsidRDefault="00CA0F98" w:rsidP="00AD3400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68966E9A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79F2B6CB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pacing w:val="-6"/>
                <w:sz w:val="22"/>
                <w:szCs w:val="22"/>
                <w:cs/>
              </w:rPr>
              <w:t>บริษัท พีบีเอ โรบอทิคส์ (ประเทศไทย) จำกัด</w:t>
            </w:r>
            <w:r w:rsidRPr="006375B5">
              <w:rPr>
                <w:rFonts w:ascii="Angsana New" w:hAnsi="Angsana New"/>
                <w:sz w:val="22"/>
                <w:szCs w:val="22"/>
                <w:cs/>
              </w:rPr>
              <w:t xml:space="preserve"> *****</w:t>
            </w:r>
            <w:r w:rsidRPr="006375B5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6F5B90C4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บริการระบบปฏิบัติการ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37E6A789" w14:textId="77777777" w:rsidR="00CA0F98" w:rsidRPr="006375B5" w:rsidRDefault="00CA0F98" w:rsidP="001B08B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B5FB74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E7C4BF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7AE665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12E59C3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0DA6B6A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FB937B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F9B8A0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D09FB0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2EF9A33" w14:textId="77777777" w:rsidR="00CA0F98" w:rsidRPr="00865035" w:rsidRDefault="00CA0F98" w:rsidP="0086503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CFB76E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60CAC9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F45292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B491F1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F3A0E8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14CC10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A0F98" w:rsidRPr="006375B5" w14:paraId="7B323A04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6E1DFF35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0FD4785D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60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387D60BD" w14:textId="747E313C" w:rsidR="00CA0F98" w:rsidRPr="006375B5" w:rsidRDefault="00457BD9" w:rsidP="001B08B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  <w:r>
              <w:rPr>
                <w:rFonts w:ascii="Angsana New" w:hAnsi="Angsana New"/>
                <w:spacing w:val="-3"/>
                <w:sz w:val="22"/>
                <w:szCs w:val="22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F50DD9" w14:textId="69DAB7AF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pacing w:val="-3"/>
                <w:szCs w:val="22"/>
                <w:lang w:val="en-US"/>
              </w:rPr>
              <w:t>51</w:t>
            </w:r>
            <w:r w:rsidR="00CA0F98" w:rsidRPr="006375B5">
              <w:rPr>
                <w:rFonts w:ascii="Angsana New" w:hAnsi="Angsana New"/>
                <w:spacing w:val="-3"/>
                <w:szCs w:val="22"/>
              </w:rPr>
              <w:t>.</w:t>
            </w:r>
            <w:r w:rsidRPr="00415B4C">
              <w:rPr>
                <w:rFonts w:ascii="Angsana New" w:hAnsi="Angsana New"/>
                <w:spacing w:val="-3"/>
                <w:szCs w:val="22"/>
                <w:lang w:val="en-US"/>
              </w:rPr>
              <w:t>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02119D9" w14:textId="0FA0BAF9" w:rsidR="00CA0F98" w:rsidRPr="006375B5" w:rsidRDefault="00EF7AE0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E94F6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01981DC1" w14:textId="1B230DB5" w:rsidR="00CA0F98" w:rsidRPr="006375B5" w:rsidRDefault="00415B4C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47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43BA27D7" w14:textId="24C1D953" w:rsidR="00CA0F98" w:rsidRPr="006375B5" w:rsidRDefault="00DC7E68" w:rsidP="00CC2CE9">
            <w:pPr>
              <w:pStyle w:val="acctfourfigures"/>
              <w:tabs>
                <w:tab w:val="clear" w:pos="765"/>
                <w:tab w:val="decimal" w:pos="40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7973BD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FDECEFD" w14:textId="480BBE82" w:rsidR="00CA0F98" w:rsidRPr="006375B5" w:rsidRDefault="00CA0F98" w:rsidP="00CC2CE9">
            <w:pPr>
              <w:pStyle w:val="acctfourfigures"/>
              <w:tabs>
                <w:tab w:val="clear" w:pos="765"/>
                <w:tab w:val="decimal" w:pos="415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1B7A8B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DD1128E" w14:textId="3BBB0C56" w:rsidR="00CA0F98" w:rsidRPr="00865035" w:rsidRDefault="00DC7E68" w:rsidP="00CC2CE9">
            <w:pPr>
              <w:pStyle w:val="acctfourfigures"/>
              <w:tabs>
                <w:tab w:val="clear" w:pos="765"/>
                <w:tab w:val="decimal" w:pos="289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8C1BEC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BBFFBE9" w14:textId="45D06224" w:rsidR="00CA0F98" w:rsidRPr="006375B5" w:rsidRDefault="00CA0F98" w:rsidP="00CC2CE9">
            <w:pPr>
              <w:pStyle w:val="acctfourfigures"/>
              <w:tabs>
                <w:tab w:val="clear" w:pos="765"/>
                <w:tab w:val="decimal" w:pos="293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lang w:bidi="th-TH"/>
              </w:rPr>
            </w:pPr>
            <w:r w:rsidRPr="006375B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F2FCE8C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8138D7A" w14:textId="511A664C" w:rsidR="00CA0F98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127592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D93690F" w14:textId="4BE14210" w:rsidR="00CA0F98" w:rsidRPr="006375B5" w:rsidRDefault="00CA0F98" w:rsidP="00AD3400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66A3608C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50E8A164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6375B5">
              <w:rPr>
                <w:rFonts w:ascii="Angsana New" w:hAnsi="Angsana New"/>
                <w:sz w:val="22"/>
                <w:szCs w:val="22"/>
              </w:rPr>
              <w:t xml:space="preserve">PT Surya </w:t>
            </w:r>
            <w:proofErr w:type="spellStart"/>
            <w:r w:rsidRPr="006375B5">
              <w:rPr>
                <w:rFonts w:ascii="Angsana New" w:hAnsi="Angsana New"/>
                <w:sz w:val="22"/>
                <w:szCs w:val="22"/>
              </w:rPr>
              <w:t>Internusa</w:t>
            </w:r>
            <w:proofErr w:type="spellEnd"/>
            <w:r w:rsidRPr="006375B5">
              <w:rPr>
                <w:rFonts w:ascii="Angsana New" w:hAnsi="Angsana New"/>
                <w:sz w:val="22"/>
                <w:szCs w:val="22"/>
              </w:rPr>
              <w:t xml:space="preserve"> Timur 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07844F93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2501BDE3" w14:textId="2833CBC0" w:rsidR="00CA0F98" w:rsidRPr="006375B5" w:rsidRDefault="00457BD9" w:rsidP="001B08B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  <w:r>
              <w:rPr>
                <w:rFonts w:ascii="Angsana New" w:hAnsi="Angsana New"/>
                <w:spacing w:val="-3"/>
                <w:sz w:val="22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EDE69C8" w14:textId="34798F66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pacing w:val="-3"/>
                <w:szCs w:val="22"/>
                <w:lang w:val="en-US"/>
              </w:rPr>
              <w:t>33</w:t>
            </w:r>
            <w:r w:rsidR="00CA0F98" w:rsidRPr="006375B5">
              <w:rPr>
                <w:rFonts w:ascii="Angsana New" w:hAnsi="Angsana New"/>
                <w:spacing w:val="-3"/>
                <w:szCs w:val="22"/>
              </w:rPr>
              <w:t>.</w:t>
            </w:r>
            <w:r w:rsidRPr="00415B4C">
              <w:rPr>
                <w:rFonts w:ascii="Angsana New" w:hAnsi="Angsana New"/>
                <w:spacing w:val="-3"/>
                <w:szCs w:val="22"/>
                <w:lang w:val="en-US"/>
              </w:rPr>
              <w:t>31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58CFFF6" w14:textId="243197CF" w:rsidR="00CA0F98" w:rsidRPr="006375B5" w:rsidRDefault="00EF7AE0" w:rsidP="00CC2CE9">
            <w:pPr>
              <w:pStyle w:val="acctfourfigures"/>
              <w:tabs>
                <w:tab w:val="clear" w:pos="765"/>
                <w:tab w:val="decimal" w:pos="244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D44663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5411603C" w14:textId="19DA414A" w:rsidR="00CA0F98" w:rsidRPr="006375B5" w:rsidRDefault="00415B4C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398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39A5AFFE" w14:textId="1D99A044" w:rsidR="00CA0F98" w:rsidRPr="006375B5" w:rsidRDefault="00EF7AE0" w:rsidP="00CC2CE9">
            <w:pPr>
              <w:pStyle w:val="acctfourfigures"/>
              <w:tabs>
                <w:tab w:val="clear" w:pos="765"/>
                <w:tab w:val="decimal" w:pos="40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5D871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313E202" w14:textId="6C5954F3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139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CD2351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74C0022" w14:textId="29A60FCB" w:rsidR="00CA0F98" w:rsidRPr="00865035" w:rsidRDefault="00EF7AE0" w:rsidP="00CC2CE9">
            <w:pPr>
              <w:pStyle w:val="acctfourfigures"/>
              <w:tabs>
                <w:tab w:val="clear" w:pos="765"/>
                <w:tab w:val="decimal" w:pos="289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9AE027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3A0D769" w14:textId="75449856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135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C74A49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1DC3A8E" w14:textId="7CD354BC" w:rsidR="00CA0F98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8BF4EC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E3DDF11" w14:textId="015574CF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</w:tr>
      <w:tr w:rsidR="00CA0F98" w:rsidRPr="006375B5" w14:paraId="64747774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24BBBEBE" w14:textId="77777777" w:rsidR="00CA0F98" w:rsidRPr="006375B5" w:rsidRDefault="00CA0F98" w:rsidP="001B08B5">
            <w:pPr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บริษัท เกษมทรัพย์ภักดี จำกัด 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5191375E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6375B5">
              <w:rPr>
                <w:rFonts w:ascii="Angsana New" w:hAnsi="Angsana New" w:hint="cs"/>
                <w:sz w:val="22"/>
                <w:szCs w:val="22"/>
                <w:cs/>
              </w:rPr>
              <w:t>พัฒนาอสังหาริมทรัพย์</w:t>
            </w:r>
          </w:p>
          <w:p w14:paraId="4B0601C4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6375B5">
              <w:rPr>
                <w:rFonts w:ascii="Angsana New" w:hAnsi="Angsana New" w:hint="cs"/>
                <w:sz w:val="22"/>
                <w:szCs w:val="22"/>
                <w:cs/>
              </w:rPr>
              <w:t>เพื่อให้เช่าและเพื่อขาย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6EDEC397" w14:textId="77777777" w:rsidR="00CA0F98" w:rsidRDefault="00CA0F98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6D4B26D" w14:textId="06B7BF10" w:rsidR="00457BD9" w:rsidRPr="006375B5" w:rsidRDefault="00457BD9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49.00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6071EE8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869B9E9" w14:textId="69A96E7D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49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EEA7B46" w14:textId="77777777" w:rsidR="00CA0F98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</w:p>
          <w:p w14:paraId="5E4EE813" w14:textId="764E41A0" w:rsidR="00EF7AE0" w:rsidRPr="006375B5" w:rsidRDefault="00EF7AE0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2A1AD0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27D99D7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</w:p>
          <w:p w14:paraId="5063BB42" w14:textId="010389DD" w:rsidR="00CA0F98" w:rsidRPr="006375B5" w:rsidRDefault="00415B4C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CA0F98" w:rsidRPr="006375B5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819" w:type="dxa"/>
            <w:shd w:val="clear" w:color="auto" w:fill="auto"/>
            <w:tcMar>
              <w:left w:w="115" w:type="dxa"/>
              <w:right w:w="115" w:type="dxa"/>
            </w:tcMar>
          </w:tcPr>
          <w:p w14:paraId="417BC7D9" w14:textId="77777777" w:rsidR="00CA0F98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62487BF" w14:textId="324E1E3D" w:rsidR="00F50291" w:rsidRPr="006375B5" w:rsidRDefault="00EF7AE0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1,470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2787AD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4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DE65BF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40F77C15" w14:textId="67C61CBE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470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15FF76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CC08D03" w14:textId="77777777" w:rsidR="00CA0F98" w:rsidRDefault="00CA0F98" w:rsidP="0086503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7864B8C" w14:textId="6F2B4412" w:rsidR="00F50291" w:rsidRPr="006375B5" w:rsidRDefault="00DC7E68" w:rsidP="002D2EDC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953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60CFE5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56CA15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ACD4894" w14:textId="3F8B93D1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033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0662C50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A4B8D30" w14:textId="77777777" w:rsidR="00CA0F98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EC02962" w14:textId="5266BC69" w:rsidR="00F50291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D0078B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961E0D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BB25BB1" w14:textId="7AFB68A6" w:rsidR="00CA0F98" w:rsidRPr="006375B5" w:rsidRDefault="00CA0F98" w:rsidP="00AD3400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46D66493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63179B65" w14:textId="77777777" w:rsidR="00CA0F98" w:rsidRPr="006375B5" w:rsidRDefault="00CA0F98" w:rsidP="001B08B5">
            <w:pPr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6375B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2"/>
                <w:szCs w:val="22"/>
                <w:cs/>
              </w:rPr>
              <w:t>บ้านแม่พิมพ์</w:t>
            </w:r>
            <w:r w:rsidRPr="006375B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6375B5">
              <w:rPr>
                <w:rFonts w:ascii="Angsana New" w:hAnsi="Angsana New"/>
                <w:sz w:val="22"/>
                <w:szCs w:val="22"/>
                <w:cs/>
              </w:rPr>
              <w:t xml:space="preserve"> 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BB14E01" w14:textId="77777777" w:rsidR="00CA0F98" w:rsidRPr="006375B5" w:rsidRDefault="00CA0F98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3257E90C" w14:textId="6751F70C" w:rsidR="00CA0F98" w:rsidRPr="006375B5" w:rsidRDefault="00457BD9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65.00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1944C18" w14:textId="193BB2E8" w:rsidR="00CA0F98" w:rsidRPr="006375B5" w:rsidRDefault="00415B4C" w:rsidP="001B08B5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65</w:t>
            </w:r>
            <w:r w:rsidR="00CA0F98" w:rsidRPr="006375B5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13833A5" w14:textId="2D84808B" w:rsidR="00CA0F98" w:rsidRPr="006375B5" w:rsidRDefault="00EF7AE0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42235C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9"/>
              </w:tabs>
              <w:spacing w:line="320" w:lineRule="exact"/>
              <w:ind w:left="-120" w:right="-20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6F750DC5" w14:textId="37C81C3C" w:rsidR="00CA0F98" w:rsidRPr="006375B5" w:rsidRDefault="00415B4C" w:rsidP="001B08B5">
            <w:pPr>
              <w:pStyle w:val="acctfourfigures"/>
              <w:tabs>
                <w:tab w:val="clear" w:pos="765"/>
                <w:tab w:val="decimal" w:pos="438"/>
              </w:tabs>
              <w:spacing w:line="320" w:lineRule="exact"/>
              <w:ind w:left="-120" w:right="-200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280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89E248A" w14:textId="7FCFF87F" w:rsidR="00CA0F98" w:rsidRPr="006375B5" w:rsidRDefault="00EF7AE0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182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ECCA9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4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2460C3" w14:textId="4A1C8F7F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182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A1003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9931779" w14:textId="55144855" w:rsidR="00CA0F98" w:rsidRPr="006375B5" w:rsidRDefault="00DC7E68" w:rsidP="0086503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182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AF86BB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7489DB3" w14:textId="29E6F894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182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7D6B69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3289606" w14:textId="4A56FBC2" w:rsidR="00CA0F98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106115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695B0A" w14:textId="5BD36397" w:rsidR="00CA0F98" w:rsidRPr="006375B5" w:rsidRDefault="00CA0F98" w:rsidP="00AD3400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375B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A0F98" w:rsidRPr="006375B5" w14:paraId="663417E9" w14:textId="77777777" w:rsidTr="00CA0F98">
        <w:trPr>
          <w:trHeight w:val="262"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29DD425B" w14:textId="77777777" w:rsidR="00CA0F98" w:rsidRPr="006375B5" w:rsidRDefault="00CA0F98" w:rsidP="001B08B5">
            <w:pPr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28476691" w14:textId="77777777" w:rsidR="00CA0F98" w:rsidRPr="006375B5" w:rsidRDefault="00CA0F98" w:rsidP="001B08B5">
            <w:pPr>
              <w:spacing w:line="320" w:lineRule="exact"/>
              <w:ind w:left="-115" w:right="-115"/>
              <w:rPr>
                <w:rFonts w:ascii="Angsana New" w:hAnsi="Angsana New"/>
                <w:spacing w:val="-3"/>
                <w:sz w:val="22"/>
                <w:szCs w:val="22"/>
                <w:cs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045C894D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0BF1E3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7E4B840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2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214F668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693DC2F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16DF0CD" w14:textId="499BE7B2" w:rsidR="00CA0F98" w:rsidRPr="006375B5" w:rsidRDefault="002C2161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4,209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BBA53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6BEFAEA" w14:textId="1A27F3B6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CA0F98" w:rsidRPr="006375B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138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7ACBBA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A7A493" w14:textId="2EC0AA99" w:rsidR="00CA0F98" w:rsidRPr="006375B5" w:rsidRDefault="00DB6495" w:rsidP="00934C37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3,268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2616A0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E2C7098" w14:textId="608C10D4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12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CA0F98" w:rsidRPr="006375B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456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9E854F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0FF765" w14:textId="060525BC" w:rsidR="00CA0F98" w:rsidRPr="006375B5" w:rsidRDefault="00F50291" w:rsidP="00CC2CE9">
            <w:pPr>
              <w:pStyle w:val="acctfourfigures"/>
              <w:tabs>
                <w:tab w:val="clear" w:pos="765"/>
                <w:tab w:val="decimal" w:pos="290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92C71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ED932D" w14:textId="34CECD8C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</w:t>
            </w:r>
          </w:p>
        </w:tc>
      </w:tr>
      <w:tr w:rsidR="00CA0F98" w:rsidRPr="006375B5" w14:paraId="2B953853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77863B6E" w14:textId="77777777" w:rsidR="00CA0F98" w:rsidRPr="006375B5" w:rsidRDefault="00CA0F98" w:rsidP="001B08B5">
            <w:pPr>
              <w:spacing w:line="320" w:lineRule="exact"/>
              <w:ind w:right="-46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73A2D97A" w14:textId="77777777" w:rsidR="00CA0F98" w:rsidRPr="006375B5" w:rsidRDefault="00CA0F98" w:rsidP="001B08B5">
            <w:pPr>
              <w:spacing w:line="320" w:lineRule="exact"/>
              <w:ind w:left="-115" w:right="-115"/>
              <w:rPr>
                <w:rFonts w:ascii="Angsana New" w:hAnsi="Angsana New"/>
                <w:spacing w:val="-3"/>
                <w:sz w:val="22"/>
                <w:szCs w:val="22"/>
                <w:cs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05CC749A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A1FD55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548060F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15FC8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5286152B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E7070E" w14:textId="257EB604" w:rsidR="00CA0F98" w:rsidRPr="006375B5" w:rsidRDefault="002C2161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 w:firstLine="1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20,317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06AEA1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9662AC9" w14:textId="3F3DF80B" w:rsidR="00CA0F98" w:rsidRPr="006375B5" w:rsidRDefault="00415B4C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 w:firstLine="1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21</w:t>
            </w:r>
            <w:r w:rsidR="00CA0F98" w:rsidRPr="006375B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258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F8421C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B0FE6EA" w14:textId="54365D0C" w:rsidR="00CA0F98" w:rsidRPr="006375B5" w:rsidRDefault="00DB6495" w:rsidP="00934C37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14,78</w:t>
            </w:r>
            <w:r w:rsidR="00A36C2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C1A9E3D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4354E20" w14:textId="0455D213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12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15</w:t>
            </w:r>
            <w:r w:rsidR="00CA0F98" w:rsidRPr="006375B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814</w:t>
            </w: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C02CB6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24348CC" w14:textId="00431713" w:rsidR="00CA0F98" w:rsidRPr="006375B5" w:rsidRDefault="00F50291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52</w:t>
            </w:r>
            <w:r w:rsidR="00BF2C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A4CB465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BB14AF4" w14:textId="1C3E5C19" w:rsidR="00CA0F98" w:rsidRPr="006375B5" w:rsidRDefault="00415B4C" w:rsidP="001B08B5">
            <w:pPr>
              <w:pStyle w:val="acctfourfigures"/>
              <w:tabs>
                <w:tab w:val="clear" w:pos="765"/>
                <w:tab w:val="decimal" w:pos="488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506</w:t>
            </w:r>
          </w:p>
        </w:tc>
      </w:tr>
      <w:tr w:rsidR="00CA0F98" w:rsidRPr="006375B5" w14:paraId="7B96C171" w14:textId="77777777" w:rsidTr="00CA0F98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169E9F26" w14:textId="77777777" w:rsidR="00CA0F98" w:rsidRPr="006375B5" w:rsidRDefault="00CA0F98" w:rsidP="001B08B5">
            <w:pPr>
              <w:spacing w:line="320" w:lineRule="exact"/>
              <w:ind w:right="-46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5E4C23DC" w14:textId="77777777" w:rsidR="00CA0F98" w:rsidRPr="006375B5" w:rsidRDefault="00CA0F98" w:rsidP="001B08B5">
            <w:pPr>
              <w:spacing w:line="320" w:lineRule="exact"/>
              <w:ind w:left="-115" w:right="-115"/>
              <w:rPr>
                <w:rFonts w:ascii="Angsana New" w:hAnsi="Angsana New"/>
                <w:spacing w:val="-3"/>
                <w:sz w:val="22"/>
                <w:szCs w:val="22"/>
                <w:cs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24DAEDDC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DE3C90A" w14:textId="77777777" w:rsidR="00CA0F98" w:rsidRPr="006375B5" w:rsidRDefault="00CA0F98" w:rsidP="001B08B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26A486B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D0B42F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42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8" w:type="dxa"/>
            <w:shd w:val="clear" w:color="auto" w:fill="auto"/>
            <w:tcMar>
              <w:left w:w="115" w:type="dxa"/>
              <w:right w:w="115" w:type="dxa"/>
            </w:tcMar>
          </w:tcPr>
          <w:p w14:paraId="319D2E2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00D8D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 w:firstLine="1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8BE3A3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6A89FC9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103" w:right="-180" w:firstLine="1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E06A502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FF5000A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50F4FF6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7B390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12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D4899C4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53FB93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8B1319E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C974E7" w14:textId="77777777" w:rsidR="00CA0F98" w:rsidRPr="006375B5" w:rsidRDefault="00CA0F98" w:rsidP="001B08B5">
            <w:pPr>
              <w:pStyle w:val="acctfourfigures"/>
              <w:tabs>
                <w:tab w:val="clear" w:pos="765"/>
                <w:tab w:val="decimal" w:pos="586"/>
              </w:tabs>
              <w:spacing w:line="320" w:lineRule="exac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</w:tbl>
    <w:tbl>
      <w:tblPr>
        <w:tblpPr w:leftFromText="180" w:rightFromText="180" w:vertAnchor="text" w:horzAnchor="margin" w:tblpY="-40"/>
        <w:tblW w:w="14733" w:type="dxa"/>
        <w:tblLayout w:type="fixed"/>
        <w:tblLook w:val="04A0" w:firstRow="1" w:lastRow="0" w:firstColumn="1" w:lastColumn="0" w:noHBand="0" w:noVBand="1"/>
      </w:tblPr>
      <w:tblGrid>
        <w:gridCol w:w="652"/>
        <w:gridCol w:w="14081"/>
      </w:tblGrid>
      <w:tr w:rsidR="008B4DA8" w:rsidRPr="009E2F97" w14:paraId="1622131E" w14:textId="77777777" w:rsidTr="00ED4C7C">
        <w:trPr>
          <w:cantSplit/>
        </w:trPr>
        <w:tc>
          <w:tcPr>
            <w:tcW w:w="652" w:type="dxa"/>
            <w:shd w:val="clear" w:color="auto" w:fill="auto"/>
          </w:tcPr>
          <w:p w14:paraId="21964157" w14:textId="77777777" w:rsidR="008B4DA8" w:rsidRPr="009E2F97" w:rsidRDefault="008B4DA8" w:rsidP="00ED4C7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lastRenderedPageBreak/>
              <w:br w:type="page"/>
            </w:r>
            <w:r>
              <w:br w:type="column"/>
            </w:r>
            <w:r w:rsidRPr="009E2F97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4081" w:type="dxa"/>
            <w:shd w:val="clear" w:color="auto" w:fill="auto"/>
            <w:vAlign w:val="center"/>
          </w:tcPr>
          <w:p w14:paraId="1C55797B" w14:textId="77777777" w:rsidR="008B4DA8" w:rsidRPr="009E2F97" w:rsidRDefault="008B4DA8" w:rsidP="00ED4C7C">
            <w:pPr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ถือหุ้นผ่านทาง 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</w:rPr>
              <w:t xml:space="preserve">Frasers Property Thailand 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  <w:cs/>
              </w:rPr>
              <w:t>(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</w:rPr>
              <w:t>International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) 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</w:rPr>
              <w:t>Pte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. 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</w:rPr>
              <w:t>Ltd</w:t>
            </w:r>
            <w:r w:rsidRPr="009E2F97">
              <w:rPr>
                <w:rFonts w:ascii="Angsana New" w:hAnsi="Angsana New"/>
                <w:spacing w:val="-6"/>
                <w:sz w:val="22"/>
                <w:szCs w:val="22"/>
                <w:cs/>
              </w:rPr>
              <w:t>. และ บริษัท เฟรเซอร์ส พร็อพเพอร์ตี้ (ประเทศไทย) จำกัด (มหาชน)</w:t>
            </w:r>
          </w:p>
        </w:tc>
      </w:tr>
      <w:tr w:rsidR="008B4DA8" w:rsidRPr="009E2F97" w14:paraId="37A1CC74" w14:textId="77777777" w:rsidTr="00ED4C7C">
        <w:trPr>
          <w:cantSplit/>
        </w:trPr>
        <w:tc>
          <w:tcPr>
            <w:tcW w:w="652" w:type="dxa"/>
            <w:shd w:val="clear" w:color="auto" w:fill="auto"/>
          </w:tcPr>
          <w:p w14:paraId="3444188D" w14:textId="77777777" w:rsidR="008B4DA8" w:rsidRPr="009E2F97" w:rsidRDefault="008B4DA8" w:rsidP="00ED4C7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**</w:t>
            </w:r>
          </w:p>
        </w:tc>
        <w:tc>
          <w:tcPr>
            <w:tcW w:w="14081" w:type="dxa"/>
            <w:shd w:val="clear" w:color="auto" w:fill="auto"/>
            <w:vAlign w:val="center"/>
          </w:tcPr>
          <w:p w14:paraId="336EAAF8" w14:textId="77777777" w:rsidR="008B4DA8" w:rsidRPr="009E2F97" w:rsidRDefault="008B4DA8" w:rsidP="00ED4C7C">
            <w:pPr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ถือหุ้นผ่านทาง </w:t>
            </w:r>
            <w:r w:rsidRPr="009E2F97">
              <w:rPr>
                <w:rFonts w:ascii="Angsana New" w:hAnsi="Angsana New"/>
                <w:sz w:val="22"/>
                <w:szCs w:val="22"/>
              </w:rPr>
              <w:t xml:space="preserve">Frasers Property Thailand 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E2F97">
              <w:rPr>
                <w:rFonts w:ascii="Angsana New" w:hAnsi="Angsana New"/>
                <w:sz w:val="22"/>
                <w:szCs w:val="22"/>
              </w:rPr>
              <w:t>Hong Kong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9E2F97">
              <w:rPr>
                <w:rFonts w:ascii="Angsana New" w:hAnsi="Angsana New"/>
                <w:sz w:val="22"/>
                <w:szCs w:val="22"/>
              </w:rPr>
              <w:t xml:space="preserve">Limited </w:t>
            </w:r>
          </w:p>
        </w:tc>
      </w:tr>
      <w:tr w:rsidR="008B4DA8" w:rsidRPr="009E2F97" w14:paraId="45E512E9" w14:textId="77777777" w:rsidTr="00ED4C7C">
        <w:trPr>
          <w:cantSplit/>
        </w:trPr>
        <w:tc>
          <w:tcPr>
            <w:tcW w:w="652" w:type="dxa"/>
            <w:shd w:val="clear" w:color="auto" w:fill="auto"/>
          </w:tcPr>
          <w:p w14:paraId="552D483E" w14:textId="77777777" w:rsidR="008B4DA8" w:rsidRPr="009E2F97" w:rsidRDefault="008B4DA8" w:rsidP="00ED4C7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***</w:t>
            </w:r>
          </w:p>
        </w:tc>
        <w:tc>
          <w:tcPr>
            <w:tcW w:w="14081" w:type="dxa"/>
            <w:shd w:val="clear" w:color="auto" w:fill="auto"/>
            <w:vAlign w:val="center"/>
          </w:tcPr>
          <w:p w14:paraId="45396504" w14:textId="77777777" w:rsidR="008B4DA8" w:rsidRPr="009E2F97" w:rsidRDefault="008B4DA8" w:rsidP="00ED4C7C">
            <w:pPr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8B4DA8" w:rsidRPr="009E2F97" w14:paraId="28A9DA07" w14:textId="77777777" w:rsidTr="00ED4C7C">
        <w:trPr>
          <w:cantSplit/>
        </w:trPr>
        <w:tc>
          <w:tcPr>
            <w:tcW w:w="652" w:type="dxa"/>
            <w:shd w:val="clear" w:color="auto" w:fill="auto"/>
          </w:tcPr>
          <w:p w14:paraId="001340ED" w14:textId="77777777" w:rsidR="008B4DA8" w:rsidRPr="009E2F97" w:rsidRDefault="008B4DA8" w:rsidP="00ED4C7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****</w:t>
            </w:r>
          </w:p>
        </w:tc>
        <w:tc>
          <w:tcPr>
            <w:tcW w:w="14081" w:type="dxa"/>
            <w:shd w:val="clear" w:color="auto" w:fill="auto"/>
          </w:tcPr>
          <w:p w14:paraId="7DAE7420" w14:textId="77777777" w:rsidR="008B4DA8" w:rsidRPr="009E2F97" w:rsidRDefault="008B4DA8" w:rsidP="00ED4C7C">
            <w:pPr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8B4DA8" w:rsidRPr="009E2F97" w14:paraId="03757B9F" w14:textId="77777777" w:rsidTr="00ED4C7C">
        <w:trPr>
          <w:cantSplit/>
        </w:trPr>
        <w:tc>
          <w:tcPr>
            <w:tcW w:w="652" w:type="dxa"/>
            <w:shd w:val="clear" w:color="auto" w:fill="auto"/>
          </w:tcPr>
          <w:p w14:paraId="171DFD1C" w14:textId="77777777" w:rsidR="008B4DA8" w:rsidRPr="009E2F97" w:rsidRDefault="008B4DA8" w:rsidP="00ED4C7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*****</w:t>
            </w:r>
          </w:p>
        </w:tc>
        <w:tc>
          <w:tcPr>
            <w:tcW w:w="14081" w:type="dxa"/>
            <w:shd w:val="clear" w:color="auto" w:fill="auto"/>
          </w:tcPr>
          <w:p w14:paraId="7483E858" w14:textId="77777777" w:rsidR="008B4DA8" w:rsidRPr="009E2F97" w:rsidRDefault="008B4DA8" w:rsidP="00ED4C7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ถือหุ้นผ่านทางบริษัท เฟรเซอร์ส พร็อพเพอร์ตี้ เทคโนโลยี (ประเทศไทย) จำกัด และบริษัท เฟรเซอร์ส พร็อพเพอร์ตี้ อินดัสเทรียล (ประเทศไทย) จำกัด</w:t>
            </w:r>
          </w:p>
        </w:tc>
      </w:tr>
      <w:tr w:rsidR="008B4DA8" w:rsidRPr="009E2F97" w14:paraId="4F9BC7AD" w14:textId="77777777" w:rsidTr="00ED4C7C">
        <w:trPr>
          <w:cantSplit/>
        </w:trPr>
        <w:tc>
          <w:tcPr>
            <w:tcW w:w="652" w:type="dxa"/>
            <w:shd w:val="clear" w:color="auto" w:fill="auto"/>
          </w:tcPr>
          <w:p w14:paraId="4D143BC8" w14:textId="77777777" w:rsidR="008B4DA8" w:rsidRPr="009E2F97" w:rsidRDefault="008B4DA8" w:rsidP="00ED4C7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******</w:t>
            </w:r>
          </w:p>
        </w:tc>
        <w:tc>
          <w:tcPr>
            <w:tcW w:w="14081" w:type="dxa"/>
            <w:shd w:val="clear" w:color="auto" w:fill="auto"/>
          </w:tcPr>
          <w:p w14:paraId="1C464A44" w14:textId="77777777" w:rsidR="008B4DA8" w:rsidRPr="009E2F97" w:rsidRDefault="008B4DA8" w:rsidP="00ED4C7C">
            <w:pPr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ถือหุ้นผ่านทางบริษัท ออโตเมชั่น แอสเซ็ท จำกัด</w:t>
            </w:r>
          </w:p>
        </w:tc>
      </w:tr>
    </w:tbl>
    <w:p w14:paraId="264821CC" w14:textId="77777777" w:rsidR="008B4DA8" w:rsidRPr="00944EC0" w:rsidRDefault="008B4DA8" w:rsidP="008B4DA8">
      <w:pPr>
        <w:rPr>
          <w:rFonts w:ascii="Angsana New" w:hAnsi="Angsana New"/>
          <w:sz w:val="30"/>
          <w:szCs w:val="30"/>
        </w:rPr>
      </w:pPr>
    </w:p>
    <w:p w14:paraId="384562CE" w14:textId="77777777" w:rsidR="008B4DA8" w:rsidRPr="009E2F97" w:rsidRDefault="008B4DA8" w:rsidP="008B4DA8">
      <w:pPr>
        <w:rPr>
          <w:rFonts w:ascii="Angsana New" w:hAnsi="Angsana New"/>
          <w:sz w:val="30"/>
          <w:szCs w:val="30"/>
          <w:cs/>
        </w:rPr>
      </w:pPr>
      <w:r w:rsidRPr="009E2F97">
        <w:rPr>
          <w:rFonts w:ascii="Angsana New" w:hAnsi="Angsana New"/>
          <w:sz w:val="30"/>
          <w:szCs w:val="30"/>
          <w:cs/>
        </w:rPr>
        <w:t xml:space="preserve">บริษัทร่วมและการร่วมค้าทั้งหมดดำเนินธุรกิจในประเทศไทยยกเว้นบริษัท </w:t>
      </w:r>
      <w:r w:rsidRPr="009E2F97">
        <w:rPr>
          <w:rFonts w:ascii="Angsana New" w:hAnsi="Angsana New"/>
          <w:sz w:val="30"/>
          <w:szCs w:val="30"/>
        </w:rPr>
        <w:t xml:space="preserve">PT SLP Surya TICON </w:t>
      </w:r>
      <w:proofErr w:type="spellStart"/>
      <w:r w:rsidRPr="009E2F97">
        <w:rPr>
          <w:rFonts w:ascii="Angsana New" w:hAnsi="Angsana New"/>
          <w:sz w:val="30"/>
          <w:szCs w:val="30"/>
        </w:rPr>
        <w:t>Internusa</w:t>
      </w:r>
      <w:proofErr w:type="spellEnd"/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E2F97">
        <w:rPr>
          <w:rFonts w:ascii="Angsana New" w:hAnsi="Angsana New"/>
          <w:sz w:val="30"/>
          <w:szCs w:val="30"/>
        </w:rPr>
        <w:t xml:space="preserve">PT Surya </w:t>
      </w:r>
      <w:proofErr w:type="spellStart"/>
      <w:r w:rsidRPr="009E2F97">
        <w:rPr>
          <w:rFonts w:ascii="Angsana New" w:hAnsi="Angsana New"/>
          <w:sz w:val="30"/>
          <w:szCs w:val="30"/>
        </w:rPr>
        <w:t>Internusa</w:t>
      </w:r>
      <w:proofErr w:type="spellEnd"/>
      <w:r w:rsidRPr="009E2F97">
        <w:rPr>
          <w:rFonts w:ascii="Angsana New" w:hAnsi="Angsana New"/>
          <w:sz w:val="30"/>
          <w:szCs w:val="30"/>
        </w:rPr>
        <w:t xml:space="preserve"> Timur </w:t>
      </w:r>
      <w:r w:rsidRPr="009E2F97">
        <w:rPr>
          <w:rFonts w:ascii="Angsana New" w:hAnsi="Angsana New"/>
          <w:sz w:val="30"/>
          <w:szCs w:val="30"/>
          <w:cs/>
        </w:rPr>
        <w:t>ซึ่งดำเนินธุรกิจในประเทศอินโดนีเซี</w:t>
      </w:r>
      <w:r w:rsidRPr="009E2F97">
        <w:rPr>
          <w:rFonts w:ascii="Angsana New" w:hAnsi="Angsana New" w:hint="cs"/>
          <w:sz w:val="30"/>
          <w:szCs w:val="30"/>
          <w:cs/>
        </w:rPr>
        <w:t>ย</w:t>
      </w:r>
    </w:p>
    <w:p w14:paraId="3E1EBA16" w14:textId="77777777" w:rsidR="001B08B5" w:rsidRPr="006375B5" w:rsidRDefault="001B08B5" w:rsidP="001B08B5">
      <w:r w:rsidRPr="006375B5">
        <w:br w:type="page"/>
      </w:r>
    </w:p>
    <w:p w14:paraId="3BD5A4CD" w14:textId="77777777" w:rsidR="001B08B5" w:rsidRPr="006375B5" w:rsidRDefault="001B08B5" w:rsidP="001B08B5">
      <w:pPr>
        <w:spacing w:line="240" w:lineRule="auto"/>
        <w:rPr>
          <w:sz w:val="2"/>
          <w:szCs w:val="2"/>
          <w:cs/>
        </w:rPr>
      </w:pPr>
    </w:p>
    <w:tbl>
      <w:tblPr>
        <w:tblW w:w="1497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97"/>
        <w:gridCol w:w="251"/>
        <w:gridCol w:w="803"/>
        <w:gridCol w:w="809"/>
        <w:gridCol w:w="720"/>
        <w:gridCol w:w="720"/>
        <w:gridCol w:w="892"/>
        <w:gridCol w:w="270"/>
        <w:gridCol w:w="896"/>
        <w:gridCol w:w="270"/>
        <w:gridCol w:w="888"/>
        <w:gridCol w:w="270"/>
        <w:gridCol w:w="838"/>
        <w:gridCol w:w="270"/>
        <w:gridCol w:w="789"/>
        <w:gridCol w:w="239"/>
        <w:gridCol w:w="881"/>
        <w:gridCol w:w="270"/>
        <w:gridCol w:w="919"/>
        <w:gridCol w:w="276"/>
        <w:gridCol w:w="984"/>
        <w:gridCol w:w="15"/>
        <w:gridCol w:w="8"/>
      </w:tblGrid>
      <w:tr w:rsidR="00F03C9A" w:rsidRPr="006375B5" w14:paraId="4A494BFC" w14:textId="77777777" w:rsidTr="00253DB6">
        <w:trPr>
          <w:gridAfter w:val="2"/>
          <w:wAfter w:w="14" w:type="dxa"/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0E2018E7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5066DF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013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67873D58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03C9A" w:rsidRPr="006375B5" w14:paraId="0679DD52" w14:textId="77777777" w:rsidTr="00253DB6">
        <w:trPr>
          <w:trHeight w:val="182"/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78F4D56A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6059E8D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13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0A03D18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E54B28F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2530712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93" w:type="dxa"/>
            <w:shd w:val="clear" w:color="auto" w:fill="auto"/>
            <w:tcMar>
              <w:left w:w="115" w:type="dxa"/>
              <w:right w:w="115" w:type="dxa"/>
            </w:tcMar>
          </w:tcPr>
          <w:p w14:paraId="6642FF53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49FF6D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tcMar>
              <w:left w:w="115" w:type="dxa"/>
              <w:right w:w="115" w:type="dxa"/>
            </w:tcMar>
          </w:tcPr>
          <w:p w14:paraId="38D8BE22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02E767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00745E72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57F0FE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47C4EEE1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0D1254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</w:tcPr>
          <w:p w14:paraId="358507EB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4B8D8F52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10C02B89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66" w:type="dxa"/>
            <w:gridSpan w:val="3"/>
            <w:shd w:val="clear" w:color="auto" w:fill="auto"/>
          </w:tcPr>
          <w:p w14:paraId="3752EC14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33795C8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F03C9A" w:rsidRPr="006375B5" w14:paraId="332D2DC9" w14:textId="77777777" w:rsidTr="00253DB6">
        <w:trPr>
          <w:gridAfter w:val="1"/>
          <w:wAfter w:w="8" w:type="dxa"/>
          <w:trHeight w:val="68"/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0C2C4718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EB5C5E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13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843497C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866CA86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06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A746486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414D75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shd w:val="clear" w:color="auto" w:fill="auto"/>
          </w:tcPr>
          <w:p w14:paraId="5A45671B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33915C56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07" w:type="dxa"/>
            <w:gridSpan w:val="3"/>
            <w:shd w:val="clear" w:color="auto" w:fill="auto"/>
          </w:tcPr>
          <w:p w14:paraId="6A902DCD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270" w:type="dxa"/>
            <w:shd w:val="clear" w:color="auto" w:fill="auto"/>
          </w:tcPr>
          <w:p w14:paraId="3839F427" w14:textId="77777777" w:rsidR="00F03C9A" w:rsidRPr="006375B5" w:rsidRDefault="00F03C9A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196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22585E7A" w14:textId="21BE3D54" w:rsidR="00F03C9A" w:rsidRPr="006B1C88" w:rsidRDefault="006B1C88" w:rsidP="003D7D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B1C88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6B1C8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สำหรับงวด</w:t>
            </w:r>
            <w:r w:rsidRPr="006B1C88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  <w:r w:rsidRPr="006B1C8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เก้าเดือนสิ้นสุดวันที่</w:t>
            </w:r>
          </w:p>
        </w:tc>
      </w:tr>
      <w:tr w:rsidR="00F03C9A" w:rsidRPr="006375B5" w14:paraId="5F17E503" w14:textId="77777777" w:rsidTr="00253DB6">
        <w:trPr>
          <w:trHeight w:val="60"/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027873F0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F602A8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C3A0E6" w14:textId="3CBE9C0D" w:rsidR="00F03C9A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42D0D2DA" w14:textId="54005213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59776C" w14:textId="70D87B65" w:rsidR="00F03C9A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6035DDA5" w14:textId="22473FE1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4A74BB" w14:textId="52551A49" w:rsidR="00F03C9A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0D84E4BA" w14:textId="216D3288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3843F9" w14:textId="586296BE" w:rsidR="00F03C9A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3E47689F" w14:textId="0A94ACFC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89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C4E0E8" w14:textId="336E60DD" w:rsidR="00F03C9A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54856650" w14:textId="0BF4FA3A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CB30101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3043A8" w14:textId="4A9FC67F" w:rsidR="00F03C9A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1A3A3318" w14:textId="66A073E6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5C6EE3E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47F275E" w14:textId="7962C941" w:rsidR="00F03C9A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7BAEA825" w14:textId="4D163690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6759BA8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37FE10" w14:textId="058BA806" w:rsidR="00F03C9A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18E184EE" w14:textId="471A9E2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EB54C8B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5B137F4" w14:textId="401FAB5A" w:rsidR="00F03C9A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2C463F2C" w14:textId="7ABC415C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14:paraId="1DF24A30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3246FB1" w14:textId="2B7EBB59" w:rsidR="00F03C9A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7314C6B0" w14:textId="47DDAA26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F173110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C39DE6" w14:textId="10C85DDC" w:rsidR="00F03C9A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</w:t>
            </w:r>
          </w:p>
          <w:p w14:paraId="37C23F01" w14:textId="0E8D7260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31F7DD82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697D0D" w14:textId="40A48C7E" w:rsidR="00F03C9A" w:rsidRDefault="00415B4C" w:rsidP="001B08B5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F03C9A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  <w:p w14:paraId="0CF99D65" w14:textId="40364BE8" w:rsidR="00F03C9A" w:rsidRPr="006375B5" w:rsidRDefault="006B1C88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8" w:right="-121"/>
              <w:jc w:val="center"/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F03C9A" w:rsidRPr="006375B5" w14:paraId="23911CFC" w14:textId="77777777" w:rsidTr="00253DB6">
        <w:trPr>
          <w:trHeight w:val="60"/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67424C16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CC9548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87DFE4" w14:textId="554700A4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A52E07" w14:textId="686B5378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E3BA93" w14:textId="3079A8FA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799928" w14:textId="2C16A5DD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89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F561D5" w14:textId="3A1CB11D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B6FB1A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CBDC4D" w14:textId="5B425FD3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CF573B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D52436E" w14:textId="1B936B3E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7F1BA5D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F874EBD" w14:textId="092B4747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4E4710A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AD1784D" w14:textId="08299685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510122EC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3A5A8CD" w14:textId="55B7D040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499DFB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3E9A66" w14:textId="7C189BE8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10B60A68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B9F8F8" w14:textId="523B233E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118" w:right="-12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</w:tr>
      <w:tr w:rsidR="00F03C9A" w:rsidRPr="006375B5" w14:paraId="6C6A4E6A" w14:textId="77777777" w:rsidTr="00253DB6">
        <w:trPr>
          <w:gridAfter w:val="2"/>
          <w:wAfter w:w="14" w:type="dxa"/>
          <w:trHeight w:val="389"/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1111AFB0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350D22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C45BDB2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400" w:type="dxa"/>
            <w:gridSpan w:val="17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A8B4888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03C9A" w:rsidRPr="006375B5" w14:paraId="1871FD44" w14:textId="77777777" w:rsidTr="00253DB6"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454F1D83" w14:textId="77777777" w:rsidR="00F03C9A" w:rsidRPr="006375B5" w:rsidRDefault="00F03C9A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D3CD8D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31817257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E0C3E75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6C4F9F3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DB5CB41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93" w:type="dxa"/>
            <w:shd w:val="clear" w:color="auto" w:fill="auto"/>
            <w:tcMar>
              <w:left w:w="115" w:type="dxa"/>
              <w:right w:w="115" w:type="dxa"/>
            </w:tcMar>
          </w:tcPr>
          <w:p w14:paraId="12432647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52024F8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tcMar>
              <w:left w:w="115" w:type="dxa"/>
              <w:right w:w="115" w:type="dxa"/>
            </w:tcMar>
          </w:tcPr>
          <w:p w14:paraId="2D371A42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5F7197D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</w:tcPr>
          <w:p w14:paraId="63999D23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2E218F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9" w:type="dxa"/>
            <w:shd w:val="clear" w:color="auto" w:fill="auto"/>
          </w:tcPr>
          <w:p w14:paraId="5FCA1642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C4BB5D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shd w:val="clear" w:color="auto" w:fill="auto"/>
          </w:tcPr>
          <w:p w14:paraId="2454D360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653DD5A0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10394D78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DAF1E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20" w:type="dxa"/>
            <w:shd w:val="clear" w:color="auto" w:fill="auto"/>
            <w:tcMar>
              <w:left w:w="115" w:type="dxa"/>
              <w:right w:w="115" w:type="dxa"/>
            </w:tcMar>
          </w:tcPr>
          <w:p w14:paraId="0213C00F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4ABBAEBB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0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D2B1283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F03C9A" w:rsidRPr="006375B5" w14:paraId="2F4F210A" w14:textId="77777777" w:rsidTr="00253DB6"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680DCCBA" w14:textId="77777777" w:rsidR="00F03C9A" w:rsidRPr="00A36C21" w:rsidRDefault="00F03C9A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4"/>
                <w:sz w:val="22"/>
                <w:szCs w:val="22"/>
              </w:rPr>
            </w:pPr>
            <w:r w:rsidRPr="00A36C21">
              <w:rPr>
                <w:rFonts w:ascii="Angsana New" w:hAnsi="Angsana New"/>
                <w:spacing w:val="4"/>
                <w:sz w:val="22"/>
                <w:szCs w:val="22"/>
                <w:cs/>
              </w:rPr>
              <w:t>ทรัสต์เพื่อการลงทุนในอสังหาริมทรัพย์</w:t>
            </w:r>
          </w:p>
          <w:p w14:paraId="7473F028" w14:textId="77777777" w:rsidR="00F03C9A" w:rsidRPr="00A36C21" w:rsidRDefault="00F03C9A" w:rsidP="00A36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3"/>
              <w:rPr>
                <w:rFonts w:ascii="Angsana New" w:hAnsi="Angsana New"/>
                <w:spacing w:val="4"/>
                <w:sz w:val="22"/>
                <w:szCs w:val="22"/>
              </w:rPr>
            </w:pPr>
            <w:r w:rsidRPr="00A36C21">
              <w:rPr>
                <w:rFonts w:ascii="Angsana New" w:hAnsi="Angsana New"/>
                <w:spacing w:val="4"/>
                <w:sz w:val="22"/>
                <w:szCs w:val="22"/>
              </w:rPr>
              <w:t xml:space="preserve">   </w:t>
            </w:r>
            <w:r w:rsidRPr="00A36C21">
              <w:rPr>
                <w:rFonts w:ascii="Angsana New" w:hAnsi="Angsana New"/>
                <w:spacing w:val="4"/>
                <w:sz w:val="22"/>
                <w:szCs w:val="22"/>
                <w:cs/>
              </w:rPr>
              <w:t>และสิทธิการเช่าอสังหาริมทรัพย์เพื่อ</w:t>
            </w:r>
          </w:p>
          <w:p w14:paraId="1ED120A6" w14:textId="77777777" w:rsidR="00F03C9A" w:rsidRPr="00A36C21" w:rsidRDefault="00F03C9A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4"/>
                <w:sz w:val="24"/>
                <w:szCs w:val="24"/>
                <w:cs/>
              </w:rPr>
            </w:pPr>
            <w:r w:rsidRPr="00A36C21">
              <w:rPr>
                <w:rFonts w:ascii="Angsana New" w:hAnsi="Angsana New"/>
                <w:spacing w:val="4"/>
                <w:sz w:val="22"/>
                <w:szCs w:val="22"/>
              </w:rPr>
              <w:t xml:space="preserve">   </w:t>
            </w:r>
            <w:r w:rsidRPr="00A36C21">
              <w:rPr>
                <w:rFonts w:ascii="Angsana New" w:hAnsi="Angsana New"/>
                <w:spacing w:val="4"/>
                <w:sz w:val="22"/>
                <w:szCs w:val="22"/>
                <w:cs/>
              </w:rPr>
              <w:t>อุตสาหกรรม เฟรเซอร์ส พร็อพเพอร์ตี้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A5FE02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0E7E8D" w14:textId="1BACB38D" w:rsidR="00F03C9A" w:rsidRPr="006375B5" w:rsidRDefault="00D31A42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5.16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19A94F" w14:textId="1369DD73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F03C9A"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811D7C" w14:textId="4D675F91" w:rsidR="00F03C9A" w:rsidRPr="006375B5" w:rsidRDefault="00D31A42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31,119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54D319" w14:textId="57B7EF83" w:rsidR="00F03C9A" w:rsidRPr="006375B5" w:rsidRDefault="00415B4C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03C9A"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89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3330A4" w14:textId="5F4403EB" w:rsidR="00F03C9A" w:rsidRPr="006375B5" w:rsidRDefault="00D31A42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1,814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DDACCB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3A9779" w14:textId="31C6C3F6" w:rsidR="00F03C9A" w:rsidRPr="006375B5" w:rsidRDefault="00415B4C" w:rsidP="0000788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F03C9A"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D1F1D8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837D319" w14:textId="39F68485" w:rsidR="00F03C9A" w:rsidRPr="006375B5" w:rsidRDefault="00B520D1" w:rsidP="00BF2C22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A2193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9D6E6C8" w14:textId="77777777" w:rsidR="00F03C9A" w:rsidRPr="006375B5" w:rsidRDefault="00F03C9A" w:rsidP="00BF2C2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07374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339F917" w14:textId="1FF8C888" w:rsidR="00F03C9A" w:rsidRPr="006375B5" w:rsidRDefault="00B520D1" w:rsidP="001B08B5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1,814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15B9EE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68A9962" w14:textId="2AF2F458" w:rsidR="00F03C9A" w:rsidRPr="006375B5" w:rsidRDefault="00415B4C" w:rsidP="0000788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F03C9A"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B07BC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D4ADE8" w14:textId="3E4BEB3C" w:rsidR="00F03C9A" w:rsidRPr="006375B5" w:rsidRDefault="00B520D1" w:rsidP="001B08B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81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208BCD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04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A00E3D" w14:textId="4856921A" w:rsidR="00F03C9A" w:rsidRPr="006375B5" w:rsidRDefault="00415B4C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 w:hint="cs"/>
                <w:sz w:val="24"/>
                <w:szCs w:val="24"/>
                <w:lang w:val="en-US" w:bidi="th-TH"/>
              </w:rPr>
              <w:t>59</w:t>
            </w:r>
          </w:p>
        </w:tc>
      </w:tr>
      <w:tr w:rsidR="00F03C9A" w:rsidRPr="006375B5" w14:paraId="48318FF9" w14:textId="77777777" w:rsidTr="00A36C21">
        <w:trPr>
          <w:trHeight w:val="370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9B33F3F" w14:textId="0098AE49" w:rsidR="00F03C9A" w:rsidRPr="00A36C21" w:rsidRDefault="00F03C9A" w:rsidP="001B08B5">
            <w:pPr>
              <w:tabs>
                <w:tab w:val="clear" w:pos="3515"/>
                <w:tab w:val="clear" w:pos="3742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36C21">
              <w:rPr>
                <w:rFonts w:ascii="Angsana New" w:hAnsi="Angsana New"/>
                <w:spacing w:val="-2"/>
                <w:sz w:val="22"/>
                <w:szCs w:val="22"/>
                <w:cs/>
              </w:rPr>
              <w:t>บริษัท ทีอาร์เอ แลนด์ ดีเวลลอปเม้นต์</w:t>
            </w:r>
            <w:r w:rsidRPr="00A36C21">
              <w:rPr>
                <w:rFonts w:ascii="Angsana New" w:hAnsi="Angsana New"/>
                <w:spacing w:val="-2"/>
                <w:sz w:val="22"/>
                <w:szCs w:val="22"/>
              </w:rPr>
              <w:t xml:space="preserve"> </w:t>
            </w:r>
            <w:r w:rsidRPr="00A36C21">
              <w:rPr>
                <w:rFonts w:ascii="Angsana New" w:hAnsi="Angsana New"/>
                <w:spacing w:val="-2"/>
                <w:sz w:val="22"/>
                <w:szCs w:val="22"/>
                <w:cs/>
              </w:rPr>
              <w:t>จำกัด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063CA19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2551A2F" w14:textId="4951EE94" w:rsidR="00D31A42" w:rsidRPr="006375B5" w:rsidRDefault="00D31A42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F5CF933" w14:textId="4716B4D6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F03C9A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0F0D58F" w14:textId="4D22D5D6" w:rsidR="00D31A42" w:rsidRPr="006375B5" w:rsidRDefault="00D31A42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9,822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6D0ED77" w14:textId="0F66B169" w:rsidR="00F03C9A" w:rsidRPr="006375B5" w:rsidRDefault="00415B4C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F03C9A"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47C0F72" w14:textId="2880C574" w:rsidR="00D31A42" w:rsidRPr="006375B5" w:rsidRDefault="00D31A42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6697F41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40DC298" w14:textId="26FB7202" w:rsidR="00F03C9A" w:rsidRPr="006375B5" w:rsidRDefault="00415B4C" w:rsidP="0000788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F03C9A" w:rsidRPr="006375B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EEF2D57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BABD7" w14:textId="49F412FA" w:rsidR="00F03C9A" w:rsidRPr="006375B5" w:rsidRDefault="00B520D1" w:rsidP="00BF2C22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5C5642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4824D" w14:textId="77777777" w:rsidR="00F03C9A" w:rsidRPr="006375B5" w:rsidRDefault="00F03C9A" w:rsidP="00BF2C2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67AF32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1FBD3" w14:textId="2CE9B439" w:rsidR="00B520D1" w:rsidRPr="006375B5" w:rsidRDefault="00B520D1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4,911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B167FB5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A70DC" w14:textId="2E7D23DA" w:rsidR="00F03C9A" w:rsidRPr="006375B5" w:rsidRDefault="00415B4C" w:rsidP="0000788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F03C9A"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08958A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A6C78FC" w14:textId="17FDC1A2" w:rsidR="00B520D1" w:rsidRPr="006375B5" w:rsidRDefault="00B520D1" w:rsidP="00BF2C22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E6A3BD5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0272134" w14:textId="69FE69B4" w:rsidR="00F03C9A" w:rsidRPr="006375B5" w:rsidRDefault="00F03C9A" w:rsidP="00BF2C22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3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03C9A" w:rsidRPr="006375B5" w14:paraId="6784F121" w14:textId="77777777" w:rsidTr="00253DB6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306D1342" w14:textId="77777777" w:rsidR="00F03C9A" w:rsidRPr="006375B5" w:rsidRDefault="00F03C9A" w:rsidP="001B08B5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2E432EB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0782124E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404DEE8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E826F6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2BA145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6D69375" w14:textId="2B300E4F" w:rsidR="00F03C9A" w:rsidRPr="006375B5" w:rsidRDefault="00D31A42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6,725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E3BC9B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BC75CA1" w14:textId="28FFD682" w:rsidR="00F03C9A" w:rsidRPr="006375B5" w:rsidRDefault="00415B4C" w:rsidP="0000788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F03C9A" w:rsidRPr="006375B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A39498F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7A7DA" w14:textId="511912D3" w:rsidR="00F03C9A" w:rsidRPr="006375B5" w:rsidRDefault="00B520D1" w:rsidP="00BF2C22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F12D0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18D62" w14:textId="77777777" w:rsidR="00F03C9A" w:rsidRPr="006375B5" w:rsidRDefault="00F03C9A" w:rsidP="00BF2C2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99796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904B3" w14:textId="4214D5E7" w:rsidR="00F03C9A" w:rsidRPr="006375B5" w:rsidRDefault="00B520D1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6,725</w:t>
            </w:r>
          </w:p>
        </w:tc>
        <w:tc>
          <w:tcPr>
            <w:tcW w:w="239" w:type="dxa"/>
            <w:shd w:val="clear" w:color="auto" w:fill="auto"/>
          </w:tcPr>
          <w:p w14:paraId="59160B23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61BD3" w14:textId="78DA0370" w:rsidR="00F03C9A" w:rsidRPr="006375B5" w:rsidRDefault="00415B4C" w:rsidP="0000788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F03C9A" w:rsidRPr="006375B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0E564CE4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FD07523" w14:textId="7B9FF6CE" w:rsidR="00F03C9A" w:rsidRPr="006375B5" w:rsidRDefault="00B520D1" w:rsidP="001B08B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1B2A7CEF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079FA9" w14:textId="37EF2AAC" w:rsidR="00F03C9A" w:rsidRPr="006375B5" w:rsidRDefault="00415B4C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59</w:t>
            </w:r>
          </w:p>
        </w:tc>
      </w:tr>
      <w:tr w:rsidR="00F03C9A" w:rsidRPr="006375B5" w14:paraId="4BC41212" w14:textId="77777777" w:rsidTr="00253DB6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72237DEA" w14:textId="77777777" w:rsidR="00F03C9A" w:rsidRPr="006375B5" w:rsidRDefault="00F03C9A" w:rsidP="001B08B5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5918BFB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2BB3F952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270902A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5758C7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8F582A3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DA197D5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B4AA072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8F9F5A0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850EE83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33DB0D4E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22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9A2A85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365E3192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22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A06E40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3B280A3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51FDE2ED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13F785A7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120" w:right="-13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CF0C32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139A4E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06136866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198BE2A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32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03C9A" w:rsidRPr="006375B5" w14:paraId="11FE9DF0" w14:textId="77777777" w:rsidTr="00253DB6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3BF61AF3" w14:textId="77777777" w:rsidR="00F03C9A" w:rsidRPr="006375B5" w:rsidRDefault="00F03C9A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999004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4036AC37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C798DC1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3FDB70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2D2259C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93" w:type="dxa"/>
            <w:shd w:val="clear" w:color="auto" w:fill="auto"/>
            <w:tcMar>
              <w:left w:w="115" w:type="dxa"/>
              <w:right w:w="115" w:type="dxa"/>
            </w:tcMar>
          </w:tcPr>
          <w:p w14:paraId="32F9CE47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46B5641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tcMar>
              <w:left w:w="115" w:type="dxa"/>
              <w:right w:w="115" w:type="dxa"/>
            </w:tcMar>
          </w:tcPr>
          <w:p w14:paraId="14D8DB00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96" w:right="-237" w:firstLine="1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E564B3E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2F9164DD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D735DE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</w:tcPr>
          <w:p w14:paraId="163A7FB6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42188C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0" w:type="dxa"/>
            <w:shd w:val="clear" w:color="auto" w:fill="auto"/>
          </w:tcPr>
          <w:p w14:paraId="4BB48BE0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6866E21F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4DFD9F9E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120" w:right="-130" w:firstLine="1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E160DE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20" w:type="dxa"/>
            <w:shd w:val="clear" w:color="auto" w:fill="auto"/>
            <w:tcMar>
              <w:left w:w="115" w:type="dxa"/>
              <w:right w:w="115" w:type="dxa"/>
            </w:tcMar>
          </w:tcPr>
          <w:p w14:paraId="024DF0C8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031ACAC1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5E0F408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2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03C9A" w:rsidRPr="006375B5" w14:paraId="26E52EC3" w14:textId="77777777" w:rsidTr="00253DB6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6FFDB383" w14:textId="77777777" w:rsidR="00F03C9A" w:rsidRPr="006375B5" w:rsidRDefault="00F03C9A" w:rsidP="001B08B5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03ED97" w14:textId="77777777" w:rsidR="00F03C9A" w:rsidRPr="006375B5" w:rsidRDefault="00F03C9A" w:rsidP="001B08B5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BE939E" w14:textId="1A4F54BA" w:rsidR="00F03C9A" w:rsidRPr="006375B5" w:rsidRDefault="00B520D1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320578" w14:textId="1E32AE4E" w:rsidR="00F03C9A" w:rsidRPr="006375B5" w:rsidRDefault="00415B4C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F03C9A" w:rsidRPr="006375B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0883BE" w14:textId="5FAFA6A3" w:rsidR="00F03C9A" w:rsidRPr="006375B5" w:rsidRDefault="00B520D1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B2DDE0" w14:textId="3E0E9725" w:rsidR="00F03C9A" w:rsidRPr="006375B5" w:rsidRDefault="00415B4C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F6B805" w14:textId="215DAF81" w:rsidR="00F03C9A" w:rsidRPr="006375B5" w:rsidRDefault="00B520D1" w:rsidP="0000788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FE551D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13DCF9" w14:textId="5D332ABB" w:rsidR="00F03C9A" w:rsidRPr="006375B5" w:rsidRDefault="00415B4C" w:rsidP="0000788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113971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556A0" w14:textId="16773990" w:rsidR="00F03C9A" w:rsidRPr="006375B5" w:rsidRDefault="006666E4" w:rsidP="00BF2C22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92945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0FA2E" w14:textId="77777777" w:rsidR="00F03C9A" w:rsidRPr="006375B5" w:rsidRDefault="00F03C9A" w:rsidP="00BF2C2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AA6CD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DFC7B" w14:textId="68949816" w:rsidR="00F03C9A" w:rsidRPr="006375B5" w:rsidRDefault="006666E4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1BFE1C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042B9" w14:textId="53F7F2D7" w:rsidR="00F03C9A" w:rsidRPr="006375B5" w:rsidRDefault="00415B4C" w:rsidP="0000788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3CA924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31C689" w14:textId="4FBAD38F" w:rsidR="00F03C9A" w:rsidRPr="006375B5" w:rsidRDefault="006666E4" w:rsidP="00BF2C22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9A445E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3DB8BE" w14:textId="5C978384" w:rsidR="00F03C9A" w:rsidRPr="006375B5" w:rsidRDefault="00F03C9A" w:rsidP="00BF2C22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3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03C9A" w:rsidRPr="006375B5" w14:paraId="093AAD9F" w14:textId="77777777" w:rsidTr="00007883">
        <w:trPr>
          <w:trHeight w:val="50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413FAB3B" w14:textId="77777777" w:rsidR="00F03C9A" w:rsidRPr="006375B5" w:rsidRDefault="00F03C9A" w:rsidP="001B08B5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76F74F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1EFA86D1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C12AFCF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EF4E4C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E9B98FE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492AE1" w14:textId="384998B6" w:rsidR="00F03C9A" w:rsidRPr="006375B5" w:rsidRDefault="00B520D1" w:rsidP="0000788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FED514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4123DA" w14:textId="378C60A2" w:rsidR="00F03C9A" w:rsidRPr="006375B5" w:rsidRDefault="00415B4C" w:rsidP="0000788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00935E4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5418C" w14:textId="76E7F704" w:rsidR="00F03C9A" w:rsidRPr="006375B5" w:rsidRDefault="006666E4" w:rsidP="00BF2C22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9069E9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BBF27" w14:textId="77777777" w:rsidR="00F03C9A" w:rsidRPr="006375B5" w:rsidRDefault="00F03C9A" w:rsidP="00BF2C2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20F4C9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BB702" w14:textId="25A97FCE" w:rsidR="00F03C9A" w:rsidRPr="006375B5" w:rsidRDefault="006666E4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262</w:t>
            </w:r>
          </w:p>
        </w:tc>
        <w:tc>
          <w:tcPr>
            <w:tcW w:w="239" w:type="dxa"/>
            <w:tcBorders>
              <w:left w:val="nil"/>
            </w:tcBorders>
            <w:shd w:val="clear" w:color="auto" w:fill="auto"/>
          </w:tcPr>
          <w:p w14:paraId="5D88A875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37D73" w14:textId="5B334FB2" w:rsidR="00F03C9A" w:rsidRPr="006375B5" w:rsidRDefault="00415B4C" w:rsidP="0000788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26E082AA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E017E17" w14:textId="4D52F588" w:rsidR="00F03C9A" w:rsidRPr="006375B5" w:rsidRDefault="006666E4" w:rsidP="00BF2C22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6A4EF306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1CE0FA2" w14:textId="1D054DFA" w:rsidR="00F03C9A" w:rsidRPr="006375B5" w:rsidRDefault="00F03C9A" w:rsidP="00BF2C22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3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F03C9A" w:rsidRPr="006375B5" w14:paraId="08F52BC1" w14:textId="77777777" w:rsidTr="00007883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2B23524D" w14:textId="77777777" w:rsidR="00F03C9A" w:rsidRPr="006375B5" w:rsidRDefault="00F03C9A" w:rsidP="001B08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E27F14" w14:textId="77777777" w:rsidR="00F03C9A" w:rsidRPr="006375B5" w:rsidRDefault="00F03C9A" w:rsidP="001B0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2131F0DE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3F23CE2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F166179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A641B7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33CC65" w14:textId="1F6590F8" w:rsidR="00F03C9A" w:rsidRPr="006375B5" w:rsidRDefault="006666E4" w:rsidP="0000788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6,987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734FA0A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668FFB6" w14:textId="066C1EAC" w:rsidR="00F03C9A" w:rsidRPr="006375B5" w:rsidRDefault="00415B4C" w:rsidP="0000788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F03C9A" w:rsidRPr="006375B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987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526DE27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573BC" w14:textId="3BFC4D03" w:rsidR="00F03C9A" w:rsidRPr="006375B5" w:rsidRDefault="006666E4" w:rsidP="00BF2C22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5A68B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32BFD" w14:textId="77777777" w:rsidR="00F03C9A" w:rsidRPr="006375B5" w:rsidRDefault="00F03C9A" w:rsidP="00BF2C2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B6EBE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41CCE" w14:textId="703C2DED" w:rsidR="00F03C9A" w:rsidRPr="006375B5" w:rsidRDefault="006666E4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6,987</w:t>
            </w:r>
          </w:p>
        </w:tc>
        <w:tc>
          <w:tcPr>
            <w:tcW w:w="239" w:type="dxa"/>
            <w:shd w:val="clear" w:color="auto" w:fill="auto"/>
          </w:tcPr>
          <w:p w14:paraId="0501E401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4B3AF" w14:textId="6F309AC2" w:rsidR="00F03C9A" w:rsidRPr="006375B5" w:rsidRDefault="00415B4C" w:rsidP="00007883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F03C9A" w:rsidRPr="006375B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47BE18B1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2C60927" w14:textId="25B465A3" w:rsidR="00F03C9A" w:rsidRPr="006375B5" w:rsidRDefault="006666E4" w:rsidP="001B08B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81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625A089D" w14:textId="77777777" w:rsidR="00F03C9A" w:rsidRPr="006375B5" w:rsidRDefault="00F03C9A" w:rsidP="001B08B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3095B02" w14:textId="4AFC6FB8" w:rsidR="00F03C9A" w:rsidRPr="006375B5" w:rsidRDefault="00415B4C" w:rsidP="00007883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59</w:t>
            </w:r>
          </w:p>
        </w:tc>
      </w:tr>
    </w:tbl>
    <w:p w14:paraId="78D595DB" w14:textId="77777777" w:rsidR="00D15564" w:rsidRDefault="00D15564" w:rsidP="009E2F9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B98A6E" w14:textId="3CA21187" w:rsidR="00D25263" w:rsidRPr="00D25263" w:rsidRDefault="00D25263" w:rsidP="009E2F9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D25263" w:rsidRPr="00D25263" w:rsidSect="008B42A7">
          <w:pgSz w:w="16839" w:h="11907" w:orient="landscape" w:code="9"/>
          <w:pgMar w:top="1151" w:right="1151" w:bottom="578" w:left="1151" w:header="720" w:footer="720" w:gutter="0"/>
          <w:paperSrc w:first="7" w:other="7"/>
          <w:cols w:space="720"/>
          <w:docGrid w:linePitch="245"/>
        </w:sectPr>
      </w:pPr>
      <w:r w:rsidRPr="009E2F97">
        <w:rPr>
          <w:rFonts w:ascii="Angsana New" w:hAnsi="Angsana New"/>
          <w:sz w:val="30"/>
          <w:szCs w:val="30"/>
          <w:cs/>
        </w:rPr>
        <w:t>บริษัทร่วมและการร่วมค้าทั้งหมดดำเนินธุรกิจในประเทศไทย</w:t>
      </w:r>
    </w:p>
    <w:p w14:paraId="0F007ABA" w14:textId="77777777" w:rsidR="00D178AD" w:rsidRPr="0094493F" w:rsidRDefault="001A791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  <w:r w:rsidRPr="0094493F"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94493F">
        <w:rPr>
          <w:rFonts w:ascii="Angsana New" w:hAnsi="Angsana New"/>
          <w:sz w:val="30"/>
          <w:szCs w:val="30"/>
          <w:cs/>
        </w:rPr>
        <w:t xml:space="preserve"> </w:t>
      </w:r>
      <w:r w:rsidRPr="0094493F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  <w:r w:rsidRPr="0094493F">
        <w:rPr>
          <w:rFonts w:ascii="Angsana New" w:hAnsi="Angsana New"/>
          <w:sz w:val="30"/>
          <w:szCs w:val="30"/>
          <w:cs/>
        </w:rPr>
        <w:t xml:space="preserve"> </w:t>
      </w:r>
      <w:r w:rsidRPr="0094493F">
        <w:rPr>
          <w:rFonts w:ascii="Angsana New" w:hAnsi="Angsana New" w:hint="cs"/>
          <w:sz w:val="30"/>
          <w:szCs w:val="30"/>
          <w:cs/>
        </w:rPr>
        <w:t>ยกเว้น</w:t>
      </w:r>
    </w:p>
    <w:p w14:paraId="2070E01A" w14:textId="77777777" w:rsidR="001A7918" w:rsidRPr="0094493F" w:rsidRDefault="001A791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4A31EEB5" w14:textId="176A2FE0" w:rsidR="00F03C9A" w:rsidRPr="009E2F97" w:rsidRDefault="00F03C9A" w:rsidP="003B192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506C0">
        <w:rPr>
          <w:rFonts w:ascii="Angsana New" w:hAnsi="Angsana New" w:hint="cs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ทรัสต์เพื่อการลงทุนในอสังหาริมทรัพย์และสิทธิการเช่าอสังหาริมทรัพย์เพื่ออุตสาหกรรม</w:t>
      </w:r>
      <w:r w:rsidR="003B192F">
        <w:rPr>
          <w:rFonts w:ascii="Angsana New" w:hAnsi="Angsana New"/>
          <w:sz w:val="30"/>
          <w:szCs w:val="30"/>
        </w:rPr>
        <w:t xml:space="preserve"> </w:t>
      </w:r>
      <w:r w:rsidRPr="00D506C0">
        <w:rPr>
          <w:rFonts w:ascii="Angsana New" w:hAnsi="Angsana New" w:hint="cs"/>
          <w:sz w:val="30"/>
          <w:szCs w:val="30"/>
          <w:cs/>
        </w:rPr>
        <w:t>เฟรเซอร์ส</w:t>
      </w:r>
      <w:r w:rsidRPr="00D506C0">
        <w:rPr>
          <w:rFonts w:ascii="Angsana New" w:hAnsi="Angsana New"/>
          <w:sz w:val="30"/>
          <w:szCs w:val="30"/>
          <w:cs/>
        </w:rPr>
        <w:t xml:space="preserve"> </w:t>
      </w:r>
      <w:r w:rsidRPr="00D506C0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D506C0">
        <w:rPr>
          <w:rFonts w:ascii="Angsana New" w:hAnsi="Angsana New"/>
          <w:sz w:val="30"/>
          <w:szCs w:val="30"/>
          <w:cs/>
        </w:rPr>
        <w:t xml:space="preserve"> (“</w:t>
      </w:r>
      <w:r w:rsidRPr="00F333AF">
        <w:rPr>
          <w:rFonts w:ascii="Angsana New" w:hAnsi="Angsana New"/>
          <w:sz w:val="30"/>
          <w:szCs w:val="30"/>
        </w:rPr>
        <w:t xml:space="preserve">FTREIT”) </w:t>
      </w:r>
      <w:r w:rsidRPr="00F333AF">
        <w:rPr>
          <w:rFonts w:ascii="Angsana New" w:hAnsi="Angsana New" w:hint="cs"/>
          <w:sz w:val="30"/>
          <w:szCs w:val="30"/>
          <w:cs/>
        </w:rPr>
        <w:t>เป็นทรัสต์ที่จดทะเบียนในตลาดหลักทรัพย์แห่งประเทศไทย</w:t>
      </w:r>
      <w:r w:rsidRPr="00F333AF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  <w:cs/>
        </w:rPr>
        <w:br/>
      </w:r>
      <w:r w:rsidR="00415B4C" w:rsidRPr="00415B4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4493F">
        <w:rPr>
          <w:rFonts w:ascii="Angsana New" w:hAnsi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94493F">
        <w:rPr>
          <w:rFonts w:ascii="Angsana New" w:hAnsi="Angsana New"/>
          <w:sz w:val="30"/>
          <w:szCs w:val="30"/>
          <w:cs/>
        </w:rPr>
        <w:t xml:space="preserve"> </w:t>
      </w:r>
      <w:r w:rsidRPr="00F333AF">
        <w:rPr>
          <w:rFonts w:ascii="Angsana New" w:hAnsi="Angsana New"/>
          <w:sz w:val="30"/>
          <w:szCs w:val="30"/>
          <w:cs/>
        </w:rPr>
        <w:t xml:space="preserve">มีราคาปิดอยู่ที่ </w:t>
      </w:r>
      <w:r w:rsidR="00415B4C" w:rsidRPr="00415B4C">
        <w:rPr>
          <w:rFonts w:ascii="Angsana New" w:hAnsi="Angsana New" w:hint="cs"/>
          <w:sz w:val="30"/>
          <w:szCs w:val="30"/>
        </w:rPr>
        <w:t>10</w:t>
      </w:r>
      <w:r w:rsidR="003B12BD">
        <w:rPr>
          <w:rFonts w:ascii="Angsana New" w:hAnsi="Angsana New" w:hint="cs"/>
          <w:sz w:val="30"/>
          <w:szCs w:val="30"/>
          <w:cs/>
        </w:rPr>
        <w:t>.</w:t>
      </w:r>
      <w:r w:rsidR="00415B4C" w:rsidRPr="00415B4C">
        <w:rPr>
          <w:rFonts w:ascii="Angsana New" w:hAnsi="Angsana New" w:hint="cs"/>
          <w:sz w:val="30"/>
          <w:szCs w:val="30"/>
        </w:rPr>
        <w:t>90</w:t>
      </w:r>
      <w:r w:rsidR="003B12BD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 xml:space="preserve">บาท </w:t>
      </w:r>
      <w:r w:rsidRPr="009E2F97">
        <w:rPr>
          <w:rFonts w:ascii="Angsana New" w:hAnsi="Angsana New"/>
          <w:i/>
          <w:iCs/>
          <w:sz w:val="30"/>
          <w:szCs w:val="30"/>
          <w:cs/>
        </w:rPr>
        <w:t>(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2564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12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40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บาท</w:t>
      </w:r>
      <w:r w:rsidRPr="009E2F97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9E2F97">
        <w:rPr>
          <w:rFonts w:ascii="Angsana New" w:hAnsi="Angsana New"/>
          <w:sz w:val="30"/>
          <w:szCs w:val="30"/>
          <w:cs/>
        </w:rPr>
        <w:t>มูลค่ายุติธรรมของเงินลงทุนใน</w:t>
      </w:r>
      <w:r w:rsidRPr="009E2F97">
        <w:rPr>
          <w:rFonts w:ascii="Angsana New" w:hAnsi="Angsana New"/>
          <w:sz w:val="30"/>
          <w:szCs w:val="30"/>
        </w:rPr>
        <w:t xml:space="preserve"> FTREIT </w:t>
      </w:r>
      <w:r w:rsidRPr="009E2F97">
        <w:rPr>
          <w:rFonts w:ascii="Angsana New" w:hAnsi="Angsana New"/>
          <w:sz w:val="30"/>
          <w:szCs w:val="30"/>
          <w:cs/>
        </w:rPr>
        <w:t xml:space="preserve">เท่ากับ </w:t>
      </w:r>
      <w:r w:rsidR="00415B4C" w:rsidRPr="00415B4C">
        <w:rPr>
          <w:rFonts w:ascii="Angsana New" w:hAnsi="Angsana New"/>
          <w:sz w:val="30"/>
          <w:szCs w:val="30"/>
        </w:rPr>
        <w:t>8</w:t>
      </w:r>
      <w:r w:rsidR="003B12BD">
        <w:rPr>
          <w:rFonts w:ascii="Angsana New" w:hAnsi="Angsana New"/>
          <w:sz w:val="30"/>
          <w:szCs w:val="30"/>
        </w:rPr>
        <w:t>,</w:t>
      </w:r>
      <w:r w:rsidR="00415B4C" w:rsidRPr="00415B4C">
        <w:rPr>
          <w:rFonts w:ascii="Angsana New" w:hAnsi="Angsana New"/>
          <w:sz w:val="30"/>
          <w:szCs w:val="30"/>
        </w:rPr>
        <w:t>888</w:t>
      </w:r>
      <w:r w:rsidR="003B12BD">
        <w:rPr>
          <w:rFonts w:ascii="Angsana New" w:hAnsi="Angsana New"/>
          <w:sz w:val="30"/>
          <w:szCs w:val="30"/>
        </w:rPr>
        <w:t>.</w:t>
      </w:r>
      <w:r w:rsidR="00415B4C" w:rsidRPr="00415B4C"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E2F97">
        <w:rPr>
          <w:rFonts w:ascii="Angsana New" w:hAnsi="Angsana New"/>
          <w:i/>
          <w:iCs/>
          <w:sz w:val="30"/>
          <w:szCs w:val="30"/>
          <w:cs/>
        </w:rPr>
        <w:t>(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2564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10</w:t>
      </w:r>
      <w:r>
        <w:rPr>
          <w:rFonts w:ascii="Angsana New" w:hAnsi="Angsana New"/>
          <w:i/>
          <w:iCs/>
          <w:sz w:val="30"/>
          <w:szCs w:val="30"/>
        </w:rPr>
        <w:t>,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111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31</w:t>
      </w:r>
      <w:r>
        <w:rPr>
          <w:rFonts w:ascii="Angsana New" w:hAnsi="Angsana New"/>
          <w:i/>
          <w:iCs/>
          <w:sz w:val="30"/>
          <w:szCs w:val="30"/>
        </w:rPr>
        <w:t xml:space="preserve"> 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E2F97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89F5F68" w14:textId="77777777" w:rsidR="00F03C9A" w:rsidRPr="00651E61" w:rsidRDefault="00F03C9A" w:rsidP="00F03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22"/>
        <w:jc w:val="thaiDistribute"/>
        <w:rPr>
          <w:rFonts w:ascii="Angsana New" w:hAnsi="Angsana New"/>
          <w:i/>
          <w:iCs/>
          <w:szCs w:val="18"/>
        </w:rPr>
      </w:pPr>
    </w:p>
    <w:p w14:paraId="151C07D4" w14:textId="483CFABA" w:rsidR="00F03C9A" w:rsidRPr="009E2F97" w:rsidRDefault="00F03C9A" w:rsidP="00F03C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D506C0">
        <w:rPr>
          <w:rFonts w:ascii="Angsana New" w:hAnsi="Angsana New" w:hint="cs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</w:t>
      </w:r>
      <w:r w:rsidRPr="00D506C0">
        <w:rPr>
          <w:rFonts w:ascii="Angsana New" w:hAnsi="Angsana New"/>
          <w:sz w:val="30"/>
          <w:szCs w:val="30"/>
          <w:cs/>
        </w:rPr>
        <w:t xml:space="preserve"> (“</w:t>
      </w:r>
      <w:r w:rsidRPr="00D506C0">
        <w:rPr>
          <w:rFonts w:ascii="Angsana New" w:hAnsi="Angsana New"/>
          <w:sz w:val="30"/>
          <w:szCs w:val="30"/>
        </w:rPr>
        <w:t xml:space="preserve">GVREIT”) 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เป็นทรัสต์ที่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 xml:space="preserve">จดทะเบียนในตลาดหลักทรัพย์แห่งประเทศไทย ณ วันที่ </w:t>
      </w:r>
      <w:r w:rsidR="00415B4C" w:rsidRPr="00415B4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4493F">
        <w:rPr>
          <w:rFonts w:ascii="Angsana New" w:hAnsi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94493F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 xml:space="preserve">มีราคาปิดต่อหน่วยอยู่ที่ </w:t>
      </w:r>
      <w:r w:rsidR="00415B4C" w:rsidRPr="00415B4C">
        <w:rPr>
          <w:rFonts w:ascii="Angsana New" w:hAnsi="Angsana New" w:hint="cs"/>
          <w:sz w:val="30"/>
          <w:szCs w:val="30"/>
        </w:rPr>
        <w:t>9</w:t>
      </w:r>
      <w:r w:rsidR="00B1188A">
        <w:rPr>
          <w:rFonts w:ascii="Angsana New" w:hAnsi="Angsana New" w:hint="cs"/>
          <w:sz w:val="30"/>
          <w:szCs w:val="30"/>
          <w:cs/>
        </w:rPr>
        <w:t>.</w:t>
      </w:r>
      <w:r w:rsidR="00415B4C" w:rsidRPr="00415B4C">
        <w:rPr>
          <w:rFonts w:ascii="Angsana New" w:hAnsi="Angsana New" w:hint="cs"/>
          <w:sz w:val="30"/>
          <w:szCs w:val="30"/>
        </w:rPr>
        <w:t>00</w:t>
      </w:r>
      <w:r w:rsidR="00B1188A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 xml:space="preserve">บาท </w:t>
      </w:r>
      <w:r>
        <w:rPr>
          <w:rFonts w:ascii="Angsana New" w:hAnsi="Angsana New"/>
          <w:i/>
          <w:iCs/>
          <w:sz w:val="30"/>
          <w:szCs w:val="30"/>
          <w:cs/>
        </w:rPr>
        <w:t>(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2564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10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i/>
          <w:iCs/>
          <w:sz w:val="30"/>
          <w:szCs w:val="30"/>
          <w:cs/>
        </w:rPr>
        <w:t xml:space="preserve">บาท) </w:t>
      </w:r>
      <w:r w:rsidRPr="009E2F97">
        <w:rPr>
          <w:rFonts w:ascii="Angsana New" w:hAnsi="Angsana New"/>
          <w:sz w:val="30"/>
          <w:szCs w:val="30"/>
          <w:cs/>
        </w:rPr>
        <w:t>มูลค่ายุติธรรม</w:t>
      </w:r>
      <w:r w:rsidRPr="009E2F97">
        <w:rPr>
          <w:rFonts w:ascii="Angsana New" w:hAnsi="Angsana New" w:hint="cs"/>
          <w:sz w:val="30"/>
          <w:szCs w:val="30"/>
          <w:cs/>
        </w:rPr>
        <w:t>ของเงินลงทุนใน</w:t>
      </w:r>
      <w:r w:rsidRPr="009E2F97">
        <w:rPr>
          <w:rFonts w:ascii="Angsana New" w:hAnsi="Angsana New"/>
          <w:sz w:val="30"/>
          <w:szCs w:val="30"/>
        </w:rPr>
        <w:t xml:space="preserve"> GVREIT</w:t>
      </w:r>
      <w:r w:rsidRPr="009E2F97">
        <w:rPr>
          <w:rFonts w:ascii="Angsana New" w:hAnsi="Angsana New"/>
          <w:sz w:val="30"/>
          <w:szCs w:val="30"/>
          <w:cs/>
        </w:rPr>
        <w:t xml:space="preserve"> เท่ากั</w:t>
      </w:r>
      <w:r w:rsidR="00B1188A">
        <w:rPr>
          <w:rFonts w:ascii="Angsana New" w:hAnsi="Angsana New" w:hint="cs"/>
          <w:sz w:val="30"/>
          <w:szCs w:val="30"/>
          <w:cs/>
        </w:rPr>
        <w:t xml:space="preserve">บ </w:t>
      </w:r>
      <w:r w:rsidR="00415B4C" w:rsidRPr="00415B4C">
        <w:rPr>
          <w:rFonts w:ascii="Angsana New" w:hAnsi="Angsana New" w:hint="cs"/>
          <w:sz w:val="30"/>
          <w:szCs w:val="30"/>
        </w:rPr>
        <w:t>1</w:t>
      </w:r>
      <w:r w:rsidR="00B1188A">
        <w:rPr>
          <w:rFonts w:ascii="Angsana New" w:hAnsi="Angsana New"/>
          <w:sz w:val="30"/>
          <w:szCs w:val="30"/>
        </w:rPr>
        <w:t>,</w:t>
      </w:r>
      <w:r w:rsidR="00415B4C" w:rsidRPr="00415B4C">
        <w:rPr>
          <w:rFonts w:ascii="Angsana New" w:hAnsi="Angsana New" w:hint="cs"/>
          <w:sz w:val="30"/>
          <w:szCs w:val="30"/>
        </w:rPr>
        <w:t>724</w:t>
      </w:r>
      <w:r w:rsidR="00B1188A">
        <w:rPr>
          <w:rFonts w:ascii="Angsana New" w:hAnsi="Angsana New" w:hint="cs"/>
          <w:sz w:val="30"/>
          <w:szCs w:val="30"/>
          <w:cs/>
        </w:rPr>
        <w:t>.</w:t>
      </w:r>
      <w:r w:rsidR="00415B4C" w:rsidRPr="00415B4C">
        <w:rPr>
          <w:rFonts w:ascii="Angsana New" w:hAnsi="Angsana New" w:hint="cs"/>
          <w:sz w:val="30"/>
          <w:szCs w:val="30"/>
        </w:rPr>
        <w:t>51</w:t>
      </w:r>
      <w:r w:rsidRPr="009E2F97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415B4C" w:rsidRPr="00415B4C">
        <w:rPr>
          <w:rFonts w:ascii="Angsana New" w:hAnsi="Angsana New"/>
          <w:i/>
          <w:iCs/>
          <w:spacing w:val="-4"/>
          <w:sz w:val="30"/>
          <w:szCs w:val="30"/>
        </w:rPr>
        <w:t>30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pacing w:val="-4"/>
          <w:sz w:val="30"/>
          <w:szCs w:val="30"/>
        </w:rPr>
        <w:t>2564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: </w:t>
      </w:r>
      <w:r w:rsidR="00415B4C" w:rsidRPr="00415B4C">
        <w:rPr>
          <w:rFonts w:ascii="Angsana New" w:hAnsi="Angsana New"/>
          <w:i/>
          <w:iCs/>
          <w:spacing w:val="-4"/>
          <w:sz w:val="30"/>
          <w:szCs w:val="30"/>
        </w:rPr>
        <w:t>1</w:t>
      </w:r>
      <w:r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415B4C" w:rsidRPr="00415B4C">
        <w:rPr>
          <w:rFonts w:ascii="Angsana New" w:hAnsi="Angsana New"/>
          <w:i/>
          <w:iCs/>
          <w:spacing w:val="-4"/>
          <w:sz w:val="30"/>
          <w:szCs w:val="30"/>
        </w:rPr>
        <w:t>970</w:t>
      </w:r>
      <w:r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15B4C" w:rsidRPr="00415B4C">
        <w:rPr>
          <w:rFonts w:ascii="Angsana New" w:hAnsi="Angsana New"/>
          <w:i/>
          <w:iCs/>
          <w:spacing w:val="-4"/>
          <w:sz w:val="30"/>
          <w:szCs w:val="30"/>
        </w:rPr>
        <w:t>52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</w:p>
    <w:p w14:paraId="1AAF9B25" w14:textId="5D4FF499" w:rsidR="00BC2019" w:rsidRPr="00651E61" w:rsidRDefault="00BC2019" w:rsidP="009E2F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DDF914A" w14:textId="77777777" w:rsidR="006A1B23" w:rsidRPr="009E2F97" w:rsidRDefault="006A1B23" w:rsidP="004511C2">
      <w:pPr>
        <w:pStyle w:val="Heading6"/>
        <w:numPr>
          <w:ilvl w:val="0"/>
          <w:numId w:val="2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4D59C39" w14:textId="77777777" w:rsidR="0089555F" w:rsidRPr="008B4DA8" w:rsidRDefault="0089555F" w:rsidP="009E2F97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Cs w:val="22"/>
          <w:lang w:val="en-US"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1080"/>
        <w:gridCol w:w="270"/>
        <w:gridCol w:w="1458"/>
        <w:gridCol w:w="270"/>
        <w:gridCol w:w="1440"/>
      </w:tblGrid>
      <w:tr w:rsidR="00BB1E34" w:rsidRPr="009E2F97" w14:paraId="09FA050A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71676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85B250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6943C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8E39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E34" w:rsidRPr="009E2F97" w14:paraId="0E558021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0C6D" w14:textId="48CCD5ED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 w:rsidR="004B3686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เก้า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="00415B4C" w:rsidRPr="00415B4C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30</w:t>
            </w:r>
            <w:r w:rsidR="004B368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="004B3686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9897D" w14:textId="5907CE99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C5CB9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F6A8" w14:textId="48E1778F" w:rsidR="00BB1E34" w:rsidRPr="009E2F97" w:rsidRDefault="00415B4C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4F85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558B" w14:textId="04802BC2" w:rsidR="00BB1E34" w:rsidRPr="009E2F97" w:rsidRDefault="00415B4C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</w:tr>
      <w:tr w:rsidR="00BB1E34" w:rsidRPr="009E2F97" w14:paraId="52EF4D91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222C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89D97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29F20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319E" w14:textId="77777777" w:rsidR="00BB1E34" w:rsidRPr="009E2F97" w:rsidRDefault="00BB1E34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33008" w:rsidRPr="009E2F97" w14:paraId="4D9DCB41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FA558" w14:textId="7832192C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2564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6E980" w14:textId="77777777" w:rsidR="00A33008" w:rsidRPr="009E2F97" w:rsidRDefault="00A33008" w:rsidP="00A330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68A6C0" w14:textId="77777777" w:rsidR="00A33008" w:rsidRPr="009E2F97" w:rsidRDefault="00A33008" w:rsidP="00A330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1BFA9" w14:textId="176B9539" w:rsidR="00A33008" w:rsidRPr="009E2F97" w:rsidRDefault="00415B4C" w:rsidP="005F5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42</w:t>
            </w:r>
            <w:r w:rsidR="00660C90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7ACD" w14:textId="77777777" w:rsidR="00A33008" w:rsidRPr="009E2F97" w:rsidRDefault="00A33008" w:rsidP="00A33008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0475" w14:textId="767F708A" w:rsidR="00A33008" w:rsidRPr="009E2F97" w:rsidRDefault="00415B4C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41</w:t>
            </w:r>
            <w:r w:rsidR="00A33008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A33008" w:rsidRPr="009E2F97" w14:paraId="4BF7F201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B52C8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39827" w14:textId="77777777" w:rsidR="00A33008" w:rsidRPr="009E2F97" w:rsidRDefault="00A33008" w:rsidP="00A330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0CD50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31EE" w14:textId="22624399" w:rsidR="00A33008" w:rsidRPr="009E2F97" w:rsidRDefault="00415B4C" w:rsidP="005F5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5652" w14:textId="77777777" w:rsidR="00A33008" w:rsidRPr="009E2F97" w:rsidRDefault="00A33008" w:rsidP="00A33008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5FFB" w14:textId="62773865" w:rsidR="00A33008" w:rsidRPr="009E2F97" w:rsidRDefault="00415B4C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A33008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</w:t>
            </w:r>
            <w:r w:rsidR="00814285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A33008" w:rsidRPr="009E2F97" w14:paraId="296C311E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BF7B2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ซื้อหุ้นเพิ่ม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2A0749" w14:textId="4D809603" w:rsidR="00A33008" w:rsidRPr="009E2F97" w:rsidRDefault="00A33008" w:rsidP="00A330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64807" w14:textId="77777777" w:rsidR="00A33008" w:rsidRPr="009E2F97" w:rsidRDefault="00A33008" w:rsidP="00A330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5EA1D" w14:textId="4C4C0D4B" w:rsidR="00A33008" w:rsidRPr="009E2F97" w:rsidRDefault="00415B4C" w:rsidP="005F5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4909A0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55DF" w14:textId="77777777" w:rsidR="00A33008" w:rsidRPr="009E2F97" w:rsidRDefault="00A33008" w:rsidP="00A33008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FEE4" w14:textId="39644309" w:rsidR="00A33008" w:rsidRPr="009E2F97" w:rsidRDefault="00814285" w:rsidP="00A330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33008" w:rsidRPr="009E2F97" w14:paraId="725BF314" w14:textId="77777777" w:rsidTr="004D2D60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0DD2" w14:textId="12AA395F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EFF4B" w14:textId="77777777" w:rsidR="00A33008" w:rsidRPr="009E2F97" w:rsidRDefault="00A33008" w:rsidP="00A3300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F49718" w14:textId="77777777" w:rsidR="00A33008" w:rsidRPr="009E2F97" w:rsidRDefault="00A33008" w:rsidP="00A3300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54C0F" w14:textId="7673300F" w:rsidR="00A33008" w:rsidRPr="009E2F97" w:rsidRDefault="00415B4C" w:rsidP="005F5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4909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BB35" w14:textId="77777777" w:rsidR="00A33008" w:rsidRPr="009E2F97" w:rsidRDefault="00A33008" w:rsidP="00A33008">
            <w:pPr>
              <w:pStyle w:val="block"/>
              <w:tabs>
                <w:tab w:val="decimal" w:pos="1001"/>
              </w:tabs>
              <w:spacing w:after="0" w:line="240" w:lineRule="auto"/>
              <w:ind w:left="0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1BF7D" w14:textId="192CB1B0" w:rsidR="00A33008" w:rsidRPr="009E2F97" w:rsidRDefault="00415B4C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A330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81428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4AA5FF21" w14:textId="77777777" w:rsidR="002126EE" w:rsidRPr="00651E61" w:rsidRDefault="002126EE" w:rsidP="00F03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="Angsana New" w:hAnsi="Angsana New"/>
          <w:sz w:val="22"/>
          <w:szCs w:val="22"/>
        </w:rPr>
      </w:pPr>
    </w:p>
    <w:p w14:paraId="6BA2B4C7" w14:textId="50001AC3" w:rsidR="00410E9A" w:rsidRPr="009E2F97" w:rsidRDefault="00410E9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รายการ</w:t>
      </w:r>
      <w:r w:rsidR="0048272D" w:rsidRPr="009E2F97">
        <w:rPr>
          <w:rFonts w:ascii="Angsana New" w:hAnsi="Angsana New" w:hint="cs"/>
          <w:sz w:val="30"/>
          <w:szCs w:val="30"/>
          <w:cs/>
        </w:rPr>
        <w:t>จัดตั้ง เ</w:t>
      </w:r>
      <w:r w:rsidRPr="009E2F97">
        <w:rPr>
          <w:rFonts w:ascii="Angsana New" w:hAnsi="Angsana New" w:hint="cs"/>
          <w:sz w:val="30"/>
          <w:szCs w:val="30"/>
          <w:cs/>
        </w:rPr>
        <w:t>พิ่มทุน</w:t>
      </w:r>
      <w:r w:rsidR="0016126D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48272D" w:rsidRPr="009E2F97">
        <w:rPr>
          <w:rFonts w:ascii="Angsana New" w:hAnsi="Angsana New" w:hint="cs"/>
          <w:sz w:val="30"/>
          <w:szCs w:val="30"/>
          <w:cs/>
        </w:rPr>
        <w:t>ซื้อหุ้นเพิ่ม</w:t>
      </w:r>
      <w:r w:rsidR="0016126D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="00886976" w:rsidRPr="009E2F97">
        <w:rPr>
          <w:rFonts w:ascii="Angsana New" w:hAnsi="Angsana New" w:hint="cs"/>
          <w:sz w:val="30"/>
          <w:szCs w:val="30"/>
          <w:cs/>
        </w:rPr>
        <w:t>และขายเงินลงทุน</w:t>
      </w:r>
      <w:r w:rsidRPr="009E2F97">
        <w:rPr>
          <w:rFonts w:ascii="Angsana New" w:hAnsi="Angsana New" w:hint="cs"/>
          <w:sz w:val="30"/>
          <w:szCs w:val="30"/>
          <w:cs/>
        </w:rPr>
        <w:t>ของบริษัทย่อยในระหว่างงวด</w:t>
      </w:r>
      <w:r w:rsidR="004B3686">
        <w:rPr>
          <w:rFonts w:ascii="Angsana New" w:hAnsi="Angsana New" w:hint="cs"/>
          <w:sz w:val="30"/>
          <w:szCs w:val="30"/>
          <w:cs/>
        </w:rPr>
        <w:t>เก้า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558D5">
        <w:rPr>
          <w:rFonts w:ascii="Angsana New" w:hAnsi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="00A558D5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33403F" w:rsidRPr="009E2F97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มีดังนี้</w:t>
      </w:r>
      <w:r w:rsidRPr="009E2F97">
        <w:rPr>
          <w:rFonts w:ascii="Angsana New" w:hAnsi="Angsana New"/>
          <w:sz w:val="30"/>
          <w:szCs w:val="30"/>
        </w:rPr>
        <w:t xml:space="preserve"> </w:t>
      </w:r>
    </w:p>
    <w:p w14:paraId="5BFE1C0B" w14:textId="77777777" w:rsidR="00922AB0" w:rsidRPr="00651E61" w:rsidRDefault="00922AB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0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4"/>
        <w:gridCol w:w="1440"/>
        <w:gridCol w:w="270"/>
        <w:gridCol w:w="1440"/>
      </w:tblGrid>
      <w:tr w:rsidR="00410E9A" w:rsidRPr="009E2F97" w14:paraId="6BB6C048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6C59C" w14:textId="77777777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D5ED" w14:textId="77777777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E9A" w:rsidRPr="009E2F97" w14:paraId="1813AD83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8C88" w14:textId="7F9E8D2F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 w:rsidR="00C807C3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เก้า</w:t>
            </w:r>
            <w:r w:rsidRPr="009E2F9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="00415B4C" w:rsidRPr="00415B4C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30</w:t>
            </w:r>
            <w:r w:rsidR="00C807C3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1958" w14:textId="18AE11E0" w:rsidR="00410E9A" w:rsidRPr="009E2F97" w:rsidRDefault="00415B4C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819F1" w14:textId="77777777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E546" w14:textId="6E070A70" w:rsidR="00410E9A" w:rsidRPr="009E2F97" w:rsidRDefault="00415B4C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</w:tr>
      <w:tr w:rsidR="00410E9A" w:rsidRPr="009E2F97" w14:paraId="050B81BA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3077" w14:textId="77777777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0FB6" w14:textId="77777777" w:rsidR="00410E9A" w:rsidRPr="009E2F97" w:rsidRDefault="00410E9A" w:rsidP="009E2F97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33008" w:rsidRPr="009E2F97" w14:paraId="14A4D158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706C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1AD63" w14:textId="5EBF932A" w:rsidR="00A33008" w:rsidRPr="009E2F97" w:rsidRDefault="00415B4C" w:rsidP="005F5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573C0" w14:textId="77777777" w:rsidR="00A33008" w:rsidRPr="009E2F97" w:rsidRDefault="00A33008" w:rsidP="00A33008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5CD9" w14:textId="6DF70918" w:rsidR="00A33008" w:rsidRPr="009E2F97" w:rsidRDefault="00415B4C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434</w:t>
            </w:r>
          </w:p>
        </w:tc>
      </w:tr>
      <w:tr w:rsidR="00A33008" w:rsidRPr="009E2F97" w14:paraId="2B95A0EE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960CA" w14:textId="7ECCD9AD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>Frasers Property Thailand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>(International) Pte.</w:t>
            </w:r>
            <w:r w:rsidR="003216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Ltd.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2FFAB" w14:textId="6BEFE621" w:rsidR="00A33008" w:rsidRPr="009E2F97" w:rsidRDefault="00415B4C" w:rsidP="005F5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4909A0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3E9B" w14:textId="77777777" w:rsidR="00A33008" w:rsidRPr="009E2F97" w:rsidRDefault="00A33008" w:rsidP="00A33008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80FA" w14:textId="19379969" w:rsidR="00A33008" w:rsidRPr="009E2F97" w:rsidRDefault="00415B4C" w:rsidP="00A3300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81428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33008" w:rsidRPr="009E2F97" w14:paraId="19CCC1F2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E5619" w14:textId="6361817C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แผ่นดินทอง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ดีเวลลอปเม้นท์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FE09" w14:textId="7638D08A" w:rsidR="00A33008" w:rsidRPr="009E2F97" w:rsidRDefault="004909A0" w:rsidP="005F5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69FA" w14:textId="77777777" w:rsidR="00A33008" w:rsidRPr="009E2F97" w:rsidRDefault="00A33008" w:rsidP="00A33008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52F7" w14:textId="30E1C7A5" w:rsidR="00A33008" w:rsidRPr="009E2F97" w:rsidRDefault="00814285" w:rsidP="00A3300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33008" w:rsidRPr="009E2F97" w14:paraId="77F0DDC0" w14:textId="77777777" w:rsidTr="004D2D60"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3BE0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FDBF50" w14:textId="58D93BF5" w:rsidR="00A33008" w:rsidRPr="009E2F97" w:rsidRDefault="00415B4C" w:rsidP="005F5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909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5015" w14:textId="77777777" w:rsidR="00A33008" w:rsidRPr="009E2F97" w:rsidRDefault="00A33008" w:rsidP="00A33008">
            <w:pPr>
              <w:pStyle w:val="block"/>
              <w:tabs>
                <w:tab w:val="decimal" w:pos="1003"/>
              </w:tabs>
              <w:spacing w:after="0" w:line="240" w:lineRule="auto"/>
              <w:ind w:left="0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9FE62" w14:textId="13B428C6" w:rsidR="00A33008" w:rsidRPr="009E2F97" w:rsidRDefault="00415B4C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330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  <w:r w:rsidR="0081428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3145D828" w14:textId="432CE98A" w:rsidR="00F03C9A" w:rsidRDefault="00F03C9A" w:rsidP="00EB204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lastRenderedPageBreak/>
        <w:t xml:space="preserve">เมื่อวันที่ </w:t>
      </w:r>
      <w:r w:rsidR="00415B4C" w:rsidRPr="00415B4C">
        <w:rPr>
          <w:rFonts w:ascii="Angsana New" w:hAnsi="Angsana New"/>
          <w:spacing w:val="-2"/>
          <w:sz w:val="30"/>
          <w:szCs w:val="30"/>
          <w:lang w:eastAsia="x-none"/>
        </w:rPr>
        <w:t>2</w:t>
      </w:r>
      <w:r w:rsidRPr="00D506C0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D506C0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ธันวาคม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</w:t>
      </w:r>
      <w:r w:rsidR="00415B4C" w:rsidRPr="00415B4C">
        <w:rPr>
          <w:rFonts w:ascii="Angsana New" w:hAnsi="Angsana New"/>
          <w:spacing w:val="-2"/>
          <w:sz w:val="30"/>
          <w:szCs w:val="30"/>
          <w:lang w:eastAsia="x-none"/>
        </w:rPr>
        <w:t>2564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บริษัทย่อยแห่งหนึ่งได้เข้าซื้อ</w:t>
      </w:r>
      <w:r w:rsidRPr="00D506C0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หุ้นสามัญทั้งหมดของ 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บริษัท นวมินทร์ เรสซิเดนซ์ จำกัด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cs/>
          <w:lang w:val="x-none" w:eastAsia="x-none"/>
        </w:rPr>
        <w:t>(เดิมชื่อ “บริษัท ทีซีซีซีแอล เสนา จำกัด”)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 เป็นจำนวนเงิน </w:t>
      </w:r>
      <w:r w:rsidR="00415B4C" w:rsidRPr="00415B4C">
        <w:rPr>
          <w:rFonts w:ascii="Angsana New" w:hAnsi="Angsana New"/>
          <w:sz w:val="30"/>
          <w:szCs w:val="30"/>
          <w:lang w:eastAsia="x-none"/>
        </w:rPr>
        <w:t>590</w:t>
      </w:r>
      <w:r>
        <w:rPr>
          <w:rFonts w:ascii="Angsana New" w:hAnsi="Angsana New"/>
          <w:sz w:val="30"/>
          <w:szCs w:val="30"/>
          <w:lang w:eastAsia="x-none"/>
        </w:rPr>
        <w:t>.</w:t>
      </w:r>
      <w:r w:rsidR="00415B4C" w:rsidRPr="00415B4C">
        <w:rPr>
          <w:rFonts w:ascii="Angsana New" w:hAnsi="Angsana New"/>
          <w:sz w:val="30"/>
          <w:szCs w:val="30"/>
          <w:lang w:eastAsia="x-none"/>
        </w:rPr>
        <w:t>90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บริษัทได้เลือกทดสอบการกระจุกตัวตาม </w:t>
      </w:r>
      <w:r>
        <w:rPr>
          <w:rFonts w:ascii="Angsana New" w:hAnsi="Angsana New"/>
          <w:sz w:val="30"/>
          <w:szCs w:val="30"/>
          <w:lang w:eastAsia="x-none"/>
        </w:rPr>
        <w:t xml:space="preserve">TFRS </w:t>
      </w:r>
      <w:r w:rsidR="00415B4C" w:rsidRPr="00415B4C">
        <w:rPr>
          <w:rFonts w:ascii="Angsana New" w:hAnsi="Angsana New"/>
          <w:sz w:val="30"/>
          <w:szCs w:val="30"/>
          <w:lang w:eastAsia="x-none"/>
        </w:rPr>
        <w:t>3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ส่งผลให้กลุ่มบริษัทได้มาซึ่งสินทรัพย์สุทธิเพื่อพัฒนาอสังหาริมทรัพย์เพื่อขาย </w:t>
      </w:r>
      <w:r>
        <w:rPr>
          <w:rFonts w:ascii="Angsana New" w:hAnsi="Angsana New"/>
          <w:spacing w:val="-4"/>
          <w:sz w:val="30"/>
          <w:szCs w:val="30"/>
          <w:cs/>
        </w:rPr>
        <w:t xml:space="preserve">(ดูหมายเหตุ </w:t>
      </w:r>
      <w:r w:rsidR="00415B4C" w:rsidRPr="00415B4C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5F825072" w14:textId="77777777" w:rsidR="00F03C9A" w:rsidRDefault="00F03C9A" w:rsidP="00F03C9A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2554FE0E" w14:textId="77777777" w:rsidR="00F03C9A" w:rsidRDefault="00F03C9A" w:rsidP="00F03C9A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  <w:lang w:val="x-none" w:eastAsia="x-none"/>
        </w:rPr>
        <w:t>ข้อมูลมูลค่ายุติธรรมของสินทรัพย์ที่ได้มาและหนี้สินที่รับมาที่สำคัญจากการซื้อบริษัท นวมินทร์ เรสซิเดนซ์ จำกัด มีดังนี้</w:t>
      </w:r>
    </w:p>
    <w:p w14:paraId="768C962E" w14:textId="77777777" w:rsidR="00EB2042" w:rsidRDefault="00EB2042" w:rsidP="00EB2042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04" w:type="dxa"/>
        <w:tblInd w:w="426" w:type="dxa"/>
        <w:tblLook w:val="04A0" w:firstRow="1" w:lastRow="0" w:firstColumn="1" w:lastColumn="0" w:noHBand="0" w:noVBand="1"/>
      </w:tblPr>
      <w:tblGrid>
        <w:gridCol w:w="5526"/>
        <w:gridCol w:w="864"/>
        <w:gridCol w:w="834"/>
        <w:gridCol w:w="1980"/>
      </w:tblGrid>
      <w:tr w:rsidR="00EB2042" w14:paraId="7734C535" w14:textId="77777777" w:rsidTr="004D2D60">
        <w:trPr>
          <w:trHeight w:val="775"/>
          <w:tblHeader/>
        </w:trPr>
        <w:tc>
          <w:tcPr>
            <w:tcW w:w="5526" w:type="dxa"/>
          </w:tcPr>
          <w:p w14:paraId="0A6A4A44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sz w:val="30"/>
                <w:szCs w:val="30"/>
              </w:rPr>
            </w:pPr>
          </w:p>
          <w:p w14:paraId="2AAFC761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864" w:type="dxa"/>
          </w:tcPr>
          <w:p w14:paraId="3480A251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5DFBB3E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4" w:type="dxa"/>
          </w:tcPr>
          <w:p w14:paraId="331F0DBE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495F1228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บริษัท นวมินทร์ </w:t>
            </w:r>
          </w:p>
          <w:p w14:paraId="5F486418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เรสซิเดนซ์ จำกัด</w:t>
            </w:r>
          </w:p>
        </w:tc>
      </w:tr>
      <w:tr w:rsidR="00EB2042" w14:paraId="280A1714" w14:textId="77777777" w:rsidTr="004D2D60">
        <w:trPr>
          <w:trHeight w:val="392"/>
          <w:tblHeader/>
        </w:trPr>
        <w:tc>
          <w:tcPr>
            <w:tcW w:w="5526" w:type="dxa"/>
          </w:tcPr>
          <w:p w14:paraId="3E7E6FF3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</w:tcPr>
          <w:p w14:paraId="1399941F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4" w:type="dxa"/>
          </w:tcPr>
          <w:p w14:paraId="05D430BF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385ECDCE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B2042" w14:paraId="360E3661" w14:textId="77777777" w:rsidTr="004D2D60">
        <w:trPr>
          <w:trHeight w:val="383"/>
        </w:trPr>
        <w:tc>
          <w:tcPr>
            <w:tcW w:w="5526" w:type="dxa"/>
            <w:hideMark/>
          </w:tcPr>
          <w:p w14:paraId="2624196F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</w:tcPr>
          <w:p w14:paraId="51F06F85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4" w:type="dxa"/>
          </w:tcPr>
          <w:p w14:paraId="0FF32400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7DB8CFF0" w14:textId="28043ED3" w:rsidR="00EB2042" w:rsidRDefault="00415B4C" w:rsidP="00B77123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</w:tr>
      <w:tr w:rsidR="00EB2042" w14:paraId="4A1D4BFB" w14:textId="77777777" w:rsidTr="004D2D60">
        <w:trPr>
          <w:trHeight w:val="383"/>
        </w:trPr>
        <w:tc>
          <w:tcPr>
            <w:tcW w:w="5526" w:type="dxa"/>
            <w:hideMark/>
          </w:tcPr>
          <w:p w14:paraId="5A48FB62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864" w:type="dxa"/>
          </w:tcPr>
          <w:p w14:paraId="3CE0B7C4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4" w:type="dxa"/>
          </w:tcPr>
          <w:p w14:paraId="13F6B9E4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7B461194" w14:textId="1B343255" w:rsidR="00EB2042" w:rsidRDefault="00415B4C" w:rsidP="00B77123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B2042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</w:tr>
      <w:tr w:rsidR="00EB2042" w14:paraId="4CA3DEAE" w14:textId="77777777" w:rsidTr="004D2D60">
        <w:trPr>
          <w:trHeight w:val="383"/>
        </w:trPr>
        <w:tc>
          <w:tcPr>
            <w:tcW w:w="5526" w:type="dxa"/>
            <w:hideMark/>
          </w:tcPr>
          <w:p w14:paraId="60F8C7B4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64" w:type="dxa"/>
          </w:tcPr>
          <w:p w14:paraId="43123755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dxa"/>
          </w:tcPr>
          <w:p w14:paraId="2CE183C8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62896992" w14:textId="71A6427E" w:rsidR="00EB2042" w:rsidRDefault="00415B4C" w:rsidP="00B77123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EB2042" w14:paraId="6F0545CD" w14:textId="77777777" w:rsidTr="004D2D60">
        <w:trPr>
          <w:trHeight w:val="383"/>
        </w:trPr>
        <w:tc>
          <w:tcPr>
            <w:tcW w:w="5526" w:type="dxa"/>
            <w:hideMark/>
          </w:tcPr>
          <w:p w14:paraId="45A28E7B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เงินกู้ยืมและดอกเบี้ยค้างจ่ายจากสถาบันการเงิน</w:t>
            </w:r>
          </w:p>
        </w:tc>
        <w:tc>
          <w:tcPr>
            <w:tcW w:w="864" w:type="dxa"/>
          </w:tcPr>
          <w:p w14:paraId="0840D349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" w:type="dxa"/>
          </w:tcPr>
          <w:p w14:paraId="39F65FC0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3BC4267C" w14:textId="01284213" w:rsidR="00EB2042" w:rsidRDefault="00EB2042" w:rsidP="00B77123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2042" w14:paraId="2E0B714D" w14:textId="77777777" w:rsidTr="004D2D60">
        <w:trPr>
          <w:trHeight w:val="373"/>
        </w:trPr>
        <w:tc>
          <w:tcPr>
            <w:tcW w:w="5526" w:type="dxa"/>
            <w:hideMark/>
          </w:tcPr>
          <w:p w14:paraId="3853B2BF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64" w:type="dxa"/>
          </w:tcPr>
          <w:p w14:paraId="7DFD2B2A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" w:type="dxa"/>
          </w:tcPr>
          <w:p w14:paraId="746DEC08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3804DFD3" w14:textId="688DC1B5" w:rsidR="00EB2042" w:rsidRDefault="00EB2042" w:rsidP="00B77123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2042" w14:paraId="63FE4560" w14:textId="77777777" w:rsidTr="004D2D60">
        <w:trPr>
          <w:trHeight w:val="392"/>
        </w:trPr>
        <w:tc>
          <w:tcPr>
            <w:tcW w:w="5526" w:type="dxa"/>
            <w:hideMark/>
          </w:tcPr>
          <w:p w14:paraId="0806740A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864" w:type="dxa"/>
          </w:tcPr>
          <w:p w14:paraId="7A9E47AC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4" w:type="dxa"/>
          </w:tcPr>
          <w:p w14:paraId="2530797D" w14:textId="77777777" w:rsidR="00EB2042" w:rsidRDefault="00EB2042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B16862" w14:textId="28231777" w:rsidR="00EB2042" w:rsidRPr="00CF5564" w:rsidRDefault="00415B4C" w:rsidP="00B77123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591</w:t>
            </w:r>
          </w:p>
        </w:tc>
      </w:tr>
    </w:tbl>
    <w:p w14:paraId="00199365" w14:textId="77777777" w:rsidR="00597BF0" w:rsidRPr="009E2F97" w:rsidRDefault="00597BF0" w:rsidP="009E2F97">
      <w:pPr>
        <w:tabs>
          <w:tab w:val="clear" w:pos="227"/>
          <w:tab w:val="clear" w:pos="454"/>
          <w:tab w:val="clear" w:pos="680"/>
          <w:tab w:val="clear" w:pos="907"/>
        </w:tabs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44341EC0" w14:textId="1B449009" w:rsidR="007E423C" w:rsidRPr="007E423C" w:rsidRDefault="007E423C" w:rsidP="004E533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5" w:name="_Hlk109003595"/>
      <w:r w:rsidRPr="007E423C">
        <w:rPr>
          <w:rFonts w:ascii="Angsana New" w:hAnsi="Angsana New" w:hint="cs"/>
          <w:sz w:val="30"/>
          <w:szCs w:val="30"/>
          <w:cs/>
          <w:lang w:eastAsia="x-none"/>
        </w:rPr>
        <w:t>เมื่อวันที่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4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เมษายน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415B4C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>
        <w:rPr>
          <w:rFonts w:ascii="Angsana New" w:hAnsi="Angsana New"/>
          <w:spacing w:val="-2"/>
          <w:sz w:val="30"/>
          <w:szCs w:val="30"/>
          <w:lang w:eastAsia="x-none"/>
        </w:rPr>
        <w:t>5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บริษัทได้ท</w:t>
      </w:r>
      <w:r>
        <w:rPr>
          <w:rFonts w:ascii="Angsana New" w:hAnsi="Angsana New" w:hint="cs"/>
          <w:sz w:val="30"/>
          <w:szCs w:val="30"/>
          <w:cs/>
          <w:lang w:eastAsia="x-none"/>
        </w:rPr>
        <w:t>ำ</w:t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การจดทะเบียนจัดตั้งบริษัท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E423C">
        <w:rPr>
          <w:rFonts w:ascii="Angsana New" w:hAnsi="Angsana New"/>
          <w:sz w:val="30"/>
          <w:szCs w:val="30"/>
          <w:lang w:eastAsia="x-none"/>
        </w:rPr>
        <w:t xml:space="preserve">Frasers Property Thailand (Indonesia) Pte. </w:t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ในประเทศสิงคโปร์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ซึ่งเป็น</w:t>
      </w:r>
      <w:r w:rsidR="007A7E1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ย่อยแห่งใหม่เพื่อรองรับการด</w:t>
      </w:r>
      <w:r>
        <w:rPr>
          <w:rFonts w:ascii="Angsana New" w:hAnsi="Angsana New" w:hint="cs"/>
          <w:sz w:val="30"/>
          <w:szCs w:val="30"/>
          <w:cs/>
          <w:lang w:eastAsia="x-none"/>
        </w:rPr>
        <w:t>ำ</w:t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เนินธุรกิจในประเทศอินโดนีเซียในอนาคต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cs/>
          <w:lang w:eastAsia="x-none"/>
        </w:rPr>
        <w:br/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โดยบริษัทดังกล่าวมีทุนจดทะเบียนจ</w:t>
      </w:r>
      <w:r>
        <w:rPr>
          <w:rFonts w:ascii="Angsana New" w:hAnsi="Angsana New" w:hint="cs"/>
          <w:sz w:val="30"/>
          <w:szCs w:val="30"/>
          <w:cs/>
          <w:lang w:eastAsia="x-none"/>
        </w:rPr>
        <w:t>ำ</w:t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นวน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1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ดอลล่าร์สิงคโปร์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และถือหุ้นผ่านบริษัทย่อยแห่งหนึ่งในอัตราส่วน</w:t>
      </w:r>
      <w:r>
        <w:rPr>
          <w:rFonts w:ascii="Angsana New" w:hAnsi="Angsana New"/>
          <w:sz w:val="30"/>
          <w:szCs w:val="30"/>
          <w:cs/>
          <w:lang w:eastAsia="x-none"/>
        </w:rPr>
        <w:br/>
      </w:r>
      <w:r w:rsidRPr="007E423C">
        <w:rPr>
          <w:rFonts w:ascii="Angsana New" w:hAnsi="Angsana New" w:hint="cs"/>
          <w:sz w:val="30"/>
          <w:szCs w:val="30"/>
          <w:cs/>
          <w:lang w:eastAsia="x-none"/>
        </w:rPr>
        <w:t>การถือหุ้นร้อยละ</w:t>
      </w:r>
      <w:r w:rsidRPr="007E423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100</w:t>
      </w:r>
    </w:p>
    <w:p w14:paraId="12212A2F" w14:textId="77777777" w:rsidR="007E423C" w:rsidRDefault="007E423C" w:rsidP="004E533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x-none" w:eastAsia="x-none"/>
        </w:rPr>
      </w:pPr>
    </w:p>
    <w:p w14:paraId="772BC9D7" w14:textId="7494B3FC" w:rsidR="004E5337" w:rsidRDefault="004E5337" w:rsidP="004E533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  <w:lang w:eastAsia="x-none"/>
        </w:rPr>
        <w:t>6</w:t>
      </w:r>
      <w:r w:rsidRPr="00D506C0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มิถุนายน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</w:t>
      </w:r>
      <w:r w:rsidRPr="00415B4C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>
        <w:rPr>
          <w:rFonts w:ascii="Angsana New" w:hAnsi="Angsana New"/>
          <w:spacing w:val="-2"/>
          <w:sz w:val="30"/>
          <w:szCs w:val="30"/>
          <w:lang w:eastAsia="x-none"/>
        </w:rPr>
        <w:t>5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</w:t>
      </w:r>
      <w:r w:rsidR="00EC25DB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กลุ่มบริษัท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ได้เข้าซื้อ</w:t>
      </w:r>
      <w:r w:rsidRPr="00D506C0">
        <w:rPr>
          <w:rFonts w:ascii="Angsana New" w:hAnsi="Angsana New"/>
          <w:spacing w:val="-2"/>
          <w:sz w:val="30"/>
          <w:szCs w:val="30"/>
          <w:cs/>
          <w:lang w:eastAsia="x-none"/>
        </w:rPr>
        <w:t>หุ้นสามัญของ</w:t>
      </w:r>
      <w:r w:rsidR="00EC25DB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บริษัทร่วมทางอ้อมแห่งหนึ่งคือ</w:t>
      </w:r>
      <w:r w:rsidR="005D53B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EC25DB">
        <w:rPr>
          <w:rFonts w:ascii="Angsana New" w:hAnsi="Angsana New"/>
          <w:spacing w:val="-2"/>
          <w:sz w:val="30"/>
          <w:szCs w:val="30"/>
          <w:lang w:eastAsia="x-none"/>
        </w:rPr>
        <w:t>PT SLP Surya T</w:t>
      </w:r>
      <w:r w:rsidR="001A6DB9">
        <w:rPr>
          <w:rFonts w:ascii="Angsana New" w:hAnsi="Angsana New"/>
          <w:spacing w:val="-2"/>
          <w:sz w:val="30"/>
          <w:szCs w:val="30"/>
          <w:lang w:eastAsia="x-none"/>
        </w:rPr>
        <w:t>ICON</w:t>
      </w:r>
      <w:r w:rsidR="00EC25DB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proofErr w:type="spellStart"/>
      <w:r w:rsidR="00EC25DB">
        <w:rPr>
          <w:rFonts w:ascii="Angsana New" w:hAnsi="Angsana New"/>
          <w:spacing w:val="-2"/>
          <w:sz w:val="30"/>
          <w:szCs w:val="30"/>
          <w:lang w:eastAsia="x-none"/>
        </w:rPr>
        <w:t>Internusa</w:t>
      </w:r>
      <w:proofErr w:type="spellEnd"/>
      <w:r w:rsidR="00EC25DB">
        <w:rPr>
          <w:rFonts w:ascii="Angsana New" w:hAnsi="Angsana New"/>
          <w:spacing w:val="-2"/>
          <w:sz w:val="30"/>
          <w:szCs w:val="30"/>
          <w:lang w:eastAsia="x-none"/>
        </w:rPr>
        <w:t xml:space="preserve"> (“SLP”)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EC25DB">
        <w:rPr>
          <w:rFonts w:ascii="Angsana New" w:hAnsi="Angsana New" w:hint="cs"/>
          <w:sz w:val="30"/>
          <w:szCs w:val="30"/>
          <w:cs/>
          <w:lang w:eastAsia="x-none"/>
        </w:rPr>
        <w:t xml:space="preserve">เพิ่มเติมอีกร้อยละ </w:t>
      </w:r>
      <w:r w:rsidR="00F34F5D" w:rsidRPr="00F34F5D">
        <w:rPr>
          <w:rFonts w:ascii="Angsana New" w:hAnsi="Angsana New" w:hint="cs"/>
          <w:sz w:val="30"/>
          <w:szCs w:val="30"/>
          <w:lang w:eastAsia="x-none"/>
        </w:rPr>
        <w:t>50</w:t>
      </w:r>
      <w:r w:rsidR="00EC25DB">
        <w:rPr>
          <w:rFonts w:ascii="Angsana New" w:hAnsi="Angsana New" w:hint="cs"/>
          <w:sz w:val="30"/>
          <w:szCs w:val="30"/>
          <w:cs/>
          <w:lang w:eastAsia="x-none"/>
        </w:rPr>
        <w:t xml:space="preserve"> จากผู้ถือหุ้นเดิม</w:t>
      </w:r>
      <w:r w:rsidR="00E3266C">
        <w:rPr>
          <w:rFonts w:ascii="Angsana New" w:hAnsi="Angsana New" w:hint="cs"/>
          <w:sz w:val="30"/>
          <w:szCs w:val="30"/>
          <w:cs/>
          <w:lang w:eastAsia="x-none"/>
        </w:rPr>
        <w:t>ผ่านทาง</w:t>
      </w:r>
      <w:r w:rsidR="00E3266C" w:rsidRPr="00E3266C">
        <w:rPr>
          <w:rFonts w:ascii="Angsana New" w:hAnsi="Angsana New"/>
          <w:sz w:val="30"/>
          <w:szCs w:val="30"/>
        </w:rPr>
        <w:t xml:space="preserve"> </w:t>
      </w:r>
      <w:r w:rsidR="007E423C" w:rsidRPr="007E423C">
        <w:rPr>
          <w:rFonts w:ascii="Angsana New" w:hAnsi="Angsana New"/>
          <w:sz w:val="30"/>
          <w:szCs w:val="30"/>
        </w:rPr>
        <w:t xml:space="preserve">Frasers Property Thailand (Indonesia) Pte. </w:t>
      </w:r>
      <w:r w:rsidR="007E423C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  <w:lang w:eastAsia="x-none"/>
        </w:rPr>
        <w:t xml:space="preserve">เป็นจำนวนเงิน </w:t>
      </w:r>
      <w:r w:rsidR="00976D54">
        <w:rPr>
          <w:rFonts w:ascii="Angsana New" w:hAnsi="Angsana New"/>
          <w:sz w:val="30"/>
          <w:szCs w:val="30"/>
          <w:lang w:eastAsia="x-none"/>
        </w:rPr>
        <w:t xml:space="preserve">430,582.50 </w:t>
      </w:r>
      <w:r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="006B25CD">
        <w:rPr>
          <w:rFonts w:ascii="Angsana New" w:hAnsi="Angsana New" w:hint="cs"/>
          <w:sz w:val="30"/>
          <w:szCs w:val="30"/>
          <w:cs/>
          <w:lang w:eastAsia="x-none"/>
        </w:rPr>
        <w:t xml:space="preserve">รูเปียห์อินโดนีเซีย </w:t>
      </w:r>
      <w:r w:rsidR="00976D54">
        <w:rPr>
          <w:rFonts w:ascii="Angsana New" w:hAnsi="Angsana New" w:hint="cs"/>
          <w:sz w:val="30"/>
          <w:szCs w:val="30"/>
          <w:cs/>
          <w:lang w:eastAsia="x-none"/>
        </w:rPr>
        <w:t xml:space="preserve">หรือเทียบเท่า </w:t>
      </w:r>
      <w:r w:rsidR="00F34F5D" w:rsidRPr="00F34F5D">
        <w:rPr>
          <w:rFonts w:ascii="Angsana New" w:hAnsi="Angsana New" w:hint="cs"/>
          <w:sz w:val="30"/>
          <w:szCs w:val="30"/>
          <w:lang w:eastAsia="x-none"/>
        </w:rPr>
        <w:t>1</w:t>
      </w:r>
      <w:r w:rsidR="00976D54">
        <w:rPr>
          <w:rFonts w:ascii="Angsana New" w:hAnsi="Angsana New"/>
          <w:sz w:val="30"/>
          <w:szCs w:val="30"/>
          <w:lang w:eastAsia="x-none"/>
        </w:rPr>
        <w:t xml:space="preserve">,018.12 </w:t>
      </w:r>
      <w:r w:rsidR="00976D54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="006B25CD">
        <w:rPr>
          <w:rFonts w:ascii="Angsana New" w:hAnsi="Angsana New" w:hint="cs"/>
          <w:sz w:val="30"/>
          <w:szCs w:val="30"/>
          <w:cs/>
          <w:lang w:eastAsia="x-none"/>
        </w:rPr>
        <w:t>เมื่อรวมกับสัดส่วนเดิ</w:t>
      </w:r>
      <w:r w:rsidR="00976D54">
        <w:rPr>
          <w:rFonts w:ascii="Angsana New" w:hAnsi="Angsana New" w:hint="cs"/>
          <w:sz w:val="30"/>
          <w:szCs w:val="30"/>
          <w:cs/>
          <w:lang w:eastAsia="x-none"/>
        </w:rPr>
        <w:t>ม</w:t>
      </w:r>
      <w:r w:rsidR="006B25CD">
        <w:rPr>
          <w:rFonts w:ascii="Angsana New" w:hAnsi="Angsana New" w:hint="cs"/>
          <w:sz w:val="30"/>
          <w:szCs w:val="30"/>
          <w:cs/>
          <w:lang w:eastAsia="x-none"/>
        </w:rPr>
        <w:t xml:space="preserve">ที่ถือหุ้นในอัตราร้อยละ </w:t>
      </w:r>
      <w:r w:rsidR="00F34F5D" w:rsidRPr="00F34F5D">
        <w:rPr>
          <w:rFonts w:ascii="Angsana New" w:hAnsi="Angsana New" w:hint="cs"/>
          <w:sz w:val="30"/>
          <w:szCs w:val="30"/>
          <w:lang w:eastAsia="x-none"/>
        </w:rPr>
        <w:t>25</w:t>
      </w:r>
      <w:r w:rsidR="006B25CD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5D53B5">
        <w:rPr>
          <w:rFonts w:ascii="Angsana New" w:hAnsi="Angsana New" w:hint="cs"/>
          <w:sz w:val="30"/>
          <w:szCs w:val="30"/>
          <w:cs/>
          <w:lang w:eastAsia="x-none"/>
        </w:rPr>
        <w:t>ส่งผลให้</w:t>
      </w:r>
      <w:r w:rsidR="006B25CD">
        <w:rPr>
          <w:rFonts w:ascii="Angsana New" w:hAnsi="Angsana New" w:hint="cs"/>
          <w:sz w:val="30"/>
          <w:szCs w:val="30"/>
          <w:cs/>
          <w:lang w:eastAsia="x-none"/>
        </w:rPr>
        <w:t xml:space="preserve">กลุ่มบริษัทถือหุ้นในอัตราร้อยละ </w:t>
      </w:r>
      <w:r w:rsidR="00F34F5D" w:rsidRPr="00F34F5D">
        <w:rPr>
          <w:rFonts w:ascii="Angsana New" w:hAnsi="Angsana New" w:hint="cs"/>
          <w:sz w:val="30"/>
          <w:szCs w:val="30"/>
          <w:lang w:eastAsia="x-none"/>
        </w:rPr>
        <w:t>75</w:t>
      </w:r>
      <w:r w:rsidR="006B25CD">
        <w:rPr>
          <w:rFonts w:ascii="Angsana New" w:hAnsi="Angsana New" w:hint="cs"/>
          <w:sz w:val="30"/>
          <w:szCs w:val="30"/>
          <w:cs/>
          <w:lang w:eastAsia="x-none"/>
        </w:rPr>
        <w:t xml:space="preserve"> ของหุ้นที่ออกและชำระแล้วของ</w:t>
      </w:r>
      <w:r w:rsidR="006B25CD">
        <w:rPr>
          <w:rFonts w:ascii="Angsana New" w:hAnsi="Angsana New"/>
          <w:sz w:val="30"/>
          <w:szCs w:val="30"/>
          <w:lang w:eastAsia="x-none"/>
        </w:rPr>
        <w:t xml:space="preserve"> SLP</w:t>
      </w:r>
      <w:r w:rsidR="006B25CD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5D53B5">
        <w:rPr>
          <w:rFonts w:ascii="Angsana New" w:hAnsi="Angsana New" w:hint="cs"/>
          <w:sz w:val="30"/>
          <w:szCs w:val="30"/>
          <w:cs/>
          <w:lang w:eastAsia="x-none"/>
        </w:rPr>
        <w:t>กลุ่มบริษัทจึงจัดประเภทเงินลงทุนเป็นเงินลงทุนในบริษัทย่อย</w:t>
      </w:r>
      <w:r w:rsidR="006B25CD">
        <w:rPr>
          <w:rFonts w:ascii="Angsana New" w:hAnsi="Angsana New" w:hint="cs"/>
          <w:sz w:val="30"/>
          <w:szCs w:val="30"/>
          <w:cs/>
          <w:lang w:eastAsia="x-none"/>
        </w:rPr>
        <w:t xml:space="preserve"> โดยถือเป็นการรวมธรุกิจที่ดำเนินการสำเร็จเป็นขั้นๆ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บริษัทได้เลือกทดสอบการกระจุกตัวตาม </w:t>
      </w:r>
      <w:r>
        <w:rPr>
          <w:rFonts w:ascii="Angsana New" w:hAnsi="Angsana New"/>
          <w:sz w:val="30"/>
          <w:szCs w:val="30"/>
          <w:lang w:eastAsia="x-none"/>
        </w:rPr>
        <w:t xml:space="preserve">TFRS </w:t>
      </w:r>
      <w:r w:rsidRPr="00415B4C">
        <w:rPr>
          <w:rFonts w:ascii="Angsana New" w:hAnsi="Angsana New"/>
          <w:sz w:val="30"/>
          <w:szCs w:val="30"/>
          <w:lang w:eastAsia="x-none"/>
        </w:rPr>
        <w:t>3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ส่งผลให้กลุ่มบริษัทได้มาซึ่งสินทรัพย์สุทธิเพื่อพัฒนาอสังหาริมทรัพย์เพื่อ</w:t>
      </w:r>
      <w:r w:rsidR="00CE656B">
        <w:rPr>
          <w:rFonts w:ascii="Angsana New" w:hAnsi="Angsana New" w:hint="cs"/>
          <w:sz w:val="30"/>
          <w:szCs w:val="30"/>
          <w:cs/>
          <w:lang w:eastAsia="x-none"/>
        </w:rPr>
        <w:t>การลงทุนเพื่ออุตสาหกรรม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 xml:space="preserve">(ดูหมายเหตุ </w:t>
      </w:r>
      <w:r w:rsidRPr="00415B4C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65EB2926" w14:textId="77777777" w:rsidR="004E5337" w:rsidRPr="00E535DE" w:rsidRDefault="004E5337" w:rsidP="004E533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bookmarkEnd w:id="5"/>
    <w:p w14:paraId="200E22A8" w14:textId="77777777" w:rsidR="00E3266C" w:rsidRDefault="00E32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  <w:lang w:eastAsia="x-none"/>
        </w:rPr>
        <w:br w:type="page"/>
      </w:r>
    </w:p>
    <w:p w14:paraId="09969450" w14:textId="7246C55B" w:rsidR="004E5337" w:rsidRDefault="004E5337" w:rsidP="004E533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ข้อมูลมูลค่ายุติธรรมของสินทรัพย์ที่ได้มาและหนี้สินที่รับมาที่สำคัญจากการซื้อ</w:t>
      </w:r>
      <w:r w:rsidR="00976D54"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</w:t>
      </w:r>
      <w:r w:rsidR="00976D54">
        <w:rPr>
          <w:rFonts w:ascii="Angsana New" w:hAnsi="Angsana New"/>
          <w:spacing w:val="-2"/>
          <w:sz w:val="30"/>
          <w:szCs w:val="30"/>
          <w:lang w:eastAsia="x-none"/>
        </w:rPr>
        <w:t>PT SLP Surya T</w:t>
      </w:r>
      <w:r w:rsidR="001A6DB9">
        <w:rPr>
          <w:rFonts w:ascii="Angsana New" w:hAnsi="Angsana New"/>
          <w:spacing w:val="-2"/>
          <w:sz w:val="30"/>
          <w:szCs w:val="30"/>
          <w:lang w:eastAsia="x-none"/>
        </w:rPr>
        <w:t>ICON</w:t>
      </w:r>
      <w:r w:rsidR="00976D54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proofErr w:type="spellStart"/>
      <w:r w:rsidR="00976D54">
        <w:rPr>
          <w:rFonts w:ascii="Angsana New" w:hAnsi="Angsana New"/>
          <w:spacing w:val="-2"/>
          <w:sz w:val="30"/>
          <w:szCs w:val="30"/>
          <w:lang w:eastAsia="x-none"/>
        </w:rPr>
        <w:t>Internusa</w:t>
      </w:r>
      <w:proofErr w:type="spellEnd"/>
      <w:r>
        <w:rPr>
          <w:rFonts w:ascii="Angsana New" w:hAnsi="Angsana New"/>
          <w:sz w:val="30"/>
          <w:szCs w:val="30"/>
          <w:cs/>
          <w:lang w:val="x-none" w:eastAsia="x-none"/>
        </w:rPr>
        <w:t xml:space="preserve"> มีดังนี้</w:t>
      </w:r>
    </w:p>
    <w:p w14:paraId="7823B4A9" w14:textId="59543E67" w:rsidR="005F59F7" w:rsidRDefault="005F5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04" w:type="dxa"/>
        <w:tblInd w:w="426" w:type="dxa"/>
        <w:tblLook w:val="04A0" w:firstRow="1" w:lastRow="0" w:firstColumn="1" w:lastColumn="0" w:noHBand="0" w:noVBand="1"/>
      </w:tblPr>
      <w:tblGrid>
        <w:gridCol w:w="5526"/>
        <w:gridCol w:w="864"/>
        <w:gridCol w:w="744"/>
        <w:gridCol w:w="2070"/>
      </w:tblGrid>
      <w:tr w:rsidR="00976D54" w14:paraId="5A256A37" w14:textId="77777777" w:rsidTr="004D2D60">
        <w:trPr>
          <w:trHeight w:val="775"/>
          <w:tblHeader/>
        </w:trPr>
        <w:tc>
          <w:tcPr>
            <w:tcW w:w="5526" w:type="dxa"/>
          </w:tcPr>
          <w:p w14:paraId="5E3E379D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sz w:val="30"/>
                <w:szCs w:val="30"/>
              </w:rPr>
            </w:pPr>
          </w:p>
          <w:p w14:paraId="13E875CD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864" w:type="dxa"/>
          </w:tcPr>
          <w:p w14:paraId="57FC054D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A642DEA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44" w:type="dxa"/>
          </w:tcPr>
          <w:p w14:paraId="70426D21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1B6DB0D4" w14:textId="5A86E2CF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PT SLP Surya </w:t>
            </w:r>
            <w:r w:rsidR="005D53B5"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  <w:br/>
            </w: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T</w:t>
            </w:r>
            <w:r w:rsidR="001A6DB9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ICON</w:t>
            </w: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</w:t>
            </w:r>
            <w:proofErr w:type="spellStart"/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Internusa</w:t>
            </w:r>
            <w:proofErr w:type="spellEnd"/>
          </w:p>
        </w:tc>
      </w:tr>
      <w:tr w:rsidR="00976D54" w14:paraId="4F8E3C80" w14:textId="77777777" w:rsidTr="004D2D60">
        <w:trPr>
          <w:trHeight w:val="392"/>
          <w:tblHeader/>
        </w:trPr>
        <w:tc>
          <w:tcPr>
            <w:tcW w:w="5526" w:type="dxa"/>
          </w:tcPr>
          <w:p w14:paraId="68689878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</w:tcPr>
          <w:p w14:paraId="0FAE214B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44" w:type="dxa"/>
          </w:tcPr>
          <w:p w14:paraId="263FEABA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D1CA90C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6D54" w14:paraId="013B76E7" w14:textId="77777777" w:rsidTr="004D2D60">
        <w:trPr>
          <w:trHeight w:val="383"/>
        </w:trPr>
        <w:tc>
          <w:tcPr>
            <w:tcW w:w="5526" w:type="dxa"/>
            <w:hideMark/>
          </w:tcPr>
          <w:p w14:paraId="1EB3E02E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</w:tcPr>
          <w:p w14:paraId="75AC0AD7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4" w:type="dxa"/>
          </w:tcPr>
          <w:p w14:paraId="6428DAE8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0E62D96A" w14:textId="677E3F43" w:rsidR="00976D54" w:rsidRDefault="00E535DE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976D54" w14:paraId="36CFE7B3" w14:textId="77777777" w:rsidTr="004D2D60">
        <w:trPr>
          <w:trHeight w:val="383"/>
        </w:trPr>
        <w:tc>
          <w:tcPr>
            <w:tcW w:w="5526" w:type="dxa"/>
            <w:hideMark/>
          </w:tcPr>
          <w:p w14:paraId="614D22A7" w14:textId="5329D918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อสังหาริมทรัพย์</w:t>
            </w:r>
            <w:r w:rsidR="00295C87">
              <w:rPr>
                <w:rFonts w:ascii="Angsana New" w:eastAsia="MS Mincho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64" w:type="dxa"/>
          </w:tcPr>
          <w:p w14:paraId="67375D59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4" w:type="dxa"/>
          </w:tcPr>
          <w:p w14:paraId="52050E3A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26FF9A51" w14:textId="75B630E2" w:rsidR="00976D54" w:rsidRDefault="00E535DE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</w:t>
            </w:r>
            <w:r w:rsidR="00686D86">
              <w:rPr>
                <w:rFonts w:ascii="Angsana New" w:hAnsi="Angsana New"/>
                <w:sz w:val="30"/>
                <w:szCs w:val="30"/>
              </w:rPr>
              <w:t>3</w:t>
            </w:r>
            <w:r w:rsidR="006A275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76D54" w14:paraId="2372018F" w14:textId="77777777" w:rsidTr="004D2D60">
        <w:trPr>
          <w:trHeight w:val="383"/>
        </w:trPr>
        <w:tc>
          <w:tcPr>
            <w:tcW w:w="5526" w:type="dxa"/>
            <w:hideMark/>
          </w:tcPr>
          <w:p w14:paraId="60F8826F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64" w:type="dxa"/>
          </w:tcPr>
          <w:p w14:paraId="38B0D64F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dxa"/>
          </w:tcPr>
          <w:p w14:paraId="731A6372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566608F2" w14:textId="2A13C02D" w:rsidR="00976D54" w:rsidRDefault="00E535DE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A275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76D54" w14:paraId="7DF461EB" w14:textId="77777777" w:rsidTr="004D2D60">
        <w:trPr>
          <w:trHeight w:val="383"/>
        </w:trPr>
        <w:tc>
          <w:tcPr>
            <w:tcW w:w="5526" w:type="dxa"/>
            <w:hideMark/>
          </w:tcPr>
          <w:p w14:paraId="67B29606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เงินกู้ยืมและดอกเบี้ยค้างจ่ายจากสถาบันการเงิน</w:t>
            </w:r>
          </w:p>
        </w:tc>
        <w:tc>
          <w:tcPr>
            <w:tcW w:w="864" w:type="dxa"/>
          </w:tcPr>
          <w:p w14:paraId="49326488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4" w:type="dxa"/>
          </w:tcPr>
          <w:p w14:paraId="2D479504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2E2C8B9A" w14:textId="3B68F43A" w:rsidR="00976D54" w:rsidRDefault="00976D54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5DE">
              <w:rPr>
                <w:rFonts w:ascii="Angsana New" w:hAnsi="Angsana New"/>
                <w:sz w:val="30"/>
                <w:szCs w:val="30"/>
              </w:rPr>
              <w:t>166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76D54" w14:paraId="7386B1ED" w14:textId="77777777" w:rsidTr="004D2D60">
        <w:trPr>
          <w:trHeight w:val="373"/>
        </w:trPr>
        <w:tc>
          <w:tcPr>
            <w:tcW w:w="5526" w:type="dxa"/>
            <w:hideMark/>
          </w:tcPr>
          <w:p w14:paraId="235D5F72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64" w:type="dxa"/>
          </w:tcPr>
          <w:p w14:paraId="5023619E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4" w:type="dxa"/>
          </w:tcPr>
          <w:p w14:paraId="7864D5FE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4F726B2E" w14:textId="092871DC" w:rsidR="00976D54" w:rsidRDefault="00976D54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35DE">
              <w:rPr>
                <w:rFonts w:ascii="Angsana New" w:hAnsi="Angsana New"/>
                <w:sz w:val="30"/>
                <w:szCs w:val="30"/>
              </w:rPr>
              <w:t>204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76D54" w14:paraId="02C51380" w14:textId="77777777" w:rsidTr="004D2D60">
        <w:trPr>
          <w:trHeight w:val="392"/>
        </w:trPr>
        <w:tc>
          <w:tcPr>
            <w:tcW w:w="5526" w:type="dxa"/>
            <w:hideMark/>
          </w:tcPr>
          <w:p w14:paraId="1164D8B9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864" w:type="dxa"/>
          </w:tcPr>
          <w:p w14:paraId="64DADBFD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dxa"/>
          </w:tcPr>
          <w:p w14:paraId="3B366E40" w14:textId="77777777" w:rsidR="00976D54" w:rsidRDefault="00976D54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3051F6" w14:textId="32A8C489" w:rsidR="00976D54" w:rsidRPr="00CF5564" w:rsidRDefault="00E535DE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</w:t>
            </w:r>
            <w:r w:rsidR="00686D86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</w:tr>
    </w:tbl>
    <w:p w14:paraId="08C3E53E" w14:textId="6AAD560E" w:rsidR="00976D54" w:rsidRDefault="00976D54" w:rsidP="004E533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FC41BDF" w14:textId="2F5A77B9" w:rsidR="000B5620" w:rsidRDefault="000B5620" w:rsidP="000B5620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  <w:lang w:eastAsia="x-none"/>
        </w:rPr>
        <w:t>6</w:t>
      </w:r>
      <w:r w:rsidRPr="00D506C0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มิถุนายน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</w:t>
      </w:r>
      <w:r w:rsidRPr="00415B4C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>
        <w:rPr>
          <w:rFonts w:ascii="Angsana New" w:hAnsi="Angsana New"/>
          <w:spacing w:val="-2"/>
          <w:sz w:val="30"/>
          <w:szCs w:val="30"/>
          <w:lang w:eastAsia="x-none"/>
        </w:rPr>
        <w:t>5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กลุ่มบริษัท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ได้เข้าซื้อ</w:t>
      </w:r>
      <w:r w:rsidRPr="00D506C0">
        <w:rPr>
          <w:rFonts w:ascii="Angsana New" w:hAnsi="Angsana New"/>
          <w:spacing w:val="-2"/>
          <w:sz w:val="30"/>
          <w:szCs w:val="30"/>
          <w:cs/>
          <w:lang w:eastAsia="x-none"/>
        </w:rPr>
        <w:t>หุ้นสามัญของ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บริษัทร่วม</w:t>
      </w:r>
      <w:r w:rsidR="008D2F3F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ค้า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ทางอ้อมแห่งหนึ่งคือ</w:t>
      </w:r>
      <w:r w:rsidR="005D53B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PT Surya </w:t>
      </w:r>
      <w:proofErr w:type="spellStart"/>
      <w:r>
        <w:rPr>
          <w:rFonts w:ascii="Angsana New" w:hAnsi="Angsana New"/>
          <w:spacing w:val="-2"/>
          <w:sz w:val="30"/>
          <w:szCs w:val="30"/>
          <w:lang w:eastAsia="x-none"/>
        </w:rPr>
        <w:t>Internusa</w:t>
      </w:r>
      <w:proofErr w:type="spellEnd"/>
      <w:r w:rsidR="005D53B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eastAsia="x-none"/>
        </w:rPr>
        <w:t>Ti</w:t>
      </w:r>
      <w:r w:rsidR="001A6DB9">
        <w:rPr>
          <w:rFonts w:ascii="Angsana New" w:hAnsi="Angsana New"/>
          <w:spacing w:val="-2"/>
          <w:sz w:val="30"/>
          <w:szCs w:val="30"/>
          <w:lang w:eastAsia="x-none"/>
        </w:rPr>
        <w:t>mur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 (“SIT”)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เพิ่มเติมอีกร้อยละ </w:t>
      </w:r>
      <w:r w:rsidR="00F84299">
        <w:rPr>
          <w:rFonts w:ascii="Angsana New" w:hAnsi="Angsana New"/>
          <w:sz w:val="30"/>
          <w:szCs w:val="30"/>
          <w:lang w:eastAsia="x-none"/>
        </w:rPr>
        <w:t>66.6</w:t>
      </w:r>
      <w:r w:rsidR="00380A61">
        <w:rPr>
          <w:rFonts w:ascii="Angsana New" w:hAnsi="Angsana New"/>
          <w:sz w:val="30"/>
          <w:szCs w:val="30"/>
          <w:lang w:eastAsia="x-none"/>
        </w:rPr>
        <w:t>9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จากผู้ถือหุ้นเดิม</w:t>
      </w:r>
      <w:r w:rsidR="00E3266C">
        <w:rPr>
          <w:rFonts w:ascii="Angsana New" w:hAnsi="Angsana New" w:hint="cs"/>
          <w:sz w:val="30"/>
          <w:szCs w:val="30"/>
          <w:cs/>
          <w:lang w:eastAsia="x-none"/>
        </w:rPr>
        <w:t>ผ่านทาง</w:t>
      </w:r>
      <w:r w:rsidR="00E3266C" w:rsidRPr="00E3266C">
        <w:rPr>
          <w:rFonts w:ascii="Angsana New" w:hAnsi="Angsana New"/>
          <w:sz w:val="30"/>
          <w:szCs w:val="30"/>
        </w:rPr>
        <w:t xml:space="preserve"> </w:t>
      </w:r>
      <w:r w:rsidR="007E423C" w:rsidRPr="007E423C">
        <w:rPr>
          <w:rFonts w:ascii="Angsana New" w:hAnsi="Angsana New"/>
          <w:sz w:val="30"/>
          <w:szCs w:val="30"/>
        </w:rPr>
        <w:t xml:space="preserve">Frasers Property Thailand (Indonesia) Pte. </w:t>
      </w:r>
      <w:r w:rsidR="007E423C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  <w:lang w:eastAsia="x-none"/>
        </w:rPr>
        <w:t xml:space="preserve">เป็นจำนวนเงิน </w:t>
      </w:r>
      <w:r w:rsidR="00F84299">
        <w:rPr>
          <w:rFonts w:ascii="Angsana New" w:hAnsi="Angsana New"/>
          <w:sz w:val="30"/>
          <w:szCs w:val="30"/>
          <w:lang w:eastAsia="x-none"/>
        </w:rPr>
        <w:t>131,692.00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ล้านรูเปียห์อินโดนีเซีย หรือเทียบเท่า </w:t>
      </w:r>
      <w:r w:rsidR="00F34F5D" w:rsidRPr="00F34F5D">
        <w:rPr>
          <w:rFonts w:ascii="Angsana New" w:hAnsi="Angsana New" w:hint="cs"/>
          <w:sz w:val="30"/>
          <w:szCs w:val="30"/>
          <w:lang w:eastAsia="x-none"/>
        </w:rPr>
        <w:t>311</w:t>
      </w:r>
      <w:r w:rsidR="008D2F3F">
        <w:rPr>
          <w:rFonts w:ascii="Angsana New" w:hAnsi="Angsana New" w:hint="cs"/>
          <w:sz w:val="30"/>
          <w:szCs w:val="30"/>
          <w:cs/>
          <w:lang w:eastAsia="x-none"/>
        </w:rPr>
        <w:t>.</w:t>
      </w:r>
      <w:r w:rsidR="00F34F5D" w:rsidRPr="00F34F5D">
        <w:rPr>
          <w:rFonts w:ascii="Angsana New" w:hAnsi="Angsana New" w:hint="cs"/>
          <w:sz w:val="30"/>
          <w:szCs w:val="30"/>
          <w:lang w:eastAsia="x-none"/>
        </w:rPr>
        <w:t>14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เมื่อรวมกับสัดส่วนเดิมที่ถือหุ้นในอัตราร้อยละ </w:t>
      </w:r>
      <w:r w:rsidR="008D2F3F">
        <w:rPr>
          <w:rFonts w:ascii="Angsana New" w:hAnsi="Angsana New"/>
          <w:sz w:val="30"/>
          <w:szCs w:val="30"/>
          <w:lang w:eastAsia="x-none"/>
        </w:rPr>
        <w:t>33.3</w:t>
      </w:r>
      <w:r w:rsidR="005D53B5">
        <w:rPr>
          <w:rFonts w:ascii="Angsana New" w:hAnsi="Angsana New"/>
          <w:sz w:val="30"/>
          <w:szCs w:val="30"/>
          <w:lang w:eastAsia="x-none"/>
        </w:rPr>
        <w:t>1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5D53B5">
        <w:rPr>
          <w:rFonts w:ascii="Angsana New" w:hAnsi="Angsana New" w:hint="cs"/>
          <w:sz w:val="30"/>
          <w:szCs w:val="30"/>
          <w:cs/>
          <w:lang w:eastAsia="x-none"/>
        </w:rPr>
        <w:t>ส่งผลให้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กลุ่มบริษัทถือหุ้นในอัตราร้อยละ </w:t>
      </w:r>
      <w:r w:rsidR="008D2F3F">
        <w:rPr>
          <w:rFonts w:ascii="Angsana New" w:hAnsi="Angsana New"/>
          <w:sz w:val="30"/>
          <w:szCs w:val="30"/>
          <w:lang w:eastAsia="x-none"/>
        </w:rPr>
        <w:t>100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ของหุ้นที่ออกและชำระแล้วของ</w:t>
      </w:r>
      <w:r>
        <w:rPr>
          <w:rFonts w:ascii="Angsana New" w:hAnsi="Angsana New"/>
          <w:sz w:val="30"/>
          <w:szCs w:val="30"/>
          <w:lang w:eastAsia="x-none"/>
        </w:rPr>
        <w:t xml:space="preserve"> SIT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5D53B5">
        <w:rPr>
          <w:rFonts w:ascii="Angsana New" w:hAnsi="Angsana New" w:hint="cs"/>
          <w:sz w:val="30"/>
          <w:szCs w:val="30"/>
          <w:cs/>
          <w:lang w:eastAsia="x-none"/>
        </w:rPr>
        <w:t>กลุ่มบริษัทจึงจัดประเภทเงินลงทุนเป็นเงินลงทุนในบริษัทย่อย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โดยถือเป็นการรวมธรุกิจที่ดำเนินการสำเร็จเป็นขั้นๆ บริษัทได้เลือกทดสอบการกระจุกตัวตาม </w:t>
      </w:r>
      <w:r>
        <w:rPr>
          <w:rFonts w:ascii="Angsana New" w:hAnsi="Angsana New"/>
          <w:sz w:val="30"/>
          <w:szCs w:val="30"/>
          <w:lang w:eastAsia="x-none"/>
        </w:rPr>
        <w:t xml:space="preserve">TFRS </w:t>
      </w:r>
      <w:r w:rsidRPr="00415B4C">
        <w:rPr>
          <w:rFonts w:ascii="Angsana New" w:hAnsi="Angsana New"/>
          <w:sz w:val="30"/>
          <w:szCs w:val="30"/>
          <w:lang w:eastAsia="x-none"/>
        </w:rPr>
        <w:t>3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ส่งผลให้กลุ่มบริษัทได้มาซึ่งสินทรัพย์สุทธิเพื่อพัฒนาอสังหาริมทรัพย์เพื่อ</w:t>
      </w:r>
      <w:r w:rsidR="00470863">
        <w:rPr>
          <w:rFonts w:ascii="Angsana New" w:hAnsi="Angsana New" w:hint="cs"/>
          <w:sz w:val="30"/>
          <w:szCs w:val="30"/>
          <w:cs/>
          <w:lang w:eastAsia="x-none"/>
        </w:rPr>
        <w:t>การลงทุนเพื่ออุตสาหกรรม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 xml:space="preserve">(ดูหมายเหตุ </w:t>
      </w:r>
      <w:r w:rsidRPr="00415B4C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716DF487" w14:textId="77777777" w:rsidR="000B5620" w:rsidRPr="00E535DE" w:rsidRDefault="000B5620" w:rsidP="000B562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p w14:paraId="224AD9ED" w14:textId="0CDFA65A" w:rsidR="000B5620" w:rsidRDefault="000B5620" w:rsidP="000B562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  <w:lang w:val="x-none" w:eastAsia="x-none"/>
        </w:rPr>
        <w:t>ข้อมูลมูลค่ายุติธรรมของสินทรัพย์ที่ได้มาและหนี้สินที่รับมาที่สำคัญจากการซื้อ</w:t>
      </w:r>
      <w:r w:rsidRPr="00D506C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PT Surya </w:t>
      </w:r>
      <w:proofErr w:type="spellStart"/>
      <w:r>
        <w:rPr>
          <w:rFonts w:ascii="Angsana New" w:hAnsi="Angsana New"/>
          <w:spacing w:val="-2"/>
          <w:sz w:val="30"/>
          <w:szCs w:val="30"/>
          <w:lang w:eastAsia="x-none"/>
        </w:rPr>
        <w:t>Internusa</w:t>
      </w:r>
      <w:proofErr w:type="spellEnd"/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 Ti</w:t>
      </w:r>
      <w:r w:rsidR="009B25BE">
        <w:rPr>
          <w:rFonts w:ascii="Angsana New" w:hAnsi="Angsana New"/>
          <w:spacing w:val="-2"/>
          <w:sz w:val="30"/>
          <w:szCs w:val="30"/>
          <w:lang w:eastAsia="x-none"/>
        </w:rPr>
        <w:t>m</w:t>
      </w:r>
      <w:r w:rsidR="001A6DB9">
        <w:rPr>
          <w:rFonts w:ascii="Angsana New" w:hAnsi="Angsana New"/>
          <w:spacing w:val="-2"/>
          <w:sz w:val="30"/>
          <w:szCs w:val="30"/>
          <w:lang w:eastAsia="x-none"/>
        </w:rPr>
        <w:t>ur</w:t>
      </w:r>
      <w:r>
        <w:rPr>
          <w:rFonts w:ascii="Angsana New" w:hAnsi="Angsana New"/>
          <w:sz w:val="30"/>
          <w:szCs w:val="30"/>
          <w:cs/>
          <w:lang w:val="x-none" w:eastAsia="x-none"/>
        </w:rPr>
        <w:t xml:space="preserve"> มีดังนี้</w:t>
      </w:r>
    </w:p>
    <w:p w14:paraId="2C972EBE" w14:textId="77777777" w:rsidR="000B5620" w:rsidRDefault="000B5620" w:rsidP="000B562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04" w:type="dxa"/>
        <w:tblInd w:w="426" w:type="dxa"/>
        <w:tblLook w:val="04A0" w:firstRow="1" w:lastRow="0" w:firstColumn="1" w:lastColumn="0" w:noHBand="0" w:noVBand="1"/>
      </w:tblPr>
      <w:tblGrid>
        <w:gridCol w:w="5526"/>
        <w:gridCol w:w="864"/>
        <w:gridCol w:w="744"/>
        <w:gridCol w:w="2070"/>
      </w:tblGrid>
      <w:tr w:rsidR="000B5620" w14:paraId="27A19767" w14:textId="77777777" w:rsidTr="005F59F7">
        <w:trPr>
          <w:trHeight w:val="775"/>
          <w:tblHeader/>
        </w:trPr>
        <w:tc>
          <w:tcPr>
            <w:tcW w:w="5526" w:type="dxa"/>
          </w:tcPr>
          <w:p w14:paraId="3EE8FA1A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sz w:val="30"/>
                <w:szCs w:val="30"/>
              </w:rPr>
            </w:pPr>
          </w:p>
          <w:p w14:paraId="0ACF9170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864" w:type="dxa"/>
          </w:tcPr>
          <w:p w14:paraId="580B2EEE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01457F9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44" w:type="dxa"/>
          </w:tcPr>
          <w:p w14:paraId="677FBA6E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2A1FF909" w14:textId="6B485F5C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PT Surya </w:t>
            </w:r>
            <w:r w:rsidR="005D53B5"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  <w:br/>
            </w:r>
            <w:proofErr w:type="spellStart"/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Internusa</w:t>
            </w:r>
            <w:proofErr w:type="spellEnd"/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Ti</w:t>
            </w:r>
            <w:r w:rsidR="001A6DB9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mur</w:t>
            </w:r>
          </w:p>
        </w:tc>
      </w:tr>
      <w:tr w:rsidR="000B5620" w14:paraId="6FF9B292" w14:textId="77777777" w:rsidTr="005F59F7">
        <w:trPr>
          <w:trHeight w:val="392"/>
          <w:tblHeader/>
        </w:trPr>
        <w:tc>
          <w:tcPr>
            <w:tcW w:w="5526" w:type="dxa"/>
          </w:tcPr>
          <w:p w14:paraId="7D3A08AE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</w:tcPr>
          <w:p w14:paraId="366BF93E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44" w:type="dxa"/>
          </w:tcPr>
          <w:p w14:paraId="67458714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15BF603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5620" w14:paraId="5F75CB5E" w14:textId="77777777" w:rsidTr="005F59F7">
        <w:trPr>
          <w:trHeight w:val="383"/>
        </w:trPr>
        <w:tc>
          <w:tcPr>
            <w:tcW w:w="5526" w:type="dxa"/>
            <w:hideMark/>
          </w:tcPr>
          <w:p w14:paraId="59447104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</w:tcPr>
          <w:p w14:paraId="31B08889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4" w:type="dxa"/>
          </w:tcPr>
          <w:p w14:paraId="5C72C0B1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395726BC" w14:textId="57087FE1" w:rsidR="000B5620" w:rsidRDefault="00742897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0B5620" w14:paraId="4148795B" w14:textId="77777777" w:rsidTr="005F59F7">
        <w:trPr>
          <w:trHeight w:val="383"/>
        </w:trPr>
        <w:tc>
          <w:tcPr>
            <w:tcW w:w="5526" w:type="dxa"/>
            <w:hideMark/>
          </w:tcPr>
          <w:p w14:paraId="4507C385" w14:textId="50AA82B3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อสังหาริมทรัพย์เพื่อ</w:t>
            </w:r>
            <w:r w:rsidR="00295C87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864" w:type="dxa"/>
          </w:tcPr>
          <w:p w14:paraId="55E48E25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4" w:type="dxa"/>
          </w:tcPr>
          <w:p w14:paraId="3C2E1090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4E3E2619" w14:textId="3CC7D529" w:rsidR="000B5620" w:rsidRDefault="0088203F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0B5620" w14:paraId="6BA4D879" w14:textId="77777777" w:rsidTr="005F59F7">
        <w:trPr>
          <w:trHeight w:val="383"/>
        </w:trPr>
        <w:tc>
          <w:tcPr>
            <w:tcW w:w="5526" w:type="dxa"/>
            <w:hideMark/>
          </w:tcPr>
          <w:p w14:paraId="14645D98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64" w:type="dxa"/>
          </w:tcPr>
          <w:p w14:paraId="69675946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dxa"/>
          </w:tcPr>
          <w:p w14:paraId="3CD8B017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5FE83E24" w14:textId="247E34F2" w:rsidR="000B5620" w:rsidRDefault="00742897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0B5620" w14:paraId="5AB60C0C" w14:textId="77777777" w:rsidTr="005F59F7">
        <w:trPr>
          <w:trHeight w:val="373"/>
        </w:trPr>
        <w:tc>
          <w:tcPr>
            <w:tcW w:w="5526" w:type="dxa"/>
            <w:hideMark/>
          </w:tcPr>
          <w:p w14:paraId="0055C6AA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64" w:type="dxa"/>
          </w:tcPr>
          <w:p w14:paraId="75B309EC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4" w:type="dxa"/>
          </w:tcPr>
          <w:p w14:paraId="70909C58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76CABCB3" w14:textId="4547D7DE" w:rsidR="000B5620" w:rsidRDefault="000B5620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2897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5620" w14:paraId="6C5E21F2" w14:textId="77777777" w:rsidTr="005F59F7">
        <w:trPr>
          <w:trHeight w:val="392"/>
        </w:trPr>
        <w:tc>
          <w:tcPr>
            <w:tcW w:w="5526" w:type="dxa"/>
            <w:hideMark/>
          </w:tcPr>
          <w:p w14:paraId="14F90D4A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864" w:type="dxa"/>
          </w:tcPr>
          <w:p w14:paraId="317F9D0F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dxa"/>
          </w:tcPr>
          <w:p w14:paraId="07B925BD" w14:textId="77777777" w:rsidR="000B5620" w:rsidRDefault="000B5620" w:rsidP="002F3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E97C9B" w14:textId="6F439CF5" w:rsidR="000B5620" w:rsidRPr="00CF5564" w:rsidRDefault="00742897" w:rsidP="002F3705">
            <w:pPr>
              <w:pStyle w:val="acctfourfigures"/>
              <w:tabs>
                <w:tab w:val="clear" w:pos="765"/>
                <w:tab w:val="decimal" w:pos="1610"/>
              </w:tabs>
              <w:spacing w:line="240" w:lineRule="auto"/>
              <w:ind w:left="-79" w:right="-1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88203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16CB4934" w14:textId="77777777" w:rsidR="000B5620" w:rsidRDefault="000B5620" w:rsidP="004E533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BEB9A88" w14:textId="2276CB4D" w:rsidR="004E5337" w:rsidRPr="009E2F97" w:rsidRDefault="004E5337" w:rsidP="00AE1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4E5337" w:rsidRPr="009E2F97" w:rsidSect="00741DC5">
          <w:headerReference w:type="default" r:id="rId14"/>
          <w:footerReference w:type="default" r:id="rId15"/>
          <w:pgSz w:w="11909" w:h="16834" w:code="9"/>
          <w:pgMar w:top="692" w:right="1151" w:bottom="578" w:left="1151" w:header="720" w:footer="720" w:gutter="0"/>
          <w:paperSrc w:first="7" w:other="7"/>
          <w:cols w:space="720"/>
        </w:sectPr>
      </w:pPr>
    </w:p>
    <w:p w14:paraId="68941B43" w14:textId="32D95C82" w:rsidR="00F30C56" w:rsidRPr="009E2F97" w:rsidRDefault="00383EDC" w:rsidP="008C5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เงินลงทุนในบริษัทย่อย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AF2D60" w:rsidRPr="009E2F97">
        <w:rPr>
          <w:rFonts w:ascii="Angsana New" w:hAnsi="Angsana New" w:hint="cs"/>
          <w:sz w:val="30"/>
          <w:szCs w:val="30"/>
          <w:cs/>
        </w:rPr>
        <w:t>ณ</w:t>
      </w:r>
      <w:r w:rsidR="00AF2D60" w:rsidRPr="009E2F97">
        <w:rPr>
          <w:rFonts w:ascii="Angsana New" w:hAnsi="Angsana New"/>
          <w:sz w:val="30"/>
          <w:szCs w:val="30"/>
          <w:cs/>
        </w:rPr>
        <w:t xml:space="preserve"> </w:t>
      </w:r>
      <w:r w:rsidR="00AF2D60" w:rsidRPr="009E2F97">
        <w:rPr>
          <w:rFonts w:ascii="Angsana New" w:hAnsi="Angsana New" w:hint="cs"/>
          <w:sz w:val="30"/>
          <w:szCs w:val="30"/>
          <w:cs/>
        </w:rPr>
        <w:t>วันที่</w:t>
      </w:r>
      <w:r w:rsidR="00AF2D60" w:rsidRPr="009E2F97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="00651589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2D60" w:rsidRPr="009E2F97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="00AF2D60" w:rsidRPr="009E2F97">
        <w:rPr>
          <w:rFonts w:ascii="Angsana New" w:hAnsi="Angsana New"/>
          <w:sz w:val="30"/>
          <w:szCs w:val="30"/>
        </w:rPr>
        <w:t xml:space="preserve"> </w:t>
      </w:r>
      <w:r w:rsidR="00AF2D60" w:rsidRPr="009E2F97">
        <w:rPr>
          <w:rFonts w:ascii="Angsana New" w:hAnsi="Angsana New" w:hint="cs"/>
          <w:sz w:val="30"/>
          <w:szCs w:val="30"/>
          <w:cs/>
        </w:rPr>
        <w:t>และ</w:t>
      </w:r>
      <w:r w:rsidR="00AF2D60" w:rsidRPr="009E2F97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="00AF2D60" w:rsidRPr="009E2F9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415B4C" w:rsidRPr="00415B4C">
        <w:rPr>
          <w:rFonts w:ascii="Angsana New" w:hAnsi="Angsana New"/>
          <w:sz w:val="30"/>
          <w:szCs w:val="30"/>
        </w:rPr>
        <w:t>2564</w:t>
      </w:r>
      <w:r w:rsidR="00AF2D60" w:rsidRPr="009E2F97">
        <w:rPr>
          <w:rFonts w:ascii="Angsana New" w:hAnsi="Angsana New"/>
          <w:sz w:val="30"/>
          <w:szCs w:val="30"/>
        </w:rPr>
        <w:t xml:space="preserve"> </w:t>
      </w:r>
      <w:r w:rsidR="00AF2D60" w:rsidRPr="009E2F97">
        <w:rPr>
          <w:rFonts w:ascii="Angsana New" w:hAnsi="Angsana New" w:hint="cs"/>
          <w:sz w:val="30"/>
          <w:szCs w:val="30"/>
          <w:cs/>
        </w:rPr>
        <w:t>และเงินปันผลรับ</w:t>
      </w:r>
      <w:r w:rsidR="0046753F" w:rsidRPr="009E2F97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AF2D60" w:rsidRPr="009E2F97">
        <w:rPr>
          <w:rFonts w:ascii="Angsana New" w:hAnsi="Angsana New"/>
          <w:sz w:val="30"/>
          <w:szCs w:val="30"/>
          <w:cs/>
        </w:rPr>
        <w:t>สำหรับ</w:t>
      </w:r>
      <w:r w:rsidR="00AF2D60" w:rsidRPr="009E2F97">
        <w:rPr>
          <w:rFonts w:ascii="Angsana New" w:hAnsi="Angsana New" w:hint="cs"/>
          <w:sz w:val="30"/>
          <w:szCs w:val="30"/>
          <w:cs/>
        </w:rPr>
        <w:t>งวด</w:t>
      </w:r>
      <w:r w:rsidR="00651589">
        <w:rPr>
          <w:rFonts w:ascii="Angsana New" w:hAnsi="Angsana New" w:hint="cs"/>
          <w:sz w:val="30"/>
          <w:szCs w:val="30"/>
          <w:cs/>
        </w:rPr>
        <w:t>เก้า</w:t>
      </w:r>
      <w:r w:rsidR="00AF2D60" w:rsidRPr="009E2F97">
        <w:rPr>
          <w:rFonts w:ascii="Angsana New" w:hAnsi="Angsana New" w:hint="cs"/>
          <w:sz w:val="30"/>
          <w:szCs w:val="30"/>
          <w:cs/>
        </w:rPr>
        <w:t xml:space="preserve">เดือนสิ้นสุด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="00651589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F2D60" w:rsidRPr="009E2F97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4EBEB05" w14:textId="77777777" w:rsidR="00EB2042" w:rsidRPr="009E2F97" w:rsidRDefault="00EB2042" w:rsidP="00EB2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566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545"/>
        <w:gridCol w:w="1479"/>
        <w:gridCol w:w="795"/>
        <w:gridCol w:w="251"/>
        <w:gridCol w:w="657"/>
        <w:gridCol w:w="251"/>
        <w:gridCol w:w="736"/>
        <w:gridCol w:w="251"/>
        <w:gridCol w:w="736"/>
        <w:gridCol w:w="251"/>
        <w:gridCol w:w="825"/>
        <w:gridCol w:w="251"/>
        <w:gridCol w:w="734"/>
        <w:gridCol w:w="6"/>
        <w:gridCol w:w="249"/>
        <w:gridCol w:w="6"/>
        <w:gridCol w:w="760"/>
        <w:gridCol w:w="251"/>
        <w:gridCol w:w="778"/>
        <w:gridCol w:w="7"/>
        <w:gridCol w:w="252"/>
        <w:gridCol w:w="755"/>
        <w:gridCol w:w="251"/>
        <w:gridCol w:w="827"/>
        <w:gridCol w:w="237"/>
        <w:gridCol w:w="660"/>
        <w:gridCol w:w="269"/>
        <w:gridCol w:w="590"/>
      </w:tblGrid>
      <w:tr w:rsidR="00EB2042" w:rsidRPr="009E2F97" w14:paraId="6BB3CD1C" w14:textId="77777777" w:rsidTr="00C21A17">
        <w:trPr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29A3E939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1036F159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1636" w:type="dxa"/>
            <w:gridSpan w:val="26"/>
            <w:shd w:val="clear" w:color="auto" w:fill="auto"/>
            <w:tcMar>
              <w:left w:w="115" w:type="dxa"/>
              <w:right w:w="115" w:type="dxa"/>
            </w:tcMar>
          </w:tcPr>
          <w:p w14:paraId="26D59B4E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9E2F97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EB2042" w:rsidRPr="009E2F97" w14:paraId="65607C06" w14:textId="77777777" w:rsidTr="00C21A17">
        <w:trPr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6BD099D7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3CAAB1E2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0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B7710C7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1CB8ECB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2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931B5D3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3191C59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5613AC2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E17CF56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95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0279EC30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A66AE07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3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02F0C0C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56" w:type="dxa"/>
            <w:gridSpan w:val="4"/>
            <w:shd w:val="clear" w:color="auto" w:fill="auto"/>
          </w:tcPr>
          <w:p w14:paraId="57EE2078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EB2042" w:rsidRPr="009E2F97" w14:paraId="091495D1" w14:textId="77777777" w:rsidTr="00C21A17">
        <w:trPr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4182E99E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56491A67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70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D86D09C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7FDDFCA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2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17F3088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775BDAE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FA81D2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7532550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95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0BCB479B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086BB1C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3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BC4E4AF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756" w:type="dxa"/>
            <w:gridSpan w:val="4"/>
            <w:shd w:val="clear" w:color="auto" w:fill="auto"/>
          </w:tcPr>
          <w:p w14:paraId="6B85DA4C" w14:textId="39405095" w:rsidR="00EB2042" w:rsidRPr="009E2F97" w:rsidRDefault="00492FD0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เก้า</w:t>
            </w:r>
            <w:r w:rsidR="00EB2042"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EB2042" w:rsidRPr="009E2F97" w14:paraId="1C4E79A0" w14:textId="77777777" w:rsidTr="00C21A17">
        <w:trPr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75C41E4E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7FCB9D0E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415512B4" w14:textId="491BDC37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30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7BB5D87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69FFF196" w14:textId="2DD6749F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AE3F6EA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3684264E" w14:textId="423BBFE2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3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6BE5A20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4F9444A8" w14:textId="05DDFCA5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61AC25E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B9F41C0" w14:textId="06DB9F53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30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7AA4608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A4D6E3C" w14:textId="56D579F4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3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EB2042" w:rsidRPr="009E2F97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78AB8A8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0FDADC1A" w14:textId="5FC88E7A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30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A3A8778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26BDF03" w14:textId="4D093F90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3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EB2042" w:rsidRPr="009E2F97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4F573674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5FD0DB1A" w14:textId="66B633EB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30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A7261EA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4123364F" w14:textId="596EE01C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3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EB2042" w:rsidRPr="009E2F97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7" w:type="dxa"/>
            <w:shd w:val="clear" w:color="auto" w:fill="auto"/>
          </w:tcPr>
          <w:p w14:paraId="7EE7488A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09D6E028" w14:textId="2A9A0A98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13620220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0" w:type="dxa"/>
            <w:shd w:val="clear" w:color="auto" w:fill="auto"/>
          </w:tcPr>
          <w:p w14:paraId="31F843D1" w14:textId="5E5AE03F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3</w:t>
            </w: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</w:tr>
      <w:tr w:rsidR="00EB2042" w:rsidRPr="009E2F97" w14:paraId="0635B290" w14:textId="77777777" w:rsidTr="00C21A17">
        <w:trPr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099CBAA8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5CB1761A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1F0CB0B1" w14:textId="0786097D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4E349B2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5E8F11DF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1AD7A8B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6742FADD" w14:textId="73F33EB1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F9EDE5C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5CC51C61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0DE8E7B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50CC4F9" w14:textId="345FF12A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5ED5874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D67255E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9116F14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7CDF0344" w14:textId="160AB6A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28D3FF7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FDBAEBC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39CB517E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48021787" w14:textId="4F9559CA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ม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ิถุนายน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34D7E32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1EEF0A13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7" w:type="dxa"/>
            <w:shd w:val="clear" w:color="auto" w:fill="auto"/>
          </w:tcPr>
          <w:p w14:paraId="5362406F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7B4ED1BD" w14:textId="28D82EAE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14:paraId="19D143B0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0" w:type="dxa"/>
            <w:shd w:val="clear" w:color="auto" w:fill="auto"/>
          </w:tcPr>
          <w:p w14:paraId="0C1E6C84" w14:textId="0702A1AE" w:rsidR="00EB2042" w:rsidRPr="009E2F97" w:rsidRDefault="00D31296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</w:tr>
      <w:tr w:rsidR="00EB2042" w:rsidRPr="009E2F97" w14:paraId="2DFB1384" w14:textId="77777777" w:rsidTr="00C21A17">
        <w:trPr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550FF10A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5F9EE559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6DD16391" w14:textId="5B7B5933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4E5A285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48989112" w14:textId="487DE6EE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00247B1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12851736" w14:textId="2978E8CE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6D83827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7FEEF938" w14:textId="62BF9C52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DDBDD5F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6C83B16" w14:textId="1204BA6E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A8F8FF7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092A975" w14:textId="3326F272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57BC638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08702E96" w14:textId="5E246A7E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2B7D49B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1642D46" w14:textId="0F20F7E2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2B29D702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7F2A35E0" w14:textId="63CDE713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161BD87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6DB08DED" w14:textId="0144283F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2941AB8B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dxa"/>
            <w:shd w:val="clear" w:color="auto" w:fill="auto"/>
          </w:tcPr>
          <w:p w14:paraId="575EC372" w14:textId="62F3C42E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697CBEFC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0" w:type="dxa"/>
            <w:shd w:val="clear" w:color="auto" w:fill="auto"/>
          </w:tcPr>
          <w:p w14:paraId="71B7A9D4" w14:textId="49A1330F" w:rsidR="00EB2042" w:rsidRPr="009E2F97" w:rsidRDefault="00415B4C" w:rsidP="00B77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</w:tr>
      <w:tr w:rsidR="00EB2042" w:rsidRPr="009E2F97" w14:paraId="0B7982AE" w14:textId="77777777" w:rsidTr="00C21A17">
        <w:trPr>
          <w:trHeight w:val="120"/>
          <w:tblHeader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14287F34" w14:textId="77777777" w:rsidR="00EB2042" w:rsidRPr="009E2F97" w:rsidRDefault="00EB2042" w:rsidP="00B77123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70A4B5F8" w14:textId="77777777" w:rsidR="00EB2042" w:rsidRPr="009E2F97" w:rsidRDefault="00EB2042" w:rsidP="00B77123">
            <w:pPr>
              <w:tabs>
                <w:tab w:val="clear" w:pos="1644"/>
                <w:tab w:val="clear" w:pos="1871"/>
              </w:tabs>
              <w:spacing w:line="240" w:lineRule="auto"/>
              <w:ind w:right="-103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3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9E5E141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2FF65B1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682" w:type="dxa"/>
            <w:gridSpan w:val="22"/>
            <w:shd w:val="clear" w:color="auto" w:fill="auto"/>
            <w:tcMar>
              <w:left w:w="115" w:type="dxa"/>
              <w:right w:w="115" w:type="dxa"/>
            </w:tcMar>
          </w:tcPr>
          <w:p w14:paraId="1AECDA25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9E2F97" w:rsidDel="00033211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 xml:space="preserve"> </w:t>
            </w:r>
            <w:r w:rsidRPr="009E2F97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ล้าน</w:t>
            </w:r>
            <w:r w:rsidRPr="009E2F97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EB2042" w:rsidRPr="009E2F97" w14:paraId="1613D7FC" w14:textId="77777777" w:rsidTr="00C21A17"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4F971165" w14:textId="77777777" w:rsidR="00EB2042" w:rsidRPr="009E2F97" w:rsidRDefault="00EB204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718334C4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18C44AE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D339C42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0FFE49AD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95D2015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74A47BE0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5312DB2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2AB2E01B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B4C2881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3BA9549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7FDE2BE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1F068F7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EF7B2AF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6F8EAD3A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F98791D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76B2EDE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55F1D29D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3929B451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FF754C1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1E7B34FA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7AC0B85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1E42F012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90094AB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</w:tcPr>
          <w:p w14:paraId="76542B73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EB2042" w:rsidRPr="009E2F97" w14:paraId="370365ED" w14:textId="77777777" w:rsidTr="00C21A17"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1251A61B" w14:textId="77777777" w:rsidR="00EB2042" w:rsidRPr="009E2F97" w:rsidRDefault="00EB204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pacing w:val="-8"/>
                <w:sz w:val="22"/>
                <w:szCs w:val="22"/>
                <w:cs/>
              </w:rPr>
              <w:t>บริษัท อีโค อินดัสเทรียล</w:t>
            </w:r>
            <w:r w:rsidRPr="009E2F97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เซอร์วิสเซส</w:t>
            </w:r>
            <w:r w:rsidRPr="009E2F97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615E1F31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72DF7C48" w14:textId="25B151FA" w:rsidR="00EB2042" w:rsidRPr="009E2F97" w:rsidRDefault="00F34F5D" w:rsidP="00B7712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  <w:r w:rsidR="006779E0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2AFBC10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2ACE667D" w14:textId="73EA6E83" w:rsidR="00EB2042" w:rsidRPr="009E2F97" w:rsidRDefault="00415B4C" w:rsidP="00B77123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EB2042" w:rsidRPr="009E2F97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B3E977D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3B466B3B" w14:textId="4245AADC" w:rsidR="00EB2042" w:rsidRPr="009E2F97" w:rsidRDefault="00F34F5D" w:rsidP="00B7712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13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78C8197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04543874" w14:textId="61D7FE2F" w:rsidR="00EB2042" w:rsidRPr="009E2F97" w:rsidRDefault="00415B4C" w:rsidP="00B7712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13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E066F44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7E7553A" w14:textId="15892E56" w:rsidR="00EB2042" w:rsidRPr="009E2F97" w:rsidRDefault="00273D8B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0BD5D87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BB9B426" w14:textId="326C2D04" w:rsidR="00EB2042" w:rsidRPr="009E2F97" w:rsidRDefault="00415B4C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13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E40E0CF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09FD3839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262A013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CA3C9AD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227CC459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27853D49" w14:textId="33364556" w:rsidR="00EB2042" w:rsidRPr="009E2F97" w:rsidRDefault="00116737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D8CE0C7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6098022A" w14:textId="715B3746" w:rsidR="00EB2042" w:rsidRPr="009E2F97" w:rsidRDefault="00415B4C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13</w:t>
            </w:r>
          </w:p>
        </w:tc>
        <w:tc>
          <w:tcPr>
            <w:tcW w:w="237" w:type="dxa"/>
            <w:shd w:val="clear" w:color="auto" w:fill="auto"/>
          </w:tcPr>
          <w:p w14:paraId="4297F739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5AF42A1C" w14:textId="28DC9689" w:rsidR="00EB2042" w:rsidRPr="009E2F97" w:rsidRDefault="00685ACE" w:rsidP="00B7712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64005D4B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0" w:type="dxa"/>
            <w:shd w:val="clear" w:color="auto" w:fill="auto"/>
          </w:tcPr>
          <w:p w14:paraId="7D080060" w14:textId="77777777" w:rsidR="00EB2042" w:rsidRPr="009E2F97" w:rsidRDefault="00EB2042" w:rsidP="00E925C4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EB2042" w:rsidRPr="009E2F97" w14:paraId="5AA1AC81" w14:textId="77777777" w:rsidTr="00C21A17"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186A031A" w14:textId="77777777" w:rsidR="00EB2042" w:rsidRPr="009E2F97" w:rsidRDefault="00EB2042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เฟรเซอร์ส พร็อพเพอร์ตี้ 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3605B34B" w14:textId="77777777" w:rsidR="00EB2042" w:rsidRPr="009E2F97" w:rsidRDefault="00EB2042" w:rsidP="00B77123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13BC1C97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2A18640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79A82455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286BDFA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4632E547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992BD3F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7D72D54D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96DECC0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9204C4E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71C1BE8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C678FBE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C021442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76D01691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7FEBCC7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29CDAC2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068134B9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25D05495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4499485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55D39B97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204D190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7DE855C1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52EC226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0" w:type="dxa"/>
            <w:shd w:val="clear" w:color="auto" w:fill="auto"/>
          </w:tcPr>
          <w:p w14:paraId="7DDB2183" w14:textId="77777777" w:rsidR="00EB2042" w:rsidRPr="009E2F97" w:rsidRDefault="00EB2042" w:rsidP="00B7712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16737" w:rsidRPr="009E2F97" w14:paraId="4A05C32A" w14:textId="77777777" w:rsidTr="00C21A17"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0763ABE8" w14:textId="77777777" w:rsidR="00116737" w:rsidRPr="009E2F97" w:rsidRDefault="00116737" w:rsidP="00116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อินดัสเทรียล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15C68AFF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7CCF1673" w14:textId="1F8BEE61" w:rsidR="00116737" w:rsidRPr="009E2F97" w:rsidRDefault="00F34F5D" w:rsidP="00116737">
            <w:pPr>
              <w:pStyle w:val="acctfourfigures"/>
              <w:tabs>
                <w:tab w:val="clear" w:pos="76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  <w:r w:rsidR="00116737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F9D345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3CEE8D8E" w14:textId="4C63F946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6B95C2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3010F64C" w14:textId="641069A1" w:rsidR="00116737" w:rsidRPr="009E2F97" w:rsidRDefault="00F34F5D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11</w:t>
            </w:r>
            <w:r w:rsidR="00116737">
              <w:rPr>
                <w:rFonts w:ascii="Angsana New" w:hAnsi="Angsana New"/>
                <w:szCs w:val="22"/>
                <w:lang w:val="en-US" w:bidi="th-TH"/>
              </w:rPr>
              <w:t>,500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5C588F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56235C64" w14:textId="349EA07F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59C562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9A2BAC2" w14:textId="2B9FAA2C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2E3B07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3F4C495" w14:textId="3F09CAA5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Pr="009E2F97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026406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568172B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36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F1A419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D5298F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14C4140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41411C98" w14:textId="2B01EE88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11,515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9F2DB1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74CB11EF" w14:textId="6FB81F79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Pr="009E2F97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37" w:type="dxa"/>
            <w:shd w:val="clear" w:color="auto" w:fill="auto"/>
          </w:tcPr>
          <w:p w14:paraId="2D7BFA4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083D6AC2" w14:textId="3187BC78" w:rsidR="00116737" w:rsidRPr="009E2F97" w:rsidRDefault="00685ACE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7355CB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0" w:type="dxa"/>
            <w:shd w:val="clear" w:color="auto" w:fill="auto"/>
          </w:tcPr>
          <w:p w14:paraId="1532697E" w14:textId="77777777" w:rsidR="00116737" w:rsidRPr="009E2F97" w:rsidRDefault="00116737" w:rsidP="00E925C4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116737" w:rsidRPr="009E2F97" w14:paraId="712F8B1E" w14:textId="77777777" w:rsidTr="00C21A17"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5A1D0B88" w14:textId="77777777" w:rsidR="00116737" w:rsidRPr="009E2F97" w:rsidRDefault="00116737" w:rsidP="00116737">
            <w:pPr>
              <w:spacing w:line="240" w:lineRule="auto"/>
              <w:ind w:right="-46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บริษัท เฟรเซอร์ส พร็อพเพอร์ตี้ อินดัสเทรียล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2750421D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บริหารจัดการ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4D0526F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9B539D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18797C2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79B8AE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752B968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439B89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556C52A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7AB8E8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B88DF2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CE51DB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CB2448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DFB043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61DCCB4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E6E555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9CC53C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4EB5DDA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3205B8B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08B5AC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1D25930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5854EA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262631F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2584C9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</w:tcPr>
          <w:p w14:paraId="307E1D1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16737" w:rsidRPr="009E2F97" w14:paraId="762F431A" w14:textId="77777777" w:rsidTr="00C21A17">
        <w:trPr>
          <w:trHeight w:val="290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47F8F6D5" w14:textId="77777777" w:rsidR="00116737" w:rsidRPr="009E2F97" w:rsidRDefault="00116737" w:rsidP="00116737">
            <w:pPr>
              <w:spacing w:line="240" w:lineRule="auto"/>
              <w:ind w:left="87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รีท แมนเนจเม้นท์ </w:t>
            </w:r>
            <w:r w:rsidRPr="009E2F97">
              <w:rPr>
                <w:rFonts w:ascii="Angsana New" w:hAnsi="Angsana New"/>
                <w:sz w:val="22"/>
                <w:szCs w:val="22"/>
              </w:rPr>
              <w:t>(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9E2F97">
              <w:rPr>
                <w:rFonts w:ascii="Angsana New" w:hAnsi="Angsana New"/>
                <w:sz w:val="22"/>
                <w:szCs w:val="22"/>
              </w:rPr>
              <w:t>)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352229D0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 xml:space="preserve">   กองทรัสต์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7AAAE1A2" w14:textId="29C08B1A" w:rsidR="00116737" w:rsidRPr="009E2F97" w:rsidRDefault="00F34F5D" w:rsidP="00116737">
            <w:pPr>
              <w:pStyle w:val="acctfourfigures"/>
              <w:tabs>
                <w:tab w:val="clear" w:pos="76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69</w:t>
            </w:r>
            <w:r w:rsidR="00116737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89EF23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54BF3D9C" w14:textId="241C0F86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69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7AB7FC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19511982" w14:textId="04BF93A9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74C568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269FA19B" w14:textId="7DCD2602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5076BC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8BDD103" w14:textId="27503600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5082A4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54A6C29" w14:textId="1CC55596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7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3244B9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5274D2D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6CA87F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2CE9EC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4BAD9A1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5DFD8334" w14:textId="04288F02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19F55B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38A8B9BB" w14:textId="660814C4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 w:hint="cs"/>
                <w:szCs w:val="22"/>
                <w:lang w:val="en-US" w:bidi="th-TH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3BEA09C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1C85349D" w14:textId="463822F4" w:rsidR="00116737" w:rsidRPr="00B86134" w:rsidRDefault="00685ACE" w:rsidP="0011673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</w:t>
            </w:r>
            <w:r w:rsidR="00B86134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D403C6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</w:tcPr>
          <w:p w14:paraId="645A45A9" w14:textId="1A63AA0E" w:rsidR="00116737" w:rsidRPr="009E2F97" w:rsidRDefault="00116737" w:rsidP="00116737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39</w:t>
            </w:r>
          </w:p>
        </w:tc>
      </w:tr>
      <w:tr w:rsidR="00116737" w:rsidRPr="009E2F97" w14:paraId="41193BCA" w14:textId="77777777" w:rsidTr="00C21A17">
        <w:trPr>
          <w:trHeight w:val="92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0E2E2D11" w14:textId="77777777" w:rsidR="00116737" w:rsidRPr="009E2F97" w:rsidRDefault="00116737" w:rsidP="00116737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บริษัท เฟรเซอร์ส พร็อพเพอร์ตี้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1C8398F4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7F8F8FD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18D5A8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66D7EFB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5155D6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1FAC612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316F16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1236C72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A83878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2F3F84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4887D4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33B038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A044B9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41D55E2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18A377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7EB1A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7D71992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0A0D25F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576429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14E51D6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4A5D90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5982B40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64096D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</w:tcPr>
          <w:p w14:paraId="76E8192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16737" w:rsidRPr="009E2F97" w14:paraId="580858E0" w14:textId="77777777" w:rsidTr="00C21A17">
        <w:trPr>
          <w:trHeight w:val="61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001799C4" w14:textId="77777777" w:rsidR="00116737" w:rsidRPr="009E2F97" w:rsidRDefault="00116737" w:rsidP="00116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>เทคโนโลยี (ประเทศไทย) 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24729E77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ศูนย์ข้อมูล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C35FFCA" w14:textId="2A621617" w:rsidR="00116737" w:rsidRPr="009E2F97" w:rsidRDefault="00F34F5D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  <w:r w:rsidR="00116737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EA2D79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68351185" w14:textId="37B68182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6EE037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0407D881" w14:textId="71DD3ED6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</w:t>
            </w:r>
            <w:r w:rsidR="00945BA4">
              <w:rPr>
                <w:rFonts w:ascii="Angsana New" w:hAnsi="Angsana New"/>
                <w:szCs w:val="22"/>
                <w:lang w:bidi="th-TH"/>
              </w:rPr>
              <w:t>374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C09926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56421C1C" w14:textId="5E896DDB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165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13D3BD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52D362A" w14:textId="33341E0D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1,</w:t>
            </w:r>
            <w:r w:rsidR="00945BA4">
              <w:rPr>
                <w:rFonts w:ascii="Angsana New" w:hAnsi="Angsana New"/>
                <w:szCs w:val="22"/>
                <w:lang w:val="en-US" w:bidi="th-TH"/>
              </w:rPr>
              <w:t>374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283D6A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6CEA5FF" w14:textId="45FBBD23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165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0C325F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7994580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B01386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8DE25B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42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4D5A4E0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1C6F3264" w14:textId="2302EAAA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1,374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0ECD86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4935E7F7" w14:textId="72A2DD2A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165</w:t>
            </w:r>
          </w:p>
        </w:tc>
        <w:tc>
          <w:tcPr>
            <w:tcW w:w="237" w:type="dxa"/>
            <w:shd w:val="clear" w:color="auto" w:fill="auto"/>
          </w:tcPr>
          <w:p w14:paraId="3410C9C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031958A5" w14:textId="074B8A8E" w:rsidR="00116737" w:rsidRPr="009E2F97" w:rsidRDefault="00685ACE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E6A6FC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</w:tcPr>
          <w:p w14:paraId="544E39B3" w14:textId="77777777" w:rsidR="00116737" w:rsidRPr="009E2F97" w:rsidRDefault="00116737" w:rsidP="00E925C4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116737" w:rsidRPr="009E2F97" w14:paraId="1FDE4198" w14:textId="77777777" w:rsidTr="00C21A17">
        <w:trPr>
          <w:trHeight w:val="33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534662D7" w14:textId="77777777" w:rsidR="00116737" w:rsidRPr="009E2F97" w:rsidRDefault="00116737" w:rsidP="00116737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>บริษัท บางกอกโลจิสติกส์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>พาร์ค 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4E4AA74C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2100FC9B" w14:textId="46C1BFBF" w:rsidR="00116737" w:rsidRPr="009E2F97" w:rsidRDefault="00F34F5D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75</w:t>
            </w:r>
            <w:r w:rsidR="00116737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DE792A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77F23AC1" w14:textId="67EABFB6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75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2C4E46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767AA7EB" w14:textId="5D13D18F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A88C92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</w:tcPr>
          <w:p w14:paraId="4C9A7EEA" w14:textId="48AF4A00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E03C05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0F74BBC" w14:textId="65C80E30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A213B9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7F911D0" w14:textId="44AE1831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92D243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</w:tcPr>
          <w:p w14:paraId="73D4238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36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C63FD6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2FD794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</w:tcPr>
          <w:p w14:paraId="2122E50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</w:tcPr>
          <w:p w14:paraId="52B9DD0B" w14:textId="41F1324E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F61C71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</w:tcPr>
          <w:p w14:paraId="25206E64" w14:textId="4EE79634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37" w:type="dxa"/>
            <w:shd w:val="clear" w:color="auto" w:fill="auto"/>
          </w:tcPr>
          <w:p w14:paraId="6837B76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</w:tcPr>
          <w:p w14:paraId="3C84231E" w14:textId="780F10FF" w:rsidR="00116737" w:rsidRPr="009E2F97" w:rsidRDefault="00685ACE" w:rsidP="0000788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44405E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</w:tcPr>
          <w:p w14:paraId="30A40846" w14:textId="77777777" w:rsidR="00116737" w:rsidRPr="009E2F97" w:rsidRDefault="00116737" w:rsidP="00E925C4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116737" w:rsidRPr="009E2F97" w14:paraId="4FD34719" w14:textId="77777777" w:rsidTr="00C21A17">
        <w:trPr>
          <w:trHeight w:val="61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2C8727BB" w14:textId="77777777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 xml:space="preserve">Frasers Property Thailand </w:t>
            </w:r>
          </w:p>
          <w:p w14:paraId="580BFDA9" w14:textId="77777777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 xml:space="preserve">   (Hong Kong) Limited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5F0F163B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60D4CD78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EDB4DF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E4B8AC6" w14:textId="7C05946C" w:rsidR="00116737" w:rsidRPr="009E2F97" w:rsidRDefault="00F34F5D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116737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31799A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4B6F9A8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388F41C" w14:textId="62C2B0E2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809845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266028" w14:textId="2B6115D3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B43CFF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8E5D99" w14:textId="381EEFDC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7A97DC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4A911C" w14:textId="50320024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3ADAEE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1B6B39" w14:textId="7C36252D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D2FF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56E54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A6FC5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2B286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BA34B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841709" w14:textId="5D23BD2A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575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874789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439EF5" w14:textId="7AF41EEE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36163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DFFF81A" w14:textId="750BF54E" w:rsidR="00116737" w:rsidRPr="009E2F97" w:rsidRDefault="00685ACE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DDE47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2E92C66E" w14:textId="77777777" w:rsidR="00116737" w:rsidRPr="009E2F97" w:rsidRDefault="00116737" w:rsidP="00E925C4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116737" w:rsidRPr="009E2F97" w14:paraId="53FA8FEB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775B5B73" w14:textId="77777777" w:rsidR="00116737" w:rsidRPr="009E2F97" w:rsidRDefault="00116737" w:rsidP="00116737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</w:rPr>
              <w:t>Frasers Property Thailand</w:t>
            </w:r>
          </w:p>
          <w:p w14:paraId="06D05506" w14:textId="77777777" w:rsidR="00116737" w:rsidRPr="009E2F97" w:rsidRDefault="00116737" w:rsidP="00116737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9E2F97">
              <w:rPr>
                <w:rFonts w:ascii="Angsana New" w:hAnsi="Angsana New"/>
                <w:sz w:val="22"/>
                <w:szCs w:val="22"/>
              </w:rPr>
              <w:t>International) Pte. Ltd.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015A7F9B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07DE082C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6BEC2F9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EE999C4" w14:textId="34CF9C01" w:rsidR="00116737" w:rsidRPr="009E2F97" w:rsidRDefault="00F34F5D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116737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2BCCC6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5FFA108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75858EB" w14:textId="1C4D7C6B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357F55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6C708F" w14:textId="75862BE9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10,3</w:t>
            </w:r>
            <w:r w:rsidR="00945BA4">
              <w:rPr>
                <w:rFonts w:ascii="Angsana New" w:hAnsi="Angsana New"/>
                <w:szCs w:val="22"/>
                <w:lang w:val="en-US" w:bidi="th-TH"/>
              </w:rPr>
              <w:t>69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B27093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9A93EC" w14:textId="292577E5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Pr="009E2F97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C299D1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7BC1AA" w14:textId="5D03D83E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10,3</w:t>
            </w:r>
            <w:r w:rsidR="00945BA4">
              <w:rPr>
                <w:rFonts w:ascii="Angsana New" w:hAnsi="Angsana New"/>
                <w:szCs w:val="22"/>
                <w:lang w:bidi="th-TH"/>
              </w:rPr>
              <w:t>69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DC14FA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18A828" w14:textId="393490F8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Pr="009E2F97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F7EA1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DD1D6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BCA04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5C8FD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06133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1C81CB" w14:textId="2E3B84D9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10,3</w:t>
            </w:r>
            <w:r w:rsidR="00945BA4">
              <w:rPr>
                <w:rFonts w:ascii="Angsana New" w:hAnsi="Angsana New"/>
                <w:szCs w:val="22"/>
                <w:lang w:bidi="th-TH"/>
              </w:rPr>
              <w:t>69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BAC2DE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69B2C9" w14:textId="12B8DA1C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</w:t>
            </w:r>
            <w:r w:rsidRPr="009E2F97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FCA7E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3C13AEE" w14:textId="1E61BC37" w:rsidR="00116737" w:rsidRPr="009E2F97" w:rsidRDefault="00685ACE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6FE8E5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3EA8275A" w14:textId="1669A960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9E2F97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248</w:t>
            </w:r>
          </w:p>
        </w:tc>
      </w:tr>
      <w:tr w:rsidR="00116737" w:rsidRPr="009E2F97" w14:paraId="237C2A65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4E701D9C" w14:textId="77777777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ซิสเต็ม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แอสเซ็ทส์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3E2CD173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</w:rPr>
              <w:t>พัฒนาอ</w:t>
            </w:r>
            <w:r w:rsidRPr="009E2F97">
              <w:rPr>
                <w:rFonts w:ascii="Angsana New" w:hAnsi="Angsana New"/>
                <w:spacing w:val="-4"/>
                <w:szCs w:val="22"/>
                <w:cs/>
              </w:rPr>
              <w:t>สังหาริมทรัพย์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86BF235" w14:textId="7C06EF10" w:rsidR="00116737" w:rsidRPr="009E2F97" w:rsidRDefault="00F34F5D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116737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F34F5D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037B56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3436AAE0" w14:textId="03D044F4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0461C4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B7C5E2" w14:textId="4EB7EAEF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12F2CC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D547DA" w14:textId="3575CAA8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632383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A32F91" w14:textId="280931D4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264BBD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864194" w14:textId="217A217C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8E9FE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98882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AB2A7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88CDD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4E0DF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7BB565" w14:textId="5276E016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400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FEAC1A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13F4F8" w14:textId="3A6CA20F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A984B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6554A48" w14:textId="66CE961D" w:rsidR="00116737" w:rsidRPr="009E2F97" w:rsidRDefault="00685ACE" w:rsidP="0000788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10F71E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4891FBF8" w14:textId="77777777" w:rsidR="00116737" w:rsidRPr="009E2F97" w:rsidRDefault="00116737" w:rsidP="00E925C4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116737" w:rsidRPr="009E2F97" w14:paraId="58C47B65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6D7326B3" w14:textId="77777777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75A0A233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2E7B846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39413D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72CA6C4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AA8068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1042A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9DB304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D7110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DB5AE4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EAFCF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AF71AD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CCBFA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E07F6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85165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B70C1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573A7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6C152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74F63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115EBC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03F92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07B2E2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0A6833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F0462F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165512F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16737" w:rsidRPr="009E2F97" w14:paraId="31DDF9D3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53826DD9" w14:textId="77777777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4DBD08E7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680B756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AA421C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25B0809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F4234F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F7ABB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D839B9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F3EED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51E1D1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4F190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87F1BC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5A322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43FD1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50D77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66929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13C5E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9C67E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4B67E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ADDF85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8CD8E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669F1B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296A73C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3E8C75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44349FA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16737" w:rsidRPr="009E2F97" w14:paraId="01D0C796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4AE2A416" w14:textId="77777777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73BDBEEC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152694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19CD6D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58EA524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063C17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01D13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6C4F74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4F9B8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20EC5D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C79DE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401322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EE0BC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47F7E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FDAAA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89F90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2277E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5E98E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1CDAC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B016CE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BC337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F0E1A3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B118C1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B38712C" w14:textId="77777777" w:rsidR="00116737" w:rsidRPr="009E2F97" w:rsidRDefault="00116737" w:rsidP="00E925C4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6F5A99F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16737" w:rsidRPr="009E2F97" w14:paraId="228B70EB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1E4613EE" w14:textId="08BCCB16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บริษัทย่อย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0177502E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594BA97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6B0E8E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0BE41E2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966243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87846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FF049E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4EEF0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F3441B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CA24C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FF2E16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BF16B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D68D7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FF0B0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56763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00F23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582B1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79599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26F8A1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126F9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A4F299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9FBD28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CC99B1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3D4F340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16737" w:rsidRPr="009E2F97" w14:paraId="2683A0D4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4351D6BC" w14:textId="4DC7B913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แผ่นดินทอง</w:t>
            </w:r>
            <w:r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พร็อพเพอร์ตี้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35A7D020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01E82FB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37A91D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503A88B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09C365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DC86B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E29B4E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0D331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26DF64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8D3A5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802DDF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0A0A7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40913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0F828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0E906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C70E8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84E04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9BF29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8B6173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A5982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7CA338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328BB4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CA68EA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3CBC7FE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16737" w:rsidRPr="009E2F97" w14:paraId="0BE77BB3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492B5E66" w14:textId="4B27B25B" w:rsidR="00116737" w:rsidRPr="009E2F97" w:rsidRDefault="00E3266C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116737" w:rsidRPr="009E2F97">
              <w:rPr>
                <w:rFonts w:ascii="Angsana New" w:hAnsi="Angsana New" w:hint="cs"/>
                <w:sz w:val="22"/>
                <w:szCs w:val="22"/>
                <w:cs/>
              </w:rPr>
              <w:t>ดีเวลลอปเม้นท์</w:t>
            </w:r>
            <w:r w:rsidR="00116737" w:rsidRPr="009E2F9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116737" w:rsidRPr="009E2F97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="00116737" w:rsidRPr="009E2F97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="00116737" w:rsidRPr="009E2F97">
              <w:rPr>
                <w:rFonts w:ascii="Angsana New" w:hAnsi="Angsana New" w:hint="cs"/>
                <w:sz w:val="22"/>
                <w:szCs w:val="22"/>
                <w:cs/>
              </w:rPr>
              <w:t>มหาชน</w:t>
            </w:r>
            <w:r w:rsidR="00116737" w:rsidRPr="009E2F9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1FD14A78" w14:textId="4F01E8F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  <w:r w:rsidRPr="009E2F97">
              <w:rPr>
                <w:rFonts w:ascii="Angsana New" w:hAnsi="Angsana New"/>
                <w:szCs w:val="22"/>
                <w:cs/>
              </w:rPr>
              <w:t>พัฒนา</w:t>
            </w:r>
            <w:r w:rsidRPr="009E2F97">
              <w:rPr>
                <w:rFonts w:ascii="Angsana New" w:hAnsi="Angsana New"/>
                <w:spacing w:val="-4"/>
                <w:szCs w:val="22"/>
                <w:cs/>
              </w:rPr>
              <w:t>อสังหาริมทรัพย์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3B22A826" w14:textId="5246630E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48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3B99896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0C382456" w14:textId="45E83E1D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9E2F97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48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0D69F6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AE1A0C" w14:textId="6BCB8DA0" w:rsidR="00116737" w:rsidRPr="009E2F97" w:rsidRDefault="00685ACE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11,038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629F9D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630293" w14:textId="1B5AD026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Pr="009E2F97">
              <w:rPr>
                <w:rFonts w:ascii="Angsana New" w:hAnsi="Angsana New"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038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866AE3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35AA7A" w14:textId="1E4DA839" w:rsidR="00116737" w:rsidRPr="009E2F97" w:rsidRDefault="00685ACE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19,651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D9DCE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FBF71D" w14:textId="1974C615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19</w:t>
            </w:r>
            <w:r>
              <w:rPr>
                <w:rFonts w:ascii="Angsana New" w:hAnsi="Angsana New"/>
                <w:szCs w:val="22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/>
              </w:rPr>
              <w:t>651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43D6A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8F54BC" w14:textId="43029F85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B2786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C0F10A" w14:textId="56AE9066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EBD14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C8063A" w14:textId="11B7B7B2" w:rsidR="00116737" w:rsidRPr="009E2F97" w:rsidRDefault="00685ACE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19,651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A3C7D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359A95" w14:textId="3A727F9D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19</w:t>
            </w:r>
            <w:r>
              <w:rPr>
                <w:rFonts w:ascii="Angsana New" w:hAnsi="Angsana New"/>
                <w:szCs w:val="22"/>
              </w:rPr>
              <w:t>,</w:t>
            </w:r>
            <w:r w:rsidRPr="00415B4C">
              <w:rPr>
                <w:rFonts w:ascii="Angsana New" w:hAnsi="Angsana New"/>
                <w:szCs w:val="22"/>
                <w:lang w:val="en-US"/>
              </w:rPr>
              <w:t>651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78110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26334401" w14:textId="1FF4276B" w:rsidR="00116737" w:rsidRPr="009E2F97" w:rsidRDefault="00685ACE" w:rsidP="00E925C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324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C4AA9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6ED2111D" w14:textId="002D27C8" w:rsidR="00116737" w:rsidRPr="00C21A17" w:rsidRDefault="00116737" w:rsidP="00FC4F4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284"/>
              <w:rPr>
                <w:rFonts w:ascii="Angsana New" w:hAnsi="Angsana New"/>
                <w:szCs w:val="22"/>
                <w:cs/>
                <w:lang w:bidi="th-TH"/>
              </w:rPr>
            </w:pPr>
            <w:r w:rsidRPr="00C21A17">
              <w:rPr>
                <w:rFonts w:ascii="Angsana New" w:hAnsi="Angsana New"/>
                <w:szCs w:val="22"/>
                <w:lang w:bidi="th-TH"/>
              </w:rPr>
              <w:t>832</w:t>
            </w:r>
          </w:p>
        </w:tc>
      </w:tr>
      <w:tr w:rsidR="00116737" w:rsidRPr="009E2F97" w14:paraId="5862E67C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021E9D70" w14:textId="57BC90C5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>บริษัท เฟรเซอร์ส พร็อพเพอร์ตี้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6B8A76D9" w14:textId="780AC535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ศูนย์กลางในการบริหาร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39FE66A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6FB432B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6F0B46F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EAF38F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28581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DC7F1F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9BB1B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1FD402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92D21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927F7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31D50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C60F4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444D2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5022B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088A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96E45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C241C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636D2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5E570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D3E027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EF21F7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9AD2E6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13DB1FE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16737" w:rsidRPr="009E2F97" w14:paraId="3F5B0CE1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62FB24EC" w14:textId="4CF21C2F" w:rsidR="00116737" w:rsidRPr="009E2F97" w:rsidRDefault="00E3266C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116737" w:rsidRPr="009E2F97">
              <w:rPr>
                <w:rFonts w:ascii="Angsana New" w:hAnsi="Angsana New" w:hint="cs"/>
                <w:sz w:val="22"/>
                <w:szCs w:val="22"/>
                <w:cs/>
              </w:rPr>
              <w:t>ศูนย์บริหารเงิน (ประเทศไทย) จำกัด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57C46F2A" w14:textId="052BFD2D" w:rsidR="00116737" w:rsidRPr="009E2F97" w:rsidRDefault="009044FE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="00116737" w:rsidRPr="009E2F97">
              <w:rPr>
                <w:rFonts w:ascii="Angsana New" w:hAnsi="Angsana New" w:hint="cs"/>
                <w:szCs w:val="22"/>
                <w:cs/>
                <w:lang w:bidi="th-TH"/>
              </w:rPr>
              <w:t>จัดการด้านการเงิน</w:t>
            </w: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E97AA5" w14:textId="1553FB18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12E45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CF5DC9" w14:textId="0162840C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Pr="009E2F97">
              <w:rPr>
                <w:rFonts w:ascii="Angsana New" w:hAnsi="Angsana New"/>
                <w:szCs w:val="22"/>
                <w:lang w:bidi="th-TH"/>
              </w:rPr>
              <w:t>.</w:t>
            </w:r>
            <w:r w:rsidRPr="00415B4C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24DC2F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3E04A7" w14:textId="7B051414" w:rsidR="00116737" w:rsidRPr="009E2F97" w:rsidRDefault="00685ACE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24562F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F297F0" w14:textId="19EB9730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07BBB5D9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3C0047" w14:textId="243B65A8" w:rsidR="00116737" w:rsidRPr="009E2F97" w:rsidRDefault="00685ACE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E3715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8016BC" w14:textId="5B2892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F4F4F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67DE84" w14:textId="70DCD5CC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D0157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D35F54" w14:textId="6302E6F2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FCD3B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53B24E" w14:textId="500EEE65" w:rsidR="00116737" w:rsidRPr="009E2F97" w:rsidRDefault="00685ACE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EC407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71DEE3" w14:textId="7A6E9B34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szCs w:val="22"/>
                <w:lang w:val="en-US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80732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339F" w14:textId="7498E8EB" w:rsidR="00116737" w:rsidRPr="009E2F97" w:rsidRDefault="00685ACE" w:rsidP="00E925C4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9F4B2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302B1" w14:textId="56940B05" w:rsidR="00116737" w:rsidRPr="009E2F97" w:rsidRDefault="00116737" w:rsidP="00E925C4">
            <w:pPr>
              <w:pStyle w:val="acctfourfigures"/>
              <w:tabs>
                <w:tab w:val="clear" w:pos="765"/>
                <w:tab w:val="decimal" w:pos="211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116737" w:rsidRPr="009E2F97" w14:paraId="35F43F17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4BEB55A" w14:textId="47365175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33FE123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4ACD25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50DDFD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050461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29CDEA7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7169CC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988B47E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C80FC7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B62785C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BB0496C" w14:textId="12317F50" w:rsidR="00116737" w:rsidRPr="00406D69" w:rsidRDefault="00406D69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406D69">
              <w:rPr>
                <w:rFonts w:ascii="Angsana New" w:hAnsi="Angsana New"/>
                <w:b/>
                <w:bCs/>
                <w:szCs w:val="22"/>
                <w:lang w:bidi="th-TH"/>
              </w:rPr>
              <w:t>44,</w:t>
            </w:r>
            <w:r w:rsidR="00086447">
              <w:rPr>
                <w:rFonts w:ascii="Angsana New" w:hAnsi="Angsana New"/>
                <w:b/>
                <w:bCs/>
                <w:szCs w:val="22"/>
                <w:lang w:bidi="th-TH"/>
              </w:rPr>
              <w:t>131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4FD929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EECB8E3" w14:textId="618702F4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658</w:t>
            </w: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A7DD21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7F2102E" w14:textId="4F613E66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C637B4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F7DCA21" w14:textId="60A3A093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7C044A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617A83F" w14:textId="73D55778" w:rsidR="00116737" w:rsidRPr="0008064D" w:rsidRDefault="0008064D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08064D">
              <w:rPr>
                <w:rFonts w:ascii="Angsana New" w:hAnsi="Angsana New"/>
                <w:b/>
                <w:bCs/>
                <w:szCs w:val="22"/>
                <w:lang w:bidi="th-TH"/>
              </w:rPr>
              <w:t>44,1</w:t>
            </w:r>
            <w:r w:rsidR="00086447">
              <w:rPr>
                <w:rFonts w:ascii="Angsana New" w:hAnsi="Angsana New"/>
                <w:b/>
                <w:bCs/>
                <w:szCs w:val="22"/>
                <w:lang w:bidi="th-TH"/>
              </w:rPr>
              <w:t>31</w:t>
            </w: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49E34F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4634E95" w14:textId="12FDE9AE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0CA9C5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DBC8BD" w14:textId="44C47FCB" w:rsidR="00116737" w:rsidRPr="00685ACE" w:rsidRDefault="00685ACE" w:rsidP="00E925C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85ACE">
              <w:rPr>
                <w:rFonts w:ascii="Angsana New" w:hAnsi="Angsana New"/>
                <w:b/>
                <w:bCs/>
                <w:szCs w:val="22"/>
                <w:lang w:bidi="th-TH"/>
              </w:rPr>
              <w:t>36</w:t>
            </w:r>
            <w:r w:rsidR="00B86134">
              <w:rPr>
                <w:rFonts w:ascii="Angsana New" w:hAnsi="Angsana New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B0B11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856158" w14:textId="6485E580" w:rsidR="00116737" w:rsidRPr="009E2F97" w:rsidRDefault="00116737" w:rsidP="00C21A17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Pr="009E2F97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119</w:t>
            </w:r>
          </w:p>
        </w:tc>
      </w:tr>
      <w:tr w:rsidR="00116737" w:rsidRPr="009E2F97" w14:paraId="511E8608" w14:textId="77777777" w:rsidTr="00C21A17">
        <w:trPr>
          <w:trHeight w:val="345"/>
        </w:trPr>
        <w:tc>
          <w:tcPr>
            <w:tcW w:w="2545" w:type="dxa"/>
            <w:shd w:val="clear" w:color="auto" w:fill="auto"/>
            <w:tcMar>
              <w:left w:w="115" w:type="dxa"/>
              <w:right w:w="115" w:type="dxa"/>
            </w:tcMar>
          </w:tcPr>
          <w:p w14:paraId="76253230" w14:textId="77777777" w:rsidR="00116737" w:rsidRPr="009E2F97" w:rsidRDefault="00116737" w:rsidP="0011673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shd w:val="clear" w:color="auto" w:fill="auto"/>
            <w:tcMar>
              <w:left w:w="115" w:type="dxa"/>
              <w:right w:w="115" w:type="dxa"/>
            </w:tcMar>
          </w:tcPr>
          <w:p w14:paraId="0C035DAB" w14:textId="77777777" w:rsidR="00116737" w:rsidRPr="009E2F97" w:rsidRDefault="00116737" w:rsidP="00116737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95" w:type="dxa"/>
            <w:shd w:val="clear" w:color="auto" w:fill="auto"/>
            <w:tcMar>
              <w:left w:w="115" w:type="dxa"/>
              <w:right w:w="115" w:type="dxa"/>
            </w:tcMar>
          </w:tcPr>
          <w:p w14:paraId="782D10E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  <w:tab w:val="decimal" w:pos="333"/>
                <w:tab w:val="left" w:pos="496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3EE7F6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dxa"/>
            <w:shd w:val="clear" w:color="auto" w:fill="auto"/>
            <w:tcMar>
              <w:left w:w="115" w:type="dxa"/>
              <w:right w:w="115" w:type="dxa"/>
            </w:tcMar>
          </w:tcPr>
          <w:p w14:paraId="1F9B6F3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290632C6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D6ACB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5FAC0F8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DD0A1B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48D99A01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F5FD4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1E02F36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gridSpan w:val="2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415384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2DF4A0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0E79C3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620D4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5" w:type="dxa"/>
            <w:gridSpan w:val="2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A5062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EB104A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DCD13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1" w:type="dxa"/>
            <w:shd w:val="clear" w:color="auto" w:fill="auto"/>
            <w:tcMar>
              <w:left w:w="115" w:type="dxa"/>
              <w:right w:w="115" w:type="dxa"/>
            </w:tcMar>
          </w:tcPr>
          <w:p w14:paraId="7252AE6D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FA7312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B1D73E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409C8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4282595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369C7F" w14:textId="77777777" w:rsidR="00116737" w:rsidRPr="009E2F97" w:rsidRDefault="00116737" w:rsidP="00116737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</w:tbl>
    <w:p w14:paraId="08AB8D15" w14:textId="30A42CFD" w:rsidR="00800C65" w:rsidRPr="009E2F97" w:rsidRDefault="00800C65" w:rsidP="006E2106">
      <w:pPr>
        <w:pStyle w:val="acctfourfigures"/>
        <w:tabs>
          <w:tab w:val="clear" w:pos="765"/>
          <w:tab w:val="decimal" w:pos="0"/>
        </w:tabs>
        <w:spacing w:line="240" w:lineRule="auto"/>
        <w:ind w:right="-79"/>
        <w:rPr>
          <w:rFonts w:ascii="Angsana New" w:eastAsia="Times New Roman" w:hAnsi="Angsana New"/>
          <w:spacing w:val="-2"/>
          <w:sz w:val="28"/>
          <w:szCs w:val="28"/>
        </w:rPr>
      </w:pPr>
      <w:r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บริษัทย่อยทั้งหมดดำเนินธุรกิจในประเทศไทยยกเว้น</w:t>
      </w:r>
      <w:r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38501BD9" w14:textId="77626718" w:rsidR="00800C65" w:rsidRPr="009E2F97" w:rsidRDefault="00415B4C" w:rsidP="00A33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</w:rPr>
      </w:pPr>
      <w:r w:rsidRPr="00415B4C">
        <w:rPr>
          <w:rFonts w:ascii="Angsana New" w:eastAsia="Times New Roman" w:hAnsi="Angsana New" w:hint="cs"/>
          <w:spacing w:val="-2"/>
          <w:sz w:val="28"/>
          <w:szCs w:val="28"/>
        </w:rPr>
        <w:t>1</w:t>
      </w:r>
      <w:r w:rsidR="00800C65"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. </w:t>
      </w:r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 xml:space="preserve">Frasers Property </w:t>
      </w:r>
      <w:proofErr w:type="gramStart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>Thailand  (</w:t>
      </w:r>
      <w:proofErr w:type="gramEnd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 xml:space="preserve">Hong Kong) Limited </w:t>
      </w:r>
      <w:r w:rsidR="00800C65"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จดทะเบียนจัดตั้งและดำเนินธุรกิจในเขตบริหารพิเศษฮ่องกง</w:t>
      </w:r>
      <w:r w:rsidR="00800C65"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744916AA" w14:textId="0273F7C4" w:rsidR="00800C65" w:rsidRPr="009E2F97" w:rsidRDefault="00415B4C" w:rsidP="00A33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</w:rPr>
      </w:pPr>
      <w:r w:rsidRPr="00415B4C">
        <w:rPr>
          <w:rFonts w:ascii="Angsana New" w:eastAsia="Times New Roman" w:hAnsi="Angsana New" w:hint="cs"/>
          <w:spacing w:val="-2"/>
          <w:sz w:val="28"/>
          <w:szCs w:val="28"/>
        </w:rPr>
        <w:t>2</w:t>
      </w:r>
      <w:r w:rsidR="00800C65"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. </w:t>
      </w:r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>Frasers Property Thailand (International) Pte. Ltd., Frasers Property Thailand (Vietnam) Pte. Ltd.</w:t>
      </w:r>
      <w:proofErr w:type="gramStart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>,  ALPS</w:t>
      </w:r>
      <w:proofErr w:type="gramEnd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 xml:space="preserve"> Ventura Pte. Ltd., New Motion Pte. Ltd., Grand Trail Holding, Grand Trail Investment Pte. Ltd., </w:t>
      </w:r>
      <w:proofErr w:type="spellStart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>Amiogos</w:t>
      </w:r>
      <w:proofErr w:type="spellEnd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 xml:space="preserve"> An </w:t>
      </w:r>
      <w:proofErr w:type="spellStart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>Phu</w:t>
      </w:r>
      <w:proofErr w:type="spellEnd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 xml:space="preserve"> (Singapore) Pte. Ltd. </w:t>
      </w:r>
      <w:r w:rsidR="00800C65"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และ</w:t>
      </w:r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 xml:space="preserve"> Amigos An </w:t>
      </w:r>
      <w:proofErr w:type="spellStart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>Phu</w:t>
      </w:r>
      <w:proofErr w:type="spellEnd"/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 xml:space="preserve"> Holding </w:t>
      </w:r>
      <w:r w:rsidR="00800C65"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จดทะเบียนจัดตั้งและดำเนินธุรกิจในประเทศสิงคโปร์</w:t>
      </w:r>
      <w:r w:rsidR="00800C65" w:rsidRPr="009E2F97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</w:p>
    <w:p w14:paraId="54F73488" w14:textId="7A934680" w:rsidR="00BF2C22" w:rsidRDefault="00415B4C" w:rsidP="00BF2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30"/>
          <w:szCs w:val="30"/>
        </w:rPr>
      </w:pPr>
      <w:r w:rsidRPr="00415B4C">
        <w:rPr>
          <w:rFonts w:ascii="Angsana New" w:eastAsia="Times New Roman" w:hAnsi="Angsana New"/>
          <w:spacing w:val="-2"/>
          <w:sz w:val="28"/>
          <w:szCs w:val="28"/>
        </w:rPr>
        <w:t>3</w:t>
      </w:r>
      <w:r w:rsidR="00800C65" w:rsidRPr="009E2F97">
        <w:rPr>
          <w:rFonts w:ascii="Angsana New" w:eastAsia="Times New Roman" w:hAnsi="Angsana New"/>
          <w:spacing w:val="-2"/>
          <w:sz w:val="28"/>
          <w:szCs w:val="28"/>
        </w:rPr>
        <w:t xml:space="preserve">. New Motion Industrial Company Limited </w:t>
      </w:r>
      <w:r w:rsidR="00800C65" w:rsidRPr="009E2F97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จดทะเบียนจัดตั้งและดำเนินธุรกิจในประเทศเวียดนาม</w:t>
      </w:r>
      <w:r w:rsidR="00BF2C22">
        <w:rPr>
          <w:rFonts w:ascii="Angsana New" w:eastAsia="Times New Roman" w:hAnsi="Angsana New"/>
          <w:spacing w:val="-2"/>
          <w:sz w:val="28"/>
          <w:szCs w:val="28"/>
        </w:rPr>
        <w:t xml:space="preserve"> </w:t>
      </w:r>
    </w:p>
    <w:p w14:paraId="2051BBBE" w14:textId="2CEF84DC" w:rsidR="00395281" w:rsidRDefault="00BF2C22" w:rsidP="00BF2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  <w:cs/>
        </w:rPr>
      </w:pPr>
      <w:r w:rsidRPr="00BF2C22">
        <w:rPr>
          <w:rFonts w:ascii="Angsana New" w:eastAsia="Times New Roman" w:hAnsi="Angsana New"/>
          <w:spacing w:val="-2"/>
          <w:sz w:val="28"/>
          <w:szCs w:val="28"/>
        </w:rPr>
        <w:t>4.</w:t>
      </w:r>
      <w:r>
        <w:rPr>
          <w:rFonts w:ascii="Angsana New" w:eastAsia="Times New Roman" w:hAnsi="Angsana New" w:hint="cs"/>
          <w:spacing w:val="-2"/>
          <w:sz w:val="28"/>
          <w:szCs w:val="28"/>
          <w:cs/>
        </w:rPr>
        <w:t xml:space="preserve"> </w:t>
      </w:r>
      <w:r w:rsidR="00395281" w:rsidRPr="00395281">
        <w:rPr>
          <w:rFonts w:ascii="Angsana New" w:eastAsia="Times New Roman" w:hAnsi="Angsana New"/>
          <w:spacing w:val="-2"/>
          <w:sz w:val="28"/>
          <w:szCs w:val="28"/>
        </w:rPr>
        <w:t>Frasers Property Thailand (Indonesia) Pte.</w:t>
      </w:r>
      <w:r w:rsidR="00395281">
        <w:rPr>
          <w:rFonts w:ascii="Angsana New" w:eastAsia="Times New Roman" w:hAnsi="Angsana New"/>
          <w:spacing w:val="-2"/>
          <w:sz w:val="28"/>
          <w:szCs w:val="28"/>
        </w:rPr>
        <w:t xml:space="preserve"> </w:t>
      </w:r>
      <w:r w:rsidR="00395281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จดทะเบียนจัดตั้งในประเทศสิงคโปร์และดำเนินธุรกิจในประเทศอินโดนีเซีย</w:t>
      </w:r>
    </w:p>
    <w:p w14:paraId="07AB28ED" w14:textId="048DB4A9" w:rsidR="00BF2C22" w:rsidRPr="00BF2C22" w:rsidRDefault="00395281" w:rsidP="00BF2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eastAsia="Times New Roman" w:hAnsi="Angsana New"/>
          <w:spacing w:val="-2"/>
          <w:sz w:val="28"/>
          <w:szCs w:val="28"/>
          <w:cs/>
        </w:rPr>
        <w:sectPr w:rsidR="00BF2C22" w:rsidRPr="00BF2C22" w:rsidSect="008B42A7">
          <w:pgSz w:w="16834" w:h="11909" w:orient="landscape" w:code="9"/>
          <w:pgMar w:top="1151" w:right="1151" w:bottom="578" w:left="1151" w:header="720" w:footer="720" w:gutter="0"/>
          <w:paperSrc w:first="7" w:other="7"/>
          <w:cols w:space="720"/>
          <w:docGrid w:linePitch="245"/>
        </w:sectPr>
      </w:pPr>
      <w:r>
        <w:rPr>
          <w:rFonts w:ascii="Angsana New" w:eastAsia="Times New Roman" w:hAnsi="Angsana New"/>
          <w:spacing w:val="-2"/>
          <w:sz w:val="28"/>
          <w:szCs w:val="28"/>
        </w:rPr>
        <w:t xml:space="preserve">5. </w:t>
      </w:r>
      <w:r w:rsidR="00BF2C22" w:rsidRPr="00BF2C22">
        <w:rPr>
          <w:rFonts w:ascii="Angsana New" w:eastAsia="Times New Roman" w:hAnsi="Angsana New"/>
          <w:spacing w:val="-2"/>
          <w:sz w:val="28"/>
          <w:szCs w:val="28"/>
        </w:rPr>
        <w:t xml:space="preserve">PT SLP Surya TICON </w:t>
      </w:r>
      <w:proofErr w:type="spellStart"/>
      <w:r w:rsidR="00BF2C22" w:rsidRPr="00BF2C22">
        <w:rPr>
          <w:rFonts w:ascii="Angsana New" w:eastAsia="Times New Roman" w:hAnsi="Angsana New"/>
          <w:spacing w:val="-2"/>
          <w:sz w:val="28"/>
          <w:szCs w:val="28"/>
        </w:rPr>
        <w:t>Internusa</w:t>
      </w:r>
      <w:proofErr w:type="spellEnd"/>
      <w:r w:rsidR="00BF2C22" w:rsidRPr="00BF2C22">
        <w:rPr>
          <w:rFonts w:ascii="Angsana New" w:eastAsia="Times New Roman" w:hAnsi="Angsana New"/>
          <w:spacing w:val="-2"/>
          <w:sz w:val="28"/>
          <w:szCs w:val="28"/>
        </w:rPr>
        <w:t xml:space="preserve"> </w:t>
      </w:r>
      <w:r w:rsidR="00BF2C22" w:rsidRPr="00BF2C22">
        <w:rPr>
          <w:rFonts w:ascii="Angsana New" w:eastAsia="Times New Roman" w:hAnsi="Angsana New" w:hint="cs"/>
          <w:spacing w:val="-2"/>
          <w:sz w:val="28"/>
          <w:szCs w:val="28"/>
          <w:cs/>
        </w:rPr>
        <w:t>และ</w:t>
      </w:r>
      <w:r w:rsidR="00BF2C22" w:rsidRPr="00BF2C22">
        <w:rPr>
          <w:rFonts w:ascii="Angsana New" w:eastAsia="Times New Roman" w:hAnsi="Angsana New"/>
          <w:spacing w:val="-2"/>
          <w:sz w:val="28"/>
          <w:szCs w:val="28"/>
          <w:cs/>
        </w:rPr>
        <w:t xml:space="preserve"> </w:t>
      </w:r>
      <w:r w:rsidR="00BF2C22" w:rsidRPr="00BF2C22">
        <w:rPr>
          <w:rFonts w:ascii="Angsana New" w:eastAsia="Times New Roman" w:hAnsi="Angsana New"/>
          <w:spacing w:val="-2"/>
          <w:sz w:val="28"/>
          <w:szCs w:val="28"/>
        </w:rPr>
        <w:t xml:space="preserve">PT Surya </w:t>
      </w:r>
      <w:proofErr w:type="spellStart"/>
      <w:r w:rsidR="00BF2C22" w:rsidRPr="00BF2C22">
        <w:rPr>
          <w:rFonts w:ascii="Angsana New" w:eastAsia="Times New Roman" w:hAnsi="Angsana New"/>
          <w:spacing w:val="-2"/>
          <w:sz w:val="28"/>
          <w:szCs w:val="28"/>
        </w:rPr>
        <w:t>Internusa</w:t>
      </w:r>
      <w:proofErr w:type="spellEnd"/>
      <w:r w:rsidR="00BF2C22" w:rsidRPr="00BF2C22">
        <w:rPr>
          <w:rFonts w:ascii="Angsana New" w:eastAsia="Times New Roman" w:hAnsi="Angsana New"/>
          <w:spacing w:val="-2"/>
          <w:sz w:val="28"/>
          <w:szCs w:val="28"/>
        </w:rPr>
        <w:t xml:space="preserve"> Timur </w:t>
      </w:r>
      <w:r w:rsidR="00BF2C22" w:rsidRPr="00BF2C22">
        <w:rPr>
          <w:rFonts w:ascii="Angsana New" w:eastAsia="Times New Roman" w:hAnsi="Angsana New" w:hint="cs"/>
          <w:spacing w:val="-2"/>
          <w:sz w:val="28"/>
          <w:szCs w:val="28"/>
          <w:cs/>
        </w:rPr>
        <w:t>จดทะเบียนจัดตั้งและดำเนินธุรกิจในประเทศอินโดนีเซีย</w:t>
      </w:r>
    </w:p>
    <w:p w14:paraId="3CD84A77" w14:textId="77777777" w:rsidR="004670C8" w:rsidRPr="009E2F97" w:rsidRDefault="004670C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เงินให้กู้ยืมระยะสั้นเพื่อโครงการลงทุน</w:t>
      </w:r>
    </w:p>
    <w:p w14:paraId="6B5CB783" w14:textId="5EF90CC2" w:rsidR="006163BB" w:rsidRPr="00E4051C" w:rsidRDefault="006163BB" w:rsidP="006163BB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15496288" w14:textId="4560AA7F" w:rsidR="006163BB" w:rsidRPr="00D82C32" w:rsidRDefault="006163BB" w:rsidP="006163BB">
      <w:pPr>
        <w:pStyle w:val="Heading6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 xml:space="preserve">ณ วันที่ </w:t>
      </w:r>
      <w:r w:rsidR="00415B4C" w:rsidRPr="00415B4C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>30</w:t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  <w:lang w:val="en-GB" w:eastAsia="en-US"/>
        </w:rPr>
        <w:t xml:space="preserve">กันยายน </w:t>
      </w:r>
      <w:r w:rsidR="00415B4C" w:rsidRPr="00415B4C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>2564</w:t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 xml:space="preserve"> บริษัทย่อยทางอ้อม</w:t>
      </w:r>
      <w:r w:rsidR="0032747C">
        <w:rPr>
          <w:rFonts w:ascii="Angsana New" w:hAnsi="Angsana New" w:hint="cs"/>
          <w:b w:val="0"/>
          <w:bCs w:val="0"/>
          <w:sz w:val="30"/>
          <w:szCs w:val="30"/>
          <w:cs/>
          <w:lang w:val="en-GB" w:eastAsia="en-US"/>
        </w:rPr>
        <w:t>แห่งหนึ่ง</w:t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>ของบริษั</w:t>
      </w:r>
      <w:r>
        <w:rPr>
          <w:rFonts w:ascii="Angsana New" w:hAnsi="Angsana New" w:hint="cs"/>
          <w:b w:val="0"/>
          <w:bCs w:val="0"/>
          <w:sz w:val="30"/>
          <w:szCs w:val="30"/>
          <w:cs/>
          <w:lang w:val="en-GB" w:eastAsia="en-US"/>
        </w:rPr>
        <w:t>ท</w:t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>มีเงินให้กู้ยืมระยะสั้น</w:t>
      </w:r>
      <w:r w:rsidRPr="009E2F97">
        <w:rPr>
          <w:rFonts w:ascii="Angsana New" w:hAnsi="Angsana New" w:hint="cs"/>
          <w:b w:val="0"/>
          <w:bCs w:val="0"/>
          <w:sz w:val="30"/>
          <w:szCs w:val="30"/>
          <w:cs/>
          <w:lang w:val="en-GB" w:eastAsia="en-US"/>
        </w:rPr>
        <w:t>และเงินมัดจำ</w:t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>แก่บริษัท</w:t>
      </w:r>
      <w:r w:rsidR="00E768AF">
        <w:rPr>
          <w:rFonts w:ascii="Angsana New" w:hAnsi="Angsana New"/>
          <w:b w:val="0"/>
          <w:bCs w:val="0"/>
          <w:sz w:val="30"/>
          <w:szCs w:val="30"/>
          <w:lang w:val="en-GB" w:eastAsia="en-US"/>
        </w:rPr>
        <w:br/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>ในต่างประเทศ</w:t>
      </w:r>
      <w:r w:rsidRPr="009E2F9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 w:eastAsia="en-US"/>
        </w:rPr>
        <w:t xml:space="preserve">แห่งหนึ่งจำนวนเงิน </w:t>
      </w:r>
      <w:r w:rsidR="00DC16CB">
        <w:rPr>
          <w:rFonts w:ascii="Angsana New" w:hAnsi="Angsana New"/>
          <w:b w:val="0"/>
          <w:bCs w:val="0"/>
          <w:spacing w:val="-6"/>
          <w:sz w:val="30"/>
          <w:szCs w:val="30"/>
          <w:lang w:val="en-US" w:eastAsia="en-US"/>
        </w:rPr>
        <w:t>164.32</w:t>
      </w:r>
      <w:r w:rsidRPr="009E2F97">
        <w:rPr>
          <w:rFonts w:ascii="Angsana New" w:hAnsi="Angsana New"/>
          <w:b w:val="0"/>
          <w:bCs w:val="0"/>
          <w:spacing w:val="-6"/>
          <w:sz w:val="30"/>
          <w:szCs w:val="30"/>
          <w:lang w:val="en-GB" w:eastAsia="en-US"/>
        </w:rPr>
        <w:t xml:space="preserve"> </w:t>
      </w:r>
      <w:r w:rsidRPr="009E2F97">
        <w:rPr>
          <w:rFonts w:ascii="Angsana New" w:hAnsi="Angsana New"/>
          <w:b w:val="0"/>
          <w:bCs w:val="0"/>
          <w:spacing w:val="-6"/>
          <w:sz w:val="30"/>
          <w:szCs w:val="30"/>
          <w:cs/>
          <w:lang w:val="en-GB" w:eastAsia="en-US"/>
        </w:rPr>
        <w:t>ล้านบาท</w:t>
      </w:r>
      <w:r w:rsidRPr="009E2F97">
        <w:rPr>
          <w:rFonts w:ascii="Angsana New" w:hAnsi="Angsana New" w:hint="cs"/>
          <w:b w:val="0"/>
          <w:bCs w:val="0"/>
          <w:spacing w:val="-6"/>
          <w:sz w:val="30"/>
          <w:szCs w:val="30"/>
          <w:cs/>
          <w:lang w:val="en-GB" w:eastAsia="en-US"/>
        </w:rPr>
        <w:t xml:space="preserve"> </w:t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>เพื่อโครงการลงทุนพัฒนาอสังหาริมทรัพย์ในต่างประเทศ</w:t>
      </w:r>
      <w:r w:rsidR="00E768AF">
        <w:rPr>
          <w:rFonts w:ascii="Angsana New" w:hAnsi="Angsana New"/>
          <w:b w:val="0"/>
          <w:bCs w:val="0"/>
          <w:sz w:val="30"/>
          <w:szCs w:val="30"/>
          <w:lang w:val="en-GB" w:eastAsia="en-US"/>
        </w:rPr>
        <w:br/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>ทั้งนี้คู่สัญญาดังกล่าวต้องชำระเงินกู้พร้อมดอกเบี้ยให้แก่กลุ่มบริษัทหากไม่สามารถปฎิบัติตามเงื่อนไขที่ระบุใ</w:t>
      </w:r>
      <w:r w:rsidR="00E768AF">
        <w:rPr>
          <w:rFonts w:ascii="Angsana New" w:hAnsi="Angsana New" w:hint="cs"/>
          <w:b w:val="0"/>
          <w:bCs w:val="0"/>
          <w:sz w:val="30"/>
          <w:szCs w:val="30"/>
          <w:cs/>
          <w:lang w:val="en-GB" w:eastAsia="en-US"/>
        </w:rPr>
        <w:t>น</w:t>
      </w:r>
      <w:r w:rsidR="00E768AF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br/>
      </w:r>
      <w:r w:rsidRPr="009E2F97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t>สัญญาในอนาคตได้</w:t>
      </w:r>
      <w:r>
        <w:rPr>
          <w:rFonts w:ascii="Angsana New" w:hAnsi="Angsana New"/>
          <w:b w:val="0"/>
          <w:bCs w:val="0"/>
          <w:sz w:val="30"/>
          <w:szCs w:val="30"/>
          <w:lang w:val="en-GB" w:eastAsia="en-US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  <w:lang w:val="en-GB" w:eastAsia="en-US"/>
        </w:rPr>
        <w:t xml:space="preserve">ต่อมาเงินกู้ยืมดังกล่าวได้มีการชำระคืนแล้วทั้งจำนวนในระหว่างงวดเก้าเดือนสิ้นสุดวันที่ </w:t>
      </w:r>
      <w:r w:rsidR="00E768AF">
        <w:rPr>
          <w:rFonts w:ascii="Angsana New" w:hAnsi="Angsana New"/>
          <w:b w:val="0"/>
          <w:bCs w:val="0"/>
          <w:sz w:val="30"/>
          <w:szCs w:val="30"/>
          <w:cs/>
          <w:lang w:val="en-GB" w:eastAsia="en-US"/>
        </w:rPr>
        <w:br/>
      </w:r>
      <w:r w:rsidR="00415B4C" w:rsidRPr="00415B4C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>30</w:t>
      </w:r>
      <w:r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  <w:lang w:val="en-US" w:eastAsia="en-US"/>
        </w:rPr>
        <w:t xml:space="preserve">มิถุนายน </w:t>
      </w:r>
      <w:r w:rsidR="00415B4C" w:rsidRPr="00415B4C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>2565</w:t>
      </w:r>
    </w:p>
    <w:p w14:paraId="136B452C" w14:textId="77777777" w:rsidR="006163BB" w:rsidRPr="00CD528D" w:rsidRDefault="006163BB" w:rsidP="006163BB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648885B4" w14:textId="110BB926" w:rsidR="00E76E33" w:rsidRPr="009E2F97" w:rsidRDefault="007A1A3D" w:rsidP="00DA1F17">
      <w:pPr>
        <w:pStyle w:val="Heading6"/>
        <w:numPr>
          <w:ilvl w:val="0"/>
          <w:numId w:val="2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647E384F" w14:textId="77777777" w:rsidR="00E76E33" w:rsidRPr="009E2F97" w:rsidRDefault="00E76E33" w:rsidP="009E2F97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  <w:lang w:val="en-US"/>
        </w:rPr>
      </w:pPr>
    </w:p>
    <w:p w14:paraId="59431A72" w14:textId="205B45AB" w:rsidR="00F25C16" w:rsidRPr="009E2F97" w:rsidRDefault="00431191" w:rsidP="009E2F97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spacing w:val="-2"/>
          <w:sz w:val="30"/>
          <w:szCs w:val="30"/>
          <w:cs/>
          <w:lang w:val="en-US"/>
        </w:rPr>
      </w:pPr>
      <w:r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>การซื้อ จำหน่าย และโอนอสังหาริมทรัพย์เพื่อการลงทุนไม่รวมสินทรัพย์สิทธิการใช้ระหว่างงวด</w:t>
      </w:r>
      <w:r w:rsidR="00473CF0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>เก้า</w:t>
      </w:r>
      <w:r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>เดือนสิ้นสุ</w:t>
      </w:r>
      <w:r w:rsidR="00A1154D"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>ด</w:t>
      </w:r>
      <w:r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 xml:space="preserve">วันที่ </w:t>
      </w:r>
      <w:r w:rsidR="00415B4C" w:rsidRPr="00415B4C">
        <w:rPr>
          <w:rFonts w:ascii="Angsana New" w:hAnsi="Angsana New"/>
          <w:b w:val="0"/>
          <w:bCs w:val="0"/>
          <w:spacing w:val="-2"/>
          <w:sz w:val="30"/>
          <w:szCs w:val="30"/>
          <w:lang w:val="en-US"/>
        </w:rPr>
        <w:t>30</w:t>
      </w:r>
      <w:r w:rsidR="00473CF0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 xml:space="preserve"> มิถุนายน</w:t>
      </w:r>
      <w:r w:rsidRPr="009E2F97">
        <w:rPr>
          <w:rFonts w:ascii="Angsana New" w:hAnsi="Angsana New" w:hint="cs"/>
          <w:b w:val="0"/>
          <w:bCs w:val="0"/>
          <w:spacing w:val="-2"/>
          <w:sz w:val="30"/>
          <w:szCs w:val="30"/>
          <w:cs/>
          <w:lang w:val="en-US"/>
        </w:rPr>
        <w:t xml:space="preserve"> มีดังนี้</w:t>
      </w:r>
    </w:p>
    <w:p w14:paraId="7E5A68E4" w14:textId="77777777" w:rsidR="007A1A3D" w:rsidRPr="009E2F97" w:rsidRDefault="007A1A3D" w:rsidP="009E2F97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88"/>
        <w:gridCol w:w="787"/>
        <w:gridCol w:w="962"/>
        <w:gridCol w:w="266"/>
        <w:gridCol w:w="984"/>
        <w:gridCol w:w="263"/>
        <w:gridCol w:w="993"/>
        <w:gridCol w:w="263"/>
        <w:gridCol w:w="1098"/>
      </w:tblGrid>
      <w:tr w:rsidR="00757A47" w:rsidRPr="009E2F97" w14:paraId="18A6CCAE" w14:textId="77777777" w:rsidTr="00AD236C">
        <w:trPr>
          <w:trHeight w:val="337"/>
          <w:tblHeader/>
        </w:trPr>
        <w:tc>
          <w:tcPr>
            <w:tcW w:w="3588" w:type="dxa"/>
            <w:vAlign w:val="bottom"/>
          </w:tcPr>
          <w:p w14:paraId="6D76FF17" w14:textId="77777777" w:rsidR="00757A47" w:rsidRPr="009E2F97" w:rsidRDefault="00757A47" w:rsidP="009E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787" w:type="dxa"/>
          </w:tcPr>
          <w:p w14:paraId="178E4EC7" w14:textId="77777777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92516C3" w14:textId="3BFDED88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6EE6DEA0" w14:textId="77777777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54" w:type="dxa"/>
            <w:gridSpan w:val="3"/>
            <w:vAlign w:val="bottom"/>
          </w:tcPr>
          <w:p w14:paraId="29F78B46" w14:textId="77777777" w:rsidR="00757A47" w:rsidRPr="009E2F97" w:rsidRDefault="00757A4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008" w:rsidRPr="009E2F97" w14:paraId="25374FEC" w14:textId="77777777" w:rsidTr="00AD236C">
        <w:trPr>
          <w:trHeight w:val="337"/>
          <w:tblHeader/>
        </w:trPr>
        <w:tc>
          <w:tcPr>
            <w:tcW w:w="3588" w:type="dxa"/>
            <w:vAlign w:val="bottom"/>
          </w:tcPr>
          <w:p w14:paraId="5206F74B" w14:textId="77777777" w:rsidR="00A33008" w:rsidRPr="009E2F97" w:rsidRDefault="00A33008" w:rsidP="00A330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87" w:type="dxa"/>
          </w:tcPr>
          <w:p w14:paraId="0CB40353" w14:textId="2A1232BC" w:rsidR="00A33008" w:rsidRPr="009E2F97" w:rsidRDefault="00A33008" w:rsidP="00A3300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7049C80B" w14:textId="41E467A0" w:rsidR="00A33008" w:rsidRPr="009E2F97" w:rsidRDefault="00415B4C" w:rsidP="00A3300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6" w:type="dxa"/>
            <w:vAlign w:val="bottom"/>
          </w:tcPr>
          <w:p w14:paraId="598C38FE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37350CC" w14:textId="250D925A" w:rsidR="00A33008" w:rsidRPr="009E2F97" w:rsidRDefault="00415B4C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vAlign w:val="bottom"/>
          </w:tcPr>
          <w:p w14:paraId="29EF8ADC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5AEF15C" w14:textId="63DA5C9E" w:rsidR="00A33008" w:rsidRPr="009E2F97" w:rsidRDefault="00415B4C" w:rsidP="00A3300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3" w:type="dxa"/>
            <w:vAlign w:val="bottom"/>
          </w:tcPr>
          <w:p w14:paraId="036E55A7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AD8AB7B" w14:textId="24F3EF20" w:rsidR="00A33008" w:rsidRPr="009E2F97" w:rsidRDefault="00415B4C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33008" w:rsidRPr="009E2F97" w14:paraId="57EF692A" w14:textId="77777777" w:rsidTr="00AD236C">
        <w:trPr>
          <w:trHeight w:val="327"/>
          <w:tblHeader/>
        </w:trPr>
        <w:tc>
          <w:tcPr>
            <w:tcW w:w="3588" w:type="dxa"/>
            <w:vAlign w:val="bottom"/>
          </w:tcPr>
          <w:p w14:paraId="2B48D7C1" w14:textId="77777777" w:rsidR="00A33008" w:rsidRPr="009E2F97" w:rsidRDefault="00A33008" w:rsidP="00A330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87" w:type="dxa"/>
          </w:tcPr>
          <w:p w14:paraId="7D0266DC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9" w:type="dxa"/>
            <w:gridSpan w:val="7"/>
            <w:vAlign w:val="bottom"/>
          </w:tcPr>
          <w:p w14:paraId="2489DCFC" w14:textId="4EA7234F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3008" w:rsidRPr="009E2F97" w14:paraId="3767C5AB" w14:textId="77777777" w:rsidTr="00AD236C">
        <w:trPr>
          <w:trHeight w:val="327"/>
          <w:tblHeader/>
        </w:trPr>
        <w:tc>
          <w:tcPr>
            <w:tcW w:w="3588" w:type="dxa"/>
            <w:vAlign w:val="bottom"/>
          </w:tcPr>
          <w:p w14:paraId="33BAA724" w14:textId="6EA32D90" w:rsidR="00A33008" w:rsidRPr="00AE4491" w:rsidRDefault="00A33008" w:rsidP="00AE4491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87" w:type="dxa"/>
          </w:tcPr>
          <w:p w14:paraId="1AAAEC78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9" w:type="dxa"/>
            <w:gridSpan w:val="7"/>
            <w:vAlign w:val="bottom"/>
          </w:tcPr>
          <w:p w14:paraId="2A3E69A6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33008" w:rsidRPr="009E2F97" w14:paraId="29C3437B" w14:textId="77777777" w:rsidTr="00AD236C">
        <w:trPr>
          <w:trHeight w:val="71"/>
        </w:trPr>
        <w:tc>
          <w:tcPr>
            <w:tcW w:w="3588" w:type="dxa"/>
            <w:vAlign w:val="bottom"/>
          </w:tcPr>
          <w:p w14:paraId="16A26440" w14:textId="068C4EF3" w:rsidR="00A33008" w:rsidRPr="00AE4491" w:rsidRDefault="00AE4491" w:rsidP="00AE4491">
            <w:pPr>
              <w:tabs>
                <w:tab w:val="clear" w:pos="3515"/>
                <w:tab w:val="clear" w:pos="3742"/>
              </w:tabs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33008" w:rsidRPr="00AE449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15B4C" w:rsidRPr="00AE4491">
              <w:rPr>
                <w:rFonts w:ascii="Angsana New" w:hAnsi="Angsana New"/>
                <w:sz w:val="30"/>
                <w:szCs w:val="30"/>
              </w:rPr>
              <w:t>1</w:t>
            </w:r>
            <w:r w:rsidR="00A33008" w:rsidRPr="00AE44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3008" w:rsidRPr="00AE4491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A33008" w:rsidRPr="00AE44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5B4C" w:rsidRPr="00AE4491">
              <w:rPr>
                <w:rFonts w:ascii="Angsana New" w:hAnsi="Angsana New"/>
                <w:sz w:val="30"/>
                <w:szCs w:val="30"/>
              </w:rPr>
              <w:t>256</w:t>
            </w:r>
            <w:r w:rsidR="00415B4C" w:rsidRPr="00AE4491">
              <w:rPr>
                <w:rFonts w:ascii="Angsana New" w:hAnsi="Angsana New" w:hint="cs"/>
                <w:sz w:val="30"/>
                <w:szCs w:val="30"/>
              </w:rPr>
              <w:t>4</w:t>
            </w:r>
            <w:r w:rsidR="00A33008" w:rsidRPr="00AE4491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415B4C" w:rsidRPr="00AE4491">
              <w:rPr>
                <w:rFonts w:ascii="Angsana New" w:hAnsi="Angsana New"/>
                <w:sz w:val="30"/>
                <w:szCs w:val="30"/>
              </w:rPr>
              <w:t>256</w:t>
            </w:r>
            <w:r w:rsidR="00415B4C" w:rsidRPr="00AE449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787" w:type="dxa"/>
          </w:tcPr>
          <w:p w14:paraId="54A50149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EECA59E" w14:textId="2A7D91A2" w:rsidR="00A33008" w:rsidRPr="00EC2034" w:rsidRDefault="001B4DCB" w:rsidP="00D21C9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31,361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79A8B59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EE08D01" w14:textId="45E2F826" w:rsidR="00A33008" w:rsidRPr="00EC2034" w:rsidRDefault="00415B4C" w:rsidP="00D21C9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A33008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78E37A2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F8F447" w14:textId="0C3E94CD" w:rsidR="00A33008" w:rsidRPr="00EC2034" w:rsidRDefault="006C43B9" w:rsidP="00D21C9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5,339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C02AFF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E655C" w14:textId="182F9DF4" w:rsidR="00A33008" w:rsidRPr="00EC2034" w:rsidRDefault="00415B4C" w:rsidP="00D21C9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33008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</w:p>
        </w:tc>
      </w:tr>
      <w:tr w:rsidR="00A33008" w:rsidRPr="009E2F97" w14:paraId="39D27D83" w14:textId="77777777" w:rsidTr="00AD236C">
        <w:trPr>
          <w:trHeight w:val="55"/>
        </w:trPr>
        <w:tc>
          <w:tcPr>
            <w:tcW w:w="3588" w:type="dxa"/>
            <w:vAlign w:val="bottom"/>
          </w:tcPr>
          <w:p w14:paraId="3D8A6480" w14:textId="0517E906" w:rsidR="00A33008" w:rsidRPr="00AE4491" w:rsidRDefault="00A33008" w:rsidP="00AE4491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AE4491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AE449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จากการเปลี่ยนแปลงนโยบายบัญชี</w:t>
            </w:r>
          </w:p>
        </w:tc>
        <w:tc>
          <w:tcPr>
            <w:tcW w:w="787" w:type="dxa"/>
          </w:tcPr>
          <w:p w14:paraId="7FD233EE" w14:textId="7EA9AE65" w:rsidR="00A33008" w:rsidRPr="009E2F97" w:rsidRDefault="00A33008" w:rsidP="00A33008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13E5DFE" w14:textId="4FC1470F" w:rsidR="00A33008" w:rsidRPr="00EC2034" w:rsidRDefault="0059207F" w:rsidP="00D21C91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0A8846E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BED61C7" w14:textId="5A4C62B2" w:rsidR="00A33008" w:rsidRPr="00EC2034" w:rsidRDefault="00A33008" w:rsidP="00D21C9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15B4C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15B4C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859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CCCF13A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4F0122" w14:textId="57DF3471" w:rsidR="00A33008" w:rsidRPr="00EC2034" w:rsidRDefault="006C43B9" w:rsidP="00D21C9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AEB3EA2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CE990E" w14:textId="51993BE5" w:rsidR="00A33008" w:rsidRPr="00EC2034" w:rsidRDefault="00A33008" w:rsidP="00D21C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33008" w:rsidRPr="009E2F97" w14:paraId="72473E36" w14:textId="77777777" w:rsidTr="00AD236C">
        <w:trPr>
          <w:trHeight w:val="55"/>
        </w:trPr>
        <w:tc>
          <w:tcPr>
            <w:tcW w:w="3588" w:type="dxa"/>
            <w:vAlign w:val="bottom"/>
          </w:tcPr>
          <w:p w14:paraId="43007CFB" w14:textId="64A6D0BF" w:rsidR="00A33008" w:rsidRPr="00AE4491" w:rsidRDefault="00A33008" w:rsidP="00AE4491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787" w:type="dxa"/>
          </w:tcPr>
          <w:p w14:paraId="4AC75ADA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4C784FA" w14:textId="08614A6B" w:rsidR="00A33008" w:rsidRPr="00EC2034" w:rsidRDefault="008C7A79" w:rsidP="00D21C9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2,501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5450B7C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D69BBD" w14:textId="714621D9" w:rsidR="00A33008" w:rsidRPr="00EC2034" w:rsidRDefault="00415B4C" w:rsidP="00D21C9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33008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821A010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067022" w14:textId="7767B339" w:rsidR="00A33008" w:rsidRPr="00EC2034" w:rsidRDefault="006C43B9" w:rsidP="00D21C9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54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08BEE4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98FF218" w14:textId="57AE6070" w:rsidR="00A33008" w:rsidRPr="00EC2034" w:rsidRDefault="00415B4C" w:rsidP="00D21C9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357</w:t>
            </w:r>
          </w:p>
        </w:tc>
      </w:tr>
      <w:tr w:rsidR="00A33008" w:rsidRPr="009E2F97" w14:paraId="710B403F" w14:textId="77777777" w:rsidTr="00AD236C">
        <w:trPr>
          <w:trHeight w:val="55"/>
        </w:trPr>
        <w:tc>
          <w:tcPr>
            <w:tcW w:w="3588" w:type="dxa"/>
            <w:vAlign w:val="bottom"/>
          </w:tcPr>
          <w:p w14:paraId="0C00C330" w14:textId="01533A77" w:rsidR="00A33008" w:rsidRPr="00AE4491" w:rsidRDefault="00A33008" w:rsidP="00AE4491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 w:hint="cs"/>
                <w:sz w:val="30"/>
                <w:szCs w:val="30"/>
                <w:cs/>
              </w:rPr>
              <w:t>ซื้อกลุ่มของสินทรัพย์ระหว่างงวด</w:t>
            </w:r>
          </w:p>
        </w:tc>
        <w:tc>
          <w:tcPr>
            <w:tcW w:w="787" w:type="dxa"/>
          </w:tcPr>
          <w:p w14:paraId="144CB9D1" w14:textId="4E944B1B" w:rsidR="00A33008" w:rsidRPr="009E2F97" w:rsidRDefault="00A33008" w:rsidP="006163BB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E81554D" w14:textId="78EFBF91" w:rsidR="00A33008" w:rsidRPr="00EC2034" w:rsidRDefault="008C7A79" w:rsidP="00D21C9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2,7</w:t>
            </w:r>
            <w:r w:rsidR="00E907D4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2B244AA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C00F17F" w14:textId="554225F8" w:rsidR="00A33008" w:rsidRPr="00EC2034" w:rsidRDefault="00415B4C" w:rsidP="00D21C9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33008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B3D5068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427342" w14:textId="60537B5B" w:rsidR="00A33008" w:rsidRPr="00EC2034" w:rsidRDefault="006C43B9" w:rsidP="00D21C9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24C7DC6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81E3C0" w14:textId="5E65587C" w:rsidR="00A33008" w:rsidRPr="00EC2034" w:rsidRDefault="00A33008" w:rsidP="00D21C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33008" w:rsidRPr="009E2F97" w14:paraId="26A59EF5" w14:textId="77777777" w:rsidTr="00AD236C">
        <w:trPr>
          <w:trHeight w:val="327"/>
        </w:trPr>
        <w:tc>
          <w:tcPr>
            <w:tcW w:w="3588" w:type="dxa"/>
            <w:vAlign w:val="bottom"/>
          </w:tcPr>
          <w:p w14:paraId="322A8000" w14:textId="70F68BF1" w:rsidR="00A33008" w:rsidRPr="00AE4491" w:rsidRDefault="00A33008" w:rsidP="00AE4491">
            <w:pPr>
              <w:tabs>
                <w:tab w:val="clear" w:pos="454"/>
                <w:tab w:val="clear" w:pos="3515"/>
                <w:tab w:val="clear" w:pos="3742"/>
                <w:tab w:val="left" w:pos="459"/>
              </w:tabs>
              <w:ind w:left="27" w:right="-11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AE449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ระหว่างงวด </w:t>
            </w:r>
            <w:r w:rsidRPr="00AE4491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AE4491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87" w:type="dxa"/>
          </w:tcPr>
          <w:p w14:paraId="4541D1F8" w14:textId="77777777" w:rsidR="00A33008" w:rsidRPr="009E2F97" w:rsidRDefault="00A33008" w:rsidP="00A330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37D4682" w14:textId="50847475" w:rsidR="00A33008" w:rsidRPr="00EC2034" w:rsidRDefault="008C7A79" w:rsidP="00D21C9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(43</w:t>
            </w:r>
            <w:r w:rsidR="008D08B4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806C025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60619E4" w14:textId="117D6820" w:rsidR="00A33008" w:rsidRPr="00EC2034" w:rsidRDefault="00A33008" w:rsidP="00D21C9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15B4C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15B4C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820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31C207C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171B07" w14:textId="29645314" w:rsidR="00A33008" w:rsidRPr="00EC2034" w:rsidRDefault="006C43B9" w:rsidP="00D21C9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(58)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674972F" w14:textId="77777777" w:rsidR="00A33008" w:rsidRPr="00EC2034" w:rsidRDefault="00A33008" w:rsidP="00A33008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D8D664" w14:textId="0BA6AFEE" w:rsidR="00A33008" w:rsidRPr="00EC2034" w:rsidRDefault="00A33008" w:rsidP="00D21C9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15B4C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D6E21" w:rsidRPr="009E2F97" w14:paraId="4916D054" w14:textId="77777777" w:rsidTr="00AD236C">
        <w:trPr>
          <w:trHeight w:val="327"/>
        </w:trPr>
        <w:tc>
          <w:tcPr>
            <w:tcW w:w="3588" w:type="dxa"/>
            <w:vAlign w:val="bottom"/>
          </w:tcPr>
          <w:p w14:paraId="1B82530E" w14:textId="3D639CE8" w:rsidR="000D6E21" w:rsidRPr="00AE4491" w:rsidRDefault="000D6E21" w:rsidP="00AE4491">
            <w:pPr>
              <w:tabs>
                <w:tab w:val="clear" w:pos="454"/>
                <w:tab w:val="clear" w:pos="3515"/>
                <w:tab w:val="clear" w:pos="3742"/>
                <w:tab w:val="left" w:pos="459"/>
              </w:tabs>
              <w:ind w:left="27"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E4491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ตัดจำหน่ายรับรู้เป็นต้นทุนการจัดการ</w:t>
            </w:r>
          </w:p>
        </w:tc>
        <w:tc>
          <w:tcPr>
            <w:tcW w:w="787" w:type="dxa"/>
          </w:tcPr>
          <w:p w14:paraId="71B90FA8" w14:textId="77777777" w:rsidR="000D6E21" w:rsidRPr="009E2F97" w:rsidRDefault="000D6E21" w:rsidP="000D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39A9C7C" w14:textId="33FB37B2" w:rsidR="000D6E21" w:rsidRPr="00EC2034" w:rsidRDefault="000D6E21" w:rsidP="00D21C9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(61)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D723603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18ED952" w14:textId="47946644" w:rsidR="000D6E21" w:rsidRPr="00EC2034" w:rsidRDefault="000D6E21" w:rsidP="00D21C9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033FC86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6B8370" w14:textId="2324228C" w:rsidR="000D6E21" w:rsidRPr="00EC2034" w:rsidRDefault="000D6E21" w:rsidP="00D21C9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(37)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89E229A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A2294A" w14:textId="3C4E1CF1" w:rsidR="000D6E21" w:rsidRPr="00EC2034" w:rsidRDefault="000D6E21" w:rsidP="00D21C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6E21" w:rsidRPr="009E2F97" w14:paraId="7679E375" w14:textId="77777777" w:rsidTr="00AD236C">
        <w:trPr>
          <w:trHeight w:val="327"/>
        </w:trPr>
        <w:tc>
          <w:tcPr>
            <w:tcW w:w="3588" w:type="dxa"/>
            <w:vAlign w:val="bottom"/>
          </w:tcPr>
          <w:p w14:paraId="67B5017E" w14:textId="31873524" w:rsidR="000D6E21" w:rsidRPr="00AE4491" w:rsidRDefault="000D6E21" w:rsidP="00AE4491">
            <w:pPr>
              <w:tabs>
                <w:tab w:val="clear" w:pos="454"/>
                <w:tab w:val="clear" w:pos="3515"/>
                <w:tab w:val="clear" w:pos="3742"/>
                <w:tab w:val="left" w:pos="459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787" w:type="dxa"/>
          </w:tcPr>
          <w:p w14:paraId="260722A8" w14:textId="77777777" w:rsidR="000D6E21" w:rsidRPr="009E2F97" w:rsidRDefault="000D6E21" w:rsidP="000D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AC93F60" w14:textId="04053EA5" w:rsidR="000D6E21" w:rsidRPr="00EC2034" w:rsidRDefault="000D6E21" w:rsidP="00D21C9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(47</w:t>
            </w:r>
            <w:r w:rsidR="008D08B4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591367F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EE459E9" w14:textId="4762098A" w:rsidR="000D6E21" w:rsidRPr="00EC2034" w:rsidRDefault="000D6E21" w:rsidP="00D21C9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(470)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95A2D31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8479DB" w14:textId="1714D7FD" w:rsidR="000D6E21" w:rsidRPr="00EC2034" w:rsidRDefault="000D6E21" w:rsidP="00D21C9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bidi="th-TH"/>
              </w:rPr>
              <w:t>(70)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C43A437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9FFD421" w14:textId="15AECB1F" w:rsidR="000D6E21" w:rsidRPr="00EC2034" w:rsidRDefault="000D6E21" w:rsidP="00D21C9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(64)</w:t>
            </w:r>
          </w:p>
        </w:tc>
      </w:tr>
      <w:tr w:rsidR="000D6E21" w:rsidRPr="009E2F97" w14:paraId="14EC7C11" w14:textId="77777777" w:rsidTr="00AD236C">
        <w:trPr>
          <w:trHeight w:val="337"/>
        </w:trPr>
        <w:tc>
          <w:tcPr>
            <w:tcW w:w="3588" w:type="dxa"/>
            <w:vAlign w:val="bottom"/>
          </w:tcPr>
          <w:p w14:paraId="4977BED5" w14:textId="4EB06049" w:rsidR="000D6E21" w:rsidRPr="00AE4491" w:rsidRDefault="000D6E21" w:rsidP="00AE4491">
            <w:pPr>
              <w:tabs>
                <w:tab w:val="clear" w:pos="454"/>
                <w:tab w:val="clear" w:pos="3515"/>
                <w:tab w:val="clear" w:pos="3742"/>
                <w:tab w:val="left" w:pos="459"/>
              </w:tabs>
              <w:ind w:left="27" w:righ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โอนออกไปที่</w:t>
            </w:r>
            <w:r w:rsidRPr="00AE44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AE4491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87" w:type="dxa"/>
          </w:tcPr>
          <w:p w14:paraId="64C23609" w14:textId="220D0DFD" w:rsidR="000D6E21" w:rsidRPr="009E2F97" w:rsidRDefault="000D6E21" w:rsidP="000D6E21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1E0D543" w14:textId="6AF78692" w:rsidR="000D6E21" w:rsidRPr="00EC2034" w:rsidRDefault="000D6E21" w:rsidP="00D21C9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D08B4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96223AF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4FFE131" w14:textId="1373A648" w:rsidR="000D6E21" w:rsidRPr="00EC2034" w:rsidRDefault="000D6E21" w:rsidP="00D21C9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76EEEF1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D15ABB" w14:textId="08D3DD44" w:rsidR="000D6E21" w:rsidRPr="00EC2034" w:rsidRDefault="000D6E21" w:rsidP="00D21C9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92A734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425459E" w14:textId="74431835" w:rsidR="000D6E21" w:rsidRPr="00EC2034" w:rsidRDefault="000D6E21" w:rsidP="00D21C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6E21" w:rsidRPr="009E2F97" w14:paraId="660A692F" w14:textId="77777777" w:rsidTr="00AD236C">
        <w:trPr>
          <w:trHeight w:val="337"/>
        </w:trPr>
        <w:tc>
          <w:tcPr>
            <w:tcW w:w="3588" w:type="dxa"/>
            <w:vAlign w:val="bottom"/>
          </w:tcPr>
          <w:p w14:paraId="361F058A" w14:textId="2B0E7D25" w:rsidR="000D6E21" w:rsidRPr="00AE4491" w:rsidRDefault="000D6E21" w:rsidP="00AE4491">
            <w:pPr>
              <w:tabs>
                <w:tab w:val="clear" w:pos="454"/>
                <w:tab w:val="clear" w:pos="3515"/>
                <w:tab w:val="clear" w:pos="3742"/>
                <w:tab w:val="left" w:pos="459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ขาดทุนจากการด้อยค่าสำหรับงวด</w:t>
            </w:r>
          </w:p>
        </w:tc>
        <w:tc>
          <w:tcPr>
            <w:tcW w:w="787" w:type="dxa"/>
          </w:tcPr>
          <w:p w14:paraId="5F375E6D" w14:textId="77777777" w:rsidR="000D6E21" w:rsidRPr="009E2F97" w:rsidRDefault="000D6E21" w:rsidP="000D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F245094" w14:textId="7651BA14" w:rsidR="000D6E21" w:rsidRPr="00EC2034" w:rsidRDefault="000D6E21" w:rsidP="00D21C9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D08B4"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F34289E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F06E99F" w14:textId="70E4EA5F" w:rsidR="000D6E21" w:rsidRPr="00EC2034" w:rsidRDefault="000D6E21" w:rsidP="00D21C9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73D69C1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0EE7A7" w14:textId="3FA24380" w:rsidR="000D6E21" w:rsidRPr="00EC2034" w:rsidRDefault="00EC2034" w:rsidP="00EC203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(61)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8D9EA01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AF2F76A" w14:textId="04762071" w:rsidR="000D6E21" w:rsidRPr="00EC2034" w:rsidRDefault="000D6E21" w:rsidP="00D21C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6E21" w:rsidRPr="009E2F97" w14:paraId="448AE568" w14:textId="77777777" w:rsidTr="00AD236C">
        <w:trPr>
          <w:trHeight w:val="337"/>
        </w:trPr>
        <w:tc>
          <w:tcPr>
            <w:tcW w:w="3588" w:type="dxa"/>
            <w:vAlign w:val="bottom"/>
          </w:tcPr>
          <w:p w14:paraId="09D61D79" w14:textId="6902DEF2" w:rsidR="000D6E21" w:rsidRPr="00AE4491" w:rsidRDefault="000D6E21" w:rsidP="00247C31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184"/>
                <w:tab w:val="left" w:pos="459"/>
              </w:tabs>
              <w:ind w:left="27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E4491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  <w:r w:rsidR="00AE449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E449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4491"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787" w:type="dxa"/>
          </w:tcPr>
          <w:p w14:paraId="763570DD" w14:textId="77777777" w:rsidR="000D6E21" w:rsidRPr="009E2F97" w:rsidRDefault="000D6E21" w:rsidP="000D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7BA2E" w14:textId="158D9C7F" w:rsidR="000D6E21" w:rsidRPr="00EC2034" w:rsidRDefault="00E907D4" w:rsidP="00D21C9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3EE6622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DDBA" w14:textId="6CCA9CF1" w:rsidR="000D6E21" w:rsidRPr="00EC2034" w:rsidRDefault="000D6E21" w:rsidP="00D21C9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D6E4F6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A9AA4" w14:textId="33F3BBD1" w:rsidR="000D6E21" w:rsidRPr="00EC2034" w:rsidRDefault="000D6E21" w:rsidP="00D21C9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0AB6748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62FF7" w14:textId="28791AEB" w:rsidR="000D6E21" w:rsidRPr="00EC2034" w:rsidRDefault="000D6E21" w:rsidP="00D21C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6E21" w:rsidRPr="009E2F97" w14:paraId="33647D6E" w14:textId="77777777" w:rsidTr="00AD236C">
        <w:trPr>
          <w:trHeight w:val="337"/>
        </w:trPr>
        <w:tc>
          <w:tcPr>
            <w:tcW w:w="3588" w:type="dxa"/>
            <w:vAlign w:val="bottom"/>
          </w:tcPr>
          <w:p w14:paraId="38721B72" w14:textId="160484F4" w:rsidR="000D6E21" w:rsidRPr="009E2F97" w:rsidRDefault="000D6E21" w:rsidP="000D6E21">
            <w:pPr>
              <w:tabs>
                <w:tab w:val="clear" w:pos="3515"/>
                <w:tab w:val="clear" w:pos="3742"/>
              </w:tabs>
              <w:ind w:left="27" w:righ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87" w:type="dxa"/>
          </w:tcPr>
          <w:p w14:paraId="109BA3D3" w14:textId="77777777" w:rsidR="000D6E21" w:rsidRPr="009E2F97" w:rsidRDefault="000D6E21" w:rsidP="000D6E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3C96C" w14:textId="22BCAF59" w:rsidR="00D21C91" w:rsidRPr="00EC2034" w:rsidRDefault="000D6E21" w:rsidP="00D21C9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20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</w:t>
            </w:r>
            <w:r w:rsidR="008D08B4" w:rsidRPr="00EC20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CA2E205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58C9E" w14:textId="39338713" w:rsidR="000D6E21" w:rsidRPr="00EC2034" w:rsidRDefault="000D6E21" w:rsidP="00D21C9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31,598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8B06915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C22BF" w14:textId="1BFCE94B" w:rsidR="000D6E21" w:rsidRPr="00EC2034" w:rsidRDefault="000D6E21" w:rsidP="00D21C9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EC2034" w:rsidRPr="00EC20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68DC43D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E439C" w14:textId="5450E575" w:rsidR="000D6E21" w:rsidRPr="00EC2034" w:rsidRDefault="000D6E21" w:rsidP="00D21C9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20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5,500</w:t>
            </w:r>
          </w:p>
        </w:tc>
      </w:tr>
      <w:tr w:rsidR="000D6E21" w:rsidRPr="009E2F97" w14:paraId="59942680" w14:textId="77777777" w:rsidTr="00AD236C">
        <w:trPr>
          <w:trHeight w:val="337"/>
        </w:trPr>
        <w:tc>
          <w:tcPr>
            <w:tcW w:w="3588" w:type="dxa"/>
            <w:vAlign w:val="bottom"/>
          </w:tcPr>
          <w:p w14:paraId="37582A25" w14:textId="77777777" w:rsidR="000D6E21" w:rsidRPr="009E2F97" w:rsidRDefault="000D6E21" w:rsidP="000D6E21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</w:tcPr>
          <w:p w14:paraId="4C55A39C" w14:textId="77777777" w:rsidR="000D6E21" w:rsidRPr="009E2F97" w:rsidRDefault="000D6E21" w:rsidP="000D6E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726D2B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CD2C7C4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466612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70C69F65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DDE440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718A16C8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98E4F3" w14:textId="77777777" w:rsidR="000D6E21" w:rsidRPr="00EC2034" w:rsidRDefault="000D6E21" w:rsidP="000D6E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312CC2EC" w14:textId="38CE1396" w:rsidR="00A17AC8" w:rsidRPr="009E2F97" w:rsidRDefault="00A17AC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  <w:lang w:val="en-GB" w:eastAsia="x-none" w:bidi="ar-SA"/>
        </w:rPr>
      </w:pPr>
    </w:p>
    <w:p w14:paraId="54D23A0E" w14:textId="200A1FC0" w:rsidR="00431191" w:rsidRPr="009E2F97" w:rsidRDefault="0043119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  <w:lang w:val="en-GB" w:eastAsia="x-none" w:bidi="ar-SA"/>
        </w:rPr>
      </w:pPr>
    </w:p>
    <w:p w14:paraId="3F70DB79" w14:textId="67D7FFE5" w:rsidR="00431191" w:rsidRPr="009E2F97" w:rsidRDefault="0043119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  <w:lang w:val="en-GB" w:eastAsia="x-none"/>
        </w:rPr>
      </w:pP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32"/>
        <w:gridCol w:w="1022"/>
        <w:gridCol w:w="270"/>
        <w:gridCol w:w="1201"/>
        <w:gridCol w:w="267"/>
        <w:gridCol w:w="983"/>
        <w:gridCol w:w="267"/>
        <w:gridCol w:w="1062"/>
      </w:tblGrid>
      <w:tr w:rsidR="0098209F" w:rsidRPr="009E2F97" w14:paraId="0A3584A6" w14:textId="77777777" w:rsidTr="002372AF">
        <w:trPr>
          <w:trHeight w:val="361"/>
          <w:tblHeader/>
        </w:trPr>
        <w:tc>
          <w:tcPr>
            <w:tcW w:w="4132" w:type="dxa"/>
            <w:vAlign w:val="bottom"/>
          </w:tcPr>
          <w:p w14:paraId="1D3EA909" w14:textId="77777777" w:rsidR="0098209F" w:rsidRPr="009E2F97" w:rsidRDefault="0098209F" w:rsidP="009E2F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93" w:type="dxa"/>
            <w:gridSpan w:val="3"/>
            <w:vAlign w:val="bottom"/>
          </w:tcPr>
          <w:p w14:paraId="07E774D2" w14:textId="77777777" w:rsidR="0098209F" w:rsidRPr="009E2F97" w:rsidRDefault="0098209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557958C1" w14:textId="77777777" w:rsidR="0098209F" w:rsidRPr="009E2F97" w:rsidRDefault="0098209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2B4ED45C" w14:textId="77777777" w:rsidR="0098209F" w:rsidRPr="009E2F97" w:rsidRDefault="0098209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008" w:rsidRPr="009E2F97" w14:paraId="5558AB6C" w14:textId="77777777" w:rsidTr="005D3782">
        <w:trPr>
          <w:trHeight w:val="361"/>
          <w:tblHeader/>
        </w:trPr>
        <w:tc>
          <w:tcPr>
            <w:tcW w:w="4132" w:type="dxa"/>
            <w:vAlign w:val="bottom"/>
          </w:tcPr>
          <w:p w14:paraId="422E82C3" w14:textId="4124730B" w:rsidR="00A33008" w:rsidRPr="00FD7ABC" w:rsidRDefault="00A33008" w:rsidP="00A330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 w:bidi="th-TH"/>
              </w:rPr>
              <w:t>เก้า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เดือนสิ้นสุดวันที่ </w:t>
            </w:r>
            <w:r w:rsidR="00415B4C" w:rsidRPr="00415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/>
              </w:rPr>
              <w:t>3</w:t>
            </w:r>
            <w:r w:rsidR="00415B4C" w:rsidRPr="00415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x-none" w:bidi="th-TH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x-none" w:bidi="th-TH"/>
              </w:rPr>
              <w:t xml:space="preserve"> มิถุนายน</w:t>
            </w:r>
          </w:p>
        </w:tc>
        <w:tc>
          <w:tcPr>
            <w:tcW w:w="1022" w:type="dxa"/>
            <w:vAlign w:val="bottom"/>
          </w:tcPr>
          <w:p w14:paraId="0D5B3DFF" w14:textId="1C57C6AA" w:rsidR="00A33008" w:rsidRPr="009E2F97" w:rsidRDefault="00415B4C" w:rsidP="00A3300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00661A3C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680924EB" w14:textId="6BE59104" w:rsidR="00A33008" w:rsidRPr="009E2F97" w:rsidRDefault="00415B4C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  <w:vAlign w:val="bottom"/>
          </w:tcPr>
          <w:p w14:paraId="41DA4342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D5314D0" w14:textId="550FF8AD" w:rsidR="00A33008" w:rsidRPr="009E2F97" w:rsidRDefault="00415B4C" w:rsidP="00A33008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7" w:type="dxa"/>
            <w:vAlign w:val="bottom"/>
          </w:tcPr>
          <w:p w14:paraId="27526799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F5D3220" w14:textId="5590741E" w:rsidR="00A33008" w:rsidRPr="009E2F97" w:rsidRDefault="00415B4C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33008" w:rsidRPr="009E2F97" w14:paraId="428F50FE" w14:textId="77777777" w:rsidTr="002372AF">
        <w:trPr>
          <w:trHeight w:val="352"/>
          <w:tblHeader/>
        </w:trPr>
        <w:tc>
          <w:tcPr>
            <w:tcW w:w="4132" w:type="dxa"/>
            <w:shd w:val="clear" w:color="auto" w:fill="auto"/>
            <w:vAlign w:val="bottom"/>
          </w:tcPr>
          <w:p w14:paraId="432C1BB1" w14:textId="189C2EDC" w:rsidR="00A33008" w:rsidRPr="009E2F97" w:rsidRDefault="00A33008" w:rsidP="00A330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72" w:type="dxa"/>
            <w:gridSpan w:val="7"/>
            <w:shd w:val="clear" w:color="auto" w:fill="auto"/>
            <w:vAlign w:val="bottom"/>
          </w:tcPr>
          <w:p w14:paraId="0E2F2AF2" w14:textId="77777777" w:rsidR="00A33008" w:rsidRPr="009E2F97" w:rsidRDefault="00A33008" w:rsidP="00A3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3008" w:rsidRPr="009E2F97" w14:paraId="7B39BEEB" w14:textId="77777777" w:rsidTr="005D3782">
        <w:trPr>
          <w:trHeight w:val="732"/>
        </w:trPr>
        <w:tc>
          <w:tcPr>
            <w:tcW w:w="4132" w:type="dxa"/>
            <w:vAlign w:val="bottom"/>
          </w:tcPr>
          <w:p w14:paraId="68EFBEC6" w14:textId="4E4462C4" w:rsidR="00A33008" w:rsidRPr="009E2F97" w:rsidRDefault="00A33008" w:rsidP="00A3300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จำนวนเงินที่รับรู้ในกำไรหรือขาดทุนที่เกี่ยวกับ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07693EF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162824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D0ED1A2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C8D04B3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8FA207E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EBD56F8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BE2FB9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33008" w:rsidRPr="009E2F97" w14:paraId="35AD4A63" w14:textId="77777777" w:rsidTr="005D3782">
        <w:trPr>
          <w:trHeight w:val="352"/>
        </w:trPr>
        <w:tc>
          <w:tcPr>
            <w:tcW w:w="4132" w:type="dxa"/>
            <w:vAlign w:val="bottom"/>
          </w:tcPr>
          <w:p w14:paraId="743BC06E" w14:textId="308DC81B" w:rsidR="00A33008" w:rsidRPr="009E2F97" w:rsidRDefault="00A33008" w:rsidP="00A3300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3522F20" w14:textId="7B7BD95C" w:rsidR="00A33008" w:rsidRPr="009E2F97" w:rsidRDefault="00017B97" w:rsidP="00017B9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5D3782"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6BF81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94DB2C0" w14:textId="6EB9F29A" w:rsidR="00A33008" w:rsidRPr="009E2F97" w:rsidRDefault="00415B4C" w:rsidP="00A330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3300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4CF1F07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8E640FC" w14:textId="3E637E93" w:rsidR="00A33008" w:rsidRPr="009E2F97" w:rsidRDefault="00017B97" w:rsidP="00017B9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57DD8A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DAB060" w14:textId="6942F19C" w:rsidR="00A33008" w:rsidRPr="009E2F97" w:rsidRDefault="00415B4C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</w:tr>
      <w:tr w:rsidR="00A33008" w:rsidRPr="009E2F97" w14:paraId="6270F03E" w14:textId="77777777" w:rsidTr="005D3782">
        <w:trPr>
          <w:trHeight w:val="343"/>
        </w:trPr>
        <w:tc>
          <w:tcPr>
            <w:tcW w:w="4132" w:type="dxa"/>
            <w:vAlign w:val="bottom"/>
          </w:tcPr>
          <w:p w14:paraId="564C1BA3" w14:textId="4A42718D" w:rsidR="00A33008" w:rsidRPr="009E2F97" w:rsidRDefault="00A33008" w:rsidP="00A33008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0CD2C15" w14:textId="60C8EF00" w:rsidR="00A33008" w:rsidRPr="009E2F97" w:rsidRDefault="005D3782" w:rsidP="00017B9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102BD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F72CFB8" w14:textId="3E34EC38" w:rsidR="00A33008" w:rsidRPr="009E2F97" w:rsidRDefault="00415B4C" w:rsidP="00A330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97B57C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11A48C3" w14:textId="177C797D" w:rsidR="00A33008" w:rsidRPr="009E2F97" w:rsidRDefault="00017B97" w:rsidP="00017B9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8663E47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56FF0AC" w14:textId="16CE6E7E" w:rsidR="00A33008" w:rsidRPr="009E2F97" w:rsidRDefault="00415B4C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A33008" w:rsidRPr="009E2F97" w14:paraId="212DA477" w14:textId="77777777" w:rsidTr="005D3782">
        <w:trPr>
          <w:trHeight w:val="352"/>
        </w:trPr>
        <w:tc>
          <w:tcPr>
            <w:tcW w:w="4132" w:type="dxa"/>
            <w:vAlign w:val="bottom"/>
          </w:tcPr>
          <w:p w14:paraId="0F22FA44" w14:textId="77777777" w:rsidR="00A33008" w:rsidRPr="009E2F97" w:rsidRDefault="00A33008" w:rsidP="00A330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BE7BBF3" w14:textId="630C1404" w:rsidR="00A33008" w:rsidRPr="009E2F97" w:rsidRDefault="00A33008" w:rsidP="00017B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222A6D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DC26692" w14:textId="34BA49D2" w:rsidR="00A33008" w:rsidRPr="009E2F97" w:rsidRDefault="00A33008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5E5DA1D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DED53BD" w14:textId="77777777" w:rsidR="00A33008" w:rsidRPr="009E2F97" w:rsidRDefault="00A33008" w:rsidP="00017B9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4B26543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AE36886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33008" w:rsidRPr="009E2F97" w14:paraId="1C5DCCEB" w14:textId="77777777" w:rsidTr="005D3782">
        <w:trPr>
          <w:trHeight w:val="57"/>
        </w:trPr>
        <w:tc>
          <w:tcPr>
            <w:tcW w:w="4132" w:type="dxa"/>
            <w:vAlign w:val="bottom"/>
          </w:tcPr>
          <w:p w14:paraId="6F0B1D27" w14:textId="77777777" w:rsidR="00A33008" w:rsidRPr="009E2F97" w:rsidRDefault="00A33008" w:rsidP="00A330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86A5CA7" w14:textId="4EA247C9" w:rsidR="00A33008" w:rsidRPr="009E2F97" w:rsidRDefault="005D3782" w:rsidP="00017B9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13355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8CB145A" w14:textId="2495186F" w:rsidR="00A33008" w:rsidRPr="009E2F97" w:rsidRDefault="00415B4C" w:rsidP="00A330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1D89DAE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E260602" w14:textId="4073254E" w:rsidR="00A33008" w:rsidRPr="009E2F97" w:rsidRDefault="00017B97" w:rsidP="00017B9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C166DA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D9370DD" w14:textId="64168A83" w:rsidR="00A33008" w:rsidRPr="009E2F97" w:rsidRDefault="00415B4C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A33008" w:rsidRPr="009E2F97" w14:paraId="0C576554" w14:textId="77777777" w:rsidTr="005D3782">
        <w:trPr>
          <w:trHeight w:val="57"/>
        </w:trPr>
        <w:tc>
          <w:tcPr>
            <w:tcW w:w="4132" w:type="dxa"/>
            <w:vAlign w:val="bottom"/>
          </w:tcPr>
          <w:p w14:paraId="558B05F2" w14:textId="77777777" w:rsidR="00A33008" w:rsidRPr="009E2F97" w:rsidRDefault="00A33008" w:rsidP="00A330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060E" w14:textId="07EC9361" w:rsidR="00A33008" w:rsidRPr="009E2F97" w:rsidRDefault="005D3782" w:rsidP="00017B9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52B90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2368" w14:textId="125BE93A" w:rsidR="00A33008" w:rsidRPr="009E2F97" w:rsidRDefault="00415B4C" w:rsidP="00A330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6AC1C6E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B8507" w14:textId="4EA3057C" w:rsidR="00A33008" w:rsidRPr="009E2F97" w:rsidRDefault="00017B97" w:rsidP="00017B9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1BB0196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9920" w14:textId="3C07C4DC" w:rsidR="00A33008" w:rsidRPr="009E2F97" w:rsidRDefault="00415B4C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</w:tr>
      <w:tr w:rsidR="00A33008" w:rsidRPr="009E2F97" w14:paraId="12434E84" w14:textId="77777777" w:rsidTr="005D3782">
        <w:trPr>
          <w:trHeight w:val="57"/>
        </w:trPr>
        <w:tc>
          <w:tcPr>
            <w:tcW w:w="4132" w:type="dxa"/>
            <w:vAlign w:val="bottom"/>
          </w:tcPr>
          <w:p w14:paraId="0FD6EF02" w14:textId="77777777" w:rsidR="00A33008" w:rsidRPr="009E2F97" w:rsidRDefault="00A33008" w:rsidP="00A33008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BC8A3" w14:textId="5FFF22FC" w:rsidR="00A33008" w:rsidRPr="00017B97" w:rsidRDefault="005D3782" w:rsidP="00017B9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6CF5CC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E721E" w14:textId="72182E2E" w:rsidR="00A33008" w:rsidRPr="009E2F97" w:rsidRDefault="00415B4C" w:rsidP="00A3300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80CCF07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F091F" w14:textId="75AEA156" w:rsidR="00A33008" w:rsidRPr="009E2F97" w:rsidRDefault="00017B97" w:rsidP="00017B97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4BDD256" w14:textId="77777777" w:rsidR="00A33008" w:rsidRPr="009E2F97" w:rsidRDefault="00A33008" w:rsidP="00A3300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B128C" w14:textId="5E887F34" w:rsidR="00A33008" w:rsidRPr="009E2F97" w:rsidRDefault="00415B4C" w:rsidP="00A3300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</w:tr>
    </w:tbl>
    <w:p w14:paraId="61AAC0D4" w14:textId="77777777" w:rsidR="00A17AC8" w:rsidRPr="009E2F97" w:rsidRDefault="00A17AC8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4642817C" w14:textId="5CE8569E" w:rsidR="00A17AC8" w:rsidRPr="009E2F97" w:rsidRDefault="00CD528D" w:rsidP="00CD52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A17AC8" w:rsidRPr="009E2F97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รายการเคลื่อนไหวของสินทรัพย์สิทธิการใช้ที่รับรู้เป็นอสังหาริมทรัพย์เพื่อการลงทุน มีดังนี้</w:t>
      </w:r>
    </w:p>
    <w:p w14:paraId="006E4752" w14:textId="684C34F8" w:rsidR="00A17AC8" w:rsidRDefault="00A17AC8" w:rsidP="009E2F9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40"/>
        <w:gridCol w:w="1014"/>
        <w:gridCol w:w="244"/>
        <w:gridCol w:w="1196"/>
        <w:gridCol w:w="270"/>
        <w:gridCol w:w="990"/>
        <w:gridCol w:w="270"/>
        <w:gridCol w:w="1080"/>
      </w:tblGrid>
      <w:tr w:rsidR="00F627CC" w14:paraId="3737644D" w14:textId="77777777" w:rsidTr="00785763">
        <w:trPr>
          <w:trHeight w:val="335"/>
          <w:tblHeader/>
        </w:trPr>
        <w:tc>
          <w:tcPr>
            <w:tcW w:w="4140" w:type="dxa"/>
            <w:vAlign w:val="bottom"/>
            <w:hideMark/>
          </w:tcPr>
          <w:p w14:paraId="60A98C93" w14:textId="77777777" w:rsidR="00F627CC" w:rsidRDefault="00F627CC" w:rsidP="00ED4C7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454" w:type="dxa"/>
            <w:gridSpan w:val="3"/>
            <w:vAlign w:val="bottom"/>
            <w:hideMark/>
          </w:tcPr>
          <w:p w14:paraId="6382BFA3" w14:textId="77777777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FEC10F" w14:textId="77777777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2D41250E" w14:textId="77777777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7CC" w14:paraId="051F18B0" w14:textId="77777777" w:rsidTr="00785763">
        <w:trPr>
          <w:trHeight w:val="182"/>
          <w:tblHeader/>
        </w:trPr>
        <w:tc>
          <w:tcPr>
            <w:tcW w:w="4140" w:type="dxa"/>
            <w:vAlign w:val="bottom"/>
          </w:tcPr>
          <w:p w14:paraId="630FAC1F" w14:textId="77777777" w:rsidR="00F627CC" w:rsidRDefault="00F627CC" w:rsidP="00ED4C7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14" w:type="dxa"/>
            <w:vAlign w:val="center"/>
            <w:hideMark/>
          </w:tcPr>
          <w:p w14:paraId="6B4B0C68" w14:textId="78A36C6A" w:rsidR="00F627CC" w:rsidRDefault="00415B4C" w:rsidP="00ED4C7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15B4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4" w:type="dxa"/>
            <w:vAlign w:val="center"/>
          </w:tcPr>
          <w:p w14:paraId="3927E83E" w14:textId="77777777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6" w:type="dxa"/>
            <w:vAlign w:val="center"/>
            <w:hideMark/>
          </w:tcPr>
          <w:p w14:paraId="4B05731B" w14:textId="2E60FEC5" w:rsidR="00F627CC" w:rsidRDefault="00415B4C" w:rsidP="00ED4C7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15B4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2B1DB1D2" w14:textId="77777777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2D3B850E" w14:textId="47B92173" w:rsidR="00F627CC" w:rsidRDefault="00415B4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3" w:right="-109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F6C33AA" w14:textId="77777777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3" w:right="-109" w:firstLine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  <w:hideMark/>
          </w:tcPr>
          <w:p w14:paraId="5506E8D5" w14:textId="0924665C" w:rsidR="00F627CC" w:rsidRDefault="00415B4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3" w:right="-109" w:firstLine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627CC" w14:paraId="2FE02CB8" w14:textId="77777777" w:rsidTr="00785763">
        <w:trPr>
          <w:trHeight w:val="354"/>
          <w:tblHeader/>
        </w:trPr>
        <w:tc>
          <w:tcPr>
            <w:tcW w:w="4140" w:type="dxa"/>
          </w:tcPr>
          <w:p w14:paraId="1502BB3B" w14:textId="77777777" w:rsidR="00F627CC" w:rsidRDefault="00F627CC" w:rsidP="00ED4C7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064" w:type="dxa"/>
            <w:gridSpan w:val="7"/>
            <w:hideMark/>
          </w:tcPr>
          <w:p w14:paraId="24D58F1E" w14:textId="77777777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627CC" w14:paraId="68A99261" w14:textId="77777777" w:rsidTr="008D08B4">
        <w:trPr>
          <w:trHeight w:val="365"/>
        </w:trPr>
        <w:tc>
          <w:tcPr>
            <w:tcW w:w="4140" w:type="dxa"/>
            <w:hideMark/>
          </w:tcPr>
          <w:p w14:paraId="462058DF" w14:textId="60C1B650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2564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1FE4E88" w14:textId="7463ECA1" w:rsidR="00F627CC" w:rsidRDefault="00540E7D" w:rsidP="00A235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4,950</w:t>
            </w:r>
          </w:p>
        </w:tc>
        <w:tc>
          <w:tcPr>
            <w:tcW w:w="244" w:type="dxa"/>
          </w:tcPr>
          <w:p w14:paraId="7417AA58" w14:textId="77777777" w:rsidR="00F627CC" w:rsidRDefault="00F627CC" w:rsidP="00ED4C7C">
            <w:pPr>
              <w:pStyle w:val="acctfourfigures"/>
              <w:tabs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vAlign w:val="bottom"/>
            <w:hideMark/>
          </w:tcPr>
          <w:p w14:paraId="4AEEE43C" w14:textId="52B7043D" w:rsidR="00F627CC" w:rsidRDefault="00415B4C" w:rsidP="0078576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627CC"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270" w:type="dxa"/>
          </w:tcPr>
          <w:p w14:paraId="49B6ABC9" w14:textId="77777777" w:rsidR="00F627CC" w:rsidRDefault="00F627CC" w:rsidP="00ED4C7C">
            <w:pPr>
              <w:pStyle w:val="acctfourfigures"/>
              <w:tabs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E91DA0" w14:textId="0A24DA72" w:rsidR="00F627CC" w:rsidRPr="008D08B4" w:rsidRDefault="006C43B9" w:rsidP="0078576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08B4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</w:tcPr>
          <w:p w14:paraId="2D227AA3" w14:textId="77777777" w:rsidR="00F627CC" w:rsidRDefault="00F627CC" w:rsidP="00ED4C7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EC78E44" w14:textId="69A2A5C0" w:rsidR="00F627CC" w:rsidRDefault="00415B4C" w:rsidP="0078576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</w:tr>
      <w:tr w:rsidR="00F627CC" w14:paraId="48374AB2" w14:textId="77777777" w:rsidTr="008D08B4">
        <w:trPr>
          <w:trHeight w:val="365"/>
        </w:trPr>
        <w:tc>
          <w:tcPr>
            <w:tcW w:w="4140" w:type="dxa"/>
            <w:vAlign w:val="bottom"/>
            <w:hideMark/>
          </w:tcPr>
          <w:p w14:paraId="4C617E9C" w14:textId="77777777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3430BAD" w14:textId="07014F12" w:rsidR="00F627CC" w:rsidRDefault="007270AD" w:rsidP="00A235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244" w:type="dxa"/>
          </w:tcPr>
          <w:p w14:paraId="4E23BFFE" w14:textId="77777777" w:rsidR="00F627CC" w:rsidRDefault="00F627CC" w:rsidP="00ED4C7C">
            <w:pPr>
              <w:pStyle w:val="acctfourfigures"/>
              <w:tabs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vAlign w:val="bottom"/>
            <w:hideMark/>
          </w:tcPr>
          <w:p w14:paraId="4C894C70" w14:textId="493818D0" w:rsidR="00F627CC" w:rsidRDefault="00415B4C" w:rsidP="0078576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627CC"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70" w:type="dxa"/>
          </w:tcPr>
          <w:p w14:paraId="4A46445F" w14:textId="77777777" w:rsidR="00F627CC" w:rsidRDefault="00F627CC" w:rsidP="00ED4C7C">
            <w:pPr>
              <w:pStyle w:val="acctfourfigures"/>
              <w:tabs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B9C8A2" w14:textId="42DD01C9" w:rsidR="00F627CC" w:rsidRPr="008D08B4" w:rsidRDefault="006C43B9" w:rsidP="0038642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08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529357" w14:textId="77777777" w:rsidR="00F627CC" w:rsidRDefault="00F627CC" w:rsidP="00ED4C7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8EB5C0E" w14:textId="77777777" w:rsidR="00F627CC" w:rsidRDefault="00F627CC" w:rsidP="00ED4C7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27CC" w14:paraId="2DE3EA15" w14:textId="77777777" w:rsidTr="008D08B4">
        <w:trPr>
          <w:trHeight w:val="365"/>
        </w:trPr>
        <w:tc>
          <w:tcPr>
            <w:tcW w:w="4140" w:type="dxa"/>
            <w:vAlign w:val="bottom"/>
          </w:tcPr>
          <w:p w14:paraId="2726E0ED" w14:textId="4F570792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ซื้อกลุ่มของสินทรัพย์ระหว่างงวด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98F99E6" w14:textId="0B2615DA" w:rsidR="00F627CC" w:rsidRDefault="007270AD" w:rsidP="00A235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4" w:type="dxa"/>
          </w:tcPr>
          <w:p w14:paraId="350FD011" w14:textId="77777777" w:rsidR="00F627CC" w:rsidRDefault="00F627CC" w:rsidP="00ED4C7C">
            <w:pPr>
              <w:pStyle w:val="acctfourfigures"/>
              <w:tabs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vAlign w:val="bottom"/>
          </w:tcPr>
          <w:p w14:paraId="3AADE8E7" w14:textId="363D98FD" w:rsidR="00F627CC" w:rsidRPr="00F627CC" w:rsidRDefault="00415B4C" w:rsidP="0078576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627C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3CCCBFC2" w14:textId="77777777" w:rsidR="00F627CC" w:rsidRDefault="00F627CC" w:rsidP="00ED4C7C">
            <w:pPr>
              <w:pStyle w:val="acctfourfigures"/>
              <w:tabs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E54727" w14:textId="3FF9EBD5" w:rsidR="00F627CC" w:rsidRPr="008D08B4" w:rsidRDefault="006C43B9" w:rsidP="00ED4C7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08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E75632" w14:textId="77777777" w:rsidR="00F627CC" w:rsidRDefault="00F627CC" w:rsidP="00ED4C7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E28A64" w14:textId="71D914B4" w:rsidR="00F627CC" w:rsidRPr="009E2F97" w:rsidRDefault="006C43B9" w:rsidP="00ED4C7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27CC" w14:paraId="0AA1BE0B" w14:textId="77777777" w:rsidTr="008D08B4">
        <w:trPr>
          <w:trHeight w:val="60"/>
        </w:trPr>
        <w:tc>
          <w:tcPr>
            <w:tcW w:w="4140" w:type="dxa"/>
            <w:hideMark/>
          </w:tcPr>
          <w:p w14:paraId="0C395EB1" w14:textId="77777777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มูลค่าสุทธิทางบัญชี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FF25F7B" w14:textId="798191E2" w:rsidR="00F627CC" w:rsidRDefault="007270AD" w:rsidP="00A235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244" w:type="dxa"/>
          </w:tcPr>
          <w:p w14:paraId="6045A77B" w14:textId="77777777" w:rsidR="00F627CC" w:rsidRDefault="00F627CC" w:rsidP="00ED4C7C">
            <w:pPr>
              <w:pStyle w:val="acctfourfigures"/>
              <w:tabs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6" w:type="dxa"/>
            <w:vAlign w:val="bottom"/>
            <w:hideMark/>
          </w:tcPr>
          <w:p w14:paraId="6B37038E" w14:textId="15DD8001" w:rsidR="00F627CC" w:rsidRDefault="00F627CC" w:rsidP="0078576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15B4C"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393</w:t>
            </w: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9051AD" w14:textId="77777777" w:rsidR="00F627CC" w:rsidRDefault="00F627CC" w:rsidP="00ED4C7C">
            <w:pPr>
              <w:pStyle w:val="acctfourfigures"/>
              <w:tabs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9A33B1" w14:textId="339A429A" w:rsidR="00F627CC" w:rsidRPr="008D08B4" w:rsidRDefault="006C43B9" w:rsidP="00ED4C7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08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BDB89D" w14:textId="77777777" w:rsidR="00F627CC" w:rsidRDefault="00F627CC" w:rsidP="00ED4C7C">
            <w:pPr>
              <w:pStyle w:val="acctfourfigures"/>
              <w:tabs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2601210" w14:textId="77777777" w:rsidR="00F627CC" w:rsidRDefault="00F627CC" w:rsidP="00ED4C7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C68F6" w14:paraId="7E6C1A52" w14:textId="77777777" w:rsidTr="00A26E2C">
        <w:trPr>
          <w:trHeight w:val="60"/>
        </w:trPr>
        <w:tc>
          <w:tcPr>
            <w:tcW w:w="4140" w:type="dxa"/>
          </w:tcPr>
          <w:p w14:paraId="5D38CF64" w14:textId="5C378A2A" w:rsidR="00FC68F6" w:rsidRDefault="00FC68F6" w:rsidP="00FC6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7791959" w14:textId="59BC50FC" w:rsidR="00FC68F6" w:rsidRDefault="00FC68F6" w:rsidP="00FC68F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(99)</w:t>
            </w:r>
          </w:p>
        </w:tc>
        <w:tc>
          <w:tcPr>
            <w:tcW w:w="244" w:type="dxa"/>
          </w:tcPr>
          <w:p w14:paraId="2BCE6C5C" w14:textId="77777777" w:rsidR="00FC68F6" w:rsidRDefault="00FC68F6" w:rsidP="00FC68F6">
            <w:pPr>
              <w:pStyle w:val="acctfourfigures"/>
              <w:tabs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6" w:type="dxa"/>
            <w:vAlign w:val="bottom"/>
          </w:tcPr>
          <w:p w14:paraId="291FD705" w14:textId="287BCAAF" w:rsidR="00FC68F6" w:rsidRDefault="00FC68F6" w:rsidP="00FC68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88AD3D" w14:textId="77777777" w:rsidR="00FC68F6" w:rsidRDefault="00FC68F6" w:rsidP="00FC68F6">
            <w:pPr>
              <w:pStyle w:val="acctfourfigures"/>
              <w:tabs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6ACF82" w14:textId="301B6E12" w:rsidR="00FC68F6" w:rsidRPr="008D08B4" w:rsidRDefault="00FC68F6" w:rsidP="00FC68F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08B4">
              <w:rPr>
                <w:rFonts w:ascii="Angsana New" w:hAnsi="Angsana New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270" w:type="dxa"/>
          </w:tcPr>
          <w:p w14:paraId="47A7799B" w14:textId="77777777" w:rsidR="00FC68F6" w:rsidRDefault="00FC68F6" w:rsidP="00FC68F6">
            <w:pPr>
              <w:pStyle w:val="acctfourfigures"/>
              <w:tabs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F0FECE" w14:textId="275A81DB" w:rsidR="00FC68F6" w:rsidRDefault="00FC68F6" w:rsidP="00FC68F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15B4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9E2F9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C68F6" w14:paraId="51CA03F3" w14:textId="77777777" w:rsidTr="003C4516">
        <w:trPr>
          <w:trHeight w:val="365"/>
        </w:trPr>
        <w:tc>
          <w:tcPr>
            <w:tcW w:w="4140" w:type="dxa"/>
            <w:hideMark/>
          </w:tcPr>
          <w:p w14:paraId="5E69545B" w14:textId="77777777" w:rsidR="00FC68F6" w:rsidRDefault="00FC68F6" w:rsidP="00FC6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37D090C1" w14:textId="09D621DF" w:rsidR="00FC68F6" w:rsidRDefault="00FC68F6" w:rsidP="00FC6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74DFD13" w14:textId="40250F5A" w:rsidR="00FC68F6" w:rsidRDefault="00FC68F6" w:rsidP="00FC68F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44" w:type="dxa"/>
          </w:tcPr>
          <w:p w14:paraId="65F2AE3F" w14:textId="77777777" w:rsidR="00FC68F6" w:rsidRDefault="00FC68F6" w:rsidP="00FC68F6">
            <w:pPr>
              <w:pStyle w:val="acctfourfigures"/>
              <w:tabs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9C9EB3" w14:textId="77777777" w:rsidR="00FC68F6" w:rsidRDefault="00FC68F6" w:rsidP="00FC68F6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A1399C1" w14:textId="01811AAA" w:rsidR="00FC68F6" w:rsidRDefault="00FC68F6" w:rsidP="0038642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FE460C" w14:textId="77777777" w:rsidR="00FC68F6" w:rsidRDefault="00FC68F6" w:rsidP="00FC68F6">
            <w:pPr>
              <w:pStyle w:val="acctfourfigures"/>
              <w:tabs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D21865" w14:textId="055747D0" w:rsidR="00FC68F6" w:rsidRPr="008D08B4" w:rsidRDefault="00FC68F6" w:rsidP="0038642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08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FEB2F6" w14:textId="77777777" w:rsidR="00FC68F6" w:rsidRDefault="00FC68F6" w:rsidP="00FC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hideMark/>
          </w:tcPr>
          <w:p w14:paraId="171B5288" w14:textId="77777777" w:rsidR="00FC68F6" w:rsidRDefault="00FC68F6" w:rsidP="00FC68F6">
            <w:pPr>
              <w:pStyle w:val="acctfourfigures"/>
              <w:tabs>
                <w:tab w:val="decimal" w:pos="6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D2439CB" w14:textId="0E39EC13" w:rsidR="00FC68F6" w:rsidRDefault="00FC68F6" w:rsidP="0038642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27CC" w14:paraId="27CB9759" w14:textId="77777777" w:rsidTr="008D08B4">
        <w:trPr>
          <w:trHeight w:val="365"/>
        </w:trPr>
        <w:tc>
          <w:tcPr>
            <w:tcW w:w="4140" w:type="dxa"/>
            <w:vAlign w:val="bottom"/>
            <w:hideMark/>
          </w:tcPr>
          <w:p w14:paraId="4E066DFF" w14:textId="2231A300" w:rsidR="00F627CC" w:rsidRDefault="00F627C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415B4C"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B6BEFA" w14:textId="3A7454C0" w:rsidR="00F627CC" w:rsidRDefault="004B5F32" w:rsidP="00A235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5,27</w:t>
            </w:r>
            <w:r w:rsidR="008D0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4" w:type="dxa"/>
          </w:tcPr>
          <w:p w14:paraId="68C979E0" w14:textId="77777777" w:rsidR="00F627CC" w:rsidRDefault="00F627CC" w:rsidP="00ED4C7C">
            <w:pPr>
              <w:pStyle w:val="acctfourfigures"/>
              <w:tabs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556649" w14:textId="5A4F245E" w:rsidR="00F627CC" w:rsidRDefault="00415B4C" w:rsidP="0078576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F627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70" w:type="dxa"/>
          </w:tcPr>
          <w:p w14:paraId="2B41C52E" w14:textId="77777777" w:rsidR="00F627CC" w:rsidRDefault="00F627CC" w:rsidP="00ED4C7C">
            <w:pPr>
              <w:pStyle w:val="acctfourfigures"/>
              <w:tabs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363434" w14:textId="67B1F686" w:rsidR="00F627CC" w:rsidRPr="008D08B4" w:rsidRDefault="006C43B9" w:rsidP="00ED4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0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70" w:type="dxa"/>
          </w:tcPr>
          <w:p w14:paraId="5B7D7519" w14:textId="77777777" w:rsidR="00F627CC" w:rsidRDefault="00F627CC" w:rsidP="00ED4C7C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02217C" w14:textId="3C70D3DA" w:rsidR="00F627CC" w:rsidRDefault="00415B4C" w:rsidP="00ED4C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</w:tr>
    </w:tbl>
    <w:p w14:paraId="4E990D8C" w14:textId="77777777" w:rsidR="00F627CC" w:rsidRPr="009E2F97" w:rsidRDefault="00F627CC" w:rsidP="009E2F9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F8133B" w14:textId="77777777" w:rsidR="00B67466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bookmarkStart w:id="6" w:name="_Hlk71109085"/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6506858A" w14:textId="77777777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463DE76F" w14:textId="77777777" w:rsidR="00B67466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07709248" w14:textId="05B656CD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04A8779A" w14:textId="77777777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</w:p>
    <w:p w14:paraId="4E00FF33" w14:textId="77777777" w:rsidR="00B67466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174B2078" w14:textId="77777777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3829665F" w14:textId="37FB2C7A" w:rsidR="00B67466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และบริษัทได้นำอสังหาริมทรัพย์เพื่อการลงทุนเพื่ออุตสาหกรรมไปจดจำนองเพื่อใช้เป็นหลักประกั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เงินกู้ยืมจากสถาบันการเงินเป็นจำนวน</w:t>
      </w:r>
      <w:r w:rsidRPr="00564038">
        <w:rPr>
          <w:rFonts w:ascii="Angsana New" w:hAnsi="Angsana New"/>
          <w:sz w:val="30"/>
          <w:szCs w:val="30"/>
          <w:cs/>
        </w:rPr>
        <w:t xml:space="preserve">เงิน </w:t>
      </w:r>
      <w:r w:rsidR="00FA4624" w:rsidRPr="00564038">
        <w:rPr>
          <w:rFonts w:ascii="Angsana New" w:hAnsi="Angsana New"/>
          <w:sz w:val="30"/>
          <w:szCs w:val="30"/>
        </w:rPr>
        <w:t>1,</w:t>
      </w:r>
      <w:r w:rsidR="003414D0" w:rsidRPr="00564038">
        <w:rPr>
          <w:rFonts w:ascii="Angsana New" w:hAnsi="Angsana New"/>
          <w:sz w:val="30"/>
          <w:szCs w:val="30"/>
        </w:rPr>
        <w:t>635.79</w:t>
      </w:r>
      <w:r w:rsidRPr="00564038">
        <w:rPr>
          <w:rFonts w:ascii="Angsana New" w:hAnsi="Angsana New"/>
          <w:sz w:val="30"/>
          <w:szCs w:val="30"/>
        </w:rPr>
        <w:t xml:space="preserve"> </w:t>
      </w:r>
      <w:r w:rsidRPr="007D56BC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2564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>,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638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70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bookmarkEnd w:id="6"/>
    <w:p w14:paraId="1F94ACF7" w14:textId="77777777" w:rsidR="005F7178" w:rsidRPr="00CD528D" w:rsidRDefault="005F7178" w:rsidP="009E2F97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</w:rPr>
      </w:pPr>
    </w:p>
    <w:p w14:paraId="25BC4305" w14:textId="77777777" w:rsidR="009849DD" w:rsidRPr="0084551B" w:rsidRDefault="009849DD" w:rsidP="00DA1F17">
      <w:pPr>
        <w:pStyle w:val="Heading6"/>
        <w:numPr>
          <w:ilvl w:val="0"/>
          <w:numId w:val="2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84551B">
        <w:rPr>
          <w:rFonts w:ascii="Angsana New" w:hAnsi="Angsana New"/>
          <w:sz w:val="30"/>
          <w:szCs w:val="30"/>
          <w:cs/>
        </w:rPr>
        <w:t>ท</w:t>
      </w:r>
      <w:r w:rsidRPr="0084551B">
        <w:rPr>
          <w:rFonts w:ascii="Angsana New" w:hAnsi="Angsana New" w:hint="cs"/>
          <w:sz w:val="30"/>
          <w:szCs w:val="30"/>
          <w:cs/>
        </w:rPr>
        <w:t>ี่</w:t>
      </w:r>
      <w:r w:rsidRPr="0084551B">
        <w:rPr>
          <w:rFonts w:ascii="Angsana New" w:hAnsi="Angsana New"/>
          <w:sz w:val="30"/>
          <w:szCs w:val="30"/>
          <w:cs/>
        </w:rPr>
        <w:t>ด</w:t>
      </w:r>
      <w:r w:rsidRPr="0084551B">
        <w:rPr>
          <w:rFonts w:ascii="Angsana New" w:hAnsi="Angsana New" w:hint="cs"/>
          <w:sz w:val="30"/>
          <w:szCs w:val="30"/>
          <w:cs/>
        </w:rPr>
        <w:t>ิ</w:t>
      </w:r>
      <w:r w:rsidRPr="0084551B">
        <w:rPr>
          <w:rFonts w:ascii="Angsana New" w:hAnsi="Angsana New"/>
          <w:sz w:val="30"/>
          <w:szCs w:val="30"/>
          <w:cs/>
        </w:rPr>
        <w:t>น อาคารและอุปกรณ์</w:t>
      </w:r>
      <w:r w:rsidRPr="0084551B">
        <w:rPr>
          <w:rFonts w:ascii="Angsana New" w:hAnsi="Angsana New"/>
          <w:sz w:val="30"/>
          <w:szCs w:val="30"/>
        </w:rPr>
        <w:t xml:space="preserve"> </w:t>
      </w:r>
    </w:p>
    <w:p w14:paraId="4263CEA3" w14:textId="77777777" w:rsidR="000E682E" w:rsidRPr="00E4051C" w:rsidRDefault="000E682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D7B373" w14:textId="1488735D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จำหน่าย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อาคารและอุปกรณ์ไม่รวมสินทรัพย์สิทธิการใช้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9E2F97">
        <w:rPr>
          <w:rFonts w:ascii="Angsana New" w:hAnsi="Angsana New"/>
          <w:sz w:val="30"/>
          <w:szCs w:val="30"/>
          <w:cs/>
        </w:rPr>
        <w:t>เด</w:t>
      </w:r>
      <w:r w:rsidRPr="009E2F97">
        <w:rPr>
          <w:rFonts w:ascii="Angsana New" w:hAnsi="Angsana New" w:hint="cs"/>
          <w:sz w:val="30"/>
          <w:szCs w:val="30"/>
          <w:cs/>
        </w:rPr>
        <w:t>ื</w:t>
      </w:r>
      <w:r w:rsidRPr="009E2F97">
        <w:rPr>
          <w:rFonts w:ascii="Angsana New" w:hAnsi="Angsana New"/>
          <w:sz w:val="30"/>
          <w:szCs w:val="30"/>
          <w:cs/>
        </w:rPr>
        <w:t>อนสิ้นสุดว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นที่</w:t>
      </w:r>
      <w:r w:rsidRPr="009E2F9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="00415B4C" w:rsidRPr="00415B4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E2F97">
        <w:rPr>
          <w:rFonts w:ascii="Angsana New" w:hAnsi="Angsana New"/>
          <w:sz w:val="30"/>
          <w:szCs w:val="30"/>
          <w:cs/>
        </w:rPr>
        <w:t xml:space="preserve"> 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070C3F9D" w14:textId="77777777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29"/>
        <w:gridCol w:w="760"/>
        <w:gridCol w:w="935"/>
        <w:gridCol w:w="269"/>
        <w:gridCol w:w="954"/>
        <w:gridCol w:w="237"/>
        <w:gridCol w:w="1060"/>
        <w:gridCol w:w="271"/>
        <w:gridCol w:w="989"/>
      </w:tblGrid>
      <w:tr w:rsidR="00B67466" w:rsidRPr="009E2F97" w14:paraId="1797E207" w14:textId="77777777" w:rsidTr="00382B79">
        <w:trPr>
          <w:trHeight w:val="299"/>
          <w:tblHeader/>
        </w:trPr>
        <w:tc>
          <w:tcPr>
            <w:tcW w:w="2026" w:type="pct"/>
          </w:tcPr>
          <w:p w14:paraId="7BF10ED2" w14:textId="77777777" w:rsidR="00B67466" w:rsidRPr="009E2F97" w:rsidRDefault="00B6746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3" w:type="pct"/>
          </w:tcPr>
          <w:p w14:paraId="69D2959B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pct"/>
            <w:gridSpan w:val="3"/>
          </w:tcPr>
          <w:p w14:paraId="4EC25D4F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1827F29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56550B1B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466" w:rsidRPr="009E2F97" w14:paraId="488479B5" w14:textId="77777777" w:rsidTr="000D78B0">
        <w:trPr>
          <w:trHeight w:val="284"/>
          <w:tblHeader/>
        </w:trPr>
        <w:tc>
          <w:tcPr>
            <w:tcW w:w="2026" w:type="pct"/>
          </w:tcPr>
          <w:p w14:paraId="38C6EA81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3" w:type="pct"/>
          </w:tcPr>
          <w:p w14:paraId="421F2709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40296BBF" w14:textId="36FBF7C2" w:rsidR="00B67466" w:rsidRPr="009E2F97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1017524F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9BD64F5" w14:textId="29E53E9F" w:rsidR="00B67466" w:rsidRPr="009E2F97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21D6F70D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D084B7" w14:textId="4B229812" w:rsidR="00B67466" w:rsidRPr="009E2F97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08035E6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A09517" w14:textId="2F63497B" w:rsidR="00B67466" w:rsidRPr="009E2F97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67466" w:rsidRPr="009E2F97" w14:paraId="5E8D1137" w14:textId="77777777" w:rsidTr="00382B79">
        <w:trPr>
          <w:trHeight w:val="284"/>
          <w:tblHeader/>
        </w:trPr>
        <w:tc>
          <w:tcPr>
            <w:tcW w:w="2026" w:type="pct"/>
          </w:tcPr>
          <w:p w14:paraId="1D3DF33E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3" w:type="pct"/>
          </w:tcPr>
          <w:p w14:paraId="6CA946DF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1" w:type="pct"/>
            <w:gridSpan w:val="7"/>
          </w:tcPr>
          <w:p w14:paraId="3510BF71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7466" w:rsidRPr="009E2F97" w14:paraId="3512607A" w14:textId="77777777" w:rsidTr="00382B79">
        <w:trPr>
          <w:trHeight w:val="284"/>
          <w:tblHeader/>
        </w:trPr>
        <w:tc>
          <w:tcPr>
            <w:tcW w:w="2026" w:type="pct"/>
            <w:vAlign w:val="bottom"/>
          </w:tcPr>
          <w:p w14:paraId="64DA498A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3" w:type="pct"/>
          </w:tcPr>
          <w:p w14:paraId="254415D1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1" w:type="pct"/>
            <w:gridSpan w:val="7"/>
          </w:tcPr>
          <w:p w14:paraId="4005AEDE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67466" w:rsidRPr="009E2F97" w14:paraId="19EBE8D4" w14:textId="77777777" w:rsidTr="000D78B0">
        <w:trPr>
          <w:trHeight w:val="292"/>
          <w:tblHeader/>
        </w:trPr>
        <w:tc>
          <w:tcPr>
            <w:tcW w:w="2026" w:type="pct"/>
            <w:vAlign w:val="bottom"/>
          </w:tcPr>
          <w:p w14:paraId="1D0BFC64" w14:textId="2B6DF8E1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9"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2564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2563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3" w:type="pct"/>
          </w:tcPr>
          <w:p w14:paraId="6FDE5A86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043AA7C" w14:textId="09DE73A7" w:rsidR="00B67466" w:rsidRPr="009E2F97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2,397</w:t>
            </w:r>
          </w:p>
        </w:tc>
        <w:tc>
          <w:tcPr>
            <w:tcW w:w="146" w:type="pct"/>
          </w:tcPr>
          <w:p w14:paraId="7EF02EC9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F3FC9C2" w14:textId="319C9722" w:rsidR="00B67466" w:rsidRPr="009E2F97" w:rsidRDefault="00415B4C" w:rsidP="00382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  <w:r w:rsidR="00B67466" w:rsidRPr="009E2F97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29" w:type="pct"/>
          </w:tcPr>
          <w:p w14:paraId="2D2BF151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D5821A" w14:textId="24084B71" w:rsidR="00B67466" w:rsidRPr="009E2F97" w:rsidRDefault="00EE3403" w:rsidP="000D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7" w:type="pct"/>
          </w:tcPr>
          <w:p w14:paraId="5EECD278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3E533A2F" w14:textId="16A3AE0E" w:rsidR="00B67466" w:rsidRPr="009E2F97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B67466" w:rsidRPr="009E2F97" w14:paraId="110651A9" w14:textId="77777777" w:rsidTr="000D78B0">
        <w:trPr>
          <w:trHeight w:val="292"/>
          <w:tblHeader/>
        </w:trPr>
        <w:tc>
          <w:tcPr>
            <w:tcW w:w="2026" w:type="pct"/>
          </w:tcPr>
          <w:p w14:paraId="0A4FD8FF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413" w:type="pct"/>
          </w:tcPr>
          <w:p w14:paraId="34446928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3F82F80D" w14:textId="4D0DD7A6" w:rsidR="00B67466" w:rsidRPr="009E2F97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2928E0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46" w:type="pct"/>
          </w:tcPr>
          <w:p w14:paraId="1E72E05E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816413A" w14:textId="055E720D" w:rsidR="00B67466" w:rsidRPr="009E2F97" w:rsidRDefault="00EE3403" w:rsidP="00382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9" w:type="pct"/>
          </w:tcPr>
          <w:p w14:paraId="48D1280F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FAA70F" w14:textId="6D42F741" w:rsidR="00B67466" w:rsidRPr="009E2F97" w:rsidRDefault="00EE3403" w:rsidP="000D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CE7BB99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114AB90" w14:textId="6DBAECD0" w:rsidR="00B67466" w:rsidRPr="009E2F97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67466" w:rsidRPr="009E2F97" w14:paraId="2C70C663" w14:textId="77777777" w:rsidTr="000D78B0">
        <w:trPr>
          <w:trHeight w:val="292"/>
          <w:tblHeader/>
        </w:trPr>
        <w:tc>
          <w:tcPr>
            <w:tcW w:w="2026" w:type="pct"/>
          </w:tcPr>
          <w:p w14:paraId="3A778987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โอนมาจา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9E2F9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13" w:type="pct"/>
          </w:tcPr>
          <w:p w14:paraId="16E3C9D0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3BC1F08D" w14:textId="77777777" w:rsidR="00B6746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362FB6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BD10E78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24D1A9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8BFF7C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D50FA3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6C5C704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466" w:rsidRPr="009E2F97" w14:paraId="04D88258" w14:textId="77777777" w:rsidTr="000D78B0">
        <w:trPr>
          <w:trHeight w:val="284"/>
          <w:tblHeader/>
        </w:trPr>
        <w:tc>
          <w:tcPr>
            <w:tcW w:w="2026" w:type="pct"/>
          </w:tcPr>
          <w:p w14:paraId="7D7786F3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13" w:type="pct"/>
          </w:tcPr>
          <w:p w14:paraId="6D8100F3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090E610B" w14:textId="23E05898" w:rsidR="00B67466" w:rsidRPr="009E2F97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6" w:type="pct"/>
          </w:tcPr>
          <w:p w14:paraId="07AD92BB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8E2B819" w14:textId="134A0FE7" w:rsidR="00B67466" w:rsidRPr="009E2F97" w:rsidRDefault="00EE3403" w:rsidP="00382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1CBD5859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F309D4" w14:textId="2B64F60A" w:rsidR="00B67466" w:rsidRPr="009E2F97" w:rsidRDefault="00EE3403" w:rsidP="000D78B0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CCC608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ED60DB4" w14:textId="52553F29" w:rsidR="00B67466" w:rsidRPr="009E2F97" w:rsidRDefault="00EE3403" w:rsidP="000D78B0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434B" w:rsidRPr="009E2F97" w14:paraId="140C0412" w14:textId="77777777" w:rsidTr="000D78B0">
        <w:trPr>
          <w:trHeight w:val="284"/>
          <w:tblHeader/>
        </w:trPr>
        <w:tc>
          <w:tcPr>
            <w:tcW w:w="2026" w:type="pct"/>
          </w:tcPr>
          <w:p w14:paraId="5265CF82" w14:textId="1B2F9E78" w:rsidR="00C3434B" w:rsidRPr="00C3434B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343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โอน</w:t>
            </w:r>
            <w:r w:rsidR="00125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ออก</w:t>
            </w:r>
            <w:r w:rsidRPr="00C343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ไปที่</w:t>
            </w:r>
            <w:r w:rsidRPr="00C3434B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413" w:type="pct"/>
          </w:tcPr>
          <w:p w14:paraId="26D6909C" w14:textId="77777777" w:rsidR="00C3434B" w:rsidRPr="009E2F97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1076771C" w14:textId="77777777" w:rsidR="00C3434B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C416C2" w14:textId="77777777" w:rsidR="00C3434B" w:rsidRPr="009E2F97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1CA9E30D" w14:textId="77777777" w:rsidR="00C3434B" w:rsidRDefault="00C3434B" w:rsidP="00382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C7823A5" w14:textId="77777777" w:rsidR="00C3434B" w:rsidRPr="009E2F97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FC3413" w14:textId="77777777" w:rsidR="00C3434B" w:rsidRDefault="00C3434B" w:rsidP="000D78B0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66B383" w14:textId="77777777" w:rsidR="00C3434B" w:rsidRPr="009E2F97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C019708" w14:textId="77777777" w:rsidR="00C3434B" w:rsidRDefault="00C3434B" w:rsidP="000D78B0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434B" w:rsidRPr="009E2F97" w14:paraId="3F0C0D09" w14:textId="77777777" w:rsidTr="000D78B0">
        <w:trPr>
          <w:trHeight w:val="284"/>
          <w:tblHeader/>
        </w:trPr>
        <w:tc>
          <w:tcPr>
            <w:tcW w:w="2026" w:type="pct"/>
          </w:tcPr>
          <w:p w14:paraId="78DE27BB" w14:textId="711B6425" w:rsidR="00C3434B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สินทรัพย์ไม่มีตัวตน</w:t>
            </w:r>
          </w:p>
        </w:tc>
        <w:tc>
          <w:tcPr>
            <w:tcW w:w="413" w:type="pct"/>
          </w:tcPr>
          <w:p w14:paraId="7DA733FB" w14:textId="77777777" w:rsidR="00C3434B" w:rsidRPr="009E2F97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1282188D" w14:textId="77F0448B" w:rsidR="00C3434B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46" w:type="pct"/>
          </w:tcPr>
          <w:p w14:paraId="23F49026" w14:textId="77777777" w:rsidR="00C3434B" w:rsidRPr="009E2F97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784ABABF" w14:textId="5637B82B" w:rsidR="00C3434B" w:rsidRDefault="00D54929" w:rsidP="00D54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5EB3363" w14:textId="77777777" w:rsidR="00C3434B" w:rsidRPr="009E2F97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B1F3C81" w14:textId="32A1288E" w:rsidR="00C3434B" w:rsidRDefault="00D54929" w:rsidP="000D78B0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60C4AE" w14:textId="77777777" w:rsidR="00C3434B" w:rsidRPr="009E2F97" w:rsidRDefault="00C3434B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3661A4E" w14:textId="6B9DAEBE" w:rsidR="00C3434B" w:rsidRDefault="00D54929" w:rsidP="000D78B0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466" w:rsidRPr="009E2F97" w14:paraId="2A9D62E3" w14:textId="77777777" w:rsidTr="000D78B0">
        <w:trPr>
          <w:trHeight w:val="292"/>
          <w:tblHeader/>
        </w:trPr>
        <w:tc>
          <w:tcPr>
            <w:tcW w:w="2026" w:type="pct"/>
          </w:tcPr>
          <w:p w14:paraId="010D162E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13" w:type="pct"/>
          </w:tcPr>
          <w:p w14:paraId="6E189CA1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08" w:type="pct"/>
            <w:shd w:val="clear" w:color="auto" w:fill="auto"/>
          </w:tcPr>
          <w:p w14:paraId="413DB5FD" w14:textId="07AE30BF" w:rsidR="00B67466" w:rsidRPr="009E2F97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46" w:type="pct"/>
          </w:tcPr>
          <w:p w14:paraId="777B86B2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8EB480F" w14:textId="441F23C9" w:rsidR="00B67466" w:rsidRPr="009E2F97" w:rsidRDefault="00EE3403" w:rsidP="00382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129" w:type="pct"/>
          </w:tcPr>
          <w:p w14:paraId="553848C8" w14:textId="77777777" w:rsidR="00B67466" w:rsidRPr="009E2F97" w:rsidRDefault="00B67466" w:rsidP="00B77123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4CF89F" w14:textId="5B3FB7EC" w:rsidR="00B67466" w:rsidRPr="009E2F97" w:rsidRDefault="00EE3403" w:rsidP="000D78B0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2EACF0C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515A667" w14:textId="367FADDB" w:rsidR="00B67466" w:rsidRPr="009E2F97" w:rsidRDefault="00EE3403" w:rsidP="00B77123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466" w:rsidRPr="009E2F97" w14:paraId="76842330" w14:textId="77777777" w:rsidTr="000D78B0">
        <w:trPr>
          <w:trHeight w:val="292"/>
          <w:tblHeader/>
        </w:trPr>
        <w:tc>
          <w:tcPr>
            <w:tcW w:w="2026" w:type="pct"/>
          </w:tcPr>
          <w:p w14:paraId="72E7620A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13" w:type="pct"/>
          </w:tcPr>
          <w:p w14:paraId="31A90472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3C1C4D60" w14:textId="44BA98AC" w:rsidR="00B67466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3434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4D12C0D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793AFD7" w14:textId="79ACAFDB" w:rsidR="00B67466" w:rsidRPr="009E2F97" w:rsidRDefault="00EE3403" w:rsidP="000D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7CD78A9" w14:textId="77777777" w:rsidR="00B67466" w:rsidRPr="009E2F97" w:rsidRDefault="00B67466" w:rsidP="00B77123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9AD605" w14:textId="5B3D6B38" w:rsidR="00B67466" w:rsidRPr="009E2F97" w:rsidRDefault="00EE3403" w:rsidP="000D78B0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114380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4575C7F" w14:textId="5E473A2E" w:rsidR="00B67466" w:rsidRPr="009E2F97" w:rsidRDefault="00EE3403" w:rsidP="00B77123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466" w:rsidRPr="009E2F97" w14:paraId="16BDC773" w14:textId="77777777" w:rsidTr="000D78B0">
        <w:trPr>
          <w:trHeight w:val="292"/>
          <w:tblHeader/>
        </w:trPr>
        <w:tc>
          <w:tcPr>
            <w:tcW w:w="2026" w:type="pct"/>
          </w:tcPr>
          <w:p w14:paraId="4646EB56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13" w:type="pct"/>
          </w:tcPr>
          <w:p w14:paraId="29BF28AC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5880D93" w14:textId="54E85655" w:rsidR="00B67466" w:rsidRPr="009E2F97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2928E0">
              <w:rPr>
                <w:rFonts w:ascii="Angsana New" w:hAnsi="Angsana New"/>
                <w:sz w:val="30"/>
                <w:szCs w:val="30"/>
              </w:rPr>
              <w:t>4</w:t>
            </w:r>
            <w:r w:rsidR="00C3434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F7D97FE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03CD213" w14:textId="2BC75DF9" w:rsidR="00B67466" w:rsidRPr="009E2F97" w:rsidRDefault="00EE3403" w:rsidP="00382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(133)</w:t>
            </w:r>
          </w:p>
        </w:tc>
        <w:tc>
          <w:tcPr>
            <w:tcW w:w="129" w:type="pct"/>
          </w:tcPr>
          <w:p w14:paraId="785404D5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A4A48BA" w14:textId="5FA69EDE" w:rsidR="00B67466" w:rsidRPr="009E2F97" w:rsidRDefault="00EE3403" w:rsidP="000D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47" w:type="pct"/>
          </w:tcPr>
          <w:p w14:paraId="1ED4F066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A1730F3" w14:textId="6AC2CB25" w:rsidR="00B67466" w:rsidRPr="009E2F97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</w:tr>
      <w:tr w:rsidR="00B67466" w:rsidRPr="009E2F97" w14:paraId="27FA58BA" w14:textId="77777777" w:rsidTr="000D78B0">
        <w:trPr>
          <w:trHeight w:val="292"/>
          <w:tblHeader/>
        </w:trPr>
        <w:tc>
          <w:tcPr>
            <w:tcW w:w="2026" w:type="pct"/>
          </w:tcPr>
          <w:p w14:paraId="09995335" w14:textId="15188ED0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415B4C"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3" w:type="pct"/>
          </w:tcPr>
          <w:p w14:paraId="5A19D638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14:paraId="2C3C0480" w14:textId="1C22C2B3" w:rsidR="00B67466" w:rsidRPr="009E2F97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4,04</w:t>
            </w:r>
            <w:r w:rsidR="00C3434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15857A65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3CB52AA4" w14:textId="59CEB897" w:rsidR="00B67466" w:rsidRPr="009E2F97" w:rsidRDefault="00EE3403" w:rsidP="00382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2,424</w:t>
            </w:r>
          </w:p>
        </w:tc>
        <w:tc>
          <w:tcPr>
            <w:tcW w:w="129" w:type="pct"/>
          </w:tcPr>
          <w:p w14:paraId="0D31A707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4E17C07" w14:textId="0738CFE8" w:rsidR="00B67466" w:rsidRPr="009E2F97" w:rsidRDefault="00EE3403" w:rsidP="000D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47" w:type="pct"/>
          </w:tcPr>
          <w:p w14:paraId="195FF322" w14:textId="77777777" w:rsidR="00B67466" w:rsidRPr="009E2F97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0FF29FC" w14:textId="48D5F34E" w:rsidR="00B67466" w:rsidRPr="009E2F97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</w:tr>
    </w:tbl>
    <w:p w14:paraId="4A2AA98B" w14:textId="77777777" w:rsidR="00B67466" w:rsidRPr="009E2F97" w:rsidRDefault="00B67466" w:rsidP="00B6746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B70865" w14:textId="77777777" w:rsidR="00B67466" w:rsidRPr="009E2F97" w:rsidRDefault="00B67466" w:rsidP="00B6746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C9EECC" w14:textId="043CCEEA" w:rsidR="00B67466" w:rsidRDefault="00B67466" w:rsidP="00B6746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8EE01F" w14:textId="77777777" w:rsidR="009B25BE" w:rsidRDefault="009B25BE" w:rsidP="0012542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339B05" w14:textId="77777777" w:rsidR="00B67466" w:rsidRPr="009E2F97" w:rsidRDefault="00B67466" w:rsidP="00B6746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 มีดังนี้</w:t>
      </w:r>
    </w:p>
    <w:p w14:paraId="34CF0907" w14:textId="77777777" w:rsidR="00B67466" w:rsidRPr="009E2F9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tbl>
      <w:tblPr>
        <w:tblW w:w="9157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54"/>
        <w:gridCol w:w="201"/>
        <w:gridCol w:w="718"/>
        <w:gridCol w:w="179"/>
        <w:gridCol w:w="747"/>
        <w:gridCol w:w="179"/>
        <w:gridCol w:w="922"/>
        <w:gridCol w:w="180"/>
        <w:gridCol w:w="693"/>
        <w:gridCol w:w="179"/>
        <w:gridCol w:w="720"/>
        <w:gridCol w:w="178"/>
        <w:gridCol w:w="919"/>
        <w:gridCol w:w="179"/>
        <w:gridCol w:w="709"/>
      </w:tblGrid>
      <w:tr w:rsidR="00B67466" w:rsidRPr="009E2F97" w14:paraId="2F353E95" w14:textId="77777777" w:rsidTr="002C435D">
        <w:trPr>
          <w:trHeight w:val="16"/>
          <w:tblHeader/>
        </w:trPr>
        <w:tc>
          <w:tcPr>
            <w:tcW w:w="2454" w:type="dxa"/>
            <w:vAlign w:val="bottom"/>
            <w:hideMark/>
          </w:tcPr>
          <w:p w14:paraId="059A0EEA" w14:textId="77777777" w:rsidR="00B67466" w:rsidRPr="00773F26" w:rsidRDefault="00B67466" w:rsidP="00B7712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201" w:type="dxa"/>
          </w:tcPr>
          <w:p w14:paraId="023AD16C" w14:textId="77777777" w:rsidR="00B67466" w:rsidRPr="00773F26" w:rsidRDefault="00B67466" w:rsidP="00B77123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618" w:type="dxa"/>
            <w:gridSpan w:val="7"/>
          </w:tcPr>
          <w:p w14:paraId="2580C85E" w14:textId="77777777" w:rsidR="00B67466" w:rsidRPr="00773F26" w:rsidRDefault="00B67466" w:rsidP="00B77123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bidi="ar-SA"/>
              </w:rPr>
            </w:pPr>
            <w:r w:rsidRPr="00773F2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79" w:type="dxa"/>
          </w:tcPr>
          <w:p w14:paraId="58939777" w14:textId="77777777" w:rsidR="00B67466" w:rsidRPr="00773F26" w:rsidRDefault="00B67466" w:rsidP="00B77123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5" w:type="dxa"/>
            <w:gridSpan w:val="5"/>
          </w:tcPr>
          <w:p w14:paraId="31268E7E" w14:textId="77777777" w:rsidR="00B67466" w:rsidRPr="00773F26" w:rsidRDefault="00B67466" w:rsidP="00B77123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73F2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67466" w:rsidRPr="009E2F97" w14:paraId="7137CD89" w14:textId="77777777" w:rsidTr="002C435D">
        <w:trPr>
          <w:trHeight w:val="16"/>
          <w:tblHeader/>
        </w:trPr>
        <w:tc>
          <w:tcPr>
            <w:tcW w:w="2454" w:type="dxa"/>
            <w:vAlign w:val="bottom"/>
            <w:hideMark/>
          </w:tcPr>
          <w:p w14:paraId="28AEA68F" w14:textId="77777777" w:rsidR="00B67466" w:rsidRPr="00773F26" w:rsidRDefault="00B67466" w:rsidP="00B7712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773F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1" w:type="dxa"/>
          </w:tcPr>
          <w:p w14:paraId="4F3879EA" w14:textId="77777777" w:rsidR="00B67466" w:rsidRPr="00773F26" w:rsidRDefault="00B67466" w:rsidP="00B77123">
            <w:pPr>
              <w:pStyle w:val="Pa47"/>
              <w:ind w:left="-130" w:right="-10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18" w:type="dxa"/>
            <w:hideMark/>
          </w:tcPr>
          <w:p w14:paraId="44A9E82A" w14:textId="77777777" w:rsidR="00B67466" w:rsidRPr="00773F26" w:rsidRDefault="00B67466" w:rsidP="00B7712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773F26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ที่ดิน</w:t>
            </w:r>
            <w:r w:rsidRPr="00773F26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79" w:type="dxa"/>
          </w:tcPr>
          <w:p w14:paraId="453C6B26" w14:textId="77777777" w:rsidR="00B67466" w:rsidRPr="00773F26" w:rsidRDefault="00B67466" w:rsidP="00B7712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747" w:type="dxa"/>
          </w:tcPr>
          <w:p w14:paraId="39E76D1E" w14:textId="77777777" w:rsidR="00B67466" w:rsidRPr="00773F26" w:rsidRDefault="00B67466" w:rsidP="00B77123">
            <w:pPr>
              <w:pStyle w:val="acctmergecolhdg"/>
              <w:spacing w:line="240" w:lineRule="atLeast"/>
              <w:ind w:left="-120" w:right="-100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73F26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79" w:type="dxa"/>
          </w:tcPr>
          <w:p w14:paraId="7E51E958" w14:textId="77777777" w:rsidR="00B67466" w:rsidRPr="00773F26" w:rsidRDefault="00B67466" w:rsidP="00B7712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22" w:type="dxa"/>
            <w:hideMark/>
          </w:tcPr>
          <w:p w14:paraId="2771BFD1" w14:textId="77777777" w:rsidR="00B67466" w:rsidRPr="00773F26" w:rsidRDefault="00B67466" w:rsidP="00B77123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73F26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1D88FAA" w14:textId="77777777" w:rsidR="00B67466" w:rsidRPr="00773F26" w:rsidRDefault="00B67466" w:rsidP="00B7712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693" w:type="dxa"/>
            <w:vAlign w:val="bottom"/>
            <w:hideMark/>
          </w:tcPr>
          <w:p w14:paraId="7C0C4552" w14:textId="77777777" w:rsidR="00B67466" w:rsidRPr="00773F26" w:rsidRDefault="00B67466" w:rsidP="00B7712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773F26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9" w:type="dxa"/>
          </w:tcPr>
          <w:p w14:paraId="7DCC4F73" w14:textId="77777777" w:rsidR="00B67466" w:rsidRPr="00773F26" w:rsidRDefault="00B67466" w:rsidP="00B7712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</w:tcPr>
          <w:p w14:paraId="2210E7F0" w14:textId="77777777" w:rsidR="00B67466" w:rsidRPr="00773F26" w:rsidRDefault="00B67466" w:rsidP="00B77123">
            <w:pPr>
              <w:pStyle w:val="Pa47"/>
              <w:ind w:left="-170" w:right="-16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73F26">
              <w:rPr>
                <w:rFonts w:ascii="Angsana New" w:hAnsi="Angsana New"/>
                <w:b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78" w:type="dxa"/>
          </w:tcPr>
          <w:p w14:paraId="7D9EB115" w14:textId="77777777" w:rsidR="00B67466" w:rsidRPr="00773F26" w:rsidRDefault="00B67466" w:rsidP="00B7712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19" w:type="dxa"/>
            <w:hideMark/>
          </w:tcPr>
          <w:p w14:paraId="4BFC7D19" w14:textId="77777777" w:rsidR="00B67466" w:rsidRPr="00773F26" w:rsidRDefault="00B67466" w:rsidP="00B77123">
            <w:pPr>
              <w:pStyle w:val="Pa47"/>
              <w:ind w:left="-84" w:right="-6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73F26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9" w:type="dxa"/>
          </w:tcPr>
          <w:p w14:paraId="3057F556" w14:textId="77777777" w:rsidR="00B67466" w:rsidRPr="00773F26" w:rsidRDefault="00B67466" w:rsidP="00B7712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9" w:type="dxa"/>
            <w:vAlign w:val="bottom"/>
            <w:hideMark/>
          </w:tcPr>
          <w:p w14:paraId="396BA222" w14:textId="77777777" w:rsidR="00B67466" w:rsidRPr="00773F26" w:rsidRDefault="00B67466" w:rsidP="00B77123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73F26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67466" w:rsidRPr="009E2F97" w14:paraId="2FF8DE7F" w14:textId="77777777" w:rsidTr="002C435D">
        <w:trPr>
          <w:trHeight w:val="16"/>
          <w:tblHeader/>
        </w:trPr>
        <w:tc>
          <w:tcPr>
            <w:tcW w:w="2454" w:type="dxa"/>
          </w:tcPr>
          <w:p w14:paraId="04D50326" w14:textId="77777777" w:rsidR="00B67466" w:rsidRPr="00773F26" w:rsidRDefault="00B67466" w:rsidP="00B7712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" w:type="dxa"/>
          </w:tcPr>
          <w:p w14:paraId="7AE67E60" w14:textId="77777777" w:rsidR="00B67466" w:rsidRPr="00773F26" w:rsidRDefault="00B67466" w:rsidP="00B77123">
            <w:pPr>
              <w:pStyle w:val="acctfourfigures"/>
              <w:tabs>
                <w:tab w:val="clear" w:pos="765"/>
              </w:tabs>
              <w:spacing w:line="240" w:lineRule="atLeast"/>
              <w:ind w:left="-69" w:right="-9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502" w:type="dxa"/>
            <w:gridSpan w:val="13"/>
          </w:tcPr>
          <w:p w14:paraId="778B2434" w14:textId="77777777" w:rsidR="00B67466" w:rsidRPr="00773F26" w:rsidRDefault="00B67466" w:rsidP="00B77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73F2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73F2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73F2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67466" w:rsidRPr="009E2F97" w14:paraId="41CB3A83" w14:textId="77777777" w:rsidTr="002C435D">
        <w:trPr>
          <w:trHeight w:val="16"/>
        </w:trPr>
        <w:tc>
          <w:tcPr>
            <w:tcW w:w="2454" w:type="dxa"/>
            <w:hideMark/>
          </w:tcPr>
          <w:p w14:paraId="797C6E7F" w14:textId="53825C01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มูลค่าสุทธิทางบัญชี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773F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1</w:t>
            </w:r>
            <w:r w:rsidRPr="00773F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3F26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2563</w:t>
            </w:r>
            <w:r w:rsidRPr="00773F26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1" w:type="dxa"/>
          </w:tcPr>
          <w:p w14:paraId="35A7FF77" w14:textId="77777777" w:rsidR="00B67466" w:rsidRPr="00773F26" w:rsidRDefault="00B67466" w:rsidP="00B7712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09003F7E" w14:textId="4EAF5F46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79" w:type="dxa"/>
          </w:tcPr>
          <w:p w14:paraId="69906E48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64E3B21F" w14:textId="62D9556E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79" w:type="dxa"/>
          </w:tcPr>
          <w:p w14:paraId="0E3533AB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</w:tcPr>
          <w:p w14:paraId="2A0BE9E2" w14:textId="53A02FB2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261856E0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0EC985B4" w14:textId="4BC246F5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79" w:type="dxa"/>
          </w:tcPr>
          <w:p w14:paraId="641AF1F3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C0F3E1" w14:textId="7C71C2DE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78" w:type="dxa"/>
          </w:tcPr>
          <w:p w14:paraId="1D590191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14:paraId="7A9DD0D8" w14:textId="6586CBC7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9" w:type="dxa"/>
          </w:tcPr>
          <w:p w14:paraId="1361DF04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2CB54956" w14:textId="4AF5C6B9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4123A3" w:rsidRPr="009E2F97" w14:paraId="1A75392C" w14:textId="77777777" w:rsidTr="002C435D">
        <w:trPr>
          <w:trHeight w:val="16"/>
        </w:trPr>
        <w:tc>
          <w:tcPr>
            <w:tcW w:w="2454" w:type="dxa"/>
          </w:tcPr>
          <w:p w14:paraId="3E51DD86" w14:textId="34419E8B" w:rsidR="004123A3" w:rsidRDefault="004123A3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01" w:type="dxa"/>
          </w:tcPr>
          <w:p w14:paraId="65AC20E3" w14:textId="77777777" w:rsidR="004123A3" w:rsidRPr="00773F26" w:rsidRDefault="004123A3" w:rsidP="00B7712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1776A20C" w14:textId="546C0F2A" w:rsidR="004123A3" w:rsidRPr="00CA7397" w:rsidRDefault="004123A3" w:rsidP="00CD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</w:tcPr>
          <w:p w14:paraId="3D336A52" w14:textId="77777777" w:rsidR="004123A3" w:rsidRPr="00773F26" w:rsidRDefault="004123A3" w:rsidP="00CD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78829BF6" w14:textId="508EA1D6" w:rsidR="004123A3" w:rsidRPr="00CA7397" w:rsidRDefault="004123A3" w:rsidP="00CD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</w:tcPr>
          <w:p w14:paraId="45A613D8" w14:textId="77777777" w:rsidR="004123A3" w:rsidRPr="00773F26" w:rsidRDefault="004123A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</w:tcPr>
          <w:p w14:paraId="0F541977" w14:textId="5316F8B0" w:rsidR="004123A3" w:rsidRPr="00CA7397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80" w:type="dxa"/>
          </w:tcPr>
          <w:p w14:paraId="2861B576" w14:textId="77777777" w:rsidR="004123A3" w:rsidRPr="00773F26" w:rsidRDefault="004123A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477B316E" w14:textId="0898E796" w:rsidR="004123A3" w:rsidRPr="00CA7397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79" w:type="dxa"/>
          </w:tcPr>
          <w:p w14:paraId="5C242053" w14:textId="77777777" w:rsidR="004123A3" w:rsidRPr="00773F26" w:rsidRDefault="004123A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F90869" w14:textId="26FD19FD" w:rsidR="004123A3" w:rsidRPr="00CA7397" w:rsidRDefault="004123A3" w:rsidP="00CD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1CC49271" w14:textId="77777777" w:rsidR="004123A3" w:rsidRPr="00773F26" w:rsidRDefault="004123A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14:paraId="3C32BAEA" w14:textId="56DAC6C4" w:rsidR="004123A3" w:rsidRPr="00CA7397" w:rsidRDefault="004123A3" w:rsidP="00E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</w:tcPr>
          <w:p w14:paraId="01396FE3" w14:textId="77777777" w:rsidR="004123A3" w:rsidRPr="00773F26" w:rsidRDefault="004123A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138618E1" w14:textId="22082E76" w:rsidR="004123A3" w:rsidRPr="00CA7397" w:rsidRDefault="004123A3" w:rsidP="00E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67466" w:rsidRPr="009E2F97" w14:paraId="77832AE8" w14:textId="77777777" w:rsidTr="002C435D">
        <w:trPr>
          <w:trHeight w:val="16"/>
        </w:trPr>
        <w:tc>
          <w:tcPr>
            <w:tcW w:w="2454" w:type="dxa"/>
          </w:tcPr>
          <w:p w14:paraId="2C909E5D" w14:textId="77777777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73F26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</w:t>
            </w:r>
          </w:p>
        </w:tc>
        <w:tc>
          <w:tcPr>
            <w:tcW w:w="201" w:type="dxa"/>
          </w:tcPr>
          <w:p w14:paraId="43182968" w14:textId="77777777" w:rsidR="00B67466" w:rsidRPr="00773F26" w:rsidRDefault="00B67466" w:rsidP="00B7712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10F94989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4686BC93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39FD28E5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4016BCB2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</w:tcPr>
          <w:p w14:paraId="4351DAE5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47620D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6B8964E9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10F136D5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0D14A58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81DD7F4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14:paraId="3BF27825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5FF7E860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449A88E9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466" w:rsidRPr="009E2F97" w14:paraId="62EB2C0E" w14:textId="77777777" w:rsidTr="002C435D">
        <w:trPr>
          <w:trHeight w:val="16"/>
        </w:trPr>
        <w:tc>
          <w:tcPr>
            <w:tcW w:w="2454" w:type="dxa"/>
          </w:tcPr>
          <w:p w14:paraId="7E12056E" w14:textId="77777777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firstLine="22"/>
              <w:rPr>
                <w:rFonts w:ascii="Angsana New" w:hAnsi="Angsana New"/>
                <w:sz w:val="28"/>
                <w:szCs w:val="28"/>
                <w:cs/>
              </w:rPr>
            </w:pPr>
            <w:r w:rsidRPr="00773F26">
              <w:rPr>
                <w:rFonts w:ascii="Angsana New" w:hAnsi="Angsana New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01" w:type="dxa"/>
          </w:tcPr>
          <w:p w14:paraId="1467569B" w14:textId="77777777" w:rsidR="00B67466" w:rsidRPr="00773F26" w:rsidRDefault="00B67466" w:rsidP="00B7712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5B7245B5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49E922F2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0FEE70DD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496C84AF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</w:tcPr>
          <w:p w14:paraId="632B0277" w14:textId="29068D60" w:rsidR="00B67466" w:rsidRPr="00773F26" w:rsidRDefault="00B67466" w:rsidP="00B6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40A87B8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</w:tcPr>
          <w:p w14:paraId="23055452" w14:textId="39EE704C" w:rsidR="00B67466" w:rsidRPr="00773F26" w:rsidRDefault="00B67466" w:rsidP="00B6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1E80834A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3397BE2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F526A51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14:paraId="67C55767" w14:textId="1FCC32DE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6</w:t>
            </w:r>
            <w:r w:rsidRPr="00773F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18B6EA2E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3C429F6F" w14:textId="558CA361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6</w:t>
            </w:r>
            <w:r w:rsidRPr="00773F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7466" w:rsidRPr="009E2F97" w14:paraId="1696E2E9" w14:textId="77777777" w:rsidTr="002C435D">
        <w:trPr>
          <w:trHeight w:val="16"/>
        </w:trPr>
        <w:tc>
          <w:tcPr>
            <w:tcW w:w="2454" w:type="dxa"/>
            <w:hideMark/>
          </w:tcPr>
          <w:p w14:paraId="730600E8" w14:textId="77777777" w:rsidR="00B67466" w:rsidRPr="00773F26" w:rsidRDefault="00B67466" w:rsidP="00B7712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73F2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73F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สำหรับงวด</w:t>
            </w:r>
          </w:p>
        </w:tc>
        <w:tc>
          <w:tcPr>
            <w:tcW w:w="201" w:type="dxa"/>
          </w:tcPr>
          <w:p w14:paraId="485DACBB" w14:textId="77777777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863DD" w14:textId="05A7E7D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38</w:t>
            </w:r>
            <w:r w:rsidRPr="00773F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58DBFEA2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0AC47588" w14:textId="044F49A8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27</w:t>
            </w:r>
            <w:r w:rsidRPr="00773F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2DDD8C5E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EC133" w14:textId="7B4D669E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7</w:t>
            </w:r>
            <w:r w:rsidRPr="00773F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9268D34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3EF43" w14:textId="753DEB73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72</w:t>
            </w:r>
            <w:r w:rsidRPr="00773F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4CFEC26B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755DFB" w14:textId="0B7C7BF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7</w:t>
            </w:r>
            <w:r w:rsidRPr="00773F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05A36198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3BDE9" w14:textId="3C6245E9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1</w:t>
            </w:r>
            <w:r w:rsidRPr="00773F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26F98E9B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0868E" w14:textId="628B1CC2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773F26">
              <w:rPr>
                <w:rFonts w:ascii="Angsana New" w:hAnsi="Angsana New"/>
                <w:sz w:val="28"/>
                <w:szCs w:val="28"/>
              </w:rPr>
              <w:t>(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8</w:t>
            </w:r>
            <w:r w:rsidRPr="00773F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7466" w:rsidRPr="009E2F97" w14:paraId="6B7B31CA" w14:textId="77777777" w:rsidTr="002C435D">
        <w:trPr>
          <w:trHeight w:val="16"/>
        </w:trPr>
        <w:tc>
          <w:tcPr>
            <w:tcW w:w="2454" w:type="dxa"/>
            <w:vAlign w:val="bottom"/>
            <w:hideMark/>
          </w:tcPr>
          <w:p w14:paraId="358BB8A5" w14:textId="1EF100EC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6C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773F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73F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73F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15B4C" w:rsidRPr="00415B4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01" w:type="dxa"/>
          </w:tcPr>
          <w:p w14:paraId="4C376E07" w14:textId="77777777" w:rsidR="00B67466" w:rsidRPr="00773F26" w:rsidRDefault="00B67466" w:rsidP="00B771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4E574" w14:textId="2D655D61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5B4C">
              <w:rPr>
                <w:rFonts w:ascii="Angsana New" w:hAnsi="Angsana New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179" w:type="dxa"/>
          </w:tcPr>
          <w:p w14:paraId="56633DA0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83FFC97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9CA020D" w14:textId="5E369800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5B4C">
              <w:rPr>
                <w:rFonts w:ascii="Angsana New" w:hAnsi="Angsana New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179" w:type="dxa"/>
          </w:tcPr>
          <w:p w14:paraId="25BD745B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59368" w14:textId="13D50831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5B4C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80" w:type="dxa"/>
          </w:tcPr>
          <w:p w14:paraId="6C950081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13B4B" w14:textId="5704EDE2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5B4C">
              <w:rPr>
                <w:rFonts w:ascii="Angsana New" w:hAnsi="Angsana New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179" w:type="dxa"/>
          </w:tcPr>
          <w:p w14:paraId="008C6B6A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60179B5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1A6D113" w14:textId="165B8C56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5B4C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78" w:type="dxa"/>
          </w:tcPr>
          <w:p w14:paraId="17AF8D59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CE5D72" w14:textId="09B6ECF1" w:rsidR="00B67466" w:rsidRPr="00773F26" w:rsidRDefault="00B67466" w:rsidP="00E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BE3B2E5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52E07F" w14:textId="2226CE49" w:rsidR="00B67466" w:rsidRPr="00773F26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5B4C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</w:p>
        </w:tc>
      </w:tr>
      <w:tr w:rsidR="00B67466" w:rsidRPr="009E2F97" w14:paraId="45532BBE" w14:textId="77777777" w:rsidTr="002C435D">
        <w:trPr>
          <w:trHeight w:val="16"/>
        </w:trPr>
        <w:tc>
          <w:tcPr>
            <w:tcW w:w="2454" w:type="dxa"/>
            <w:vAlign w:val="bottom"/>
          </w:tcPr>
          <w:p w14:paraId="7032016D" w14:textId="77777777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" w:type="dxa"/>
          </w:tcPr>
          <w:p w14:paraId="496D93EE" w14:textId="77777777" w:rsidR="00B67466" w:rsidRPr="00773F26" w:rsidRDefault="00B67466" w:rsidP="00B771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D0E981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89ABDBF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136E37F5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0665773E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9C32B4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C521188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778F36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3CBDC762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796E05A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229D029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238B37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53A07A0C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76F99F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7466" w:rsidRPr="000E4481" w14:paraId="3657770C" w14:textId="77777777" w:rsidTr="002C435D">
        <w:trPr>
          <w:trHeight w:val="16"/>
        </w:trPr>
        <w:tc>
          <w:tcPr>
            <w:tcW w:w="2454" w:type="dxa"/>
          </w:tcPr>
          <w:p w14:paraId="22C1EFD7" w14:textId="19F74C39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F26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มูลค่าสุทธิทางบัญชี </w:t>
            </w:r>
            <w:r w:rsidRPr="00773F26">
              <w:rPr>
                <w:rFonts w:ascii="Angsana New" w:hAnsi="Angsana New"/>
                <w:sz w:val="28"/>
                <w:szCs w:val="28"/>
              </w:rPr>
              <w:br/>
            </w:r>
            <w:r w:rsidRPr="00773F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1</w:t>
            </w:r>
            <w:r w:rsidRPr="00773F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3F26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="00415B4C" w:rsidRPr="00415B4C">
              <w:rPr>
                <w:rFonts w:ascii="Angsana New" w:hAnsi="Angsana New"/>
                <w:sz w:val="28"/>
                <w:szCs w:val="28"/>
              </w:rPr>
              <w:t>2564</w:t>
            </w:r>
            <w:r w:rsidRPr="00773F26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1" w:type="dxa"/>
          </w:tcPr>
          <w:p w14:paraId="051AE074" w14:textId="77777777" w:rsidR="00B67466" w:rsidRPr="00773F26" w:rsidRDefault="00B67466" w:rsidP="00B771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73217158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65062771" w14:textId="33331ED6" w:rsidR="00B67466" w:rsidRPr="000E4481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79" w:type="dxa"/>
          </w:tcPr>
          <w:p w14:paraId="3823F83D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56F6FBFF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5C2E5C8C" w14:textId="75B668C8" w:rsidR="00B67466" w:rsidRPr="000E4481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79" w:type="dxa"/>
          </w:tcPr>
          <w:p w14:paraId="79A14ACF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3BBFF33E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4DE357BB" w14:textId="3D746DB9" w:rsidR="00B67466" w:rsidRPr="000E4481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80" w:type="dxa"/>
          </w:tcPr>
          <w:p w14:paraId="25A98258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72FA2289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010BE74C" w14:textId="05052B1B" w:rsidR="00B67466" w:rsidRPr="000E4481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79" w:type="dxa"/>
          </w:tcPr>
          <w:p w14:paraId="40B4F619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951EC5B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56E54B1B" w14:textId="22CEC554" w:rsidR="00B67466" w:rsidRPr="000E4481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78" w:type="dxa"/>
          </w:tcPr>
          <w:p w14:paraId="357F21F3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9464AA1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48A9FD25" w14:textId="77777777" w:rsidR="00B67466" w:rsidRPr="000E4481" w:rsidRDefault="00B67466" w:rsidP="00E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E44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C615B8B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E01BAEF" w14:textId="77777777" w:rsidR="00B67466" w:rsidRPr="000E4481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14:paraId="236D620E" w14:textId="2E57CD89" w:rsidR="00B67466" w:rsidRPr="000E4481" w:rsidRDefault="00415B4C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15B4C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B67466" w:rsidRPr="009E2F97" w14:paraId="2E7D772D" w14:textId="77777777" w:rsidTr="002C435D">
        <w:trPr>
          <w:trHeight w:val="16"/>
        </w:trPr>
        <w:tc>
          <w:tcPr>
            <w:tcW w:w="2454" w:type="dxa"/>
          </w:tcPr>
          <w:p w14:paraId="547ED788" w14:textId="77777777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F2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01" w:type="dxa"/>
          </w:tcPr>
          <w:p w14:paraId="211F63E2" w14:textId="77777777" w:rsidR="00B67466" w:rsidRPr="00773F26" w:rsidRDefault="00B67466" w:rsidP="00B771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4C47A905" w14:textId="4D092A11" w:rsidR="00B67466" w:rsidRPr="0037581F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742C0F70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595927BC" w14:textId="1E34C5E0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2928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9" w:type="dxa"/>
          </w:tcPr>
          <w:p w14:paraId="4C562E70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2140620B" w14:textId="73AA5992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3DFE144A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75D41FC" w14:textId="2CA57339" w:rsidR="00B67466" w:rsidRPr="0037581F" w:rsidRDefault="00C13858" w:rsidP="000A0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2928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9" w:type="dxa"/>
          </w:tcPr>
          <w:p w14:paraId="2FB937FD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FA5BDC6" w14:textId="49BEA3FF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871B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14:paraId="446E3F1A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477B11F" w14:textId="0EA7A678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79" w:type="dxa"/>
          </w:tcPr>
          <w:p w14:paraId="0ED2C297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467FC38B" w14:textId="523F0E6F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871B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C435D" w:rsidRPr="009E2F97" w14:paraId="62406736" w14:textId="77777777" w:rsidTr="002C435D">
        <w:trPr>
          <w:trHeight w:val="16"/>
        </w:trPr>
        <w:tc>
          <w:tcPr>
            <w:tcW w:w="2454" w:type="dxa"/>
          </w:tcPr>
          <w:p w14:paraId="50C7A534" w14:textId="02E65973" w:rsidR="002C435D" w:rsidRPr="002C435D" w:rsidRDefault="002C435D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C43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โอนมาจาก</w:t>
            </w:r>
            <w:r w:rsidRPr="002C435D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201" w:type="dxa"/>
          </w:tcPr>
          <w:p w14:paraId="16199249" w14:textId="77777777" w:rsidR="002C435D" w:rsidRPr="00773F26" w:rsidRDefault="002C435D" w:rsidP="00B771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6E0DBE8D" w14:textId="77777777" w:rsidR="002C435D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205424BB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5711D700" w14:textId="77777777" w:rsidR="002C435D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6271F643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49014B52" w14:textId="77777777" w:rsidR="002C435D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B3609B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98DEFA6" w14:textId="77777777" w:rsidR="002C435D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052FAF3D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627B46" w14:textId="77777777" w:rsidR="002C435D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1FE42E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4817196" w14:textId="77777777" w:rsidR="002C435D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</w:tcPr>
          <w:p w14:paraId="74EF35CC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17EFB6B1" w14:textId="77777777" w:rsidR="002C435D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435D" w:rsidRPr="009E2F97" w14:paraId="0EA66C89" w14:textId="77777777" w:rsidTr="002C435D">
        <w:trPr>
          <w:trHeight w:val="16"/>
        </w:trPr>
        <w:tc>
          <w:tcPr>
            <w:tcW w:w="2454" w:type="dxa"/>
          </w:tcPr>
          <w:p w14:paraId="16FAE7D5" w14:textId="1E5215EA" w:rsidR="002C435D" w:rsidRPr="00773F26" w:rsidRDefault="002C435D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201" w:type="dxa"/>
          </w:tcPr>
          <w:p w14:paraId="329C8895" w14:textId="77777777" w:rsidR="002C435D" w:rsidRPr="00773F26" w:rsidRDefault="002C435D" w:rsidP="00B771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3A308A6E" w14:textId="0017A567" w:rsidR="002C435D" w:rsidRDefault="000A046A" w:rsidP="000A0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9" w:type="dxa"/>
          </w:tcPr>
          <w:p w14:paraId="733B70AE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4A5EB16E" w14:textId="4295F838" w:rsidR="002C435D" w:rsidRDefault="000A046A" w:rsidP="000A0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2DC9AA4B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2C96D737" w14:textId="0E606074" w:rsidR="002C435D" w:rsidRDefault="000A046A" w:rsidP="000A0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CB15E6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5713E5E1" w14:textId="26310B94" w:rsidR="002C435D" w:rsidRDefault="000A046A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9" w:type="dxa"/>
          </w:tcPr>
          <w:p w14:paraId="3166D3F6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DE5B6F" w14:textId="2260E908" w:rsidR="002C435D" w:rsidRDefault="000A046A" w:rsidP="000A0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D668DB5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2575788" w14:textId="7AD895CB" w:rsidR="002C435D" w:rsidRDefault="000A046A" w:rsidP="00E2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4BC5E322" w14:textId="77777777" w:rsidR="002C435D" w:rsidRPr="0037581F" w:rsidRDefault="002C435D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1A76A52" w14:textId="61F78E4C" w:rsidR="002C435D" w:rsidRDefault="000A046A" w:rsidP="000A0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7466" w:rsidRPr="009E2F97" w14:paraId="2562D185" w14:textId="77777777" w:rsidTr="002C435D">
        <w:trPr>
          <w:trHeight w:val="16"/>
        </w:trPr>
        <w:tc>
          <w:tcPr>
            <w:tcW w:w="2454" w:type="dxa"/>
          </w:tcPr>
          <w:p w14:paraId="1E51BE5C" w14:textId="77777777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F26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773F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73F26">
              <w:rPr>
                <w:rFonts w:ascii="Angsana New" w:hAnsi="Angsana New"/>
                <w:sz w:val="28"/>
                <w:szCs w:val="28"/>
              </w:rPr>
              <w:br/>
            </w:r>
            <w:r w:rsidRPr="00773F26">
              <w:rPr>
                <w:rFonts w:ascii="Angsana New" w:hAnsi="Angsana New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01" w:type="dxa"/>
          </w:tcPr>
          <w:p w14:paraId="41008E10" w14:textId="77777777" w:rsidR="00B67466" w:rsidRPr="00773F26" w:rsidRDefault="00B67466" w:rsidP="00B771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1248DD17" w14:textId="77777777" w:rsidR="00C13858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1674C32C" w14:textId="10867BD2" w:rsidR="00B67466" w:rsidRPr="0037581F" w:rsidRDefault="00EE3403" w:rsidP="00CD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1870284F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614DD760" w14:textId="77777777" w:rsidR="00B6746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6CCEFCFE" w14:textId="6D39B19F" w:rsidR="00C13858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179" w:type="dxa"/>
          </w:tcPr>
          <w:p w14:paraId="5BCC87B8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45CDD927" w14:textId="77777777" w:rsidR="00B6746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47DCA6B1" w14:textId="12148C3F" w:rsidR="00C13858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80" w:type="dxa"/>
          </w:tcPr>
          <w:p w14:paraId="76F3A598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607012D" w14:textId="77777777" w:rsidR="00B6746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2839B39B" w14:textId="78696BF0" w:rsidR="00C13858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79" w:type="dxa"/>
          </w:tcPr>
          <w:p w14:paraId="48AC0B43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24689DB" w14:textId="77777777" w:rsidR="00B6746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220B3AE4" w14:textId="7F5EDDBB" w:rsidR="00C13858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3DF085C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6A71EB3" w14:textId="77777777" w:rsidR="00B6746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2DC59705" w14:textId="756D3F66" w:rsidR="00C13858" w:rsidRPr="0037581F" w:rsidRDefault="00C13858" w:rsidP="00E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103F6E37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8794074" w14:textId="77777777" w:rsidR="00B67466" w:rsidRDefault="00B67466" w:rsidP="00E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36779A2F" w14:textId="7B261E9E" w:rsidR="00C13858" w:rsidRPr="0037581F" w:rsidRDefault="00C13858" w:rsidP="00E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403" w:rsidRPr="009E2F97" w14:paraId="610A3A90" w14:textId="77777777" w:rsidTr="002C435D">
        <w:trPr>
          <w:trHeight w:val="16"/>
        </w:trPr>
        <w:tc>
          <w:tcPr>
            <w:tcW w:w="2454" w:type="dxa"/>
          </w:tcPr>
          <w:p w14:paraId="1330DB4C" w14:textId="15626468" w:rsidR="00EE3403" w:rsidRPr="00773F26" w:rsidRDefault="00C13858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01" w:type="dxa"/>
          </w:tcPr>
          <w:p w14:paraId="5459B346" w14:textId="77777777" w:rsidR="00EE3403" w:rsidRPr="00773F26" w:rsidRDefault="00EE3403" w:rsidP="00B771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29617901" w14:textId="77777777" w:rsidR="00EE3403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103F54E8" w14:textId="73C91E93" w:rsidR="00C13858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</w:t>
            </w:r>
            <w:r w:rsidR="00A871B7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68A8FEE7" w14:textId="77777777" w:rsidR="00EE3403" w:rsidRPr="0037581F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</w:tcPr>
          <w:p w14:paraId="12919848" w14:textId="77777777" w:rsidR="00EE3403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3647CDB8" w14:textId="56D889F3" w:rsidR="00C13858" w:rsidRPr="0037581F" w:rsidRDefault="00C13858" w:rsidP="00CD5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7BABD199" w14:textId="77777777" w:rsidR="00EE3403" w:rsidRPr="0037581F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675F698F" w14:textId="77777777" w:rsidR="00EE3403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0994DEE9" w14:textId="721E2FA5" w:rsidR="00C13858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2F383BBB" w14:textId="77777777" w:rsidR="00EE3403" w:rsidRPr="0037581F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0633E5E" w14:textId="77777777" w:rsidR="00EE3403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1B58396C" w14:textId="44D05C8B" w:rsidR="00C13858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</w:t>
            </w:r>
            <w:r w:rsidR="00A871B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229F9876" w14:textId="77777777" w:rsidR="00EE3403" w:rsidRPr="0037581F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1424BFD" w14:textId="77777777" w:rsidR="00C13858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5FA8B17F" w14:textId="7A5C47FA" w:rsidR="00EE3403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5AE2BAD" w14:textId="77777777" w:rsidR="00EE3403" w:rsidRPr="0037581F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ACFBC37" w14:textId="77777777" w:rsidR="00C13858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65CE842E" w14:textId="276A0F0A" w:rsidR="00EE3403" w:rsidRPr="0037581F" w:rsidRDefault="00C13858" w:rsidP="00E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EB1CDF9" w14:textId="77777777" w:rsidR="00EE3403" w:rsidRPr="0037581F" w:rsidRDefault="00EE3403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4E88AA9A" w14:textId="77777777" w:rsidR="00C13858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14:paraId="4637AD90" w14:textId="7E744BB0" w:rsidR="00EE3403" w:rsidRPr="0037581F" w:rsidRDefault="00C13858" w:rsidP="00E40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7466" w:rsidRPr="009E2F97" w14:paraId="1719C136" w14:textId="77777777" w:rsidTr="002C435D">
        <w:trPr>
          <w:trHeight w:val="16"/>
        </w:trPr>
        <w:tc>
          <w:tcPr>
            <w:tcW w:w="2454" w:type="dxa"/>
          </w:tcPr>
          <w:p w14:paraId="5B0CA9FD" w14:textId="77777777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F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773F2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1" w:type="dxa"/>
          </w:tcPr>
          <w:p w14:paraId="0FE2447A" w14:textId="77777777" w:rsidR="00B67466" w:rsidRPr="00773F26" w:rsidRDefault="00B67466" w:rsidP="00B771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left w:val="nil"/>
              <w:bottom w:val="single" w:sz="4" w:space="0" w:color="auto"/>
              <w:right w:val="nil"/>
            </w:tcBorders>
          </w:tcPr>
          <w:p w14:paraId="7669AF91" w14:textId="553EFBE2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9154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4F81572B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FF9F273" w14:textId="1DED1387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59154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22D6F9D9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</w:tcPr>
          <w:p w14:paraId="2C3BCC08" w14:textId="18A8F4E7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80" w:type="dxa"/>
          </w:tcPr>
          <w:p w14:paraId="0D0F0C5A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left w:val="nil"/>
              <w:bottom w:val="single" w:sz="4" w:space="0" w:color="auto"/>
              <w:right w:val="nil"/>
            </w:tcBorders>
          </w:tcPr>
          <w:p w14:paraId="15598A13" w14:textId="0C346564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928E0">
              <w:rPr>
                <w:rFonts w:ascii="Angsana New" w:hAnsi="Angsana New"/>
                <w:sz w:val="28"/>
                <w:szCs w:val="28"/>
              </w:rPr>
              <w:t>4</w:t>
            </w:r>
            <w:r w:rsidR="0059154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2712C947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C0827C" w14:textId="18CC987C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A871B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725A92C8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</w:tcPr>
          <w:p w14:paraId="17BDE44A" w14:textId="41EC1058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79" w:type="dxa"/>
          </w:tcPr>
          <w:p w14:paraId="6AEBB86E" w14:textId="77777777" w:rsidR="00B67466" w:rsidRPr="0037581F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</w:tcPr>
          <w:p w14:paraId="700F5416" w14:textId="670F122E" w:rsidR="00B67466" w:rsidRPr="0037581F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A871B7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7466" w:rsidRPr="009E2F97" w14:paraId="33BEE2DF" w14:textId="77777777" w:rsidTr="002C435D">
        <w:trPr>
          <w:trHeight w:val="16"/>
        </w:trPr>
        <w:tc>
          <w:tcPr>
            <w:tcW w:w="2454" w:type="dxa"/>
            <w:vAlign w:val="bottom"/>
          </w:tcPr>
          <w:p w14:paraId="5215F9C6" w14:textId="0B09791E" w:rsidR="00B67466" w:rsidRPr="00773F26" w:rsidRDefault="00B6746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right="-75" w:hanging="1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3F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  <w:r w:rsidRPr="00773F26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773F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73F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773F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15B4C" w:rsidRPr="00415B4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01" w:type="dxa"/>
          </w:tcPr>
          <w:p w14:paraId="301C13DF" w14:textId="77777777" w:rsidR="00B67466" w:rsidRPr="00773F26" w:rsidRDefault="00B67466" w:rsidP="00B771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331DEA" w14:textId="30C38F69" w:rsidR="00B67466" w:rsidRPr="00773F26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179" w:type="dxa"/>
          </w:tcPr>
          <w:p w14:paraId="040F73ED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FDEFD5F" w14:textId="77777777" w:rsidR="00B6746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8AB2126" w14:textId="5A6A6A50" w:rsidR="00B67466" w:rsidRPr="00773F26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59154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9" w:type="dxa"/>
          </w:tcPr>
          <w:p w14:paraId="2823570B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F0939" w14:textId="1FA03E2A" w:rsidR="00B67466" w:rsidRPr="00773F26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17A1D3CF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768AB" w14:textId="2CD7A84E" w:rsidR="00B67466" w:rsidRPr="00773F26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59154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9" w:type="dxa"/>
          </w:tcPr>
          <w:p w14:paraId="6C8731FF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9960797" w14:textId="77777777" w:rsidR="00B6746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BADDA63" w14:textId="20A1CECF" w:rsidR="00B67466" w:rsidRPr="00773F26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78" w:type="dxa"/>
          </w:tcPr>
          <w:p w14:paraId="479FDA16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7E5AD4" w14:textId="7A878C6D" w:rsidR="00B67466" w:rsidRPr="00773F26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9" w:type="dxa"/>
          </w:tcPr>
          <w:p w14:paraId="3C6F52E1" w14:textId="77777777" w:rsidR="00B67466" w:rsidRPr="00773F26" w:rsidRDefault="00B67466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CB4FBE" w14:textId="066BE2FD" w:rsidR="00B67466" w:rsidRPr="00773F26" w:rsidRDefault="00C13858" w:rsidP="00B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</w:tr>
    </w:tbl>
    <w:p w14:paraId="3D125D5A" w14:textId="77777777" w:rsidR="00B67466" w:rsidRPr="00E4051C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4942575" w14:textId="77777777" w:rsidR="00B67466" w:rsidRDefault="00B67466" w:rsidP="00B6746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426DB23A" w14:textId="77777777" w:rsidR="00B67466" w:rsidRPr="00690777" w:rsidRDefault="00B67466" w:rsidP="00B6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55B21CE" w14:textId="58FED186" w:rsidR="00B67466" w:rsidRDefault="00B67466" w:rsidP="00B67466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บริษัทย่อยแห่งหนึ่งของบริษัท</w:t>
      </w:r>
      <w:r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จำนวน</w:t>
      </w:r>
      <w:r w:rsidRPr="0020790F">
        <w:rPr>
          <w:rFonts w:ascii="Angsana New" w:hAnsi="Angsana New"/>
          <w:sz w:val="30"/>
          <w:szCs w:val="30"/>
          <w:cs/>
        </w:rPr>
        <w:t xml:space="preserve">เงิน </w:t>
      </w:r>
      <w:r w:rsidR="002A2E03">
        <w:rPr>
          <w:rFonts w:ascii="Angsana New" w:hAnsi="Angsana New"/>
          <w:sz w:val="30"/>
          <w:szCs w:val="30"/>
        </w:rPr>
        <w:t>71</w:t>
      </w:r>
      <w:r w:rsidR="00A871B7">
        <w:rPr>
          <w:rFonts w:ascii="Angsana New" w:hAnsi="Angsana New"/>
          <w:sz w:val="30"/>
          <w:szCs w:val="30"/>
        </w:rPr>
        <w:t>0</w:t>
      </w:r>
      <w:r w:rsidR="002A2E03">
        <w:rPr>
          <w:rFonts w:ascii="Angsana New" w:hAnsi="Angsana New"/>
          <w:sz w:val="30"/>
          <w:szCs w:val="30"/>
        </w:rPr>
        <w:t>.4</w:t>
      </w:r>
      <w:r w:rsidR="00A871B7">
        <w:rPr>
          <w:rFonts w:ascii="Angsana New" w:hAnsi="Angsana New"/>
          <w:sz w:val="30"/>
          <w:szCs w:val="30"/>
        </w:rPr>
        <w:t>6</w:t>
      </w:r>
      <w:r>
        <w:rPr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i/>
          <w:iCs/>
          <w:sz w:val="30"/>
          <w:szCs w:val="30"/>
          <w:cs/>
        </w:rPr>
        <w:t>(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2564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734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15B4C" w:rsidRPr="00415B4C">
        <w:rPr>
          <w:rFonts w:ascii="Angsana New" w:hAnsi="Angsana New"/>
          <w:i/>
          <w:iCs/>
          <w:sz w:val="30"/>
          <w:szCs w:val="30"/>
        </w:rPr>
        <w:t>97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20F1B5BD" w14:textId="7197F09F" w:rsidR="0038701A" w:rsidRPr="0038701A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321"/>
        </w:tabs>
        <w:rPr>
          <w:rFonts w:ascii="Angsana New" w:hAnsi="Angsana New"/>
          <w:sz w:val="30"/>
          <w:szCs w:val="30"/>
          <w:cs/>
        </w:rPr>
        <w:sectPr w:rsidR="0038701A" w:rsidRPr="0038701A" w:rsidSect="009C46FD">
          <w:headerReference w:type="default" r:id="rId16"/>
          <w:pgSz w:w="11909" w:h="16834" w:code="9"/>
          <w:pgMar w:top="692" w:right="1151" w:bottom="578" w:left="1151" w:header="720" w:footer="720" w:gutter="0"/>
          <w:paperSrc w:first="7" w:other="7"/>
          <w:cols w:space="720"/>
          <w:docGrid w:linePitch="245"/>
        </w:sectPr>
      </w:pPr>
    </w:p>
    <w:p w14:paraId="1DE75EE4" w14:textId="7239327D" w:rsidR="008836E8" w:rsidRDefault="008836E8" w:rsidP="00DA1F17">
      <w:pPr>
        <w:pStyle w:val="Heading6"/>
        <w:numPr>
          <w:ilvl w:val="0"/>
          <w:numId w:val="2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  <w:lang w:val="en-US"/>
        </w:rPr>
        <w:lastRenderedPageBreak/>
        <w:t>สัญญาเช่า</w:t>
      </w:r>
    </w:p>
    <w:p w14:paraId="1752EA1C" w14:textId="77777777" w:rsidR="00414BB6" w:rsidRPr="00E4051C" w:rsidRDefault="00414BB6" w:rsidP="00414BB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8910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104"/>
        <w:gridCol w:w="966"/>
        <w:gridCol w:w="180"/>
        <w:gridCol w:w="1080"/>
        <w:gridCol w:w="1080"/>
      </w:tblGrid>
      <w:tr w:rsidR="00414BB6" w14:paraId="540E4312" w14:textId="77777777" w:rsidTr="002372AF">
        <w:trPr>
          <w:cantSplit/>
          <w:trHeight w:val="144"/>
          <w:tblHeader/>
        </w:trPr>
        <w:tc>
          <w:tcPr>
            <w:tcW w:w="4500" w:type="dxa"/>
          </w:tcPr>
          <w:p w14:paraId="789FCA12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251808D4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6178343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6F13576F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14BB6" w14:paraId="34349EF2" w14:textId="77777777" w:rsidTr="00E4051C">
        <w:trPr>
          <w:cantSplit/>
          <w:trHeight w:val="144"/>
          <w:tblHeader/>
        </w:trPr>
        <w:tc>
          <w:tcPr>
            <w:tcW w:w="4500" w:type="dxa"/>
            <w:hideMark/>
          </w:tcPr>
          <w:p w14:paraId="422FEC38" w14:textId="0CCCAC5A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D0B46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15B4C" w:rsidRPr="00415B4C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15B4C" w:rsidRPr="00415B4C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824AFC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4" w:type="dxa"/>
            <w:vAlign w:val="center"/>
            <w:hideMark/>
          </w:tcPr>
          <w:p w14:paraId="438602A6" w14:textId="3610C0A8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966" w:type="dxa"/>
            <w:vAlign w:val="center"/>
            <w:hideMark/>
          </w:tcPr>
          <w:p w14:paraId="07208023" w14:textId="299EBAAA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04E06C6D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30AC3D6F" w14:textId="4A6B1ABB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  <w:vAlign w:val="center"/>
            <w:hideMark/>
          </w:tcPr>
          <w:p w14:paraId="5ABD88C4" w14:textId="6E9DDF29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414BB6" w14:paraId="5CBD3323" w14:textId="77777777" w:rsidTr="002372AF">
        <w:trPr>
          <w:cantSplit/>
          <w:trHeight w:val="144"/>
          <w:tblHeader/>
        </w:trPr>
        <w:tc>
          <w:tcPr>
            <w:tcW w:w="4500" w:type="dxa"/>
          </w:tcPr>
          <w:p w14:paraId="61C2784A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hideMark/>
          </w:tcPr>
          <w:p w14:paraId="7C8D8892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14BB6" w14:paraId="52AF3201" w14:textId="77777777" w:rsidTr="00E4051C">
        <w:trPr>
          <w:cantSplit/>
          <w:trHeight w:val="144"/>
          <w:tblHeader/>
        </w:trPr>
        <w:tc>
          <w:tcPr>
            <w:tcW w:w="4500" w:type="dxa"/>
            <w:hideMark/>
          </w:tcPr>
          <w:p w14:paraId="615FA758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04" w:type="dxa"/>
          </w:tcPr>
          <w:p w14:paraId="2DA3CECF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26" w:type="dxa"/>
            <w:gridSpan w:val="3"/>
          </w:tcPr>
          <w:p w14:paraId="0041AE00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2BCDE75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414BB6" w14:paraId="2C222DC6" w14:textId="77777777" w:rsidTr="00E4051C">
        <w:trPr>
          <w:cantSplit/>
          <w:trHeight w:val="191"/>
        </w:trPr>
        <w:tc>
          <w:tcPr>
            <w:tcW w:w="4500" w:type="dxa"/>
            <w:hideMark/>
          </w:tcPr>
          <w:p w14:paraId="261E3033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4" w:type="dxa"/>
          </w:tcPr>
          <w:p w14:paraId="6F2BD437" w14:textId="4B12FB80" w:rsidR="00414BB6" w:rsidRDefault="00845C88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2942F2"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</w:tc>
        <w:tc>
          <w:tcPr>
            <w:tcW w:w="966" w:type="dxa"/>
            <w:hideMark/>
          </w:tcPr>
          <w:p w14:paraId="7F792AF4" w14:textId="70176DA8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45</w:t>
            </w:r>
          </w:p>
        </w:tc>
        <w:tc>
          <w:tcPr>
            <w:tcW w:w="180" w:type="dxa"/>
          </w:tcPr>
          <w:p w14:paraId="6671BEE9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4B5DC9E" w14:textId="5C72DE77" w:rsidR="00414BB6" w:rsidRDefault="00845C88" w:rsidP="00B77123">
            <w:pPr>
              <w:tabs>
                <w:tab w:val="decimal" w:pos="18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080" w:type="dxa"/>
            <w:hideMark/>
          </w:tcPr>
          <w:p w14:paraId="3FDD696C" w14:textId="5B02FE53" w:rsidR="00414BB6" w:rsidRPr="00D62881" w:rsidRDefault="00F627C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14BB6" w14:paraId="6D371E45" w14:textId="77777777" w:rsidTr="00E4051C">
        <w:trPr>
          <w:cantSplit/>
          <w:trHeight w:val="144"/>
        </w:trPr>
        <w:tc>
          <w:tcPr>
            <w:tcW w:w="4500" w:type="dxa"/>
            <w:hideMark/>
          </w:tcPr>
          <w:p w14:paraId="3642E118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4" w:type="dxa"/>
          </w:tcPr>
          <w:p w14:paraId="3EC2193B" w14:textId="718A519E" w:rsidR="00414BB6" w:rsidRDefault="00845C88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</w:t>
            </w:r>
            <w:r w:rsidR="002942F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966" w:type="dxa"/>
            <w:hideMark/>
          </w:tcPr>
          <w:p w14:paraId="374EB929" w14:textId="0A816479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85</w:t>
            </w:r>
          </w:p>
        </w:tc>
        <w:tc>
          <w:tcPr>
            <w:tcW w:w="180" w:type="dxa"/>
          </w:tcPr>
          <w:p w14:paraId="622233BB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2784F8" w14:textId="5717FD48" w:rsidR="00414BB6" w:rsidRDefault="00845C88" w:rsidP="00B7712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080" w:type="dxa"/>
            <w:hideMark/>
          </w:tcPr>
          <w:p w14:paraId="6824F77B" w14:textId="6C854B8B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</w:t>
            </w:r>
          </w:p>
        </w:tc>
      </w:tr>
      <w:tr w:rsidR="00414BB6" w14:paraId="5E661409" w14:textId="77777777" w:rsidTr="00E4051C">
        <w:trPr>
          <w:cantSplit/>
          <w:trHeight w:val="144"/>
        </w:trPr>
        <w:tc>
          <w:tcPr>
            <w:tcW w:w="4500" w:type="dxa"/>
            <w:hideMark/>
          </w:tcPr>
          <w:p w14:paraId="76912F2E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104" w:type="dxa"/>
          </w:tcPr>
          <w:p w14:paraId="3ACBEA21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BE1B58D" w14:textId="4CB24804" w:rsidR="00414BB6" w:rsidRDefault="00845C88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27</w:t>
            </w:r>
          </w:p>
        </w:tc>
        <w:tc>
          <w:tcPr>
            <w:tcW w:w="966" w:type="dxa"/>
          </w:tcPr>
          <w:p w14:paraId="5CFEB996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322A7C1" w14:textId="15460004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27</w:t>
            </w:r>
          </w:p>
        </w:tc>
        <w:tc>
          <w:tcPr>
            <w:tcW w:w="180" w:type="dxa"/>
          </w:tcPr>
          <w:p w14:paraId="538A5F0B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A5A81E" w14:textId="77777777" w:rsidR="00845C88" w:rsidRDefault="00845C88" w:rsidP="00B7712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93A8496" w14:textId="018F6BA3" w:rsidR="00414BB6" w:rsidRDefault="00845C88" w:rsidP="00845C88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080" w:type="dxa"/>
          </w:tcPr>
          <w:p w14:paraId="14FD300F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0296074" w14:textId="0CE257EF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</w:t>
            </w:r>
          </w:p>
        </w:tc>
      </w:tr>
      <w:tr w:rsidR="00414BB6" w14:paraId="6F77FDD7" w14:textId="77777777" w:rsidTr="00E4051C">
        <w:trPr>
          <w:cantSplit/>
          <w:trHeight w:val="144"/>
        </w:trPr>
        <w:tc>
          <w:tcPr>
            <w:tcW w:w="4500" w:type="dxa"/>
            <w:hideMark/>
          </w:tcPr>
          <w:p w14:paraId="0D1B8B91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104" w:type="dxa"/>
          </w:tcPr>
          <w:p w14:paraId="74C5FB89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6A4FAA02" w14:textId="1C3D8FAD" w:rsidR="00414BB6" w:rsidRDefault="00845C88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</w:t>
            </w:r>
            <w:r w:rsidR="002942F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966" w:type="dxa"/>
          </w:tcPr>
          <w:p w14:paraId="0D39F6A8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03B83C0A" w14:textId="7760CC98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53</w:t>
            </w:r>
          </w:p>
        </w:tc>
        <w:tc>
          <w:tcPr>
            <w:tcW w:w="180" w:type="dxa"/>
          </w:tcPr>
          <w:p w14:paraId="4DE3F72A" w14:textId="77777777" w:rsidR="00414BB6" w:rsidRDefault="00414BB6" w:rsidP="00414BB6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8DF48D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09EBAD74" w14:textId="7620EB28" w:rsidR="00414BB6" w:rsidRDefault="00845C88" w:rsidP="00B7712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1080" w:type="dxa"/>
          </w:tcPr>
          <w:p w14:paraId="3169E1A8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602AB72" w14:textId="31450C77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</w:p>
        </w:tc>
      </w:tr>
      <w:tr w:rsidR="00414BB6" w14:paraId="0C22F91D" w14:textId="77777777" w:rsidTr="00E4051C">
        <w:trPr>
          <w:cantSplit/>
          <w:trHeight w:val="144"/>
        </w:trPr>
        <w:tc>
          <w:tcPr>
            <w:tcW w:w="4500" w:type="dxa"/>
            <w:hideMark/>
          </w:tcPr>
          <w:p w14:paraId="6952219B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104" w:type="dxa"/>
          </w:tcPr>
          <w:p w14:paraId="0EE024EF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47F58E56" w14:textId="77008758" w:rsidR="00414BB6" w:rsidRDefault="00845C88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45</w:t>
            </w:r>
          </w:p>
        </w:tc>
        <w:tc>
          <w:tcPr>
            <w:tcW w:w="966" w:type="dxa"/>
          </w:tcPr>
          <w:p w14:paraId="326244D9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left="720"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14:paraId="7EF7F6DF" w14:textId="4D485558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72</w:t>
            </w:r>
          </w:p>
        </w:tc>
        <w:tc>
          <w:tcPr>
            <w:tcW w:w="180" w:type="dxa"/>
          </w:tcPr>
          <w:p w14:paraId="09C6B224" w14:textId="77777777" w:rsidR="00414BB6" w:rsidRDefault="00414BB6" w:rsidP="00414BB6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ACBC90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4BCA9D9A" w14:textId="2534B158" w:rsidR="00414BB6" w:rsidRDefault="00845C88" w:rsidP="00B77123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25</w:t>
            </w:r>
          </w:p>
        </w:tc>
        <w:tc>
          <w:tcPr>
            <w:tcW w:w="1080" w:type="dxa"/>
          </w:tcPr>
          <w:p w14:paraId="370D0D1D" w14:textId="77777777" w:rsidR="00414BB6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8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0ABCE828" w14:textId="51CB6CED" w:rsidR="00414BB6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15B4C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</w:t>
            </w:r>
          </w:p>
        </w:tc>
      </w:tr>
    </w:tbl>
    <w:p w14:paraId="34BB71F4" w14:textId="77777777" w:rsidR="00414BB6" w:rsidRPr="00E4051C" w:rsidRDefault="00414BB6" w:rsidP="00414BB6">
      <w:pPr>
        <w:rPr>
          <w:rFonts w:asciiTheme="majorBidi" w:hAnsiTheme="majorBidi" w:cstheme="majorBidi"/>
          <w:sz w:val="30"/>
          <w:szCs w:val="30"/>
        </w:rPr>
      </w:pPr>
    </w:p>
    <w:p w14:paraId="3AB9E4D9" w14:textId="0CBC0EAB" w:rsidR="00414BB6" w:rsidRDefault="00414BB6" w:rsidP="00DE4F6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  <w:sectPr w:rsidR="00414BB6" w:rsidSect="00CE0672">
          <w:headerReference w:type="default" r:id="rId17"/>
          <w:pgSz w:w="11909" w:h="16834" w:code="9"/>
          <w:pgMar w:top="692" w:right="1151" w:bottom="578" w:left="1151" w:header="720" w:footer="720" w:gutter="0"/>
          <w:paperSrc w:first="7" w:other="7"/>
          <w:cols w:space="720"/>
          <w:docGrid w:linePitch="245"/>
        </w:sectPr>
      </w:pPr>
      <w:r w:rsidRPr="002372AF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2372AF">
        <w:rPr>
          <w:rFonts w:ascii="Angsana New" w:hAnsi="Angsana New"/>
          <w:sz w:val="30"/>
          <w:szCs w:val="30"/>
        </w:rPr>
        <w:br/>
      </w:r>
      <w:r w:rsidRPr="002372AF">
        <w:rPr>
          <w:rFonts w:ascii="Angsana New" w:hAnsi="Angsana New"/>
          <w:sz w:val="30"/>
          <w:szCs w:val="30"/>
          <w:cs/>
        </w:rPr>
        <w:t>สำหรับงวด</w:t>
      </w:r>
      <w:r w:rsidR="00454B99" w:rsidRPr="002372AF">
        <w:rPr>
          <w:rFonts w:ascii="Angsana New" w:hAnsi="Angsana New" w:hint="cs"/>
          <w:sz w:val="30"/>
          <w:szCs w:val="30"/>
          <w:cs/>
        </w:rPr>
        <w:t>เก้า</w:t>
      </w:r>
      <w:r w:rsidRPr="002372A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2372AF">
        <w:rPr>
          <w:rFonts w:ascii="Angsana New" w:hAnsi="Angsana New"/>
          <w:sz w:val="30"/>
          <w:szCs w:val="30"/>
        </w:rPr>
        <w:t xml:space="preserve"> </w:t>
      </w:r>
      <w:r w:rsidRPr="002372AF">
        <w:rPr>
          <w:rFonts w:ascii="Angsana New" w:hAnsi="Angsana New" w:hint="cs"/>
          <w:sz w:val="30"/>
          <w:szCs w:val="30"/>
          <w:cs/>
        </w:rPr>
        <w:t>มิถุนายน</w:t>
      </w:r>
      <w:r w:rsidRPr="002372AF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2372AF">
        <w:rPr>
          <w:rFonts w:ascii="Angsana New" w:hAnsi="Angsana New"/>
          <w:sz w:val="30"/>
          <w:szCs w:val="30"/>
          <w:cs/>
        </w:rPr>
        <w:t xml:space="preserve"> มีจำนวน </w:t>
      </w:r>
      <w:r w:rsidR="007603FF">
        <w:rPr>
          <w:rFonts w:ascii="Angsana New" w:hAnsi="Angsana New"/>
          <w:sz w:val="30"/>
          <w:szCs w:val="30"/>
        </w:rPr>
        <w:t>745.20</w:t>
      </w:r>
      <w:r w:rsidRPr="002372AF">
        <w:rPr>
          <w:rFonts w:ascii="Angsana New" w:hAnsi="Angsana New"/>
          <w:sz w:val="30"/>
          <w:szCs w:val="30"/>
        </w:rPr>
        <w:t xml:space="preserve"> </w:t>
      </w:r>
      <w:r w:rsidRPr="002372AF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2942F2">
        <w:rPr>
          <w:rFonts w:ascii="Angsana New" w:hAnsi="Angsana New"/>
          <w:sz w:val="30"/>
          <w:szCs w:val="30"/>
        </w:rPr>
        <w:t>31.72</w:t>
      </w:r>
      <w:r w:rsidRPr="002372AF">
        <w:rPr>
          <w:rFonts w:ascii="Angsana New" w:hAnsi="Angsana New"/>
          <w:sz w:val="30"/>
          <w:szCs w:val="30"/>
        </w:rPr>
        <w:t xml:space="preserve"> </w:t>
      </w:r>
      <w:r w:rsidRPr="002372AF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2372AF">
        <w:rPr>
          <w:rFonts w:ascii="Angsana New" w:hAnsi="Angsana New"/>
          <w:sz w:val="30"/>
          <w:szCs w:val="30"/>
        </w:rPr>
        <w:t xml:space="preserve"> </w:t>
      </w:r>
      <w:r w:rsidR="008D5203">
        <w:rPr>
          <w:rFonts w:ascii="Angsana New" w:hAnsi="Angsana New"/>
          <w:sz w:val="30"/>
          <w:szCs w:val="30"/>
        </w:rPr>
        <w:br/>
      </w:r>
      <w:r w:rsidRPr="002372AF">
        <w:rPr>
          <w:rFonts w:ascii="Angsana New" w:hAnsi="Angsana New"/>
          <w:sz w:val="30"/>
          <w:szCs w:val="30"/>
        </w:rPr>
        <w:t>(</w:t>
      </w:r>
      <w:r w:rsidR="00415B4C" w:rsidRPr="00DE4F67">
        <w:rPr>
          <w:rFonts w:ascii="Angsana New" w:hAnsi="Angsana New"/>
          <w:i/>
          <w:iCs/>
          <w:sz w:val="30"/>
          <w:szCs w:val="30"/>
        </w:rPr>
        <w:t>30</w:t>
      </w:r>
      <w:r w:rsidRPr="00DE4F67">
        <w:rPr>
          <w:rFonts w:ascii="Angsana New" w:hAnsi="Angsana New"/>
          <w:i/>
          <w:iCs/>
          <w:sz w:val="30"/>
          <w:szCs w:val="30"/>
        </w:rPr>
        <w:t xml:space="preserve"> </w:t>
      </w:r>
      <w:r w:rsidRPr="00DE4F67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DE4F6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15B4C" w:rsidRPr="00DE4F67">
        <w:rPr>
          <w:rFonts w:ascii="Angsana New" w:hAnsi="Angsana New"/>
          <w:i/>
          <w:iCs/>
          <w:sz w:val="30"/>
          <w:szCs w:val="30"/>
        </w:rPr>
        <w:t>2564</w:t>
      </w:r>
      <w:r w:rsidRPr="00DE4F67">
        <w:rPr>
          <w:rFonts w:ascii="Angsana New" w:hAnsi="Angsana New"/>
          <w:i/>
          <w:iCs/>
          <w:sz w:val="30"/>
          <w:szCs w:val="30"/>
        </w:rPr>
        <w:t>:</w:t>
      </w:r>
      <w:r w:rsidRPr="00DE4F6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15B4C" w:rsidRPr="00DE4F67">
        <w:rPr>
          <w:rFonts w:ascii="Angsana New" w:hAnsi="Angsana New"/>
          <w:i/>
          <w:iCs/>
          <w:sz w:val="30"/>
          <w:szCs w:val="30"/>
        </w:rPr>
        <w:t>98</w:t>
      </w:r>
      <w:r w:rsidRPr="00DE4F67">
        <w:rPr>
          <w:rFonts w:ascii="Angsana New" w:hAnsi="Angsana New"/>
          <w:i/>
          <w:iCs/>
          <w:sz w:val="30"/>
          <w:szCs w:val="30"/>
        </w:rPr>
        <w:t>.</w:t>
      </w:r>
      <w:r w:rsidR="00415B4C" w:rsidRPr="00DE4F67">
        <w:rPr>
          <w:rFonts w:ascii="Angsana New" w:hAnsi="Angsana New"/>
          <w:i/>
          <w:iCs/>
          <w:sz w:val="30"/>
          <w:szCs w:val="30"/>
        </w:rPr>
        <w:t>44</w:t>
      </w:r>
      <w:r w:rsidRPr="00DE4F67">
        <w:rPr>
          <w:rFonts w:ascii="Angsana New" w:hAnsi="Angsana New"/>
          <w:i/>
          <w:iCs/>
          <w:sz w:val="30"/>
          <w:szCs w:val="30"/>
        </w:rPr>
        <w:t xml:space="preserve"> </w:t>
      </w:r>
      <w:r w:rsidRPr="00DE4F6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DE4F67">
        <w:rPr>
          <w:rFonts w:ascii="Angsana New" w:hAnsi="Angsana New"/>
          <w:i/>
          <w:iCs/>
          <w:sz w:val="30"/>
          <w:szCs w:val="30"/>
        </w:rPr>
        <w:t xml:space="preserve"> </w:t>
      </w:r>
      <w:r w:rsidRPr="00DE4F67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415B4C" w:rsidRPr="00DE4F67">
        <w:rPr>
          <w:rFonts w:ascii="Angsana New" w:hAnsi="Angsana New"/>
          <w:i/>
          <w:iCs/>
          <w:sz w:val="30"/>
          <w:szCs w:val="30"/>
        </w:rPr>
        <w:t>14</w:t>
      </w:r>
      <w:r w:rsidRPr="00DE4F67">
        <w:rPr>
          <w:rFonts w:ascii="Angsana New" w:hAnsi="Angsana New"/>
          <w:i/>
          <w:iCs/>
          <w:sz w:val="30"/>
          <w:szCs w:val="30"/>
        </w:rPr>
        <w:t>.</w:t>
      </w:r>
      <w:r w:rsidR="00415B4C" w:rsidRPr="00DE4F67">
        <w:rPr>
          <w:rFonts w:ascii="Angsana New" w:hAnsi="Angsana New"/>
          <w:i/>
          <w:iCs/>
          <w:sz w:val="30"/>
          <w:szCs w:val="30"/>
        </w:rPr>
        <w:t>49</w:t>
      </w:r>
      <w:r w:rsidRPr="00DE4F67">
        <w:rPr>
          <w:rFonts w:ascii="Angsana New" w:hAnsi="Angsana New"/>
          <w:i/>
          <w:iCs/>
          <w:sz w:val="30"/>
          <w:szCs w:val="30"/>
        </w:rPr>
        <w:t xml:space="preserve"> </w:t>
      </w:r>
      <w:r w:rsidRPr="00DE4F67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2372AF">
        <w:rPr>
          <w:rFonts w:ascii="Angsana New" w:hAnsi="Angsana New"/>
          <w:sz w:val="30"/>
          <w:szCs w:val="30"/>
        </w:rPr>
        <w:t>)</w:t>
      </w:r>
    </w:p>
    <w:p w14:paraId="54333009" w14:textId="120F429F" w:rsidR="00937512" w:rsidRDefault="00414BB6" w:rsidP="00DA1F17">
      <w:pPr>
        <w:pStyle w:val="Heading6"/>
        <w:numPr>
          <w:ilvl w:val="0"/>
          <w:numId w:val="2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หุ้นกู้</w:t>
      </w:r>
    </w:p>
    <w:p w14:paraId="6E7B84E8" w14:textId="77777777" w:rsidR="00414BB6" w:rsidRPr="00E4051C" w:rsidRDefault="00414BB6" w:rsidP="00414BB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AB31DC2" w14:textId="713C14AB" w:rsidR="00414BB6" w:rsidRPr="00771170" w:rsidRDefault="00414BB6" w:rsidP="00FC6A00">
      <w:pPr>
        <w:ind w:firstLine="540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การออกหุ้นกู้</w:t>
      </w:r>
      <w:r w:rsidRPr="007B112E">
        <w:rPr>
          <w:rFonts w:asciiTheme="majorBidi" w:hAnsiTheme="majorBidi" w:hint="cs"/>
          <w:sz w:val="30"/>
          <w:szCs w:val="30"/>
          <w:cs/>
          <w:lang w:eastAsia="x-none"/>
        </w:rPr>
        <w:t>ระหว่างงวด</w:t>
      </w:r>
      <w:r w:rsidR="00454B99">
        <w:rPr>
          <w:rFonts w:asciiTheme="majorBidi" w:hAnsiTheme="majorBidi" w:hint="cs"/>
          <w:sz w:val="30"/>
          <w:szCs w:val="30"/>
          <w:cs/>
          <w:lang w:eastAsia="x-none"/>
        </w:rPr>
        <w:t>เก้า</w:t>
      </w:r>
      <w:r w:rsidRPr="007B112E">
        <w:rPr>
          <w:rFonts w:asciiTheme="majorBidi" w:hAnsiTheme="majorBidi" w:hint="cs"/>
          <w:sz w:val="30"/>
          <w:szCs w:val="30"/>
          <w:cs/>
          <w:lang w:eastAsia="x-none"/>
        </w:rPr>
        <w:t>เดือนสิ้นสุดวันที่</w:t>
      </w:r>
      <w:r w:rsidRPr="007B112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415B4C" w:rsidRPr="00415B4C">
        <w:rPr>
          <w:rFonts w:ascii="Angsana New" w:hAnsi="Angsana New"/>
          <w:spacing w:val="-4"/>
          <w:sz w:val="30"/>
          <w:szCs w:val="30"/>
        </w:rPr>
        <w:t>30</w:t>
      </w:r>
      <w:r w:rsidR="0038701A">
        <w:rPr>
          <w:rFonts w:ascii="Angsana New" w:hAnsi="Angsana New"/>
          <w:spacing w:val="-4"/>
          <w:sz w:val="30"/>
          <w:szCs w:val="30"/>
        </w:rPr>
        <w:t xml:space="preserve"> </w:t>
      </w:r>
      <w:r w:rsidR="0038701A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38701A">
        <w:rPr>
          <w:rFonts w:ascii="Angsana New" w:hAnsi="Angsana New"/>
          <w:spacing w:val="-4"/>
          <w:sz w:val="30"/>
          <w:szCs w:val="30"/>
        </w:rPr>
        <w:t xml:space="preserve"> </w:t>
      </w:r>
      <w:r w:rsidRPr="007B112E">
        <w:rPr>
          <w:rFonts w:asciiTheme="majorBidi" w:hAnsiTheme="majorBidi" w:hint="cs"/>
          <w:sz w:val="30"/>
          <w:szCs w:val="30"/>
          <w:cs/>
          <w:lang w:eastAsia="x-none"/>
        </w:rPr>
        <w:t>มีดังนี้</w:t>
      </w:r>
    </w:p>
    <w:p w14:paraId="64896B6C" w14:textId="77777777" w:rsidR="00414BB6" w:rsidRPr="00DE4032" w:rsidRDefault="00414BB6" w:rsidP="00414BB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141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1852"/>
        <w:gridCol w:w="1985"/>
        <w:gridCol w:w="1842"/>
        <w:gridCol w:w="1514"/>
        <w:gridCol w:w="6"/>
        <w:gridCol w:w="1530"/>
        <w:gridCol w:w="270"/>
        <w:gridCol w:w="1530"/>
        <w:gridCol w:w="270"/>
        <w:gridCol w:w="1440"/>
        <w:gridCol w:w="270"/>
        <w:gridCol w:w="1614"/>
        <w:gridCol w:w="7"/>
      </w:tblGrid>
      <w:tr w:rsidR="00414BB6" w:rsidRPr="0076269A" w14:paraId="2E636EC8" w14:textId="77777777" w:rsidTr="00037D66">
        <w:trPr>
          <w:trHeight w:val="295"/>
          <w:tblHeader/>
        </w:trPr>
        <w:tc>
          <w:tcPr>
            <w:tcW w:w="1852" w:type="dxa"/>
          </w:tcPr>
          <w:p w14:paraId="06EB072C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101774211"/>
          </w:p>
        </w:tc>
        <w:tc>
          <w:tcPr>
            <w:tcW w:w="1985" w:type="dxa"/>
          </w:tcPr>
          <w:p w14:paraId="017EDCE8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7AED736A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gridSpan w:val="2"/>
          </w:tcPr>
          <w:p w14:paraId="0271A020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C1898F5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B0C4BA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1" w:type="dxa"/>
            <w:gridSpan w:val="4"/>
          </w:tcPr>
          <w:p w14:paraId="3677D642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BB6" w:rsidRPr="0076269A" w14:paraId="664B72C5" w14:textId="77777777" w:rsidTr="00037D66">
        <w:trPr>
          <w:trHeight w:val="295"/>
          <w:tblHeader/>
        </w:trPr>
        <w:tc>
          <w:tcPr>
            <w:tcW w:w="1852" w:type="dxa"/>
          </w:tcPr>
          <w:p w14:paraId="379DA91A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366D17FF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123E6B67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sz w:val="30"/>
                <w:szCs w:val="30"/>
                <w:cs/>
              </w:rPr>
              <w:t>วันครบกำหนด</w:t>
            </w:r>
          </w:p>
        </w:tc>
        <w:tc>
          <w:tcPr>
            <w:tcW w:w="1520" w:type="dxa"/>
            <w:gridSpan w:val="2"/>
          </w:tcPr>
          <w:p w14:paraId="7FAB191E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1EF97C5" w14:textId="465E268E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38701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38701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F9E54C8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274BEE" w14:textId="2199EED6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414BB6" w:rsidRPr="0076269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14BB6" w:rsidRPr="0076269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698CA0B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8BE701" w14:textId="388D407D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38701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38701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829F77E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621" w:type="dxa"/>
            <w:gridSpan w:val="2"/>
          </w:tcPr>
          <w:p w14:paraId="1D08665B" w14:textId="16251ACB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414BB6" w:rsidRPr="0076269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14BB6" w:rsidRPr="0076269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414BB6" w:rsidRPr="0076269A" w14:paraId="75E12751" w14:textId="77777777" w:rsidTr="00037D66">
        <w:trPr>
          <w:trHeight w:val="295"/>
          <w:tblHeader/>
        </w:trPr>
        <w:tc>
          <w:tcPr>
            <w:tcW w:w="1852" w:type="dxa"/>
          </w:tcPr>
          <w:p w14:paraId="777ED4DE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985" w:type="dxa"/>
          </w:tcPr>
          <w:p w14:paraId="57B938AA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842" w:type="dxa"/>
          </w:tcPr>
          <w:p w14:paraId="77BFC0E0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69A">
              <w:rPr>
                <w:rFonts w:ascii="Angsana New" w:hAnsi="Angsana New"/>
                <w:sz w:val="30"/>
                <w:szCs w:val="30"/>
                <w:cs/>
              </w:rPr>
              <w:t>ไถ่ถอน</w:t>
            </w:r>
          </w:p>
        </w:tc>
        <w:tc>
          <w:tcPr>
            <w:tcW w:w="1520" w:type="dxa"/>
            <w:gridSpan w:val="2"/>
          </w:tcPr>
          <w:p w14:paraId="12573987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30" w:type="dxa"/>
          </w:tcPr>
          <w:p w14:paraId="3746B61A" w14:textId="6E29449C" w:rsidR="00414BB6" w:rsidRPr="0076269A" w:rsidRDefault="00415B4C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EC4D6EB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75B62F" w14:textId="0E34533A" w:rsidR="00414BB6" w:rsidRPr="0076269A" w:rsidRDefault="00415B4C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EDB077C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BAF4CA" w14:textId="561254E6" w:rsidR="00414BB6" w:rsidRPr="0076269A" w:rsidRDefault="00415B4C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64DD3EE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dxa"/>
            <w:gridSpan w:val="2"/>
          </w:tcPr>
          <w:p w14:paraId="22C8368B" w14:textId="4AD128D1" w:rsidR="00414BB6" w:rsidRPr="0076269A" w:rsidRDefault="00415B4C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4BB6" w:rsidRPr="0076269A" w14:paraId="6B7C9057" w14:textId="77777777" w:rsidTr="00037D66">
        <w:trPr>
          <w:tblHeader/>
        </w:trPr>
        <w:tc>
          <w:tcPr>
            <w:tcW w:w="1852" w:type="dxa"/>
          </w:tcPr>
          <w:p w14:paraId="59AE50CD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F5EA46A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3CD6251D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gridSpan w:val="2"/>
          </w:tcPr>
          <w:p w14:paraId="7E5AA29F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931" w:type="dxa"/>
            <w:gridSpan w:val="8"/>
          </w:tcPr>
          <w:p w14:paraId="761DACD6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4BB6" w:rsidRPr="0076269A" w14:paraId="5B1A9AB2" w14:textId="77777777" w:rsidTr="00037D66">
        <w:trPr>
          <w:gridAfter w:val="1"/>
          <w:wAfter w:w="7" w:type="dxa"/>
        </w:trPr>
        <w:tc>
          <w:tcPr>
            <w:tcW w:w="3837" w:type="dxa"/>
            <w:gridSpan w:val="2"/>
          </w:tcPr>
          <w:p w14:paraId="24BA4A86" w14:textId="77777777" w:rsidR="00414BB6" w:rsidRPr="0076269A" w:rsidRDefault="00414BB6" w:rsidP="00B7712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ออกโดยบริษัท</w:t>
            </w:r>
          </w:p>
        </w:tc>
        <w:tc>
          <w:tcPr>
            <w:tcW w:w="1842" w:type="dxa"/>
          </w:tcPr>
          <w:p w14:paraId="19C9C655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4" w:type="dxa"/>
          </w:tcPr>
          <w:p w14:paraId="6CCA6193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8"/>
          </w:tcPr>
          <w:p w14:paraId="2B0E352C" w14:textId="77777777" w:rsidR="00414BB6" w:rsidRPr="0076269A" w:rsidRDefault="00414BB6" w:rsidP="00B7712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14BB6" w:rsidRPr="0076269A" w14:paraId="5C564946" w14:textId="77777777" w:rsidTr="00037D66">
        <w:tc>
          <w:tcPr>
            <w:tcW w:w="1852" w:type="dxa"/>
          </w:tcPr>
          <w:p w14:paraId="26AD83F8" w14:textId="0C9CB23F" w:rsidR="00414BB6" w:rsidRPr="0076269A" w:rsidRDefault="00415B4C" w:rsidP="002A44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>/</w:t>
            </w: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  <w:r w:rsidR="00551152">
              <w:rPr>
                <w:rFonts w:ascii="Angsana New" w:hAnsi="Angsana New" w:hint="cs"/>
                <w:sz w:val="30"/>
                <w:szCs w:val="30"/>
                <w:cs/>
              </w:rPr>
              <w:t xml:space="preserve"> ชุดที่ 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985" w:type="dxa"/>
          </w:tcPr>
          <w:p w14:paraId="69AC8ABF" w14:textId="1E600970" w:rsidR="00414BB6" w:rsidRPr="0076269A" w:rsidRDefault="00415B4C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4BB6" w:rsidRPr="0076269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2" w:type="dxa"/>
          </w:tcPr>
          <w:p w14:paraId="1B53B06F" w14:textId="3E494979" w:rsidR="00414BB6" w:rsidRPr="0076269A" w:rsidRDefault="00415B4C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4BB6" w:rsidRPr="0076269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15B4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20" w:type="dxa"/>
            <w:gridSpan w:val="2"/>
          </w:tcPr>
          <w:p w14:paraId="74A44D24" w14:textId="51886734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>.</w:t>
            </w:r>
            <w:r w:rsidRPr="00415B4C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530" w:type="dxa"/>
          </w:tcPr>
          <w:p w14:paraId="5E304E78" w14:textId="7F9573CE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E3F3D1D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187479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2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9385F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347C5D" w14:textId="7B6A8DF4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293CC2F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gridSpan w:val="2"/>
          </w:tcPr>
          <w:p w14:paraId="1B0CFD18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2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BB6" w:rsidRPr="0076269A" w14:paraId="40D8EFA0" w14:textId="77777777" w:rsidTr="00037D66">
        <w:tc>
          <w:tcPr>
            <w:tcW w:w="1852" w:type="dxa"/>
          </w:tcPr>
          <w:p w14:paraId="7545EE2C" w14:textId="4179494F" w:rsidR="00414BB6" w:rsidRPr="0076269A" w:rsidRDefault="00415B4C" w:rsidP="00A30D0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551152" w:rsidRPr="0076269A">
              <w:rPr>
                <w:rFonts w:ascii="Angsana New" w:hAnsi="Angsana New"/>
                <w:sz w:val="30"/>
                <w:szCs w:val="30"/>
              </w:rPr>
              <w:t>/</w:t>
            </w: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  <w:r w:rsidR="00551152">
              <w:rPr>
                <w:rFonts w:ascii="Angsana New" w:hAnsi="Angsana New" w:hint="cs"/>
                <w:sz w:val="30"/>
                <w:szCs w:val="30"/>
                <w:cs/>
              </w:rPr>
              <w:t xml:space="preserve"> ชุดที่ 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985" w:type="dxa"/>
          </w:tcPr>
          <w:p w14:paraId="16CF15D5" w14:textId="09192CA2" w:rsidR="00414BB6" w:rsidRPr="0076269A" w:rsidRDefault="00415B4C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4BB6" w:rsidRPr="0076269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2" w:type="dxa"/>
          </w:tcPr>
          <w:p w14:paraId="21854BFF" w14:textId="4B76C268" w:rsidR="00414BB6" w:rsidRPr="0076269A" w:rsidRDefault="00415B4C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4BB6" w:rsidRPr="0076269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15B4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20" w:type="dxa"/>
            <w:gridSpan w:val="2"/>
          </w:tcPr>
          <w:p w14:paraId="11C13148" w14:textId="79B17A6D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>.</w:t>
            </w:r>
            <w:r w:rsidRPr="00415B4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530" w:type="dxa"/>
          </w:tcPr>
          <w:p w14:paraId="3B8C611C" w14:textId="698EA024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37653BB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76D745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2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2D3D99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A0CDA7" w14:textId="7156FEFF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8FE6CEA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gridSpan w:val="2"/>
          </w:tcPr>
          <w:p w14:paraId="13A52068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2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BB6" w:rsidRPr="0076269A" w14:paraId="0AC0A52D" w14:textId="77777777" w:rsidTr="00037D66">
        <w:tc>
          <w:tcPr>
            <w:tcW w:w="1852" w:type="dxa"/>
          </w:tcPr>
          <w:p w14:paraId="5D6DAFA7" w14:textId="1821A32C" w:rsidR="00414BB6" w:rsidRPr="0076269A" w:rsidRDefault="00415B4C" w:rsidP="00A30D0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551152" w:rsidRPr="0076269A">
              <w:rPr>
                <w:rFonts w:ascii="Angsana New" w:hAnsi="Angsana New"/>
                <w:sz w:val="30"/>
                <w:szCs w:val="30"/>
              </w:rPr>
              <w:t>/</w:t>
            </w: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  <w:r w:rsidR="00551152">
              <w:rPr>
                <w:rFonts w:ascii="Angsana New" w:hAnsi="Angsana New" w:hint="cs"/>
                <w:sz w:val="30"/>
                <w:szCs w:val="30"/>
                <w:cs/>
              </w:rPr>
              <w:t xml:space="preserve"> ชุดที่ 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985" w:type="dxa"/>
          </w:tcPr>
          <w:p w14:paraId="53F89466" w14:textId="31DD87BB" w:rsidR="00414BB6" w:rsidRPr="0076269A" w:rsidRDefault="00415B4C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4BB6" w:rsidRPr="0076269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2" w:type="dxa"/>
          </w:tcPr>
          <w:p w14:paraId="0261FB21" w14:textId="4D65EF75" w:rsidR="00414BB6" w:rsidRPr="0076269A" w:rsidRDefault="00415B4C" w:rsidP="00B771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4BB6" w:rsidRPr="0076269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15B4C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520" w:type="dxa"/>
            <w:gridSpan w:val="2"/>
          </w:tcPr>
          <w:p w14:paraId="03EBCDF3" w14:textId="5620E4D1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>.</w:t>
            </w:r>
            <w:r w:rsidRPr="00415B4C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530" w:type="dxa"/>
          </w:tcPr>
          <w:p w14:paraId="08489629" w14:textId="268AC56D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3B553D0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5D3499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B7A2F5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F34E85" w14:textId="75DBF640" w:rsidR="00414BB6" w:rsidRPr="0076269A" w:rsidRDefault="00415B4C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</w:t>
            </w:r>
            <w:r w:rsidR="00414BB6" w:rsidRPr="0076269A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C182307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gridSpan w:val="2"/>
          </w:tcPr>
          <w:p w14:paraId="35048DCC" w14:textId="77777777" w:rsidR="00414BB6" w:rsidRPr="0076269A" w:rsidRDefault="00414BB6" w:rsidP="00B7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26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6B6" w:rsidRPr="0076269A" w14:paraId="0CC7C1C1" w14:textId="77777777" w:rsidTr="00037D66">
        <w:tc>
          <w:tcPr>
            <w:tcW w:w="1852" w:type="dxa"/>
          </w:tcPr>
          <w:p w14:paraId="26B5196C" w14:textId="76670338" w:rsidR="007316B6" w:rsidRPr="00CA7397" w:rsidRDefault="00415B4C" w:rsidP="00A30D0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 w:hint="cs"/>
                <w:sz w:val="30"/>
                <w:szCs w:val="30"/>
              </w:rPr>
              <w:t>2</w:t>
            </w:r>
            <w:r w:rsidR="00551152" w:rsidRPr="0076269A">
              <w:rPr>
                <w:rFonts w:ascii="Angsana New" w:hAnsi="Angsana New"/>
                <w:sz w:val="30"/>
                <w:szCs w:val="30"/>
              </w:rPr>
              <w:t>/</w:t>
            </w: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  <w:r w:rsidR="00551152">
              <w:rPr>
                <w:rFonts w:ascii="Angsana New" w:hAnsi="Angsana New" w:hint="cs"/>
                <w:sz w:val="30"/>
                <w:szCs w:val="30"/>
                <w:cs/>
              </w:rPr>
              <w:t xml:space="preserve"> ชุดที่ 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985" w:type="dxa"/>
          </w:tcPr>
          <w:p w14:paraId="0C9D01C1" w14:textId="4220F6B7" w:rsidR="007316B6" w:rsidRPr="00CA7397" w:rsidRDefault="00415B4C" w:rsidP="0073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316B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842" w:type="dxa"/>
          </w:tcPr>
          <w:p w14:paraId="7E590175" w14:textId="40D9B5BA" w:rsidR="007316B6" w:rsidRPr="00CA7397" w:rsidRDefault="00415B4C" w:rsidP="0073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316B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520" w:type="dxa"/>
            <w:gridSpan w:val="2"/>
          </w:tcPr>
          <w:p w14:paraId="3799D61F" w14:textId="53CB8F9F" w:rsidR="007316B6" w:rsidRPr="00CA7397" w:rsidRDefault="00415B4C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 w:hint="cs"/>
                <w:sz w:val="30"/>
                <w:szCs w:val="30"/>
              </w:rPr>
              <w:t>3</w:t>
            </w:r>
            <w:r w:rsidR="007316B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1530" w:type="dxa"/>
          </w:tcPr>
          <w:p w14:paraId="23B83D67" w14:textId="15BD71C7" w:rsidR="007316B6" w:rsidRPr="00CA7397" w:rsidRDefault="00415B4C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 w:hint="cs"/>
                <w:sz w:val="30"/>
                <w:szCs w:val="30"/>
              </w:rPr>
              <w:t>1</w:t>
            </w:r>
            <w:r w:rsidR="007316B6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E185F99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185FDA" w14:textId="6D8C3E4D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1FDFF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19E446" w14:textId="1FEDEFB7" w:rsidR="007316B6" w:rsidRPr="00CA7397" w:rsidRDefault="00415B4C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 w:hint="cs"/>
                <w:sz w:val="30"/>
                <w:szCs w:val="30"/>
              </w:rPr>
              <w:t>1</w:t>
            </w:r>
            <w:r w:rsidR="007316B6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D571397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gridSpan w:val="2"/>
          </w:tcPr>
          <w:p w14:paraId="4097709B" w14:textId="1592E010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6B6" w:rsidRPr="0076269A" w14:paraId="22B9D600" w14:textId="77777777" w:rsidTr="00037D66">
        <w:tc>
          <w:tcPr>
            <w:tcW w:w="1852" w:type="dxa"/>
          </w:tcPr>
          <w:p w14:paraId="4AE2DEE3" w14:textId="507C772B" w:rsidR="007316B6" w:rsidRPr="00CA7397" w:rsidRDefault="00415B4C" w:rsidP="00A30D0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 w:hint="cs"/>
                <w:sz w:val="30"/>
                <w:szCs w:val="30"/>
              </w:rPr>
              <w:t>2</w:t>
            </w:r>
            <w:r w:rsidR="00551152" w:rsidRPr="0076269A">
              <w:rPr>
                <w:rFonts w:ascii="Angsana New" w:hAnsi="Angsana New"/>
                <w:sz w:val="30"/>
                <w:szCs w:val="30"/>
              </w:rPr>
              <w:t>/</w:t>
            </w:r>
            <w:r w:rsidRPr="00415B4C">
              <w:rPr>
                <w:rFonts w:ascii="Angsana New" w:hAnsi="Angsana New"/>
                <w:sz w:val="30"/>
                <w:szCs w:val="30"/>
              </w:rPr>
              <w:t>2565</w:t>
            </w:r>
            <w:r w:rsidR="00551152">
              <w:rPr>
                <w:rFonts w:ascii="Angsana New" w:hAnsi="Angsana New" w:hint="cs"/>
                <w:sz w:val="30"/>
                <w:szCs w:val="30"/>
                <w:cs/>
              </w:rPr>
              <w:t xml:space="preserve"> ชุดที่ 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985" w:type="dxa"/>
          </w:tcPr>
          <w:p w14:paraId="7C8D7BC2" w14:textId="7AB66642" w:rsidR="007316B6" w:rsidRPr="00CA7397" w:rsidRDefault="00415B4C" w:rsidP="0073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316B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842" w:type="dxa"/>
          </w:tcPr>
          <w:p w14:paraId="5AD1C4C0" w14:textId="168B4EBC" w:rsidR="007316B6" w:rsidRPr="00CA7397" w:rsidRDefault="00415B4C" w:rsidP="007316B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316B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2570</w:t>
            </w:r>
          </w:p>
        </w:tc>
        <w:tc>
          <w:tcPr>
            <w:tcW w:w="1520" w:type="dxa"/>
            <w:gridSpan w:val="2"/>
          </w:tcPr>
          <w:p w14:paraId="3C75DC95" w14:textId="6FEEBBF7" w:rsidR="007316B6" w:rsidRPr="00CA7397" w:rsidRDefault="00415B4C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 w:hint="cs"/>
                <w:sz w:val="30"/>
                <w:szCs w:val="30"/>
              </w:rPr>
              <w:t>4</w:t>
            </w:r>
            <w:r w:rsidR="007316B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15B4C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1530" w:type="dxa"/>
          </w:tcPr>
          <w:p w14:paraId="109C0A03" w14:textId="4E70F1A6" w:rsidR="007316B6" w:rsidRPr="00CA7397" w:rsidRDefault="00415B4C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  <w:r w:rsidR="007316B6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D38CC50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02EDE2" w14:textId="383F05C3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CC241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651891" w14:textId="293D6A35" w:rsidR="007316B6" w:rsidRPr="00CA7397" w:rsidRDefault="00415B4C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</w:t>
            </w:r>
            <w:r w:rsidR="007316B6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26C7487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gridSpan w:val="2"/>
          </w:tcPr>
          <w:p w14:paraId="55BF30A4" w14:textId="3EAA7013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6B6" w:rsidRPr="0076269A" w14:paraId="3DD6F471" w14:textId="77777777" w:rsidTr="00037D66">
        <w:tc>
          <w:tcPr>
            <w:tcW w:w="1852" w:type="dxa"/>
          </w:tcPr>
          <w:p w14:paraId="1B8D6F90" w14:textId="77777777" w:rsidR="007316B6" w:rsidRPr="0076269A" w:rsidRDefault="007316B6" w:rsidP="007316B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BFDB457" w14:textId="77777777" w:rsidR="007316B6" w:rsidRPr="0076269A" w:rsidRDefault="007316B6" w:rsidP="007316B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FC3CF4" w14:textId="77777777" w:rsidR="007316B6" w:rsidRPr="0076269A" w:rsidRDefault="007316B6" w:rsidP="007316B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0" w:type="dxa"/>
            <w:gridSpan w:val="2"/>
          </w:tcPr>
          <w:p w14:paraId="5DBB4431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33E6D6" w14:textId="31F02094" w:rsidR="007316B6" w:rsidRPr="0076269A" w:rsidRDefault="00415B4C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316B6" w:rsidRPr="007626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62B942F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0E08D0A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8F9ACA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320F47" w14:textId="45306AD7" w:rsidR="007316B6" w:rsidRPr="0076269A" w:rsidRDefault="00415B4C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316B6" w:rsidRPr="007626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480CCBE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3B6678" w14:textId="77777777" w:rsidR="007316B6" w:rsidRPr="0076269A" w:rsidRDefault="007316B6" w:rsidP="0073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bookmarkEnd w:id="7"/>
    </w:tbl>
    <w:p w14:paraId="7A6C6DC9" w14:textId="77777777" w:rsidR="00414BB6" w:rsidRPr="004E2A55" w:rsidRDefault="00414BB6" w:rsidP="00414BB6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4765F" w14:textId="08D98ED8" w:rsidR="00414BB6" w:rsidRDefault="00414BB6" w:rsidP="00414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ในเดือน</w:t>
      </w:r>
      <w:r w:rsidR="00CA38F2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pacing w:val="-2"/>
          <w:sz w:val="30"/>
          <w:szCs w:val="30"/>
        </w:rPr>
        <w:t>2565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บริษัทได้ออกหุ้นกู้ชนิดระบุชื่อผู้ถือ ประเภทไม่ด้อยสิทธิ ไม่มีหลักประกัน และไม่มีผู้แทนผู้ถือหุ้นกู้ โดยมีมูลค่าที่ตราไว้หน่วยละ </w:t>
      </w:r>
      <w:r w:rsidR="00415B4C" w:rsidRPr="00415B4C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>,</w:t>
      </w:r>
      <w:r w:rsidR="00415B4C" w:rsidRPr="00415B4C">
        <w:rPr>
          <w:rFonts w:ascii="Angsana New" w:hAnsi="Angsana New"/>
          <w:spacing w:val="-2"/>
          <w:sz w:val="30"/>
          <w:szCs w:val="30"/>
        </w:rPr>
        <w:t>000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บาท และมีราคา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เสนอขายหน่วยละ </w:t>
      </w:r>
      <w:r w:rsidR="00415B4C" w:rsidRPr="00415B4C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>,</w:t>
      </w:r>
      <w:r w:rsidR="00415B4C" w:rsidRPr="00415B4C">
        <w:rPr>
          <w:rFonts w:ascii="Angsana New" w:hAnsi="Angsana New"/>
          <w:spacing w:val="-2"/>
          <w:sz w:val="30"/>
          <w:szCs w:val="30"/>
        </w:rPr>
        <w:t>000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บาท ซึ่งชำระดอกเบี้ยทุก </w:t>
      </w:r>
      <w:r w:rsidR="00415B4C" w:rsidRPr="00415B4C">
        <w:rPr>
          <w:rFonts w:ascii="Angsana New" w:hAnsi="Angsana New"/>
          <w:spacing w:val="-2"/>
          <w:sz w:val="30"/>
          <w:szCs w:val="30"/>
        </w:rPr>
        <w:t>6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เดือนตลอดอายุหุ้นกู้ 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>ตามเกณฑ์ที่กำหนดตลอดอายุของหุ้นกู</w:t>
      </w:r>
      <w:r w:rsidR="0038701A">
        <w:rPr>
          <w:rFonts w:ascii="Angsana New" w:hAnsi="Angsana New" w:hint="cs"/>
          <w:spacing w:val="-2"/>
          <w:sz w:val="30"/>
          <w:szCs w:val="30"/>
          <w:cs/>
        </w:rPr>
        <w:t>้</w:t>
      </w:r>
    </w:p>
    <w:p w14:paraId="2CBCB6F3" w14:textId="7E39CE83" w:rsidR="00415B4C" w:rsidRPr="00B43DF3" w:rsidRDefault="00415B4C" w:rsidP="0041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  <w:sectPr w:rsidR="00415B4C" w:rsidRPr="00B43DF3" w:rsidSect="00CE0672">
          <w:pgSz w:w="16834" w:h="11909" w:orient="landscape" w:code="9"/>
          <w:pgMar w:top="1151" w:right="1151" w:bottom="578" w:left="1151" w:header="720" w:footer="720" w:gutter="0"/>
          <w:paperSrc w:first="7" w:other="7"/>
          <w:cols w:space="720"/>
          <w:docGrid w:linePitch="245"/>
        </w:sectPr>
      </w:pPr>
    </w:p>
    <w:p w14:paraId="43CF4C88" w14:textId="5E31FB7B" w:rsidR="00415B4C" w:rsidRPr="00415B4C" w:rsidRDefault="00415B4C" w:rsidP="0041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15B4C">
        <w:rPr>
          <w:rFonts w:ascii="Angsana New" w:hAnsi="Angsana New" w:hint="cs"/>
          <w:sz w:val="30"/>
          <w:szCs w:val="30"/>
          <w:cs/>
        </w:rPr>
        <w:lastRenderedPageBreak/>
        <w:t>ในเดือน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2565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และมีผู้แทน</w:t>
      </w:r>
      <w:r>
        <w:rPr>
          <w:rFonts w:ascii="Angsana New" w:hAnsi="Angsana New"/>
          <w:sz w:val="30"/>
          <w:szCs w:val="30"/>
          <w:cs/>
        </w:rPr>
        <w:br/>
      </w:r>
      <w:r w:rsidRPr="00415B4C">
        <w:rPr>
          <w:rFonts w:ascii="Angsana New" w:hAnsi="Angsana New" w:hint="cs"/>
          <w:sz w:val="30"/>
          <w:szCs w:val="30"/>
          <w:cs/>
        </w:rPr>
        <w:t>ผู้ถือหุ้นกู้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โดยมีมูลค่าที่ตราไว้หน่วยละ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1</w:t>
      </w:r>
      <w:r w:rsidRPr="00415B4C">
        <w:rPr>
          <w:rFonts w:ascii="Angsana New" w:hAnsi="Angsana New"/>
          <w:sz w:val="30"/>
          <w:szCs w:val="30"/>
          <w:cs/>
        </w:rPr>
        <w:t>,</w:t>
      </w:r>
      <w:r w:rsidRPr="00415B4C">
        <w:rPr>
          <w:rFonts w:ascii="Angsana New" w:hAnsi="Angsana New"/>
          <w:sz w:val="30"/>
          <w:szCs w:val="30"/>
        </w:rPr>
        <w:t>000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บาท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และมีราคาเสนอขายหน่วยละ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1</w:t>
      </w:r>
      <w:r w:rsidRPr="00415B4C">
        <w:rPr>
          <w:rFonts w:ascii="Angsana New" w:hAnsi="Angsana New"/>
          <w:sz w:val="30"/>
          <w:szCs w:val="30"/>
          <w:cs/>
        </w:rPr>
        <w:t>,</w:t>
      </w:r>
      <w:r w:rsidRPr="00415B4C">
        <w:rPr>
          <w:rFonts w:ascii="Angsana New" w:hAnsi="Angsana New"/>
          <w:sz w:val="30"/>
          <w:szCs w:val="30"/>
        </w:rPr>
        <w:t>000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บาท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ซึ่งชำระดอกเบี้ยทุก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/>
          <w:sz w:val="30"/>
          <w:szCs w:val="30"/>
        </w:rPr>
        <w:t>6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เดือนตลอดอายุหุ้นกู้</w:t>
      </w:r>
      <w:r w:rsidRPr="00415B4C">
        <w:rPr>
          <w:rFonts w:ascii="Angsana New" w:hAnsi="Angsana New"/>
          <w:sz w:val="30"/>
          <w:szCs w:val="30"/>
          <w:cs/>
        </w:rPr>
        <w:t xml:space="preserve"> </w:t>
      </w:r>
      <w:r w:rsidRPr="00415B4C">
        <w:rPr>
          <w:rFonts w:ascii="Angsana New" w:hAnsi="Angsana New" w:hint="cs"/>
          <w:sz w:val="30"/>
          <w:szCs w:val="30"/>
          <w:cs/>
        </w:rPr>
        <w:t>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62DD5124" w14:textId="77777777" w:rsidR="00415B4C" w:rsidRPr="00415B4C" w:rsidRDefault="00415B4C" w:rsidP="0041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078B477" w14:textId="685841BF" w:rsidR="0038701A" w:rsidRPr="009E2F97" w:rsidRDefault="0038701A" w:rsidP="00DA1F17">
      <w:pPr>
        <w:pStyle w:val="Heading6"/>
        <w:numPr>
          <w:ilvl w:val="0"/>
          <w:numId w:val="28"/>
        </w:numPr>
        <w:tabs>
          <w:tab w:val="left" w:pos="90"/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Pr="009E2F97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1B01FE2" w14:textId="77777777" w:rsidR="0038701A" w:rsidRPr="00E4051C" w:rsidRDefault="0038701A" w:rsidP="0038701A">
      <w:pPr>
        <w:rPr>
          <w:rFonts w:ascii="Angsana New" w:hAnsi="Angsana New"/>
          <w:sz w:val="30"/>
          <w:szCs w:val="30"/>
          <w:lang w:eastAsia="x-none"/>
        </w:rPr>
      </w:pPr>
    </w:p>
    <w:p w14:paraId="1CC3F519" w14:textId="17D6F5A0" w:rsidR="0038701A" w:rsidRDefault="0038701A" w:rsidP="00AD2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D6CA5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4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7D6CA5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หน่วยงานธุรกิจที่สำคัญนี้เกี่ยวข้องกับธุรกิจและบริการที่แตกต่างกัน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7D6CA5">
        <w:rPr>
          <w:rFonts w:ascii="Angsana New" w:hAnsi="Angsana New" w:hint="cs"/>
          <w:sz w:val="30"/>
          <w:szCs w:val="30"/>
          <w:cs/>
        </w:rPr>
        <w:t>เนื่องจากการใช้เทคโนโลยีและกลยุทธ์ทางการตลาดที่แตกต่างกัน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>
        <w:rPr>
          <w:rFonts w:ascii="Angsana New" w:hAnsi="Angsana New"/>
          <w:sz w:val="30"/>
          <w:szCs w:val="30"/>
        </w:rPr>
        <w:br/>
      </w:r>
      <w:r w:rsidRPr="007D6CA5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</w:t>
      </w:r>
      <w:r w:rsidRPr="007D6CA5">
        <w:rPr>
          <w:rFonts w:ascii="Angsana New" w:hAnsi="Angsana New"/>
          <w:sz w:val="30"/>
          <w:szCs w:val="30"/>
          <w:cs/>
        </w:rPr>
        <w:t xml:space="preserve"> </w:t>
      </w:r>
      <w:r w:rsidRPr="007D6CA5">
        <w:rPr>
          <w:rFonts w:ascii="Angsana New" w:hAnsi="Angsana New" w:hint="cs"/>
          <w:sz w:val="30"/>
          <w:szCs w:val="30"/>
          <w:cs/>
        </w:rPr>
        <w:t>การดำเนินงานของ</w:t>
      </w:r>
      <w:r>
        <w:rPr>
          <w:rFonts w:ascii="Angsana New" w:hAnsi="Angsana New"/>
          <w:sz w:val="30"/>
          <w:szCs w:val="30"/>
        </w:rPr>
        <w:br/>
      </w:r>
      <w:r w:rsidRPr="007D6CA5">
        <w:rPr>
          <w:rFonts w:ascii="Angsana New" w:hAnsi="Angsana New" w:hint="cs"/>
          <w:sz w:val="30"/>
          <w:szCs w:val="30"/>
          <w:cs/>
        </w:rPr>
        <w:t>แต่ละส่วนงานที่รายงานของกลุ่มบริษัทโดยสรุปมีดังนี้</w:t>
      </w:r>
    </w:p>
    <w:p w14:paraId="249E8B50" w14:textId="77777777" w:rsidR="0038701A" w:rsidRDefault="0038701A" w:rsidP="0038701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1533D9F" w14:textId="0FEE1A02" w:rsidR="0038701A" w:rsidRDefault="0038701A" w:rsidP="003870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 w:rsidR="00415B4C" w:rsidRPr="00415B4C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ab/>
        <w:t>ธุรกิจพัฒนาอสังหาริมทรัพย์เพื่อขาย</w:t>
      </w:r>
    </w:p>
    <w:p w14:paraId="216FFA7E" w14:textId="013AC4C8" w:rsidR="0038701A" w:rsidRDefault="0038701A" w:rsidP="003870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 w:rsidR="00415B4C" w:rsidRPr="00415B4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ab/>
      </w:r>
      <w:bookmarkStart w:id="8" w:name="_Hlk59402650"/>
      <w:r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  <w:bookmarkEnd w:id="8"/>
    </w:p>
    <w:p w14:paraId="5FE985D1" w14:textId="782035E7" w:rsidR="0038701A" w:rsidRDefault="0038701A" w:rsidP="003870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 w:rsidR="00415B4C" w:rsidRPr="00415B4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ab/>
        <w:t>ธุรกิจให้เช่าและบริการอาคารเพื่อการพาณิชย์</w:t>
      </w:r>
    </w:p>
    <w:p w14:paraId="1CBF9F29" w14:textId="224CF345" w:rsidR="0038701A" w:rsidRDefault="0038701A" w:rsidP="003870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 w:rsidR="00415B4C" w:rsidRPr="00415B4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ab/>
        <w:t>ธุรกิจโรงแรม</w:t>
      </w:r>
    </w:p>
    <w:p w14:paraId="7E49A183" w14:textId="77777777" w:rsidR="0038701A" w:rsidRPr="009E2F97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9C61294" w14:textId="6976B6D6" w:rsidR="0038701A" w:rsidRPr="009E2F97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ไม่มีส่วนงานใดที่เข้าเกณฑ์เชิงปริมาณเพื่อกำหนด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 xml:space="preserve">ส่วนงานที่รายงานในปี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9E2F97">
        <w:rPr>
          <w:rFonts w:ascii="Angsana New" w:hAnsi="Angsana New"/>
          <w:sz w:val="30"/>
          <w:szCs w:val="30"/>
          <w:cs/>
        </w:rPr>
        <w:t xml:space="preserve"> หรือ </w:t>
      </w:r>
      <w:r w:rsidR="00415B4C" w:rsidRPr="00415B4C">
        <w:rPr>
          <w:rFonts w:ascii="Angsana New" w:hAnsi="Angsana New"/>
          <w:sz w:val="30"/>
          <w:szCs w:val="30"/>
        </w:rPr>
        <w:t>2564</w:t>
      </w:r>
    </w:p>
    <w:p w14:paraId="6EC3987F" w14:textId="77777777" w:rsidR="0038701A" w:rsidRPr="009E2F97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0BE2D15" w14:textId="77777777" w:rsidR="0038701A" w:rsidRPr="009E2F97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ลุ่มบริษัท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</w:t>
      </w:r>
    </w:p>
    <w:p w14:paraId="7AD45CA9" w14:textId="77777777" w:rsidR="0038701A" w:rsidRPr="009E2F97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FF3BE06" w14:textId="77777777" w:rsidR="0038701A" w:rsidRPr="009E2F97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ก่อน</w:t>
      </w:r>
      <w:r w:rsidRPr="009E2F97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9E2F97">
        <w:rPr>
          <w:rFonts w:ascii="Angsana New" w:hAnsi="Angsana New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9E2F97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 w:hint="cs"/>
          <w:sz w:val="30"/>
          <w:szCs w:val="30"/>
          <w:cs/>
        </w:rPr>
        <w:t>และ</w:t>
      </w:r>
      <w:r w:rsidRPr="009E2F97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4CDC520" w14:textId="77777777" w:rsidR="0038701A" w:rsidRPr="009E2F97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10010A" w14:textId="77777777" w:rsidR="0038701A" w:rsidRPr="009E2F97" w:rsidRDefault="0038701A" w:rsidP="0038701A">
      <w:pPr>
        <w:spacing w:line="240" w:lineRule="auto"/>
        <w:ind w:left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br w:type="page"/>
      </w:r>
      <w:r w:rsidRPr="009E2F9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lastRenderedPageBreak/>
        <w:t xml:space="preserve">ส่วนงานภูมิศาสตร์ </w:t>
      </w:r>
    </w:p>
    <w:p w14:paraId="3204C11D" w14:textId="77777777" w:rsidR="0038701A" w:rsidRPr="009E2F97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713F43" w14:textId="77777777" w:rsidR="0038701A" w:rsidRDefault="0038701A" w:rsidP="0038701A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E2F97">
        <w:rPr>
          <w:rFonts w:ascii="Angsana New" w:hAnsi="Angsana New"/>
          <w:sz w:val="30"/>
          <w:szCs w:val="30"/>
          <w:cs/>
        </w:rPr>
        <w:t>กลุ่มบริษัท</w:t>
      </w:r>
      <w:r w:rsidRPr="009E2F97">
        <w:rPr>
          <w:rFonts w:ascii="Angsana New" w:hAnsi="Angsana New"/>
          <w:snapToGrid w:val="0"/>
          <w:sz w:val="30"/>
          <w:szCs w:val="30"/>
          <w:cs/>
          <w:lang w:eastAsia="th-TH"/>
        </w:rPr>
        <w:t>ดำเนินธุรกิจ</w:t>
      </w:r>
      <w:r w:rsidRPr="009E2F9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หลัก</w:t>
      </w:r>
      <w:r w:rsidRPr="009E2F97">
        <w:rPr>
          <w:rFonts w:ascii="Angsana New" w:hAnsi="Angsana New"/>
          <w:snapToGrid w:val="0"/>
          <w:sz w:val="30"/>
          <w:szCs w:val="30"/>
          <w:cs/>
          <w:lang w:eastAsia="th-TH"/>
        </w:rPr>
        <w:t>ในประเทศเท่านั้น ไม่มีรายได้จากต่างประเทศที่มีสาระสำคัญ</w:t>
      </w:r>
    </w:p>
    <w:p w14:paraId="4294E35A" w14:textId="77777777" w:rsidR="0038701A" w:rsidRDefault="0038701A" w:rsidP="0038701A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C98E274" w14:textId="44AB7919" w:rsidR="0038701A" w:rsidRDefault="0038701A" w:rsidP="0038701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ภาพรวมรายได้ตามส่วนงานที่ราย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งาน</w:t>
      </w:r>
    </w:p>
    <w:p w14:paraId="015184EF" w14:textId="77777777" w:rsidR="005A74A1" w:rsidRDefault="005A74A1" w:rsidP="0038701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77F745A0" w14:textId="3EB96FCC" w:rsidR="005A74A1" w:rsidRPr="009E2F97" w:rsidRDefault="005A74A1" w:rsidP="005A74A1">
      <w:pPr>
        <w:spacing w:line="240" w:lineRule="auto"/>
        <w:jc w:val="center"/>
        <w:rPr>
          <w:rFonts w:ascii="Angsana New" w:hAnsi="Angsana New"/>
          <w:sz w:val="30"/>
          <w:szCs w:val="30"/>
        </w:rPr>
        <w:sectPr w:rsidR="005A74A1" w:rsidRPr="009E2F97" w:rsidSect="0026383C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noProof/>
        </w:rPr>
        <w:drawing>
          <wp:inline distT="0" distB="0" distL="0" distR="0" wp14:anchorId="6B02AFD0" wp14:editId="46485B93">
            <wp:extent cx="5852160" cy="33551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694"/>
                    <a:stretch/>
                  </pic:blipFill>
                  <pic:spPr bwMode="auto">
                    <a:xfrm>
                      <a:off x="0" y="0"/>
                      <a:ext cx="5852160" cy="3355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371045" w14:textId="18CD06E2" w:rsidR="0038701A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514CB1B" w14:textId="77777777" w:rsidR="0038701A" w:rsidRPr="009E2F97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8"/>
          <w:szCs w:val="8"/>
        </w:rPr>
      </w:pPr>
    </w:p>
    <w:tbl>
      <w:tblPr>
        <w:tblW w:w="15030" w:type="dxa"/>
        <w:tblLayout w:type="fixed"/>
        <w:tblLook w:val="00A0" w:firstRow="1" w:lastRow="0" w:firstColumn="1" w:lastColumn="0" w:noHBand="0" w:noVBand="0"/>
      </w:tblPr>
      <w:tblGrid>
        <w:gridCol w:w="3690"/>
        <w:gridCol w:w="810"/>
        <w:gridCol w:w="810"/>
        <w:gridCol w:w="720"/>
        <w:gridCol w:w="810"/>
        <w:gridCol w:w="810"/>
        <w:gridCol w:w="810"/>
        <w:gridCol w:w="810"/>
        <w:gridCol w:w="810"/>
        <w:gridCol w:w="810"/>
        <w:gridCol w:w="810"/>
        <w:gridCol w:w="900"/>
        <w:gridCol w:w="810"/>
        <w:gridCol w:w="810"/>
        <w:gridCol w:w="810"/>
      </w:tblGrid>
      <w:tr w:rsidR="0038701A" w:rsidRPr="00DB7119" w14:paraId="04DE9720" w14:textId="77777777" w:rsidTr="00B82874">
        <w:trPr>
          <w:trHeight w:val="64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C0B92E" w14:textId="77777777" w:rsidR="0038701A" w:rsidRPr="00DB7119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340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318CE29E" w14:textId="77777777" w:rsidR="0038701A" w:rsidRPr="00DB7119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C827E2" w:rsidRPr="00DB7119" w14:paraId="46057EBF" w14:textId="77777777" w:rsidTr="00B82874">
        <w:trPr>
          <w:trHeight w:val="64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58644A" w14:textId="77777777" w:rsidR="0038701A" w:rsidRPr="00DB7119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lang w:val="en-GB" w:bidi="ar-SA"/>
              </w:rPr>
            </w:pPr>
            <w:r w:rsidRPr="00DB711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สำหรับงวดเก้าเดือน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5787" w14:textId="111F81F7" w:rsidR="0038701A" w:rsidRPr="00DB7119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ส่วนงานที่ </w:t>
            </w:r>
            <w:r w:rsidR="00415B4C"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6BE6B" w14:textId="5B3AD2A4" w:rsidR="0038701A" w:rsidRPr="00DB7119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ส่วนงานที่ </w:t>
            </w:r>
            <w:r w:rsidR="00415B4C"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3E9B0" w14:textId="2EBB4B57" w:rsidR="0038701A" w:rsidRPr="00DB7119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ส่วนงานที่ </w:t>
            </w:r>
            <w:r w:rsidR="00415B4C"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BE1C" w14:textId="07293C77" w:rsidR="0038701A" w:rsidRPr="00DB7119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 xml:space="preserve">ส่วนงานที่ </w:t>
            </w:r>
            <w:r w:rsidR="00415B4C"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1620" w:type="dxa"/>
            <w:gridSpan w:val="2"/>
          </w:tcPr>
          <w:p w14:paraId="0152025B" w14:textId="77777777" w:rsidR="0038701A" w:rsidRPr="00DB7119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>อื่นๆ</w:t>
            </w:r>
          </w:p>
        </w:tc>
        <w:tc>
          <w:tcPr>
            <w:tcW w:w="1710" w:type="dxa"/>
            <w:gridSpan w:val="2"/>
            <w:vAlign w:val="bottom"/>
          </w:tcPr>
          <w:p w14:paraId="423109CA" w14:textId="77777777" w:rsidR="0038701A" w:rsidRPr="00DB7119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6E517514" w14:textId="77777777" w:rsidR="0038701A" w:rsidRPr="00DB7119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B82874" w:rsidRPr="00DB7119" w14:paraId="0DE23ECB" w14:textId="77777777" w:rsidTr="00B82874">
        <w:trPr>
          <w:trHeight w:val="146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DC303D" w14:textId="2B8A4157" w:rsidR="0038701A" w:rsidRPr="00DB7119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Theme="majorBidi" w:hAnsiTheme="majorBidi" w:cstheme="majorBidi"/>
                <w:i/>
                <w:iCs/>
                <w:color w:val="000000"/>
                <w:sz w:val="23"/>
                <w:szCs w:val="23"/>
                <w:cs/>
                <w:lang w:val="en-GB" w:bidi="ar-SA"/>
              </w:rPr>
            </w:pPr>
            <w:r w:rsidRPr="00DB711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สิ้นสุดวันที่ </w:t>
            </w:r>
            <w:r w:rsidR="00415B4C" w:rsidRPr="00DB711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  <w:t>30</w:t>
            </w:r>
            <w:r w:rsidRPr="00DB711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 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7F9C" w14:textId="633C9B8A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4948" w14:textId="403ACB70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F1F2D" w14:textId="24D416E8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0141" w14:textId="7544A68D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D07D" w14:textId="22DD7A59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15E5" w14:textId="3AE7FA9F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AB71" w14:textId="70CC0048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B8D7" w14:textId="24E19473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810" w:type="dxa"/>
            <w:vAlign w:val="bottom"/>
          </w:tcPr>
          <w:p w14:paraId="1C8BC438" w14:textId="54BA14CA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810" w:type="dxa"/>
            <w:vAlign w:val="bottom"/>
          </w:tcPr>
          <w:p w14:paraId="38F36BB4" w14:textId="342E8842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900" w:type="dxa"/>
            <w:vAlign w:val="bottom"/>
          </w:tcPr>
          <w:p w14:paraId="6D77A1EE" w14:textId="1BFDBC28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810" w:type="dxa"/>
            <w:vAlign w:val="bottom"/>
          </w:tcPr>
          <w:p w14:paraId="218C1F33" w14:textId="4C2E0308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810" w:type="dxa"/>
            <w:vAlign w:val="bottom"/>
          </w:tcPr>
          <w:p w14:paraId="1795A532" w14:textId="0BF595F5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810" w:type="dxa"/>
            <w:vAlign w:val="bottom"/>
          </w:tcPr>
          <w:p w14:paraId="62EF3572" w14:textId="2F5702B8" w:rsidR="0038701A" w:rsidRPr="00DB7119" w:rsidRDefault="00415B4C" w:rsidP="00246345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</w:tr>
      <w:tr w:rsidR="0038701A" w:rsidRPr="00DB7119" w14:paraId="58215445" w14:textId="77777777" w:rsidTr="00B82874">
        <w:trPr>
          <w:trHeight w:val="173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6AA698" w14:textId="77777777" w:rsidR="0038701A" w:rsidRPr="00DB7119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i/>
                <w:iCs/>
                <w:color w:val="000000"/>
                <w:sz w:val="23"/>
                <w:szCs w:val="23"/>
                <w:lang w:val="en-GB" w:bidi="ar-SA"/>
              </w:rPr>
            </w:pPr>
          </w:p>
        </w:tc>
        <w:tc>
          <w:tcPr>
            <w:tcW w:w="11340" w:type="dxa"/>
            <w:gridSpan w:val="14"/>
            <w:tcBorders>
              <w:top w:val="nil"/>
              <w:left w:val="nil"/>
            </w:tcBorders>
          </w:tcPr>
          <w:p w14:paraId="74861D5C" w14:textId="77777777" w:rsidR="0038701A" w:rsidRPr="00DB7119" w:rsidRDefault="0038701A" w:rsidP="00246345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(ล้านบาท)</w:t>
            </w:r>
          </w:p>
        </w:tc>
      </w:tr>
      <w:tr w:rsidR="00B82874" w:rsidRPr="00DB7119" w14:paraId="253066D5" w14:textId="77777777" w:rsidTr="00B82874">
        <w:trPr>
          <w:trHeight w:val="7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AAD308" w14:textId="77777777" w:rsidR="0038701A" w:rsidRPr="00DB7119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</w:pPr>
            <w:r w:rsidRPr="00DB711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6E85F6" w14:textId="568285F4" w:rsidR="0038701A" w:rsidRPr="00DB7119" w:rsidRDefault="004C61E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8,457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162713" w14:textId="0A75B04B" w:rsidR="0038701A" w:rsidRPr="00DB7119" w:rsidRDefault="00415B4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38701A" w:rsidRPr="00DB711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B7119">
              <w:rPr>
                <w:rFonts w:asciiTheme="majorBidi" w:hAnsiTheme="majorBidi" w:cstheme="majorBidi"/>
                <w:sz w:val="23"/>
                <w:szCs w:val="23"/>
              </w:rPr>
              <w:t>163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4E5F5A5" w14:textId="0E128054" w:rsidR="0038701A" w:rsidRPr="00DB7119" w:rsidRDefault="004C61E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1,679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0D8A70" w14:textId="06BF60C5" w:rsidR="0038701A" w:rsidRPr="00DB7119" w:rsidRDefault="00415B4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38701A" w:rsidRPr="00DB711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B7119">
              <w:rPr>
                <w:rFonts w:asciiTheme="majorBidi" w:hAnsiTheme="majorBidi" w:cstheme="majorBidi"/>
                <w:sz w:val="23"/>
                <w:szCs w:val="23"/>
              </w:rPr>
              <w:t>602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384E02D" w14:textId="60928E29" w:rsidR="0038701A" w:rsidRPr="00DB7119" w:rsidRDefault="004C61E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590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98F0FF" w14:textId="6B199C22" w:rsidR="0038701A" w:rsidRPr="00DB7119" w:rsidRDefault="00415B4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594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622786" w14:textId="24A3F74C" w:rsidR="0038701A" w:rsidRPr="00DB7119" w:rsidRDefault="004C61E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216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93250F" w14:textId="0210DE68" w:rsidR="0038701A" w:rsidRPr="00DB7119" w:rsidRDefault="00415B4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119</w:t>
            </w:r>
          </w:p>
        </w:tc>
        <w:tc>
          <w:tcPr>
            <w:tcW w:w="810" w:type="dxa"/>
            <w:vAlign w:val="bottom"/>
          </w:tcPr>
          <w:p w14:paraId="15018126" w14:textId="561448A0" w:rsidR="0038701A" w:rsidRPr="00DB7119" w:rsidRDefault="004C61EC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75C45A54" w14:textId="77777777" w:rsidR="0038701A" w:rsidRPr="00DB7119" w:rsidRDefault="0038701A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08CA4C51" w14:textId="6F6400A3" w:rsidR="0038701A" w:rsidRPr="00DB7119" w:rsidRDefault="004C61EC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3DE8662" w14:textId="77777777" w:rsidR="0038701A" w:rsidRPr="00DB7119" w:rsidRDefault="0038701A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1AD637F8" w14:textId="2DF4AC45" w:rsidR="0038701A" w:rsidRPr="00DB7119" w:rsidRDefault="00A871B7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10,942</w:t>
            </w:r>
          </w:p>
        </w:tc>
        <w:tc>
          <w:tcPr>
            <w:tcW w:w="810" w:type="dxa"/>
            <w:vAlign w:val="bottom"/>
          </w:tcPr>
          <w:p w14:paraId="272DDAD2" w14:textId="5CA24AC1" w:rsidR="0038701A" w:rsidRPr="00DB7119" w:rsidRDefault="00415B4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="0038701A" w:rsidRPr="00DB711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DB7119">
              <w:rPr>
                <w:rFonts w:asciiTheme="majorBidi" w:hAnsiTheme="majorBidi" w:cstheme="majorBidi"/>
                <w:sz w:val="23"/>
                <w:szCs w:val="23"/>
              </w:rPr>
              <w:t>478</w:t>
            </w:r>
          </w:p>
        </w:tc>
      </w:tr>
      <w:tr w:rsidR="00B82874" w:rsidRPr="00DB7119" w14:paraId="3834D42B" w14:textId="77777777" w:rsidTr="00B82874">
        <w:trPr>
          <w:trHeight w:val="3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CA3A" w14:textId="3477832C" w:rsidR="0038701A" w:rsidRPr="00DB7119" w:rsidRDefault="0038701A" w:rsidP="006C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</w:pPr>
            <w:r w:rsidRPr="00DB711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8BEC89" w14:textId="75E1C4F5" w:rsidR="0038701A" w:rsidRPr="00DB7119" w:rsidRDefault="0037663B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Theme="majorBidi" w:hAnsiTheme="majorBidi" w:cstheme="majorBidi"/>
                <w:position w:val="12"/>
                <w:sz w:val="23"/>
                <w:szCs w:val="23"/>
              </w:rPr>
            </w:pPr>
            <w:r>
              <w:rPr>
                <w:rFonts w:asciiTheme="majorBidi" w:hAnsiTheme="majorBidi" w:cstheme="majorBidi"/>
                <w:position w:val="12"/>
                <w:sz w:val="23"/>
                <w:szCs w:val="23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FE18F6" w14:textId="23FD4869" w:rsidR="0038701A" w:rsidRPr="00DB7119" w:rsidRDefault="00415B4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F10835D" w14:textId="76D1C1BF" w:rsidR="0038701A" w:rsidRPr="00295C87" w:rsidRDefault="004C61EC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95C87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8C5324" w14:textId="75E85D37" w:rsidR="0038701A" w:rsidRPr="00DB7119" w:rsidRDefault="00415B4C" w:rsidP="00FF15F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523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5E4314" w14:textId="3E18A0FD" w:rsidR="0038701A" w:rsidRPr="00295C87" w:rsidRDefault="00295C87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40162F" w14:textId="77777777" w:rsidR="0038701A" w:rsidRPr="00DB7119" w:rsidRDefault="0038701A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99FBA39" w14:textId="3D44EA1C" w:rsidR="0038701A" w:rsidRPr="00295C87" w:rsidRDefault="006C4B36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95C87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FB822E6" w14:textId="56EBD87D" w:rsidR="0038701A" w:rsidRPr="00DB7119" w:rsidRDefault="00A82DCA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</w:tcPr>
          <w:p w14:paraId="561FDE0B" w14:textId="2DC614B8" w:rsidR="0038701A" w:rsidRPr="00DB7119" w:rsidRDefault="0047457E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1892E22" w14:textId="226E1EFA" w:rsidR="0038701A" w:rsidRPr="00DB7119" w:rsidRDefault="006C4B36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</w:tcPr>
          <w:p w14:paraId="66BBAF88" w14:textId="6A797090" w:rsidR="0038701A" w:rsidRPr="00DB7119" w:rsidRDefault="004C61EC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2DB51A2" w14:textId="77777777" w:rsidR="0038701A" w:rsidRPr="00DB7119" w:rsidRDefault="0038701A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</w:tcPr>
          <w:p w14:paraId="22D7806E" w14:textId="171A4773" w:rsidR="0038701A" w:rsidRPr="00DB7119" w:rsidRDefault="004C61EC" w:rsidP="009B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20E4333" w14:textId="2DED037F" w:rsidR="0038701A" w:rsidRPr="00DB7119" w:rsidRDefault="00415B4C" w:rsidP="00F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536</w:t>
            </w:r>
          </w:p>
        </w:tc>
      </w:tr>
      <w:tr w:rsidR="00B82874" w:rsidRPr="00DB7119" w14:paraId="0CF36BA8" w14:textId="77777777" w:rsidTr="00B82874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4AE3" w14:textId="77777777" w:rsidR="0047457E" w:rsidRPr="00DB7119" w:rsidRDefault="0047457E" w:rsidP="0047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GB"/>
              </w:rPr>
            </w:pPr>
            <w:r w:rsidRPr="00DB7119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91DB6E" w14:textId="66DBE8D5" w:rsidR="0047457E" w:rsidRPr="00DB7119" w:rsidRDefault="0047457E" w:rsidP="009B25B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Theme="majorBidi" w:hAnsiTheme="majorBidi" w:cstheme="majorBidi"/>
                <w:position w:val="12"/>
                <w:sz w:val="23"/>
                <w:szCs w:val="23"/>
              </w:rPr>
            </w:pPr>
            <w:r>
              <w:rPr>
                <w:rFonts w:asciiTheme="majorBidi" w:hAnsiTheme="majorBidi" w:cstheme="majorBidi"/>
                <w:position w:val="12"/>
                <w:sz w:val="23"/>
                <w:szCs w:val="23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9BD331" w14:textId="2DCB2160" w:rsidR="0047457E" w:rsidRPr="00295C87" w:rsidRDefault="0047457E" w:rsidP="004745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601DC8A" w14:textId="6802B52B" w:rsidR="0047457E" w:rsidRPr="00DB7119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765687" w14:textId="1894AAF5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166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E23BF5" w14:textId="3D84E11F" w:rsidR="0047457E" w:rsidRPr="00295C87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95C87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22E159" w14:textId="76C34737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2BE7C6" w14:textId="25B3753B" w:rsidR="0047457E" w:rsidRPr="00295C87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95C87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678BF7" w14:textId="77777777" w:rsidR="0047457E" w:rsidRPr="00DB7119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7F71784A" w14:textId="360A43A1" w:rsidR="0047457E" w:rsidRPr="00DB7119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3F20AEDC" w14:textId="77777777" w:rsidR="0047457E" w:rsidRPr="00DB7119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63E1110D" w14:textId="4FE02E2F" w:rsidR="0047457E" w:rsidRPr="00DB7119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4C58057A" w14:textId="73681364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DB7119">
              <w:rPr>
                <w:rFonts w:asciiTheme="majorBidi" w:hAnsiTheme="majorBidi" w:cstheme="majorBidi"/>
                <w:sz w:val="23"/>
                <w:szCs w:val="23"/>
              </w:rPr>
              <w:t>170</w:t>
            </w: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7D6E66B" w14:textId="6633BAA0" w:rsidR="0047457E" w:rsidRPr="00DB7119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3A52938D" w14:textId="44E6818F" w:rsidR="0047457E" w:rsidRPr="00DB7119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B82874" w:rsidRPr="00DB7119" w14:paraId="0943F760" w14:textId="77777777" w:rsidTr="00B82874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C0EE" w14:textId="77777777" w:rsidR="0047457E" w:rsidRPr="00DB7119" w:rsidRDefault="0047457E" w:rsidP="0047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774D71" w14:textId="689FAEFD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8,457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E2BFF0" w14:textId="5E5A1180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9,176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9EA5CDD" w14:textId="30799110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1,679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F95BBB" w14:textId="7B42047A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2,291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40FFC7" w14:textId="545F0FE8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A17665" w14:textId="1B3EE3B0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47D954" w14:textId="3E40C6B8" w:rsidR="0047457E" w:rsidRPr="00DB7119" w:rsidRDefault="0047457E" w:rsidP="004745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696726" w14:textId="73A7BB38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119</w:t>
            </w:r>
          </w:p>
        </w:tc>
        <w:tc>
          <w:tcPr>
            <w:tcW w:w="810" w:type="dxa"/>
            <w:vAlign w:val="bottom"/>
          </w:tcPr>
          <w:p w14:paraId="35A6EB8E" w14:textId="42D13827" w:rsidR="0047457E" w:rsidRPr="00DB7119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5FA77CC0" w14:textId="77777777" w:rsidR="0047457E" w:rsidRPr="00DB7119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3769CD9B" w14:textId="6658B429" w:rsidR="0047457E" w:rsidRPr="00DB7119" w:rsidRDefault="0047457E" w:rsidP="009B25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710196D0" w14:textId="3904C617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</w:t>
            </w: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170</w:t>
            </w: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5038BCB" w14:textId="60855305" w:rsidR="0047457E" w:rsidRPr="00A871B7" w:rsidRDefault="00A871B7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871B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10,942</w:t>
            </w:r>
          </w:p>
        </w:tc>
        <w:tc>
          <w:tcPr>
            <w:tcW w:w="810" w:type="dxa"/>
            <w:vAlign w:val="bottom"/>
          </w:tcPr>
          <w:p w14:paraId="5416C9AE" w14:textId="5C9D8B38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12,014</w:t>
            </w:r>
          </w:p>
        </w:tc>
      </w:tr>
      <w:tr w:rsidR="00B82874" w:rsidRPr="00DB7119" w14:paraId="2A5F1647" w14:textId="77777777" w:rsidTr="00B82874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9052" w14:textId="3FF53CE1" w:rsidR="0047457E" w:rsidRPr="00DB7119" w:rsidRDefault="0047457E" w:rsidP="00DC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DB711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กำไรจากการ</w:t>
            </w:r>
            <w:r w:rsidR="00413BF8" w:rsidRPr="00413BF8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จำหน่ายเงินลงทุนและไถ่ถอนหน่วยลงทุน</w:t>
            </w:r>
            <w:r w:rsidR="00413BF8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br/>
            </w:r>
            <w:r w:rsidR="00413BF8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 xml:space="preserve">   </w:t>
            </w:r>
            <w:r w:rsidR="00413BF8" w:rsidRPr="00413BF8">
              <w:rPr>
                <w:rFonts w:asciiTheme="majorBidi" w:hAnsiTheme="majorBidi" w:hint="cs"/>
                <w:color w:val="000000"/>
                <w:sz w:val="23"/>
                <w:szCs w:val="23"/>
                <w:cs/>
              </w:rPr>
              <w:t>ในบริษัทร่วม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7C5C41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EBE182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D372566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A2867C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0E0104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49B240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47F2C7" w14:textId="77777777" w:rsidR="0047457E" w:rsidRPr="00DB7119" w:rsidRDefault="0047457E" w:rsidP="0047457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A39A41C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0597FDD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48B3C3E" w14:textId="77777777" w:rsidR="0047457E" w:rsidRPr="00DB7119" w:rsidRDefault="0047457E" w:rsidP="0047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C92F322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C864CAC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07383CDA" w14:textId="76989475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381</w:t>
            </w:r>
          </w:p>
        </w:tc>
        <w:tc>
          <w:tcPr>
            <w:tcW w:w="810" w:type="dxa"/>
            <w:vAlign w:val="bottom"/>
          </w:tcPr>
          <w:p w14:paraId="13832CEC" w14:textId="3AD0F040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</w:tr>
      <w:tr w:rsidR="00B82874" w:rsidRPr="00DB7119" w14:paraId="2258B227" w14:textId="77777777" w:rsidTr="00B82874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672A5" w14:textId="77777777" w:rsidR="0047457E" w:rsidRPr="00DB7119" w:rsidRDefault="0047457E" w:rsidP="0047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C8D70B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EE9630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A049D6E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E1877AD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B40536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38A887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A640EC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157D91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07F09CD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4A7ED6A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94BE3BC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F6C702B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E182FC2" w14:textId="1DD6DB6A" w:rsidR="0047457E" w:rsidRPr="00DB7119" w:rsidRDefault="00A871B7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507</w:t>
            </w:r>
          </w:p>
        </w:tc>
        <w:tc>
          <w:tcPr>
            <w:tcW w:w="810" w:type="dxa"/>
            <w:vAlign w:val="bottom"/>
          </w:tcPr>
          <w:p w14:paraId="00ED1559" w14:textId="57672DB1" w:rsidR="0047457E" w:rsidRPr="00DB7119" w:rsidRDefault="0047457E" w:rsidP="0047457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260</w:t>
            </w:r>
          </w:p>
        </w:tc>
      </w:tr>
      <w:tr w:rsidR="0056726D" w:rsidRPr="00DB7119" w14:paraId="1CA1CCCE" w14:textId="77777777" w:rsidTr="00B82874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4C33" w14:textId="77777777" w:rsidR="0047457E" w:rsidRPr="00DB7119" w:rsidRDefault="0047457E" w:rsidP="0047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F3112F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E739B4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99D6B29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724C349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64949E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A66E14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D9D8B3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5AFFED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A190A13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DA47928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C8CFEC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7DD42C9" w14:textId="77777777" w:rsidR="0047457E" w:rsidRPr="00DB7119" w:rsidRDefault="0047457E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0E57FFC0" w14:textId="2A9BB294" w:rsidR="0047457E" w:rsidRPr="00DB7119" w:rsidRDefault="0047457E" w:rsidP="0047457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A871B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1,830</w:t>
            </w:r>
          </w:p>
        </w:tc>
        <w:tc>
          <w:tcPr>
            <w:tcW w:w="810" w:type="dxa"/>
            <w:vAlign w:val="bottom"/>
          </w:tcPr>
          <w:p w14:paraId="60FB1D59" w14:textId="594403D3" w:rsidR="0047457E" w:rsidRPr="00DB7119" w:rsidRDefault="0047457E" w:rsidP="0047457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12,278</w:t>
            </w:r>
          </w:p>
        </w:tc>
      </w:tr>
      <w:tr w:rsidR="00B82874" w:rsidRPr="00DB7119" w14:paraId="5C6C1DDB" w14:textId="77777777" w:rsidTr="00B82874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69B8" w14:textId="77777777" w:rsidR="007C28A4" w:rsidRPr="00DB7119" w:rsidRDefault="007C28A4" w:rsidP="0047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476567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09E4AE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596ACE4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73A42E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6E747E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77E24F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31D70E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13EC36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675988F7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0E85228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BA4ADFD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7B3744A" w14:textId="77777777" w:rsidR="007C28A4" w:rsidRPr="00DB7119" w:rsidRDefault="007C28A4" w:rsidP="0047457E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A810942" w14:textId="77777777" w:rsidR="007C28A4" w:rsidRPr="00DB7119" w:rsidRDefault="007C28A4" w:rsidP="0094023C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34D02AB" w14:textId="77777777" w:rsidR="007C28A4" w:rsidRPr="00DB7119" w:rsidRDefault="007C28A4" w:rsidP="00710589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B82874" w:rsidRPr="00DB7119" w14:paraId="3EFCFCB8" w14:textId="77777777" w:rsidTr="00B82874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B5E1" w14:textId="6DA90D80" w:rsidR="0094023C" w:rsidRPr="00DB7119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DB711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รวมกำไร (ขาดทุน) จากส่วนงานที่รายงาน</w:t>
            </w:r>
            <w:r w:rsidRPr="00DB7119">
              <w:rPr>
                <w:rFonts w:asciiTheme="majorBidi" w:eastAsia="Times New Roman" w:hAnsiTheme="majorBidi" w:cstheme="majorBidi"/>
                <w:sz w:val="23"/>
                <w:szCs w:val="23"/>
              </w:rPr>
              <w:br/>
              <w:t xml:space="preserve">   </w:t>
            </w:r>
            <w:r w:rsidRPr="00DB7119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ก่อนต้นทุนทางการเงินและภาษีเงินได้    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E92E89" w14:textId="0977DA4B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1,478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AB27A4" w14:textId="55FE2D36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1,049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71CB1AB" w14:textId="025B7DC9" w:rsidR="0094023C" w:rsidRPr="00DB7119" w:rsidRDefault="00386BE5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640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D8C6F5" w14:textId="4D894DD2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1,113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559D0A" w14:textId="277B4D9A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182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C766206" w14:textId="405CDE65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145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9B4E68" w14:textId="45CC8D2D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(65)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BB788" w14:textId="5350D1EF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DB7119">
              <w:rPr>
                <w:rFonts w:asciiTheme="majorBidi" w:hAnsiTheme="majorBidi" w:cstheme="majorBidi"/>
                <w:sz w:val="23"/>
                <w:szCs w:val="23"/>
              </w:rPr>
              <w:t>138</w:t>
            </w: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</w:tcPr>
          <w:p w14:paraId="5E92AED1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5CCEBF" w14:textId="3C495E78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431</w:t>
            </w:r>
          </w:p>
        </w:tc>
        <w:tc>
          <w:tcPr>
            <w:tcW w:w="810" w:type="dxa"/>
          </w:tcPr>
          <w:p w14:paraId="65B9F390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A74566B" w14:textId="29C1D094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44</w:t>
            </w:r>
          </w:p>
        </w:tc>
        <w:tc>
          <w:tcPr>
            <w:tcW w:w="900" w:type="dxa"/>
          </w:tcPr>
          <w:p w14:paraId="0B6B7B83" w14:textId="77777777" w:rsidR="0094023C" w:rsidRPr="00DB7119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242954" w14:textId="356DF77B" w:rsidR="0094023C" w:rsidRPr="00DB7119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6BBE793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5248EA" w14:textId="01AFCD98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810" w:type="dxa"/>
            <w:vAlign w:val="bottom"/>
          </w:tcPr>
          <w:p w14:paraId="39C42B33" w14:textId="4D686D4F" w:rsidR="0094023C" w:rsidRPr="00DB7119" w:rsidRDefault="004A1E36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</w:t>
            </w:r>
            <w:r w:rsidR="009629DB">
              <w:rPr>
                <w:rFonts w:asciiTheme="majorBidi" w:hAnsiTheme="majorBidi" w:cstheme="majorBidi"/>
                <w:sz w:val="23"/>
                <w:szCs w:val="23"/>
              </w:rPr>
              <w:t>666</w:t>
            </w:r>
          </w:p>
        </w:tc>
        <w:tc>
          <w:tcPr>
            <w:tcW w:w="810" w:type="dxa"/>
          </w:tcPr>
          <w:p w14:paraId="25A486C3" w14:textId="77777777" w:rsidR="0094023C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5BA1679" w14:textId="73D66D2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2,254</w:t>
            </w:r>
          </w:p>
        </w:tc>
      </w:tr>
      <w:tr w:rsidR="00B82874" w:rsidRPr="00DB7119" w14:paraId="5179BC08" w14:textId="77777777" w:rsidTr="00B82874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090B" w14:textId="3B2519A0" w:rsidR="0094023C" w:rsidRPr="00DB7119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16CA75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61ADB6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C521CB3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23C2FE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7FC3416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66F11B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3C6CBB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240632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730E71D8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0C3268D4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04EC3C26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CC3AF1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36FE3825" w14:textId="1954F28F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(708)</w:t>
            </w:r>
          </w:p>
        </w:tc>
        <w:tc>
          <w:tcPr>
            <w:tcW w:w="810" w:type="dxa"/>
          </w:tcPr>
          <w:p w14:paraId="51BCC260" w14:textId="6AEA0CD9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DB7119">
              <w:rPr>
                <w:rFonts w:asciiTheme="majorBidi" w:hAnsiTheme="majorBidi" w:cstheme="majorBidi"/>
                <w:sz w:val="23"/>
                <w:szCs w:val="23"/>
              </w:rPr>
              <w:t>800</w:t>
            </w: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B82874" w:rsidRPr="00DB7119" w14:paraId="585B367B" w14:textId="77777777" w:rsidTr="00586E23">
        <w:trPr>
          <w:trHeight w:val="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ADA1" w14:textId="6893DA74" w:rsidR="0094023C" w:rsidRPr="00DB7119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ส่วนแบ่งกำไรจากเงินลงทุนในบริษัท</w:t>
            </w:r>
            <w:r w:rsidRPr="00DB7119">
              <w:rPr>
                <w:rFonts w:asciiTheme="majorBidi" w:hAnsiTheme="majorBidi" w:cstheme="majorBidi"/>
                <w:sz w:val="23"/>
                <w:szCs w:val="23"/>
              </w:rPr>
              <w:br/>
              <w:t xml:space="preserve">   </w:t>
            </w: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ร่วมและการร่วมค้าสุทธิจากกำไรที่ยังไม่</w:t>
            </w:r>
            <w:r w:rsidRPr="00DB7119">
              <w:rPr>
                <w:rFonts w:asciiTheme="majorBidi" w:hAnsiTheme="majorBidi" w:cstheme="majorBidi"/>
                <w:sz w:val="23"/>
                <w:szCs w:val="23"/>
              </w:rPr>
              <w:br/>
              <w:t xml:space="preserve">   </w:t>
            </w: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เกิดขึ้นจากการขายอสังหาริมทรัพย์ให้บริษัท</w:t>
            </w:r>
            <w:r w:rsidRPr="00DB7119">
              <w:rPr>
                <w:rFonts w:asciiTheme="majorBidi" w:hAnsiTheme="majorBidi" w:cstheme="majorBidi"/>
                <w:sz w:val="23"/>
                <w:szCs w:val="23"/>
              </w:rPr>
              <w:br/>
              <w:t xml:space="preserve">   </w:t>
            </w: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ร่วมและการร่วมค้า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29C17E" w14:textId="42681B95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F0EDF7" w14:textId="2EF6F7E0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AE60BD9" w14:textId="5390108F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616BFB" w14:textId="58D8230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786875" w14:textId="76C49EA7" w:rsidR="0094023C" w:rsidRPr="00DB7119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4C160B" w14:textId="70076812" w:rsidR="0094023C" w:rsidRPr="00DB7119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F646B1" w14:textId="67308109" w:rsidR="0094023C" w:rsidRPr="00DB7119" w:rsidRDefault="0094023C" w:rsidP="0094023C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02AB99" w14:textId="4AD311E8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17DF6BE" w14:textId="1E62D0BE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2B7279BF" w14:textId="4FEECC3C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1B56010" w14:textId="171DF104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4C7C6A" w14:textId="72B3EA69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56E396" w14:textId="77777777" w:rsidR="0094023C" w:rsidRPr="00DB7119" w:rsidRDefault="0094023C" w:rsidP="0094023C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C65DC58" w14:textId="77777777" w:rsidR="0094023C" w:rsidRPr="00DB7119" w:rsidRDefault="0094023C" w:rsidP="0094023C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C2D032" w14:textId="77777777" w:rsidR="0094023C" w:rsidRPr="00DB7119" w:rsidRDefault="0094023C" w:rsidP="0094023C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44DA162" w14:textId="5EB9D8CB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23</w:t>
            </w:r>
          </w:p>
        </w:tc>
        <w:tc>
          <w:tcPr>
            <w:tcW w:w="810" w:type="dxa"/>
          </w:tcPr>
          <w:p w14:paraId="21FD7ADB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45EF276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988569C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A8FC3E6" w14:textId="1E6F6BED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</w:rPr>
              <w:t>117</w:t>
            </w:r>
          </w:p>
        </w:tc>
      </w:tr>
      <w:tr w:rsidR="0056726D" w:rsidRPr="00DB7119" w14:paraId="0554A914" w14:textId="77777777" w:rsidTr="00311B62">
        <w:trPr>
          <w:trHeight w:val="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651A" w14:textId="77777777" w:rsidR="0094023C" w:rsidRPr="00DB7119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กำไรจากการวัดมูลค่ายุติธรรมใน</w:t>
            </w:r>
          </w:p>
          <w:p w14:paraId="15B45A9D" w14:textId="39C1CDCE" w:rsidR="0094023C" w:rsidRPr="00DB7119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การโอนเปลี่ยนป</w:t>
            </w:r>
            <w:r w:rsidR="009926D3">
              <w:rPr>
                <w:rFonts w:asciiTheme="majorBidi" w:hAnsiTheme="majorBidi" w:cstheme="majorBidi" w:hint="cs"/>
                <w:sz w:val="23"/>
                <w:szCs w:val="23"/>
                <w:cs/>
              </w:rPr>
              <w:t>ร</w:t>
            </w:r>
            <w:r w:rsidRPr="00DB7119">
              <w:rPr>
                <w:rFonts w:asciiTheme="majorBidi" w:hAnsiTheme="majorBidi" w:cstheme="majorBidi"/>
                <w:sz w:val="23"/>
                <w:szCs w:val="23"/>
                <w:cs/>
              </w:rPr>
              <w:t>ะเภทเงินลงทุน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04E9AA" w14:textId="7D0F160E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84F42D" w14:textId="46CE084D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D983EE2" w14:textId="69215D7E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B14A75" w14:textId="400C9DB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82229F" w14:textId="3F0B4162" w:rsidR="0094023C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772FD6" w14:textId="2DD82684" w:rsidR="0094023C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1" w:right="-321" w:firstLine="8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730B2C" w14:textId="584A6E98" w:rsidR="0094023C" w:rsidRPr="00DB7119" w:rsidRDefault="0094023C" w:rsidP="0094023C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805612" w14:textId="3A81927D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472EE7F" w14:textId="17DD9403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38343EA7" w14:textId="2A83FF53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47544F34" w14:textId="24E6CA8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6F631F" w14:textId="44F4596F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A9679E" w14:textId="77777777" w:rsidR="009B25BE" w:rsidRPr="00586E23" w:rsidRDefault="009B25BE" w:rsidP="00586E2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43A5EF3" w14:textId="368D6E65" w:rsidR="0094023C" w:rsidRPr="00586E23" w:rsidRDefault="009629DB" w:rsidP="00586E23">
            <w:pPr>
              <w:tabs>
                <w:tab w:val="clear" w:pos="680"/>
                <w:tab w:val="left" w:pos="585"/>
              </w:tabs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86E23">
              <w:rPr>
                <w:rFonts w:asciiTheme="majorBidi" w:hAnsiTheme="majorBidi" w:cstheme="majorBidi"/>
                <w:sz w:val="23"/>
                <w:szCs w:val="23"/>
              </w:rPr>
              <w:t>111</w:t>
            </w:r>
          </w:p>
        </w:tc>
        <w:tc>
          <w:tcPr>
            <w:tcW w:w="810" w:type="dxa"/>
          </w:tcPr>
          <w:p w14:paraId="656848C6" w14:textId="77777777" w:rsidR="0094023C" w:rsidRPr="00586E23" w:rsidRDefault="0094023C" w:rsidP="0094023C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E595D14" w14:textId="4D105EB3" w:rsidR="0094023C" w:rsidRPr="00586E23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86E2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  </w:t>
            </w:r>
            <w:r w:rsidRPr="00586E23">
              <w:rPr>
                <w:rFonts w:asciiTheme="majorBidi" w:hAnsiTheme="majorBidi" w:cstheme="majorBidi"/>
                <w:sz w:val="23"/>
                <w:szCs w:val="23"/>
              </w:rPr>
              <w:t>93</w:t>
            </w:r>
          </w:p>
        </w:tc>
      </w:tr>
      <w:tr w:rsidR="00B82874" w:rsidRPr="00DB7119" w14:paraId="240C8F21" w14:textId="77777777" w:rsidTr="00586E23">
        <w:trPr>
          <w:trHeight w:val="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5E40D" w14:textId="3FAF6A0F" w:rsidR="0094023C" w:rsidRPr="00DB7119" w:rsidRDefault="0094023C" w:rsidP="00940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DB711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4A989F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CDD3B2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53F1588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29A8EB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422726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E4A63C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CA25F0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1E2F5E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1A0C186B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5D119098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05E4FB40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878C89" w14:textId="77777777" w:rsidR="0094023C" w:rsidRPr="00DB7119" w:rsidRDefault="0094023C" w:rsidP="0094023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372725C8" w14:textId="44911FB4" w:rsidR="0094023C" w:rsidRPr="00586E23" w:rsidRDefault="0094023C" w:rsidP="00311B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</w:tabs>
              <w:ind w:right="-3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86E2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2,092</w:t>
            </w:r>
          </w:p>
        </w:tc>
        <w:tc>
          <w:tcPr>
            <w:tcW w:w="810" w:type="dxa"/>
          </w:tcPr>
          <w:p w14:paraId="73E14477" w14:textId="029DC1D9" w:rsidR="0094023C" w:rsidRPr="00586E23" w:rsidRDefault="0094023C" w:rsidP="00311B6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86E2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</w:t>
            </w:r>
            <w:r w:rsidR="00C04147" w:rsidRPr="00586E2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  <w:r w:rsidRPr="00586E2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</w:p>
        </w:tc>
      </w:tr>
    </w:tbl>
    <w:p w14:paraId="74B2AA75" w14:textId="0ADE3668" w:rsidR="0038701A" w:rsidRDefault="0038701A" w:rsidP="003870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ภาพรวมสินทรัพย์ตามส่วนงานที่รายงาน</w:t>
      </w:r>
    </w:p>
    <w:p w14:paraId="5BCB6CFB" w14:textId="5067A2B1" w:rsidR="0038701A" w:rsidRPr="00F3019D" w:rsidRDefault="0038701A" w:rsidP="003870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noProof/>
          <w:sz w:val="30"/>
          <w:szCs w:val="30"/>
        </w:rPr>
      </w:pPr>
    </w:p>
    <w:p w14:paraId="65B554DA" w14:textId="77777777" w:rsidR="00DD7794" w:rsidRDefault="005A74A1" w:rsidP="00DD77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noProof/>
        </w:rPr>
        <w:drawing>
          <wp:inline distT="0" distB="0" distL="0" distR="0" wp14:anchorId="2E0DB873" wp14:editId="21384656">
            <wp:extent cx="7589520" cy="39635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34" r="9627"/>
                    <a:stretch/>
                  </pic:blipFill>
                  <pic:spPr bwMode="auto">
                    <a:xfrm>
                      <a:off x="0" y="0"/>
                      <a:ext cx="7589520" cy="396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8701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620AE27" w14:textId="60F3028A" w:rsidR="0038701A" w:rsidRDefault="0038701A" w:rsidP="00DD77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ภาพรวมหนี้สินตามส่วนงานที่รายงาน</w:t>
      </w:r>
    </w:p>
    <w:p w14:paraId="4EC5E742" w14:textId="518C36F8" w:rsidR="0038701A" w:rsidRDefault="0038701A" w:rsidP="003870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945A7B2" w14:textId="2DCC2867" w:rsidR="0038701A" w:rsidRDefault="005A74A1" w:rsidP="003870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noProof/>
        </w:rPr>
        <w:drawing>
          <wp:inline distT="0" distB="0" distL="0" distR="0" wp14:anchorId="0C36D322" wp14:editId="4814142B">
            <wp:extent cx="7589520" cy="402267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03" r="4963"/>
                    <a:stretch/>
                  </pic:blipFill>
                  <pic:spPr bwMode="auto">
                    <a:xfrm>
                      <a:off x="0" y="0"/>
                      <a:ext cx="7589520" cy="4022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3F0D8A" w14:textId="77777777" w:rsidR="0038701A" w:rsidRDefault="0038701A" w:rsidP="0038701A"/>
    <w:tbl>
      <w:tblPr>
        <w:tblW w:w="1521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900"/>
        <w:gridCol w:w="900"/>
        <w:gridCol w:w="900"/>
        <w:gridCol w:w="900"/>
        <w:gridCol w:w="900"/>
        <w:gridCol w:w="900"/>
        <w:gridCol w:w="810"/>
        <w:gridCol w:w="810"/>
        <w:gridCol w:w="810"/>
        <w:gridCol w:w="900"/>
        <w:gridCol w:w="900"/>
        <w:gridCol w:w="900"/>
        <w:gridCol w:w="990"/>
      </w:tblGrid>
      <w:tr w:rsidR="0038701A" w:rsidRPr="006375B5" w14:paraId="6B103460" w14:textId="77777777" w:rsidTr="00501AE5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7B719653" w14:textId="77777777" w:rsidR="0038701A" w:rsidRPr="006375B5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2420" w:type="dxa"/>
            <w:gridSpan w:val="14"/>
            <w:tcBorders>
              <w:left w:val="nil"/>
              <w:bottom w:val="nil"/>
            </w:tcBorders>
            <w:vAlign w:val="bottom"/>
          </w:tcPr>
          <w:p w14:paraId="4FA0E8CF" w14:textId="77777777" w:rsidR="0038701A" w:rsidRPr="006375B5" w:rsidRDefault="0038701A" w:rsidP="00387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375B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01AE5" w:rsidRPr="006375B5" w14:paraId="33DEA8C1" w14:textId="77777777" w:rsidTr="00501AE5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67B62548" w14:textId="77777777" w:rsidR="0038701A" w:rsidRPr="006375B5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1C13643" w14:textId="1EFD04FC" w:rsidR="0038701A" w:rsidRPr="006375B5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4B92E2" w14:textId="259EFB45" w:rsidR="0038701A" w:rsidRPr="006375B5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A4EF38A" w14:textId="7BD2E4D5" w:rsidR="0038701A" w:rsidRPr="006375B5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1E1F6AF" w14:textId="00842EAA" w:rsidR="0038701A" w:rsidRPr="006375B5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14:paraId="14C173AA" w14:textId="77777777" w:rsidR="0038701A" w:rsidRPr="006375B5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00" w:type="dxa"/>
            <w:gridSpan w:val="2"/>
            <w:vAlign w:val="bottom"/>
          </w:tcPr>
          <w:p w14:paraId="5C7EFD4C" w14:textId="77777777" w:rsidR="0038701A" w:rsidRPr="006375B5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90" w:type="dxa"/>
            <w:gridSpan w:val="2"/>
            <w:vAlign w:val="bottom"/>
          </w:tcPr>
          <w:p w14:paraId="0EC843D3" w14:textId="77777777" w:rsidR="0038701A" w:rsidRPr="006375B5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D4A97" w:rsidRPr="006375B5" w14:paraId="7A169991" w14:textId="77777777" w:rsidTr="00501AE5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FCC94E" w14:textId="77777777" w:rsidR="0038701A" w:rsidRPr="006375B5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A355" w14:textId="67F5ECCA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C03B" w14:textId="2909ED90" w:rsidR="0038701A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AA474CB" w14:textId="77777777" w:rsidR="0038701A" w:rsidRPr="006375B5" w:rsidRDefault="0038701A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7606" w14:textId="709BCCA2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99BB2" w14:textId="22AE71DF" w:rsidR="0038701A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396DB80" w14:textId="77777777" w:rsidR="0038701A" w:rsidRPr="006375B5" w:rsidRDefault="0038701A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7D31" w14:textId="2989AB9F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28369" w14:textId="3EA05FF0" w:rsidR="0038701A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C183F57" w14:textId="77777777" w:rsidR="0038701A" w:rsidRPr="006375B5" w:rsidRDefault="0038701A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D18A" w14:textId="2B849D3F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41F2" w14:textId="740CDD5B" w:rsidR="0038701A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187BE32" w14:textId="77777777" w:rsidR="0038701A" w:rsidRPr="006375B5" w:rsidRDefault="0038701A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0" w:type="dxa"/>
            <w:vAlign w:val="bottom"/>
          </w:tcPr>
          <w:p w14:paraId="7F9889D5" w14:textId="672D4430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810" w:type="dxa"/>
            <w:vAlign w:val="bottom"/>
          </w:tcPr>
          <w:p w14:paraId="19ECB262" w14:textId="16B6E1D6" w:rsidR="0038701A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88412C6" w14:textId="77777777" w:rsidR="0038701A" w:rsidRPr="006375B5" w:rsidRDefault="0038701A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6DD1001B" w14:textId="59614378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  <w:vAlign w:val="bottom"/>
          </w:tcPr>
          <w:p w14:paraId="05FE0545" w14:textId="0507F5D5" w:rsidR="0038701A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D1CEC79" w14:textId="77777777" w:rsidR="0038701A" w:rsidRPr="006375B5" w:rsidRDefault="0038701A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59A8D7F0" w14:textId="3534460C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</w:tcPr>
          <w:p w14:paraId="3D71074D" w14:textId="30656100" w:rsidR="0038701A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870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431EB24" w14:textId="77777777" w:rsidR="0038701A" w:rsidRPr="006375B5" w:rsidRDefault="0038701A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7D4A97" w:rsidRPr="006375B5" w14:paraId="43B9309E" w14:textId="77777777" w:rsidTr="00501AE5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0E598B" w14:textId="77777777" w:rsidR="0038701A" w:rsidRPr="006375B5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0BBA" w14:textId="5014C2F6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4BD6E" w14:textId="4DA6BD81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FD27" w14:textId="52A9B458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392FE" w14:textId="4FA8FDE5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ADB3C" w14:textId="0D5DA4D5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7924" w14:textId="15B5F5A4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4CF2" w14:textId="2CB6F4B3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A4ED" w14:textId="139BEC56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10" w:type="dxa"/>
            <w:vAlign w:val="bottom"/>
          </w:tcPr>
          <w:p w14:paraId="46B8D6BD" w14:textId="58A09B96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0" w:type="dxa"/>
            <w:vAlign w:val="bottom"/>
          </w:tcPr>
          <w:p w14:paraId="3C12E4CE" w14:textId="0708F65A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3BE08C00" w14:textId="03192E46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3067BBAF" w14:textId="3C34DB6C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169800B1" w14:textId="714103AE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0" w:type="dxa"/>
            <w:vAlign w:val="bottom"/>
          </w:tcPr>
          <w:p w14:paraId="605F5127" w14:textId="6A71D823" w:rsidR="0038701A" w:rsidRPr="006375B5" w:rsidRDefault="00415B4C" w:rsidP="0024634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38701A" w:rsidRPr="006375B5" w14:paraId="011548CD" w14:textId="77777777" w:rsidTr="00501AE5">
        <w:trPr>
          <w:trHeight w:val="70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EA7C1F" w14:textId="77777777" w:rsidR="0038701A" w:rsidRPr="006375B5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2420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FA892D1" w14:textId="77777777" w:rsidR="0038701A" w:rsidRPr="006375B5" w:rsidRDefault="0038701A" w:rsidP="00387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D4A97" w:rsidRPr="006375B5" w14:paraId="4B914C85" w14:textId="77777777" w:rsidTr="00501AE5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911A" w14:textId="77777777" w:rsidR="0038701A" w:rsidRPr="006375B5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4967DE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2227153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624BCB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026348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2A789A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058883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F6E5077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611BEB2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CD87DD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E1CA8E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2475F1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CD6C8E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CA3A70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308CAA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4A97" w:rsidRPr="006375B5" w14:paraId="24D647F6" w14:textId="77777777" w:rsidTr="00501AE5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6069" w14:textId="77777777" w:rsidR="0038701A" w:rsidRPr="006375B5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4C6AAC" w14:textId="2F16E208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34,7</w:t>
            </w:r>
            <w:r w:rsidR="00386BE5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A509C0" w14:textId="2D986F05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73C63E" w14:textId="6DACCAE2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37,545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891AE7" w14:textId="0D1594D7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 w:hint="cs"/>
                <w:sz w:val="24"/>
                <w:szCs w:val="24"/>
              </w:rPr>
              <w:t>33</w:t>
            </w:r>
            <w:r w:rsidR="00692F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D9FCB8" w14:textId="56BB5737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6,527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C0C86E" w14:textId="1A9A0447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D5F689" w14:textId="6A65FA5C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3,908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5F9FB0" w14:textId="3971D4F3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810" w:type="dxa"/>
            <w:vAlign w:val="bottom"/>
          </w:tcPr>
          <w:p w14:paraId="0C7E0C71" w14:textId="35915E73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810" w:type="dxa"/>
            <w:vAlign w:val="bottom"/>
          </w:tcPr>
          <w:p w14:paraId="5AAFF4EF" w14:textId="09C07BC5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900" w:type="dxa"/>
            <w:vAlign w:val="bottom"/>
          </w:tcPr>
          <w:p w14:paraId="2B546345" w14:textId="402D6B2B" w:rsidR="0038701A" w:rsidRPr="006375B5" w:rsidRDefault="00704F2F" w:rsidP="0050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F711DDD" w14:textId="40772E24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5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15B4C" w:rsidRPr="00415B4C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Pr="006375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11939249" w14:textId="341C5F3F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83,</w:t>
            </w:r>
            <w:r w:rsidR="00386BE5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990" w:type="dxa"/>
            <w:vAlign w:val="bottom"/>
          </w:tcPr>
          <w:p w14:paraId="655FBCAE" w14:textId="11E134CE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</w:tr>
      <w:tr w:rsidR="007D4A97" w:rsidRPr="006375B5" w14:paraId="150C387C" w14:textId="77777777" w:rsidTr="00501AE5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7FA9" w14:textId="77777777" w:rsidR="0038701A" w:rsidRPr="006375B5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954152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F7D935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5487D0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EB344B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41F34A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1F5A1C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D0EAAC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C77DC3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9305AEF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1D6C6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D45C4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E4AD63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DCA580" w14:textId="7DA13F94" w:rsidR="0038701A" w:rsidRPr="006375B5" w:rsidRDefault="00704F2F" w:rsidP="00387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35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11,520</w:t>
            </w:r>
          </w:p>
        </w:tc>
        <w:tc>
          <w:tcPr>
            <w:tcW w:w="990" w:type="dxa"/>
            <w:vAlign w:val="bottom"/>
          </w:tcPr>
          <w:p w14:paraId="31C60721" w14:textId="1487C431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358</w:t>
            </w:r>
          </w:p>
        </w:tc>
      </w:tr>
      <w:tr w:rsidR="007D4A97" w:rsidRPr="006375B5" w14:paraId="50EEA68F" w14:textId="77777777" w:rsidTr="00501AE5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FA911" w14:textId="77777777" w:rsidR="0038701A" w:rsidRPr="006375B5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65B79B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41AB9F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61C568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DF0E09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2A2E70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4436E3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FA5EC9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1317F4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68ADF7B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8AC44A2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D1B13F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89B925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9092A4" w14:textId="20F3CE66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3,268</w:t>
            </w:r>
          </w:p>
        </w:tc>
        <w:tc>
          <w:tcPr>
            <w:tcW w:w="990" w:type="dxa"/>
            <w:vAlign w:val="bottom"/>
          </w:tcPr>
          <w:p w14:paraId="09565B06" w14:textId="1DBCDCC5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</w:tr>
      <w:tr w:rsidR="007D4A97" w:rsidRPr="006375B5" w14:paraId="3ACDE235" w14:textId="77777777" w:rsidTr="00501AE5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8A52" w14:textId="77777777" w:rsidR="0038701A" w:rsidRPr="006375B5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5F6BD8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B90147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72E965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70910B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794C89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79C8B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15B6A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0CD18D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5CFE07E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E42C8C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8DCA7B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9D9F6F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FA3B7E" w14:textId="62B74F98" w:rsidR="0038701A" w:rsidRPr="006375B5" w:rsidRDefault="00704F2F" w:rsidP="0024634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990" w:type="dxa"/>
            <w:vAlign w:val="bottom"/>
          </w:tcPr>
          <w:p w14:paraId="37C92644" w14:textId="2D305EE6" w:rsidR="0038701A" w:rsidRPr="006375B5" w:rsidRDefault="00415B4C" w:rsidP="0024634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</w:tr>
      <w:tr w:rsidR="007D4A97" w:rsidRPr="006375B5" w14:paraId="6F1A814C" w14:textId="77777777" w:rsidTr="00501AE5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ED7D" w14:textId="77777777" w:rsidR="0038701A" w:rsidRPr="006375B5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828CE8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647878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6E8BC8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F5389E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9F1BE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0BF90B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5DC793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BE5587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E3F117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A4B90D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5BFC51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EB8C09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682298" w14:textId="21B05BFF" w:rsidR="0038701A" w:rsidRPr="006375B5" w:rsidRDefault="00704F2F" w:rsidP="0024634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</w:t>
            </w:r>
            <w:r w:rsidR="00386B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707</w:t>
            </w:r>
          </w:p>
        </w:tc>
        <w:tc>
          <w:tcPr>
            <w:tcW w:w="990" w:type="dxa"/>
            <w:vAlign w:val="bottom"/>
          </w:tcPr>
          <w:p w14:paraId="3503D54B" w14:textId="48B93434" w:rsidR="0038701A" w:rsidRPr="006375B5" w:rsidRDefault="00415B4C" w:rsidP="0024634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</w:t>
            </w:r>
            <w:r w:rsidR="0038701A" w:rsidRPr="006375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637</w:t>
            </w:r>
          </w:p>
        </w:tc>
      </w:tr>
      <w:tr w:rsidR="007D4A97" w:rsidRPr="006375B5" w14:paraId="699502C9" w14:textId="77777777" w:rsidTr="00501AE5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45C1" w14:textId="77777777" w:rsidR="0038701A" w:rsidRPr="006375B5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83F4C7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522CD7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8F16F0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6FBF12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1CCC4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1929AA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60038C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74F2D1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94176B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530F07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74715D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2DACE5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4E71D5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71CB67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4A97" w:rsidRPr="006375B5" w14:paraId="33A130AA" w14:textId="77777777" w:rsidTr="00501AE5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C718" w14:textId="77777777" w:rsidR="0038701A" w:rsidRPr="006375B5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1A90AD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2D161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B530A5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17FDF0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75AB6A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3DE96F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311EB0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733E33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5F289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D63A9A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92EEB4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DC312E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57779E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94D44C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4A97" w:rsidRPr="006375B5" w14:paraId="23270BF4" w14:textId="77777777" w:rsidTr="00501AE5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4C76B" w14:textId="77777777" w:rsidR="0038701A" w:rsidRPr="006375B5" w:rsidRDefault="0038701A" w:rsidP="00246345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F32FAA" w14:textId="567E86CD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386BE5">
              <w:rPr>
                <w:rFonts w:asciiTheme="majorBidi" w:hAnsiTheme="majorBidi" w:cstheme="majorBidi"/>
                <w:sz w:val="24"/>
                <w:szCs w:val="24"/>
              </w:rPr>
              <w:t>770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782D6D" w14:textId="513A982D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738FEF" w14:textId="37784806" w:rsidR="0038701A" w:rsidRPr="006375B5" w:rsidRDefault="00570EE2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38,007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658C6D" w14:textId="46C7B44A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C9322D" w14:textId="02889ABA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6,163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6B680" w14:textId="6CC386E5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E41149" w14:textId="2798D7C1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77ED9E" w14:textId="53009D9A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810" w:type="dxa"/>
            <w:vAlign w:val="bottom"/>
          </w:tcPr>
          <w:p w14:paraId="31E3A6E8" w14:textId="6C8B89AC" w:rsidR="0038701A" w:rsidRPr="006375B5" w:rsidRDefault="00704F2F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10" w:type="dxa"/>
            <w:vAlign w:val="bottom"/>
          </w:tcPr>
          <w:p w14:paraId="0586EA53" w14:textId="206FBAE5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900" w:type="dxa"/>
            <w:vAlign w:val="bottom"/>
          </w:tcPr>
          <w:p w14:paraId="23D8360A" w14:textId="297528D0" w:rsidR="0038701A" w:rsidRPr="006375B5" w:rsidRDefault="00704F2F" w:rsidP="0050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89DE6D7" w14:textId="795BCECA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5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15B4C" w:rsidRPr="00415B4C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6375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1CAD8B57" w14:textId="1A6E8F7E" w:rsidR="0038701A" w:rsidRPr="006375B5" w:rsidRDefault="00570EE2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59,0</w:t>
            </w:r>
            <w:r w:rsidR="00147D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bottom"/>
          </w:tcPr>
          <w:p w14:paraId="48C75C26" w14:textId="4C7EEDA8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</w:tr>
      <w:tr w:rsidR="007D4A97" w:rsidRPr="006375B5" w14:paraId="335EA908" w14:textId="77777777" w:rsidTr="00501AE5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24391" w14:textId="77777777" w:rsidR="0038701A" w:rsidRPr="006375B5" w:rsidRDefault="0038701A" w:rsidP="00246345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E6E6CB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30E0C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2BDC7A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B6184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CE1B1C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F2C74D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D4D5C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19F00F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1B5534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A078FD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4E7E97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5B4A49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3DADC9" w14:textId="72FE370D" w:rsidR="0038701A" w:rsidRPr="006375B5" w:rsidRDefault="00570EE2" w:rsidP="00570EE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3,100</w:t>
            </w:r>
          </w:p>
        </w:tc>
        <w:tc>
          <w:tcPr>
            <w:tcW w:w="990" w:type="dxa"/>
            <w:vAlign w:val="bottom"/>
          </w:tcPr>
          <w:p w14:paraId="1E40B4A4" w14:textId="429573F5" w:rsidR="0038701A" w:rsidRPr="006375B5" w:rsidRDefault="00415B4C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8701A" w:rsidRPr="006375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7D4A97" w:rsidRPr="006375B5" w14:paraId="6979BF9E" w14:textId="77777777" w:rsidTr="00501AE5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6D40" w14:textId="77777777" w:rsidR="0038701A" w:rsidRPr="006375B5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7705D1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270D67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39E02B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598A7E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22D872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D64AA2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F9EBB0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D399AC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BB5A6A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8862F5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4931A9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03065F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184C84" w14:textId="103ED538" w:rsidR="0038701A" w:rsidRPr="006375B5" w:rsidRDefault="00704F2F" w:rsidP="0024634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990" w:type="dxa"/>
            <w:vAlign w:val="bottom"/>
          </w:tcPr>
          <w:p w14:paraId="143C5446" w14:textId="25923A47" w:rsidR="0038701A" w:rsidRPr="006375B5" w:rsidRDefault="00415B4C" w:rsidP="0024634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sz w:val="24"/>
                <w:szCs w:val="24"/>
              </w:rPr>
              <w:t>778</w:t>
            </w:r>
          </w:p>
        </w:tc>
      </w:tr>
      <w:tr w:rsidR="007D4A97" w:rsidRPr="006375B5" w14:paraId="1D603E60" w14:textId="77777777" w:rsidTr="00501AE5">
        <w:trPr>
          <w:trHeight w:val="43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0775" w14:textId="77777777" w:rsidR="0038701A" w:rsidRPr="006375B5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60056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BBD120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52A5DF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B22F68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D188FC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813472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C5A780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B781D0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FBD7C3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912D74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899E46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89A2D1" w14:textId="77777777" w:rsidR="0038701A" w:rsidRPr="006375B5" w:rsidRDefault="0038701A" w:rsidP="0024634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381F63" w14:textId="65AB8C99" w:rsidR="0038701A" w:rsidRPr="006375B5" w:rsidRDefault="00574DAF" w:rsidP="0024634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</w:t>
            </w:r>
            <w:r w:rsidR="00386B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990" w:type="dxa"/>
            <w:vAlign w:val="bottom"/>
          </w:tcPr>
          <w:p w14:paraId="401915A5" w14:textId="4B95A491" w:rsidR="0038701A" w:rsidRPr="006375B5" w:rsidRDefault="00415B4C" w:rsidP="0024634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38701A" w:rsidRPr="006375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15B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</w:p>
        </w:tc>
      </w:tr>
    </w:tbl>
    <w:p w14:paraId="10459DC7" w14:textId="77777777" w:rsidR="0038701A" w:rsidRPr="006375B5" w:rsidRDefault="0038701A" w:rsidP="0038701A">
      <w:pPr>
        <w:rPr>
          <w:rFonts w:ascii="Angsana New" w:hAnsi="Angsana New"/>
          <w:sz w:val="10"/>
          <w:szCs w:val="10"/>
        </w:rPr>
      </w:pPr>
    </w:p>
    <w:p w14:paraId="59C297E9" w14:textId="77777777" w:rsidR="0038701A" w:rsidRPr="006375B5" w:rsidRDefault="0038701A" w:rsidP="0038701A">
      <w:pPr>
        <w:rPr>
          <w:rFonts w:ascii="Angsana New" w:hAnsi="Angsana New"/>
          <w:sz w:val="10"/>
          <w:szCs w:val="10"/>
        </w:rPr>
      </w:pPr>
    </w:p>
    <w:p w14:paraId="194A9D77" w14:textId="77777777" w:rsidR="0038701A" w:rsidRPr="006375B5" w:rsidRDefault="0038701A" w:rsidP="0038701A">
      <w:pPr>
        <w:rPr>
          <w:rFonts w:ascii="Angsana New" w:hAnsi="Angsana New"/>
          <w:sz w:val="10"/>
          <w:szCs w:val="10"/>
        </w:rPr>
      </w:pPr>
    </w:p>
    <w:p w14:paraId="5E878D35" w14:textId="77777777" w:rsidR="0038701A" w:rsidRPr="006375B5" w:rsidRDefault="0038701A" w:rsidP="0038701A">
      <w:pPr>
        <w:rPr>
          <w:rFonts w:ascii="Angsana New" w:hAnsi="Angsana New"/>
          <w:sz w:val="10"/>
          <w:szCs w:val="10"/>
        </w:rPr>
      </w:pPr>
    </w:p>
    <w:p w14:paraId="11412630" w14:textId="77777777" w:rsidR="0038701A" w:rsidRPr="006375B5" w:rsidRDefault="0038701A" w:rsidP="0038701A">
      <w:pPr>
        <w:rPr>
          <w:rFonts w:ascii="Angsana New" w:hAnsi="Angsana New"/>
          <w:sz w:val="10"/>
          <w:szCs w:val="10"/>
        </w:rPr>
      </w:pPr>
    </w:p>
    <w:p w14:paraId="0B62C38D" w14:textId="77777777" w:rsidR="0038701A" w:rsidRPr="006375B5" w:rsidRDefault="0038701A" w:rsidP="0038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  <w:cs/>
        </w:rPr>
      </w:pPr>
      <w:r w:rsidRPr="006375B5">
        <w:rPr>
          <w:rFonts w:ascii="Angsana New" w:hAnsi="Angsana New"/>
          <w:sz w:val="10"/>
          <w:szCs w:val="10"/>
          <w:cs/>
        </w:rPr>
        <w:br w:type="page"/>
      </w:r>
    </w:p>
    <w:tbl>
      <w:tblPr>
        <w:tblW w:w="144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47"/>
        <w:gridCol w:w="1256"/>
        <w:gridCol w:w="1148"/>
        <w:gridCol w:w="1158"/>
        <w:gridCol w:w="1157"/>
        <w:gridCol w:w="1153"/>
        <w:gridCol w:w="1156"/>
        <w:gridCol w:w="1153"/>
        <w:gridCol w:w="1156"/>
        <w:gridCol w:w="1148"/>
        <w:gridCol w:w="1168"/>
      </w:tblGrid>
      <w:tr w:rsidR="0038701A" w:rsidRPr="002E5D6B" w14:paraId="75ED172E" w14:textId="77777777" w:rsidTr="0093178A">
        <w:trPr>
          <w:trHeight w:val="47"/>
          <w:tblHeader/>
        </w:trPr>
        <w:tc>
          <w:tcPr>
            <w:tcW w:w="2747" w:type="dxa"/>
            <w:tcBorders>
              <w:left w:val="nil"/>
              <w:right w:val="nil"/>
            </w:tcBorders>
            <w:noWrap/>
            <w:vAlign w:val="bottom"/>
          </w:tcPr>
          <w:p w14:paraId="66F4AFF8" w14:textId="77777777" w:rsidR="0038701A" w:rsidRPr="002E5D6B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653" w:type="dxa"/>
            <w:gridSpan w:val="10"/>
            <w:tcBorders>
              <w:left w:val="nil"/>
              <w:bottom w:val="nil"/>
            </w:tcBorders>
            <w:vAlign w:val="bottom"/>
          </w:tcPr>
          <w:p w14:paraId="540F9C54" w14:textId="77777777" w:rsidR="0038701A" w:rsidRPr="002E5D6B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8701A" w:rsidRPr="002E5D6B" w14:paraId="7FD03D14" w14:textId="77777777" w:rsidTr="0093178A">
        <w:trPr>
          <w:trHeight w:val="47"/>
          <w:tblHeader/>
        </w:trPr>
        <w:tc>
          <w:tcPr>
            <w:tcW w:w="2747" w:type="dxa"/>
            <w:tcBorders>
              <w:left w:val="nil"/>
              <w:right w:val="nil"/>
            </w:tcBorders>
            <w:noWrap/>
            <w:vAlign w:val="bottom"/>
          </w:tcPr>
          <w:p w14:paraId="239F49A8" w14:textId="13E6D520" w:rsidR="0038701A" w:rsidRPr="002E5D6B" w:rsidRDefault="00A30D52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240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D974F2" w14:textId="0B3676D4" w:rsidR="0038701A" w:rsidRPr="002E5D6B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682342" w14:textId="3FA1CC2A" w:rsidR="0038701A" w:rsidRPr="002E5D6B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1D6F6C" w14:textId="292ABC4C" w:rsidR="0038701A" w:rsidRPr="002E5D6B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4850EA" w14:textId="75780F2C" w:rsidR="0038701A" w:rsidRPr="002E5D6B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16" w:type="dxa"/>
            <w:gridSpan w:val="2"/>
            <w:vAlign w:val="bottom"/>
          </w:tcPr>
          <w:p w14:paraId="7054C9D7" w14:textId="77777777" w:rsidR="0038701A" w:rsidRPr="002E5D6B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8701A" w:rsidRPr="002E5D6B" w14:paraId="3C186DD8" w14:textId="77777777" w:rsidTr="0093178A">
        <w:trPr>
          <w:trHeight w:val="47"/>
          <w:tblHeader/>
        </w:trPr>
        <w:tc>
          <w:tcPr>
            <w:tcW w:w="27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9313BF" w14:textId="4322DBC0" w:rsidR="0038701A" w:rsidRPr="002E5D6B" w:rsidRDefault="00A30D52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30D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15B4C" w:rsidRPr="00415B4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30D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52E4" w14:textId="2072D8B7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DB9C4" w14:textId="5CCB1817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C4BDF" w14:textId="13FF0F97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A8A5" w14:textId="6B26B23C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7484" w14:textId="32B2C5FA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DD19" w14:textId="3893C825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DC632" w14:textId="6AAAF25E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95C42" w14:textId="7BC9B1DB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48" w:type="dxa"/>
            <w:vAlign w:val="bottom"/>
          </w:tcPr>
          <w:p w14:paraId="09551FA1" w14:textId="6F3A1808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68" w:type="dxa"/>
            <w:vAlign w:val="bottom"/>
          </w:tcPr>
          <w:p w14:paraId="21AB1A30" w14:textId="281B25C9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8701A" w:rsidRPr="002E5D6B" w14:paraId="12A39C38" w14:textId="77777777" w:rsidTr="0093178A">
        <w:trPr>
          <w:trHeight w:val="47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AB91C" w14:textId="77777777" w:rsidR="0038701A" w:rsidRPr="002E5D6B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3" w:type="dxa"/>
            <w:gridSpan w:val="10"/>
            <w:tcBorders>
              <w:top w:val="nil"/>
              <w:left w:val="nil"/>
            </w:tcBorders>
            <w:vAlign w:val="bottom"/>
          </w:tcPr>
          <w:p w14:paraId="37DC1F25" w14:textId="77777777" w:rsidR="0038701A" w:rsidRPr="002E5D6B" w:rsidRDefault="0038701A" w:rsidP="0024634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D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E5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8701A" w:rsidRPr="002E5D6B" w14:paraId="7BD967F6" w14:textId="77777777" w:rsidTr="0093178A">
        <w:trPr>
          <w:trHeight w:val="47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CD8A7" w14:textId="77777777" w:rsidR="0038701A" w:rsidRPr="002E5D6B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67003D02" w14:textId="77777777" w:rsidR="0038701A" w:rsidRPr="002E5D6B" w:rsidRDefault="0038701A" w:rsidP="002463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0F31545D" w14:textId="77777777" w:rsidR="0038701A" w:rsidRPr="002E5D6B" w:rsidRDefault="0038701A" w:rsidP="002463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bottom"/>
          </w:tcPr>
          <w:p w14:paraId="727E3711" w14:textId="77777777" w:rsidR="0038701A" w:rsidRPr="002E5D6B" w:rsidRDefault="0038701A" w:rsidP="002463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6F138BB9" w14:textId="77777777" w:rsidR="0038701A" w:rsidRPr="002E5D6B" w:rsidRDefault="0038701A" w:rsidP="002463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5BE41E7C" w14:textId="77777777" w:rsidR="0038701A" w:rsidRPr="002E5D6B" w:rsidRDefault="0038701A" w:rsidP="002463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597252A3" w14:textId="77777777" w:rsidR="0038701A" w:rsidRPr="002E5D6B" w:rsidRDefault="0038701A" w:rsidP="002463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11D91E05" w14:textId="77777777" w:rsidR="0038701A" w:rsidRPr="002E5D6B" w:rsidRDefault="0038701A" w:rsidP="002463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51616162" w14:textId="77777777" w:rsidR="0038701A" w:rsidRPr="002E5D6B" w:rsidRDefault="0038701A" w:rsidP="002463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FE1D5F4" w14:textId="77777777" w:rsidR="0038701A" w:rsidRPr="002E5D6B" w:rsidRDefault="0038701A" w:rsidP="002463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5D9B3F4" w14:textId="77777777" w:rsidR="0038701A" w:rsidRPr="002E5D6B" w:rsidRDefault="0038701A" w:rsidP="002463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701A" w:rsidRPr="002E5D6B" w14:paraId="463C6D5E" w14:textId="77777777" w:rsidTr="0093178A">
        <w:trPr>
          <w:trHeight w:val="43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3DC7" w14:textId="77777777" w:rsidR="0038701A" w:rsidRPr="002E5D6B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792CED68" w14:textId="3EE85459" w:rsidR="0038701A" w:rsidRPr="002E5D6B" w:rsidRDefault="00B303FA" w:rsidP="0040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8,457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4B9CA11F" w14:textId="33A0E478" w:rsidR="0038701A" w:rsidRPr="002E5D6B" w:rsidRDefault="00415B4C" w:rsidP="00404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195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52DE034B" w14:textId="1D8ABE14" w:rsidR="0038701A" w:rsidRPr="002E5D6B" w:rsidRDefault="00B303F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355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2A3136B4" w14:textId="5D8F2B71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D0C64CB" w14:textId="35382544" w:rsidR="0038701A" w:rsidRPr="003333AD" w:rsidRDefault="003333AD" w:rsidP="00333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1F838B93" w14:textId="77777777" w:rsidR="0038701A" w:rsidRPr="002E5D6B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48E595A" w14:textId="39ED4AD2" w:rsidR="0038701A" w:rsidRPr="002E5D6B" w:rsidRDefault="00B303F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34068818" w14:textId="769B98BC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148" w:type="dxa"/>
          </w:tcPr>
          <w:p w14:paraId="799FD59C" w14:textId="1143AF94" w:rsidR="0038701A" w:rsidRPr="002E5D6B" w:rsidRDefault="00387D68" w:rsidP="00C04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8,829</w:t>
            </w:r>
          </w:p>
        </w:tc>
        <w:tc>
          <w:tcPr>
            <w:tcW w:w="1168" w:type="dxa"/>
          </w:tcPr>
          <w:p w14:paraId="03D2BA29" w14:textId="7BB1E33F" w:rsidR="0038701A" w:rsidRPr="002E5D6B" w:rsidRDefault="00415B4C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95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38701A" w:rsidRPr="002E5D6B" w14:paraId="32842D64" w14:textId="77777777" w:rsidTr="0093178A">
        <w:trPr>
          <w:trHeight w:val="41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8B03" w14:textId="77777777" w:rsidR="0038701A" w:rsidRPr="002E5D6B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08ADC018" w14:textId="71F8A03D" w:rsidR="0038701A" w:rsidRPr="002E5D6B" w:rsidRDefault="00B303FA" w:rsidP="0040485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0CAF0F92" w14:textId="77777777" w:rsidR="0038701A" w:rsidRPr="002E5D6B" w:rsidRDefault="0038701A" w:rsidP="0040485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32F50604" w14:textId="280447C7" w:rsidR="0038701A" w:rsidRPr="002E5D6B" w:rsidRDefault="00B303FA" w:rsidP="0024634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1,324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7CF4A735" w14:textId="7F19DAD1" w:rsidR="0038701A" w:rsidRPr="002E5D6B" w:rsidRDefault="00415B4C" w:rsidP="0024634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5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0BFA1B3" w14:textId="38AEA6A4" w:rsidR="0038701A" w:rsidRPr="002E5D6B" w:rsidRDefault="003333AD" w:rsidP="003333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590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62AB3D32" w14:textId="1520449F" w:rsidR="0038701A" w:rsidRPr="002E5D6B" w:rsidRDefault="00415B4C" w:rsidP="0024634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E5799F4" w14:textId="43A74404" w:rsidR="0038701A" w:rsidRPr="002E5D6B" w:rsidRDefault="00B303FA" w:rsidP="00B303F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199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61BA09F8" w14:textId="77777777" w:rsidR="0038701A" w:rsidRPr="002E5D6B" w:rsidRDefault="0038701A" w:rsidP="00A8436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vAlign w:val="bottom"/>
          </w:tcPr>
          <w:p w14:paraId="391D5140" w14:textId="0CD7E546" w:rsidR="0038701A" w:rsidRPr="002E5D6B" w:rsidRDefault="00387D68" w:rsidP="00936AE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2,113</w:t>
            </w:r>
          </w:p>
        </w:tc>
        <w:tc>
          <w:tcPr>
            <w:tcW w:w="1168" w:type="dxa"/>
            <w:vAlign w:val="bottom"/>
          </w:tcPr>
          <w:p w14:paraId="34C2DC24" w14:textId="0BB43962" w:rsidR="0038701A" w:rsidRPr="002E5D6B" w:rsidRDefault="00415B4C" w:rsidP="0024634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8701A"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38701A" w:rsidRPr="002E5D6B" w14:paraId="1A6C698E" w14:textId="77777777" w:rsidTr="0093178A">
        <w:trPr>
          <w:trHeight w:val="26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E26C7" w14:textId="77777777" w:rsidR="0038701A" w:rsidRPr="002E5D6B" w:rsidRDefault="0038701A" w:rsidP="002463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66B264C7" w14:textId="6C918CB3" w:rsidR="0038701A" w:rsidRPr="002E5D6B" w:rsidRDefault="00B303FA" w:rsidP="0040485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8,457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64D100E1" w14:textId="49AF4FEC" w:rsidR="0038701A" w:rsidRPr="002E5D6B" w:rsidRDefault="00415B4C" w:rsidP="0040485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411BA8BB" w14:textId="1FB15F20" w:rsidR="0038701A" w:rsidRPr="002E5D6B" w:rsidRDefault="00B303FA" w:rsidP="0024634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1,679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5D24E479" w14:textId="78A99D72" w:rsidR="0038701A" w:rsidRPr="002E5D6B" w:rsidRDefault="00415B4C" w:rsidP="0024634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95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B5DEE4A" w14:textId="044C14CB" w:rsidR="0038701A" w:rsidRPr="002E5D6B" w:rsidRDefault="00B303FA" w:rsidP="0024634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590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0D8B8226" w14:textId="5B92690A" w:rsidR="0038701A" w:rsidRPr="002E5D6B" w:rsidRDefault="00415B4C" w:rsidP="0024634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C0CA99F" w14:textId="0CA98DE5" w:rsidR="0038701A" w:rsidRPr="002E5D6B" w:rsidRDefault="00B303FA" w:rsidP="0024634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216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4CD40CFB" w14:textId="6868D292" w:rsidR="0038701A" w:rsidRPr="002E5D6B" w:rsidRDefault="00415B4C" w:rsidP="0024634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148" w:type="dxa"/>
            <w:vAlign w:val="bottom"/>
          </w:tcPr>
          <w:p w14:paraId="7E02D950" w14:textId="09A98E16" w:rsidR="0038701A" w:rsidRPr="00936AE7" w:rsidRDefault="00B303FA" w:rsidP="00936AE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6A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10,942</w:t>
            </w:r>
          </w:p>
        </w:tc>
        <w:tc>
          <w:tcPr>
            <w:tcW w:w="1168" w:type="dxa"/>
            <w:vAlign w:val="bottom"/>
          </w:tcPr>
          <w:p w14:paraId="4E57D3FD" w14:textId="134B521F" w:rsidR="0038701A" w:rsidRPr="002E5D6B" w:rsidRDefault="00415B4C" w:rsidP="0024634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8701A"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</w:tr>
    </w:tbl>
    <w:p w14:paraId="4C1A1B7E" w14:textId="77777777" w:rsidR="0038701A" w:rsidRPr="002E5D6B" w:rsidRDefault="0038701A" w:rsidP="0038701A">
      <w:pPr>
        <w:spacing w:line="240" w:lineRule="auto"/>
        <w:rPr>
          <w:rFonts w:asciiTheme="majorBidi" w:hAnsiTheme="majorBidi" w:cstheme="majorBidi"/>
          <w:color w:val="2E74B5"/>
          <w:sz w:val="30"/>
          <w:szCs w:val="30"/>
        </w:rPr>
      </w:pPr>
    </w:p>
    <w:tbl>
      <w:tblPr>
        <w:tblW w:w="144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47"/>
        <w:gridCol w:w="1256"/>
        <w:gridCol w:w="1148"/>
        <w:gridCol w:w="1158"/>
        <w:gridCol w:w="1157"/>
        <w:gridCol w:w="1153"/>
        <w:gridCol w:w="1156"/>
        <w:gridCol w:w="1153"/>
        <w:gridCol w:w="1156"/>
        <w:gridCol w:w="1148"/>
        <w:gridCol w:w="1168"/>
      </w:tblGrid>
      <w:tr w:rsidR="0038701A" w:rsidRPr="002E5D6B" w14:paraId="1FBD3F8C" w14:textId="77777777" w:rsidTr="0093178A">
        <w:trPr>
          <w:trHeight w:val="47"/>
          <w:tblHeader/>
        </w:trPr>
        <w:tc>
          <w:tcPr>
            <w:tcW w:w="2747" w:type="dxa"/>
            <w:tcBorders>
              <w:left w:val="nil"/>
              <w:right w:val="nil"/>
            </w:tcBorders>
            <w:noWrap/>
            <w:vAlign w:val="bottom"/>
          </w:tcPr>
          <w:p w14:paraId="209D7F60" w14:textId="77777777" w:rsidR="0038701A" w:rsidRPr="002E5D6B" w:rsidRDefault="0038701A" w:rsidP="0024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653" w:type="dxa"/>
            <w:gridSpan w:val="10"/>
            <w:tcBorders>
              <w:left w:val="nil"/>
              <w:bottom w:val="nil"/>
            </w:tcBorders>
            <w:vAlign w:val="bottom"/>
          </w:tcPr>
          <w:p w14:paraId="552C4E1B" w14:textId="77777777" w:rsidR="0038701A" w:rsidRPr="002E5D6B" w:rsidRDefault="0038701A" w:rsidP="00246345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463B" w:rsidRPr="002E5D6B" w14:paraId="020D6C07" w14:textId="77777777" w:rsidTr="0093178A">
        <w:trPr>
          <w:trHeight w:val="47"/>
          <w:tblHeader/>
        </w:trPr>
        <w:tc>
          <w:tcPr>
            <w:tcW w:w="2747" w:type="dxa"/>
            <w:tcBorders>
              <w:left w:val="nil"/>
              <w:right w:val="nil"/>
            </w:tcBorders>
            <w:noWrap/>
            <w:vAlign w:val="bottom"/>
          </w:tcPr>
          <w:p w14:paraId="3A3B9A41" w14:textId="4084EA76" w:rsidR="0002463B" w:rsidRPr="002E5D6B" w:rsidRDefault="0002463B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240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B997287" w14:textId="186CA29D" w:rsidR="0002463B" w:rsidRPr="002E5D6B" w:rsidRDefault="0002463B" w:rsidP="0002463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CB6062" w14:textId="6742F9EA" w:rsidR="0002463B" w:rsidRPr="002E5D6B" w:rsidRDefault="0002463B" w:rsidP="0002463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3D8A68" w14:textId="1BFBDAC2" w:rsidR="0002463B" w:rsidRPr="002E5D6B" w:rsidRDefault="0002463B" w:rsidP="0002463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CF3ACD2" w14:textId="5559D82E" w:rsidR="0002463B" w:rsidRPr="002E5D6B" w:rsidRDefault="0002463B" w:rsidP="0002463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415B4C"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16" w:type="dxa"/>
            <w:gridSpan w:val="2"/>
            <w:vAlign w:val="bottom"/>
          </w:tcPr>
          <w:p w14:paraId="4B39C37D" w14:textId="77777777" w:rsidR="0002463B" w:rsidRPr="002E5D6B" w:rsidRDefault="0002463B" w:rsidP="0002463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2463B" w:rsidRPr="002E5D6B" w14:paraId="675293B8" w14:textId="77777777" w:rsidTr="0093178A">
        <w:trPr>
          <w:trHeight w:val="47"/>
          <w:tblHeader/>
        </w:trPr>
        <w:tc>
          <w:tcPr>
            <w:tcW w:w="27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E432EC" w14:textId="73AF18C5" w:rsidR="0002463B" w:rsidRPr="002E5D6B" w:rsidRDefault="0002463B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30D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15B4C" w:rsidRPr="00415B4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30D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30D5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27008" w14:textId="22ACC36D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DD1E" w14:textId="072383DA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F8532" w14:textId="487EBE84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729C" w14:textId="0CE5F1BC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A7AED" w14:textId="3AFC8BF7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AF09" w14:textId="5C5A8EAC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DD6A" w14:textId="07A7F399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E9C6" w14:textId="109B4892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48" w:type="dxa"/>
            <w:vAlign w:val="bottom"/>
          </w:tcPr>
          <w:p w14:paraId="0388289A" w14:textId="001A95DA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68" w:type="dxa"/>
            <w:vAlign w:val="bottom"/>
          </w:tcPr>
          <w:p w14:paraId="198A3CFE" w14:textId="15C942EC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2463B" w:rsidRPr="002E5D6B" w14:paraId="0524A51A" w14:textId="77777777" w:rsidTr="0093178A">
        <w:trPr>
          <w:trHeight w:val="47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E391" w14:textId="77777777" w:rsidR="0002463B" w:rsidRPr="002E5D6B" w:rsidRDefault="0002463B" w:rsidP="0002463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3" w:type="dxa"/>
            <w:gridSpan w:val="10"/>
            <w:tcBorders>
              <w:top w:val="nil"/>
              <w:left w:val="nil"/>
            </w:tcBorders>
            <w:vAlign w:val="bottom"/>
          </w:tcPr>
          <w:p w14:paraId="3E9C16D4" w14:textId="77777777" w:rsidR="0002463B" w:rsidRPr="002E5D6B" w:rsidRDefault="0002463B" w:rsidP="000246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D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E5D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2463B" w:rsidRPr="002E5D6B" w14:paraId="40560926" w14:textId="77777777" w:rsidTr="0093178A">
        <w:trPr>
          <w:trHeight w:val="47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E8101" w14:textId="77777777" w:rsidR="0002463B" w:rsidRPr="002E5D6B" w:rsidRDefault="0002463B" w:rsidP="0002463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1807E3CC" w14:textId="77777777" w:rsidR="0002463B" w:rsidRPr="002E5D6B" w:rsidRDefault="0002463B" w:rsidP="000246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01BADA30" w14:textId="77777777" w:rsidR="0002463B" w:rsidRPr="002E5D6B" w:rsidRDefault="0002463B" w:rsidP="000246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bottom"/>
          </w:tcPr>
          <w:p w14:paraId="78510514" w14:textId="77777777" w:rsidR="0002463B" w:rsidRPr="002E5D6B" w:rsidRDefault="0002463B" w:rsidP="000246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573CBF76" w14:textId="77777777" w:rsidR="0002463B" w:rsidRPr="002E5D6B" w:rsidRDefault="0002463B" w:rsidP="000246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5089F1B3" w14:textId="77777777" w:rsidR="0002463B" w:rsidRPr="002E5D6B" w:rsidRDefault="0002463B" w:rsidP="000246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570A4614" w14:textId="77777777" w:rsidR="0002463B" w:rsidRPr="002E5D6B" w:rsidRDefault="0002463B" w:rsidP="000246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402F563E" w14:textId="77777777" w:rsidR="0002463B" w:rsidRPr="002E5D6B" w:rsidRDefault="0002463B" w:rsidP="000246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730C4E5B" w14:textId="77777777" w:rsidR="0002463B" w:rsidRPr="002E5D6B" w:rsidRDefault="0002463B" w:rsidP="000246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A26DDFD" w14:textId="77777777" w:rsidR="0002463B" w:rsidRPr="002E5D6B" w:rsidRDefault="0002463B" w:rsidP="000246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01F002A" w14:textId="77777777" w:rsidR="0002463B" w:rsidRPr="002E5D6B" w:rsidRDefault="0002463B" w:rsidP="0002463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463B" w:rsidRPr="002E5D6B" w14:paraId="07A5C8E4" w14:textId="77777777" w:rsidTr="0093178A">
        <w:trPr>
          <w:trHeight w:val="43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D1FF" w14:textId="77777777" w:rsidR="0002463B" w:rsidRPr="002E5D6B" w:rsidRDefault="0002463B" w:rsidP="0002463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70E9E7AB" w14:textId="48BC9D7C" w:rsidR="0002463B" w:rsidRPr="002E5D6B" w:rsidRDefault="00B303FA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586988A0" w14:textId="77777777" w:rsidR="0002463B" w:rsidRPr="002E5D6B" w:rsidRDefault="0002463B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63AB458E" w14:textId="1E892499" w:rsidR="0002463B" w:rsidRPr="002E5D6B" w:rsidRDefault="004E2330" w:rsidP="004E2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130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3C9833D9" w14:textId="0BB57D00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3609EED0" w14:textId="7258F200" w:rsidR="0002463B" w:rsidRPr="002E5D6B" w:rsidRDefault="00B303FA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361B7961" w14:textId="77777777" w:rsidR="0002463B" w:rsidRPr="002E5D6B" w:rsidRDefault="0002463B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70C5395" w14:textId="523366D9" w:rsidR="0002463B" w:rsidRPr="002E5D6B" w:rsidRDefault="00B303FA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0EEF50B3" w14:textId="77777777" w:rsidR="0002463B" w:rsidRPr="002E5D6B" w:rsidRDefault="0002463B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8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vAlign w:val="bottom"/>
          </w:tcPr>
          <w:p w14:paraId="0DF7A724" w14:textId="76AEFE95" w:rsidR="0002463B" w:rsidRPr="002E5D6B" w:rsidRDefault="004E2330" w:rsidP="004E2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130</w:t>
            </w:r>
          </w:p>
        </w:tc>
        <w:tc>
          <w:tcPr>
            <w:tcW w:w="1168" w:type="dxa"/>
            <w:vAlign w:val="bottom"/>
          </w:tcPr>
          <w:p w14:paraId="70D3C7D2" w14:textId="41E593B3" w:rsidR="0002463B" w:rsidRPr="002E5D6B" w:rsidRDefault="00415B4C" w:rsidP="0002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02463B" w:rsidRPr="002E5D6B" w14:paraId="6D53B9EF" w14:textId="77777777" w:rsidTr="0093178A">
        <w:trPr>
          <w:trHeight w:val="41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8135" w14:textId="77777777" w:rsidR="0002463B" w:rsidRPr="002E5D6B" w:rsidRDefault="0002463B" w:rsidP="0002463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0D21B8CE" w14:textId="06F2806E" w:rsidR="0002463B" w:rsidRPr="002E5D6B" w:rsidRDefault="00B303FA" w:rsidP="000246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61BB75B3" w14:textId="77777777" w:rsidR="0002463B" w:rsidRPr="002E5D6B" w:rsidRDefault="0002463B" w:rsidP="000246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6F9F3D13" w14:textId="38B3717E" w:rsidR="0002463B" w:rsidRPr="002E5D6B" w:rsidRDefault="00B303FA" w:rsidP="000246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689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4AF6F511" w14:textId="2CE3D933" w:rsidR="0002463B" w:rsidRPr="002E5D6B" w:rsidRDefault="00415B4C" w:rsidP="000246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F246E0E" w14:textId="5948E10F" w:rsidR="0002463B" w:rsidRPr="002E5D6B" w:rsidRDefault="00B303FA" w:rsidP="000246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339F09F8" w14:textId="77777777" w:rsidR="0002463B" w:rsidRPr="002E5D6B" w:rsidRDefault="0002463B" w:rsidP="000246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74E44BC" w14:textId="18FD74D7" w:rsidR="0002463B" w:rsidRPr="002E5D6B" w:rsidRDefault="00B303FA" w:rsidP="000246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10AFD1BE" w14:textId="77777777" w:rsidR="0002463B" w:rsidRPr="002E5D6B" w:rsidRDefault="0002463B" w:rsidP="000246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8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vAlign w:val="bottom"/>
          </w:tcPr>
          <w:p w14:paraId="440E19CD" w14:textId="6EB4F037" w:rsidR="0002463B" w:rsidRPr="002E5D6B" w:rsidRDefault="00B303FA" w:rsidP="000246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689</w:t>
            </w:r>
          </w:p>
        </w:tc>
        <w:tc>
          <w:tcPr>
            <w:tcW w:w="1168" w:type="dxa"/>
            <w:vAlign w:val="bottom"/>
          </w:tcPr>
          <w:p w14:paraId="6C0094A7" w14:textId="58D6D4C5" w:rsidR="0002463B" w:rsidRPr="002E5D6B" w:rsidRDefault="00415B4C" w:rsidP="0002463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02463B" w:rsidRPr="002E5D6B" w14:paraId="7B1A0FDA" w14:textId="77777777" w:rsidTr="0093178A">
        <w:trPr>
          <w:trHeight w:val="26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FBFD" w14:textId="77777777" w:rsidR="0002463B" w:rsidRPr="002E5D6B" w:rsidRDefault="0002463B" w:rsidP="0002463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669FDD9E" w14:textId="2035C265" w:rsidR="0002463B" w:rsidRPr="002E5D6B" w:rsidRDefault="00B303FA" w:rsidP="000246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1E05E5E5" w14:textId="77777777" w:rsidR="0002463B" w:rsidRPr="002E5D6B" w:rsidRDefault="0002463B" w:rsidP="000246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63514074" w14:textId="30EC2E21" w:rsidR="0002463B" w:rsidRPr="002E5D6B" w:rsidRDefault="004E2330" w:rsidP="000246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819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3F22A02C" w14:textId="4A63E31C" w:rsidR="0002463B" w:rsidRPr="002E5D6B" w:rsidRDefault="00415B4C" w:rsidP="000246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E677F64" w14:textId="5BEEEE6A" w:rsidR="0002463B" w:rsidRPr="002E5D6B" w:rsidRDefault="00B303FA" w:rsidP="000246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538EFD23" w14:textId="77777777" w:rsidR="0002463B" w:rsidRPr="002E5D6B" w:rsidRDefault="0002463B" w:rsidP="000246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F921171" w14:textId="4E78260F" w:rsidR="0002463B" w:rsidRPr="002E5D6B" w:rsidRDefault="00B303FA" w:rsidP="000246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11B3DAD8" w14:textId="77777777" w:rsidR="0002463B" w:rsidRPr="002E5D6B" w:rsidRDefault="0002463B" w:rsidP="000246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8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E5D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vAlign w:val="bottom"/>
          </w:tcPr>
          <w:p w14:paraId="3BDF4C30" w14:textId="6C081437" w:rsidR="0002463B" w:rsidRPr="002E5D6B" w:rsidRDefault="004E2330" w:rsidP="000246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819</w:t>
            </w:r>
          </w:p>
        </w:tc>
        <w:tc>
          <w:tcPr>
            <w:tcW w:w="1168" w:type="dxa"/>
            <w:vAlign w:val="bottom"/>
          </w:tcPr>
          <w:p w14:paraId="007A9E5D" w14:textId="7B362554" w:rsidR="0002463B" w:rsidRPr="002E5D6B" w:rsidRDefault="00415B4C" w:rsidP="0002463B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</w:tr>
    </w:tbl>
    <w:p w14:paraId="72FDA6A5" w14:textId="6A9EF414" w:rsidR="0038701A" w:rsidRPr="002E5D6B" w:rsidRDefault="0038701A" w:rsidP="002E5D6B">
      <w:pPr>
        <w:rPr>
          <w:cs/>
        </w:rPr>
        <w:sectPr w:rsidR="0038701A" w:rsidRPr="002E5D6B" w:rsidSect="0093178A">
          <w:pgSz w:w="16834" w:h="11909" w:orient="landscape" w:code="9"/>
          <w:pgMar w:top="1440" w:right="691" w:bottom="1152" w:left="900" w:header="720" w:footer="720" w:gutter="0"/>
          <w:paperSrc w:first="7" w:other="7"/>
          <w:cols w:space="720"/>
          <w:docGrid w:linePitch="245"/>
        </w:sectPr>
      </w:pPr>
      <w:r>
        <w:br w:type="page"/>
      </w:r>
    </w:p>
    <w:p w14:paraId="70A8DA5F" w14:textId="77777777" w:rsidR="002E5D6B" w:rsidRPr="009E2F97" w:rsidRDefault="002E5D6B" w:rsidP="00DA1F17">
      <w:pPr>
        <w:pStyle w:val="Heading6"/>
        <w:numPr>
          <w:ilvl w:val="0"/>
          <w:numId w:val="2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9E2F97"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18CE5FCE" w14:textId="77777777" w:rsidR="002E5D6B" w:rsidRPr="009E2F97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03E2DE3" w14:textId="5641FBF0" w:rsidR="002E5D6B" w:rsidRPr="009E2F97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454B99">
        <w:rPr>
          <w:rFonts w:ascii="Angsana New" w:hAnsi="Angsana New" w:hint="cs"/>
          <w:sz w:val="30"/>
          <w:szCs w:val="30"/>
          <w:cs/>
        </w:rPr>
        <w:t>เก้า</w:t>
      </w:r>
      <w:r w:rsidRPr="009E2F9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9E2F97">
        <w:rPr>
          <w:rFonts w:ascii="Angsana New" w:hAnsi="Angsana New" w:hint="eastAsia"/>
          <w:sz w:val="30"/>
          <w:szCs w:val="30"/>
        </w:rPr>
        <w:t> </w:t>
      </w:r>
      <w:r w:rsidR="00415B4C" w:rsidRPr="00415B4C">
        <w:rPr>
          <w:rFonts w:ascii="Angsana New" w:hAnsi="Angsana New"/>
          <w:sz w:val="30"/>
          <w:szCs w:val="30"/>
        </w:rPr>
        <w:t>30</w:t>
      </w:r>
      <w:r w:rsidRPr="009E2F97">
        <w:rPr>
          <w:rFonts w:ascii="Angsana New" w:hAnsi="Angsana New"/>
          <w:sz w:val="30"/>
          <w:szCs w:val="30"/>
        </w:rPr>
        <w:t> </w:t>
      </w:r>
      <w:r w:rsidRPr="009E2F97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 w:rsidRPr="009E2F97">
        <w:rPr>
          <w:rFonts w:ascii="Angsana New" w:hAnsi="Angsana New" w:hint="eastAsia"/>
          <w:sz w:val="30"/>
          <w:szCs w:val="30"/>
        </w:rPr>
        <w:t> 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4929D0">
        <w:rPr>
          <w:rFonts w:ascii="Angsana New" w:hAnsi="Angsana New"/>
          <w:sz w:val="30"/>
          <w:szCs w:val="30"/>
        </w:rPr>
        <w:t> </w:t>
      </w:r>
      <w:r w:rsidRPr="004929D0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7D0338">
        <w:rPr>
          <w:rFonts w:ascii="Angsana New" w:hAnsi="Angsana New"/>
          <w:sz w:val="30"/>
          <w:szCs w:val="30"/>
        </w:rPr>
        <w:t>1</w:t>
      </w:r>
      <w:r w:rsidR="00171E12">
        <w:rPr>
          <w:rFonts w:ascii="Angsana New" w:hAnsi="Angsana New"/>
          <w:sz w:val="30"/>
          <w:szCs w:val="30"/>
        </w:rPr>
        <w:t>6</w:t>
      </w:r>
      <w:r w:rsidR="007D0338">
        <w:rPr>
          <w:rFonts w:ascii="Angsana New" w:hAnsi="Angsana New"/>
          <w:sz w:val="30"/>
          <w:szCs w:val="30"/>
        </w:rPr>
        <w:t>.</w:t>
      </w:r>
      <w:r w:rsidR="00171E12">
        <w:rPr>
          <w:rFonts w:ascii="Angsana New" w:hAnsi="Angsana New"/>
          <w:sz w:val="30"/>
          <w:szCs w:val="30"/>
        </w:rPr>
        <w:t>8</w:t>
      </w:r>
      <w:r w:rsidR="007D0338">
        <w:rPr>
          <w:rFonts w:ascii="Angsana New" w:hAnsi="Angsana New"/>
          <w:sz w:val="30"/>
          <w:szCs w:val="30"/>
        </w:rPr>
        <w:t>0</w:t>
      </w:r>
      <w:r w:rsidRPr="004929D0">
        <w:rPr>
          <w:rFonts w:ascii="Angsana New" w:hAnsi="Angsana New"/>
          <w:sz w:val="30"/>
          <w:szCs w:val="30"/>
        </w:rPr>
        <w:t xml:space="preserve"> </w:t>
      </w:r>
      <w:r w:rsidRPr="004929D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Pr="004929D0">
        <w:rPr>
          <w:rFonts w:ascii="Angsana New" w:hAnsi="Angsana New"/>
          <w:sz w:val="30"/>
          <w:szCs w:val="30"/>
        </w:rPr>
        <w:t>(</w:t>
      </w:r>
      <w:r w:rsidR="00171E12">
        <w:rPr>
          <w:rFonts w:ascii="Angsana New" w:hAnsi="Angsana New"/>
          <w:sz w:val="30"/>
          <w:szCs w:val="30"/>
        </w:rPr>
        <w:t>7</w:t>
      </w:r>
      <w:r w:rsidR="007D0338">
        <w:rPr>
          <w:rFonts w:ascii="Angsana New" w:hAnsi="Angsana New"/>
          <w:sz w:val="30"/>
          <w:szCs w:val="30"/>
        </w:rPr>
        <w:t>.</w:t>
      </w:r>
      <w:r w:rsidR="00171E12">
        <w:rPr>
          <w:rFonts w:ascii="Angsana New" w:hAnsi="Angsana New"/>
          <w:sz w:val="30"/>
          <w:szCs w:val="30"/>
        </w:rPr>
        <w:t>96</w:t>
      </w:r>
      <w:r w:rsidRPr="004929D0">
        <w:rPr>
          <w:rFonts w:ascii="Angsana New" w:hAnsi="Angsana New"/>
          <w:sz w:val="30"/>
          <w:szCs w:val="30"/>
        </w:rPr>
        <w:t xml:space="preserve">) </w:t>
      </w:r>
      <w:r w:rsidRPr="004929D0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C734551" w14:textId="77777777" w:rsidR="002E5D6B" w:rsidRPr="009E2F97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3704D3" w14:textId="1D4C6A09" w:rsidR="002E5D6B" w:rsidRPr="009E2F97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จำนวนภาษีเงินได้ในงบกำไรขาดทุนของงบการเงินรวม</w:t>
      </w:r>
      <w:r>
        <w:rPr>
          <w:rFonts w:ascii="Angsana New" w:hAnsi="Angsana New" w:hint="cs"/>
          <w:sz w:val="30"/>
          <w:szCs w:val="30"/>
          <w:cs/>
        </w:rPr>
        <w:t>น้อย</w:t>
      </w:r>
      <w:r w:rsidRPr="009E2F97">
        <w:rPr>
          <w:rFonts w:ascii="Angsana New" w:hAnsi="Angsana New" w:hint="cs"/>
          <w:sz w:val="30"/>
          <w:szCs w:val="30"/>
          <w:cs/>
        </w:rPr>
        <w:t>กว่าจำนวนภาษีเงินได้ที่คำนวณโดยการใช้อัตรา</w:t>
      </w:r>
      <w:r w:rsidR="007B5DCA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 w:hint="cs"/>
          <w:sz w:val="30"/>
          <w:szCs w:val="30"/>
          <w:cs/>
        </w:rPr>
        <w:t>ภาษีเงินได้คูณกับยอดกำไรสุทธิตามบัญชีสำหรับงวด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สาเหตุหลักเนื่องจากรายได้ที่ได้รับการยกเว้น</w:t>
      </w:r>
      <w:r>
        <w:rPr>
          <w:rFonts w:ascii="Angsana New" w:hAnsi="Angsana New" w:hint="cs"/>
          <w:sz w:val="30"/>
          <w:szCs w:val="30"/>
          <w:cs/>
        </w:rPr>
        <w:t>ภาษีใน</w:t>
      </w:r>
      <w:r w:rsidR="007B5DC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ระหว่างงวด</w:t>
      </w:r>
    </w:p>
    <w:p w14:paraId="22C0E8AC" w14:textId="77777777" w:rsidR="002E5D6B" w:rsidRPr="009E2F97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AAD60A" w14:textId="178CACDF" w:rsidR="002E5D6B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จำนวนภาษีเงินได้ในงบกำไรขาดทุนของงบการเงินเฉพาะกิจการ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น้อย</w:t>
      </w:r>
      <w:r w:rsidRPr="009E2F97">
        <w:rPr>
          <w:rFonts w:ascii="Angsana New" w:hAnsi="Angsana New" w:hint="cs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สาเหตุหลักเนื่องจากการ</w:t>
      </w:r>
      <w:r>
        <w:rPr>
          <w:rFonts w:ascii="Angsana New" w:hAnsi="Angsana New" w:hint="cs"/>
          <w:sz w:val="30"/>
          <w:szCs w:val="30"/>
          <w:cs/>
        </w:rPr>
        <w:t>ได้รับยกเว้นภาษีสำหรับ</w:t>
      </w:r>
      <w:r w:rsidR="007B5DC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รายได้เงินปันผลในระหว่างงวด</w:t>
      </w:r>
    </w:p>
    <w:p w14:paraId="06EAF94D" w14:textId="77777777" w:rsidR="002E5D6B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FBFDB8E" w14:textId="77777777" w:rsidR="002E5D6B" w:rsidRPr="009E2F97" w:rsidRDefault="002E5D6B" w:rsidP="00DA1F17">
      <w:pPr>
        <w:pStyle w:val="Heading6"/>
        <w:numPr>
          <w:ilvl w:val="0"/>
          <w:numId w:val="2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E56AA49" w14:textId="77777777" w:rsidR="002E5D6B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CF61E0" w14:textId="7EA6EBE2" w:rsidR="002E5D6B" w:rsidRPr="00515635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5635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12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มกราคม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  <w:r w:rsidRPr="00515635">
        <w:rPr>
          <w:rFonts w:ascii="Angsana New" w:hAnsi="Angsana New"/>
          <w:sz w:val="30"/>
          <w:szCs w:val="30"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ผู้ถือหุ้นมีมติอนุมัติการจัดสรรกำไรที่ต้องสำรองตามกฎหมายเป็นจำนวนเงิน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48</w:t>
      </w:r>
      <w:r w:rsidRPr="00515635">
        <w:rPr>
          <w:rFonts w:ascii="Angsana New" w:hAnsi="Angsana New"/>
          <w:sz w:val="30"/>
          <w:szCs w:val="30"/>
        </w:rPr>
        <w:t>.</w:t>
      </w:r>
      <w:r w:rsidR="00415B4C" w:rsidRPr="00415B4C">
        <w:rPr>
          <w:rFonts w:ascii="Angsana New" w:hAnsi="Angsana New"/>
          <w:sz w:val="30"/>
          <w:szCs w:val="30"/>
        </w:rPr>
        <w:t>40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ล้านบาท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และจ่ายเงินปันผลในอัตราหุ้นละ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0</w:t>
      </w:r>
      <w:r w:rsidRPr="00515635">
        <w:rPr>
          <w:rFonts w:ascii="Angsana New" w:hAnsi="Angsana New"/>
          <w:sz w:val="30"/>
          <w:szCs w:val="30"/>
          <w:cs/>
        </w:rPr>
        <w:t>.</w:t>
      </w:r>
      <w:r w:rsidR="00415B4C" w:rsidRPr="00415B4C">
        <w:rPr>
          <w:rFonts w:ascii="Angsana New" w:hAnsi="Angsana New"/>
          <w:sz w:val="30"/>
          <w:szCs w:val="30"/>
        </w:rPr>
        <w:t>34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บาท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7B5DCA">
        <w:rPr>
          <w:rFonts w:ascii="Angsana New" w:hAnsi="Angsana New"/>
          <w:sz w:val="30"/>
          <w:szCs w:val="30"/>
        </w:rPr>
        <w:br/>
      </w:r>
      <w:r w:rsidRPr="00515635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</w:t>
      </w:r>
      <w:r w:rsidRPr="00515635">
        <w:rPr>
          <w:rFonts w:ascii="Angsana New" w:hAnsi="Angsana New"/>
          <w:sz w:val="30"/>
          <w:szCs w:val="30"/>
        </w:rPr>
        <w:t>,</w:t>
      </w:r>
      <w:r w:rsidR="00415B4C" w:rsidRPr="00415B4C">
        <w:rPr>
          <w:rFonts w:ascii="Angsana New" w:hAnsi="Angsana New"/>
          <w:sz w:val="30"/>
          <w:szCs w:val="30"/>
        </w:rPr>
        <w:t>319</w:t>
      </w:r>
      <w:r w:rsidRPr="00515635">
        <w:rPr>
          <w:rFonts w:ascii="Angsana New" w:hAnsi="Angsana New"/>
          <w:sz w:val="30"/>
          <w:szCs w:val="30"/>
        </w:rPr>
        <w:t>.</w:t>
      </w:r>
      <w:r w:rsidR="00415B4C" w:rsidRPr="00415B4C">
        <w:rPr>
          <w:rFonts w:ascii="Angsana New" w:hAnsi="Angsana New"/>
          <w:sz w:val="30"/>
          <w:szCs w:val="30"/>
        </w:rPr>
        <w:t>28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ล้านหุ้น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788</w:t>
      </w:r>
      <w:r w:rsidRPr="00515635">
        <w:rPr>
          <w:rFonts w:ascii="Angsana New" w:hAnsi="Angsana New"/>
          <w:sz w:val="30"/>
          <w:szCs w:val="30"/>
        </w:rPr>
        <w:t>.</w:t>
      </w:r>
      <w:r w:rsidR="00415B4C" w:rsidRPr="00415B4C">
        <w:rPr>
          <w:rFonts w:ascii="Angsana New" w:hAnsi="Angsana New"/>
          <w:sz w:val="30"/>
          <w:szCs w:val="30"/>
        </w:rPr>
        <w:t>55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ล้านบาท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โดยกำหนดจ่ายเงินปันผลใน</w:t>
      </w:r>
      <w:r w:rsidR="007B5DCA">
        <w:rPr>
          <w:rFonts w:ascii="Angsana New" w:hAnsi="Angsana New"/>
          <w:sz w:val="30"/>
          <w:szCs w:val="30"/>
        </w:rPr>
        <w:br/>
      </w:r>
      <w:r w:rsidRPr="00515635">
        <w:rPr>
          <w:rFonts w:ascii="Angsana New" w:hAnsi="Angsana New" w:hint="cs"/>
          <w:sz w:val="30"/>
          <w:szCs w:val="30"/>
          <w:cs/>
        </w:rPr>
        <w:t>วันที่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11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2565</w:t>
      </w:r>
    </w:p>
    <w:p w14:paraId="07EAA06D" w14:textId="77777777" w:rsidR="002E5D6B" w:rsidRPr="00515635" w:rsidRDefault="002E5D6B" w:rsidP="002E5D6B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</w:p>
    <w:p w14:paraId="4F19251A" w14:textId="6F75E41D" w:rsidR="002E5D6B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5635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13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มกราคม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2564</w:t>
      </w:r>
      <w:r w:rsidRPr="00515635">
        <w:rPr>
          <w:rFonts w:ascii="Angsana New" w:hAnsi="Angsana New"/>
          <w:sz w:val="30"/>
          <w:szCs w:val="30"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ผู้ถือหุ้นมีมติอนุมัติการจัดสรรกำไรที่ต้องสำรองตามกฎหมายเป็นจำนวนเงิน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29</w:t>
      </w:r>
      <w:r w:rsidRPr="00515635">
        <w:rPr>
          <w:rFonts w:ascii="Angsana New" w:hAnsi="Angsana New"/>
          <w:sz w:val="30"/>
          <w:szCs w:val="30"/>
        </w:rPr>
        <w:t>.</w:t>
      </w:r>
      <w:r w:rsidR="00415B4C" w:rsidRPr="00415B4C">
        <w:rPr>
          <w:rFonts w:ascii="Angsana New" w:hAnsi="Angsana New"/>
          <w:sz w:val="30"/>
          <w:szCs w:val="30"/>
        </w:rPr>
        <w:t>21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ล้านบาท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และจ่ายเงินปันผลในอัตราหุ้นละ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0</w:t>
      </w:r>
      <w:r w:rsidRPr="00515635">
        <w:rPr>
          <w:rFonts w:ascii="Angsana New" w:hAnsi="Angsana New"/>
          <w:sz w:val="30"/>
          <w:szCs w:val="30"/>
          <w:cs/>
        </w:rPr>
        <w:t>.</w:t>
      </w:r>
      <w:r w:rsidR="00415B4C" w:rsidRPr="00415B4C">
        <w:rPr>
          <w:rFonts w:ascii="Angsana New" w:hAnsi="Angsana New"/>
          <w:sz w:val="30"/>
          <w:szCs w:val="30"/>
        </w:rPr>
        <w:t>60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บาท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7B5DCA">
        <w:rPr>
          <w:rFonts w:ascii="Angsana New" w:hAnsi="Angsana New"/>
          <w:sz w:val="30"/>
          <w:szCs w:val="30"/>
        </w:rPr>
        <w:br/>
      </w:r>
      <w:r w:rsidRPr="00515635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</w:t>
      </w:r>
      <w:r w:rsidRPr="00515635">
        <w:rPr>
          <w:rFonts w:ascii="Angsana New" w:hAnsi="Angsana New"/>
          <w:sz w:val="30"/>
          <w:szCs w:val="30"/>
        </w:rPr>
        <w:t>,</w:t>
      </w:r>
      <w:r w:rsidR="00415B4C" w:rsidRPr="00415B4C">
        <w:rPr>
          <w:rFonts w:ascii="Angsana New" w:hAnsi="Angsana New"/>
          <w:sz w:val="30"/>
          <w:szCs w:val="30"/>
        </w:rPr>
        <w:t>319</w:t>
      </w:r>
      <w:r w:rsidRPr="00515635">
        <w:rPr>
          <w:rFonts w:ascii="Angsana New" w:hAnsi="Angsana New"/>
          <w:sz w:val="30"/>
          <w:szCs w:val="30"/>
        </w:rPr>
        <w:t>.</w:t>
      </w:r>
      <w:r w:rsidR="00415B4C" w:rsidRPr="00415B4C">
        <w:rPr>
          <w:rFonts w:ascii="Angsana New" w:hAnsi="Angsana New"/>
          <w:sz w:val="30"/>
          <w:szCs w:val="30"/>
        </w:rPr>
        <w:t>28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ล้านหุ้น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1</w:t>
      </w:r>
      <w:r w:rsidRPr="00515635">
        <w:rPr>
          <w:rFonts w:ascii="Angsana New" w:hAnsi="Angsana New"/>
          <w:sz w:val="30"/>
          <w:szCs w:val="30"/>
        </w:rPr>
        <w:t>,</w:t>
      </w:r>
      <w:r w:rsidR="00415B4C" w:rsidRPr="00415B4C">
        <w:rPr>
          <w:rFonts w:ascii="Angsana New" w:hAnsi="Angsana New"/>
          <w:sz w:val="30"/>
          <w:szCs w:val="30"/>
        </w:rPr>
        <w:t>391</w:t>
      </w:r>
      <w:r w:rsidRPr="00515635">
        <w:rPr>
          <w:rFonts w:ascii="Angsana New" w:hAnsi="Angsana New"/>
          <w:sz w:val="30"/>
          <w:szCs w:val="30"/>
        </w:rPr>
        <w:t>.</w:t>
      </w:r>
      <w:r w:rsidR="00415B4C" w:rsidRPr="00415B4C">
        <w:rPr>
          <w:rFonts w:ascii="Angsana New" w:hAnsi="Angsana New"/>
          <w:sz w:val="30"/>
          <w:szCs w:val="30"/>
        </w:rPr>
        <w:t>57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ล้านบาท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โดยกำหนดจ่ายเงินปันผลใน</w:t>
      </w:r>
      <w:r w:rsidR="007B5DCA">
        <w:rPr>
          <w:rFonts w:ascii="Angsana New" w:hAnsi="Angsana New"/>
          <w:sz w:val="30"/>
          <w:szCs w:val="30"/>
        </w:rPr>
        <w:br/>
      </w:r>
      <w:r w:rsidRPr="00515635">
        <w:rPr>
          <w:rFonts w:ascii="Angsana New" w:hAnsi="Angsana New" w:hint="cs"/>
          <w:sz w:val="30"/>
          <w:szCs w:val="30"/>
          <w:cs/>
        </w:rPr>
        <w:t>วันที่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11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Pr="0051563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15635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2564</w:t>
      </w:r>
    </w:p>
    <w:p w14:paraId="563AB2EA" w14:textId="05921ADC" w:rsidR="002E5D6B" w:rsidRDefault="002E5D6B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1D2F88" w14:textId="67B5446D" w:rsidR="00F627CC" w:rsidRDefault="00F627CC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0F0980" w14:textId="4BEC4FA9" w:rsidR="00F627CC" w:rsidRDefault="00F627CC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B8F045" w14:textId="28E653CB" w:rsidR="00F627CC" w:rsidRDefault="00F627CC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296C96" w14:textId="04C794E8" w:rsidR="00F627CC" w:rsidRDefault="00F627CC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A82A12" w14:textId="77777777" w:rsidR="007A0A73" w:rsidRDefault="007A0A73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6F8CA6" w14:textId="77777777" w:rsidR="00F627CC" w:rsidRPr="009E2F97" w:rsidRDefault="00F627CC" w:rsidP="002E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8ED6D8" w14:textId="77777777" w:rsidR="00BE5689" w:rsidRPr="009E2F97" w:rsidRDefault="00BE5689" w:rsidP="00DA1F17">
      <w:pPr>
        <w:pStyle w:val="Heading6"/>
        <w:numPr>
          <w:ilvl w:val="0"/>
          <w:numId w:val="2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lastRenderedPageBreak/>
        <w:t>เครื่องมือทางการเงิน</w:t>
      </w:r>
    </w:p>
    <w:p w14:paraId="7FD4D5A3" w14:textId="77777777" w:rsidR="007440A3" w:rsidRPr="00A36BF3" w:rsidRDefault="007440A3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14BEC2" w14:textId="77777777" w:rsidR="0055240A" w:rsidRPr="009E2F97" w:rsidRDefault="009C1EC5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E2F9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83EDC" w:rsidRPr="009E2F9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6DE6EBB8" w14:textId="77777777" w:rsidR="0055240A" w:rsidRPr="00A36BF3" w:rsidRDefault="0055240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EEDEA7A" w14:textId="77777777" w:rsidR="00BE5689" w:rsidRPr="009E2F97" w:rsidRDefault="0055240A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</w:rPr>
        <w:t xml:space="preserve">    </w:t>
      </w:r>
      <w:r w:rsidRPr="009E2F97">
        <w:rPr>
          <w:rFonts w:ascii="Angsana New" w:hAnsi="Angsana New" w:hint="cs"/>
          <w:sz w:val="30"/>
          <w:szCs w:val="30"/>
          <w:cs/>
        </w:rPr>
        <w:t>ลําดับชั้นมูลค่ายุติธรรม</w:t>
      </w:r>
      <w:r w:rsidR="00E21AE9" w:rsidRPr="009E2F97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แต่ไม่รวมถึงการแสดงข้อมูลมูลค่ายุติธรรมสําหรับสินทรัพย์ทางการเงินและหนี้สินทางการเงินที่</w:t>
      </w:r>
      <w:r w:rsidR="00CA7648" w:rsidRPr="009E2F97">
        <w:rPr>
          <w:rFonts w:ascii="Angsana New" w:hAnsi="Angsana New" w:hint="cs"/>
          <w:sz w:val="30"/>
          <w:szCs w:val="30"/>
          <w:cs/>
        </w:rPr>
        <w:t>ไม่ได้</w:t>
      </w:r>
      <w:r w:rsidRPr="009E2F97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A77234D" w14:textId="77777777" w:rsidR="00C227B4" w:rsidRPr="00A36BF3" w:rsidRDefault="00C227B4" w:rsidP="009E2F97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43"/>
        <w:gridCol w:w="927"/>
        <w:gridCol w:w="236"/>
        <w:gridCol w:w="934"/>
        <w:gridCol w:w="236"/>
        <w:gridCol w:w="934"/>
        <w:gridCol w:w="236"/>
        <w:gridCol w:w="1114"/>
      </w:tblGrid>
      <w:tr w:rsidR="00FB7776" w:rsidRPr="009E2F97" w14:paraId="698ECE3C" w14:textId="77777777" w:rsidTr="00232841">
        <w:trPr>
          <w:cantSplit/>
          <w:tblHeader/>
        </w:trPr>
        <w:tc>
          <w:tcPr>
            <w:tcW w:w="3420" w:type="dxa"/>
            <w:shd w:val="clear" w:color="auto" w:fill="auto"/>
          </w:tcPr>
          <w:p w14:paraId="079221A2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0C210378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776" w:rsidRPr="009E2F97" w14:paraId="75C50878" w14:textId="77777777" w:rsidTr="00232841">
        <w:trPr>
          <w:cantSplit/>
          <w:tblHeader/>
        </w:trPr>
        <w:tc>
          <w:tcPr>
            <w:tcW w:w="3420" w:type="dxa"/>
            <w:shd w:val="clear" w:color="auto" w:fill="auto"/>
          </w:tcPr>
          <w:p w14:paraId="268AC41E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927117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7109500D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50F49E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776" w:rsidRPr="009E2F97" w14:paraId="3F2559C1" w14:textId="77777777" w:rsidTr="00232841">
        <w:trPr>
          <w:cantSplit/>
          <w:tblHeader/>
        </w:trPr>
        <w:tc>
          <w:tcPr>
            <w:tcW w:w="3420" w:type="dxa"/>
            <w:shd w:val="clear" w:color="auto" w:fill="auto"/>
          </w:tcPr>
          <w:p w14:paraId="22E2D0D7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2729BA6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31CA1D73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1D89F38" w14:textId="239DA1E1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E60E409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6190C0E" w14:textId="1DBC3BED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F0464F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21C61AA5" w14:textId="5BBE89BB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F8EC88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396E6E9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776" w:rsidRPr="009E2F97" w14:paraId="46771BB1" w14:textId="77777777" w:rsidTr="00232841">
        <w:trPr>
          <w:cantSplit/>
          <w:tblHeader/>
        </w:trPr>
        <w:tc>
          <w:tcPr>
            <w:tcW w:w="3420" w:type="dxa"/>
            <w:shd w:val="clear" w:color="auto" w:fill="auto"/>
          </w:tcPr>
          <w:p w14:paraId="16F1042D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3739FBA1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7776" w:rsidRPr="009E2F97" w14:paraId="3E2738E7" w14:textId="77777777" w:rsidTr="00232841">
        <w:tc>
          <w:tcPr>
            <w:tcW w:w="3420" w:type="dxa"/>
            <w:shd w:val="clear" w:color="auto" w:fill="auto"/>
          </w:tcPr>
          <w:p w14:paraId="626E24B9" w14:textId="4D3E17B1" w:rsidR="0055240A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0759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075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B5DCA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900" w:type="dxa"/>
            <w:shd w:val="clear" w:color="auto" w:fill="auto"/>
          </w:tcPr>
          <w:p w14:paraId="3683BBBA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6C5A556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64BB1F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6B56E0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F09535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98F72F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54F9341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0DB89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82F614" w14:textId="77777777" w:rsidR="0055240A" w:rsidRPr="009E2F97" w:rsidRDefault="0055240A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992" w:rsidRPr="009E2F97" w14:paraId="1B40B66A" w14:textId="77777777" w:rsidTr="00232841">
        <w:tc>
          <w:tcPr>
            <w:tcW w:w="3420" w:type="dxa"/>
            <w:shd w:val="clear" w:color="auto" w:fill="auto"/>
          </w:tcPr>
          <w:p w14:paraId="6C1082F3" w14:textId="115C37BD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507C8A54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4D3A1A4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5ECE459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010704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E7718BE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FD0744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B0C982B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3662A3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A73102F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992" w:rsidRPr="009E2F97" w14:paraId="153BA014" w14:textId="77777777" w:rsidTr="00232841">
        <w:tc>
          <w:tcPr>
            <w:tcW w:w="3420" w:type="dxa"/>
            <w:shd w:val="clear" w:color="auto" w:fill="auto"/>
          </w:tcPr>
          <w:p w14:paraId="3CB28A96" w14:textId="19D30509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900" w:type="dxa"/>
            <w:shd w:val="clear" w:color="auto" w:fill="auto"/>
          </w:tcPr>
          <w:p w14:paraId="287B5FA1" w14:textId="66D7EA21" w:rsidR="005C7992" w:rsidRPr="009E2F97" w:rsidRDefault="00315A9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43" w:type="dxa"/>
            <w:shd w:val="clear" w:color="auto" w:fill="auto"/>
          </w:tcPr>
          <w:p w14:paraId="201073B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234E1BE" w14:textId="5497112A" w:rsidR="005C7992" w:rsidRPr="009E2F97" w:rsidRDefault="0077241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C505D3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E7D3449" w14:textId="427A5D1D" w:rsidR="005C7992" w:rsidRPr="009E2F97" w:rsidRDefault="0077241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BBD0B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8A037D1" w14:textId="2DAFF16A" w:rsidR="005C7992" w:rsidRPr="009E2F97" w:rsidRDefault="00315A9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36" w:type="dxa"/>
            <w:shd w:val="clear" w:color="auto" w:fill="auto"/>
          </w:tcPr>
          <w:p w14:paraId="358A518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667552F" w14:textId="2B209ED6" w:rsidR="005C7992" w:rsidRPr="009E2F97" w:rsidRDefault="00315A9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6B796D" w:rsidRPr="009E2F97" w14:paraId="1C1CBF6C" w14:textId="77777777" w:rsidTr="00232841">
        <w:tc>
          <w:tcPr>
            <w:tcW w:w="3420" w:type="dxa"/>
            <w:shd w:val="clear" w:color="auto" w:fill="auto"/>
          </w:tcPr>
          <w:p w14:paraId="645524B3" w14:textId="0D304FC0" w:rsidR="006B796D" w:rsidRPr="009E2F97" w:rsidRDefault="006B796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900" w:type="dxa"/>
            <w:shd w:val="clear" w:color="auto" w:fill="auto"/>
          </w:tcPr>
          <w:p w14:paraId="316DD6AC" w14:textId="5EA331B9" w:rsidR="006B796D" w:rsidRDefault="006B796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A5DC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5DD150AF" w14:textId="77777777" w:rsidR="006B796D" w:rsidRPr="009E2F97" w:rsidRDefault="006B796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2113F5D" w14:textId="586AF137" w:rsidR="006B796D" w:rsidRDefault="006B796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B89AF1" w14:textId="77777777" w:rsidR="006B796D" w:rsidRPr="009E2F97" w:rsidRDefault="006B796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71CE652" w14:textId="4045C66B" w:rsidR="006B796D" w:rsidRDefault="006B796D" w:rsidP="006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A5DC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ABC984D" w14:textId="77777777" w:rsidR="006B796D" w:rsidRPr="009E2F97" w:rsidRDefault="006B796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02BAAE0" w14:textId="4C74CB28" w:rsidR="006B796D" w:rsidRDefault="006B796D" w:rsidP="006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47123E" w14:textId="77777777" w:rsidR="006B796D" w:rsidRPr="009E2F97" w:rsidRDefault="006B796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F939736" w14:textId="3460F80B" w:rsidR="006B796D" w:rsidRDefault="006B796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A5DC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90143" w:rsidRPr="009E2F97" w14:paraId="455F27B2" w14:textId="77777777" w:rsidTr="00232841">
        <w:tc>
          <w:tcPr>
            <w:tcW w:w="3420" w:type="dxa"/>
            <w:shd w:val="clear" w:color="auto" w:fill="auto"/>
          </w:tcPr>
          <w:p w14:paraId="63932600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25C54A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070E61F5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4DD09EB6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659A7C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FE4763D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98F148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86D1905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65A1B2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1F8EB15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7992" w:rsidRPr="009E2F97" w14:paraId="6AFDDD1D" w14:textId="77777777" w:rsidTr="00232841">
        <w:tc>
          <w:tcPr>
            <w:tcW w:w="3420" w:type="dxa"/>
            <w:shd w:val="clear" w:color="auto" w:fill="auto"/>
          </w:tcPr>
          <w:p w14:paraId="110CAD74" w14:textId="7A65D482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หนี้สินทางการเงินที่วัดมูลค่าด้วยวิธีราคาทุนตัดจำหน่าย - สุทธิ</w:t>
            </w:r>
          </w:p>
        </w:tc>
        <w:tc>
          <w:tcPr>
            <w:tcW w:w="900" w:type="dxa"/>
            <w:shd w:val="clear" w:color="auto" w:fill="auto"/>
          </w:tcPr>
          <w:p w14:paraId="3D78709A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0848B0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7D75A07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A56C06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42E05D6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A2ACB3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C80D37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AFEE0B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4BE786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992" w:rsidRPr="009E2F97" w14:paraId="338EE5D7" w14:textId="77777777" w:rsidTr="00232841">
        <w:tc>
          <w:tcPr>
            <w:tcW w:w="3420" w:type="dxa"/>
            <w:shd w:val="clear" w:color="auto" w:fill="auto"/>
          </w:tcPr>
          <w:p w14:paraId="512A6233" w14:textId="336B6D4E" w:rsidR="005C7992" w:rsidRPr="009E2F97" w:rsidRDefault="00C01F1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เงินกู้ยืมระยะยาวและดอกเบี้ยค้างจ่ายจาก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705BD092" w14:textId="77777777" w:rsidR="0077241D" w:rsidRDefault="0077241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1EC9CC6" w14:textId="45B7E82C" w:rsidR="002367A0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43" w:type="dxa"/>
            <w:shd w:val="clear" w:color="auto" w:fill="auto"/>
          </w:tcPr>
          <w:p w14:paraId="0D472D0D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2F6BE7B" w14:textId="77777777" w:rsidR="005C7992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E980C62" w14:textId="5EF6465B" w:rsidR="0077241D" w:rsidRPr="009E2F97" w:rsidRDefault="0077241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0271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D300C00" w14:textId="77777777" w:rsidR="002367A0" w:rsidRDefault="002367A0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E0AF307" w14:textId="37494E1E" w:rsidR="0077241D" w:rsidRPr="009E2F97" w:rsidRDefault="0077241D" w:rsidP="00AD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1A110F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997221" w14:textId="77777777" w:rsidR="005C7992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40D4B28" w14:textId="0E9A92B4" w:rsidR="0077241D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36" w:type="dxa"/>
            <w:shd w:val="clear" w:color="auto" w:fill="auto"/>
          </w:tcPr>
          <w:p w14:paraId="6D092E25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FFD6C27" w14:textId="77777777" w:rsidR="002367A0" w:rsidRDefault="002367A0" w:rsidP="0023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B7C860" w14:textId="62AA4D43" w:rsidR="0077241D" w:rsidRPr="009E2F97" w:rsidRDefault="00415B4C" w:rsidP="0023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CC6C31" w:rsidRPr="009E2F97" w14:paraId="4D19377B" w14:textId="77777777" w:rsidTr="00232841">
        <w:tc>
          <w:tcPr>
            <w:tcW w:w="3420" w:type="dxa"/>
            <w:shd w:val="clear" w:color="auto" w:fill="auto"/>
          </w:tcPr>
          <w:p w14:paraId="0C143037" w14:textId="77777777" w:rsidR="00CC6C31" w:rsidRPr="009E2F97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8A6FEA" w14:textId="715B001C" w:rsidR="00CC6C31" w:rsidRPr="00CC6C31" w:rsidRDefault="00415B4C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35</w:t>
            </w:r>
            <w:r w:rsidR="0077241D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F45E37" w14:textId="77777777" w:rsidR="00CC6C31" w:rsidRPr="00CC6C31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3CF47B6" w14:textId="38C4822D" w:rsidR="00CC6C31" w:rsidRPr="00CC6C31" w:rsidRDefault="0077241D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EE1E4" w14:textId="77777777" w:rsidR="00CC6C31" w:rsidRPr="00CC6C31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2CBA54" w14:textId="2D41FE4F" w:rsidR="00CC6C31" w:rsidRPr="00CC6C31" w:rsidRDefault="00415B4C" w:rsidP="00C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35</w:t>
            </w:r>
            <w:r w:rsidR="0077241D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4DB78" w14:textId="77777777" w:rsidR="00CC6C31" w:rsidRPr="009E2F97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9451DB" w14:textId="5B74F786" w:rsidR="00CC6C31" w:rsidRPr="009E2F97" w:rsidRDefault="0077241D" w:rsidP="00A84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4E812" w14:textId="77777777" w:rsidR="00CC6C31" w:rsidRPr="009E2F97" w:rsidRDefault="00CC6C31" w:rsidP="00CC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17C625" w14:textId="60BAFBDD" w:rsidR="00CC6C31" w:rsidRPr="009E2F97" w:rsidRDefault="00415B4C" w:rsidP="0023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35</w:t>
            </w:r>
            <w:r w:rsidR="0077241D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084</w:t>
            </w:r>
          </w:p>
        </w:tc>
      </w:tr>
      <w:tr w:rsidR="005C7992" w:rsidRPr="009E2F97" w14:paraId="3B7A5F08" w14:textId="77777777" w:rsidTr="00232841">
        <w:tc>
          <w:tcPr>
            <w:tcW w:w="3420" w:type="dxa"/>
            <w:shd w:val="clear" w:color="auto" w:fill="auto"/>
          </w:tcPr>
          <w:p w14:paraId="5B7252CE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DFA2F8" w14:textId="784DD629" w:rsidR="005C7992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</w:t>
            </w:r>
            <w:r w:rsidR="00315A90">
              <w:rPr>
                <w:rFonts w:ascii="Angsana New" w:hAnsi="Angsana New"/>
                <w:sz w:val="30"/>
                <w:szCs w:val="30"/>
              </w:rPr>
              <w:t>7</w:t>
            </w:r>
            <w:r w:rsidRPr="00415B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7BE0C7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46B2694" w14:textId="2342D831" w:rsidR="005C7992" w:rsidRPr="009E2F97" w:rsidRDefault="0077241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3F85F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4C310D" w14:textId="566CA67E" w:rsidR="005C7992" w:rsidRPr="009E2F97" w:rsidRDefault="0077241D" w:rsidP="007E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27FB6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EA479B" w14:textId="00F0DB2D" w:rsidR="005C7992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9BAA7" w14:textId="77777777" w:rsidR="005C7992" w:rsidRPr="009E2F97" w:rsidRDefault="005C79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0AA576" w14:textId="47493646" w:rsidR="005C7992" w:rsidRPr="009E2F97" w:rsidRDefault="00415B4C" w:rsidP="0023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790143" w:rsidRPr="009E2F97" w14:paraId="78FA1B11" w14:textId="77777777" w:rsidTr="00232841">
        <w:tc>
          <w:tcPr>
            <w:tcW w:w="3420" w:type="dxa"/>
            <w:shd w:val="clear" w:color="auto" w:fill="auto"/>
          </w:tcPr>
          <w:p w14:paraId="79E28E09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6FF2D9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C420CE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72B84F6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988A3C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FC1AD5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9E1ABF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374E228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151163" w14:textId="77777777" w:rsidR="00790143" w:rsidRPr="00F0759E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4902B8" w14:textId="77777777" w:rsidR="00790143" w:rsidRPr="00232841" w:rsidRDefault="00790143" w:rsidP="0023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76" w:rsidRPr="009E2F97" w14:paraId="4F8F8B58" w14:textId="77777777" w:rsidTr="00232841">
        <w:tc>
          <w:tcPr>
            <w:tcW w:w="3420" w:type="dxa"/>
            <w:shd w:val="clear" w:color="auto" w:fill="auto"/>
          </w:tcPr>
          <w:p w14:paraId="366BEA26" w14:textId="12DD8F57" w:rsidR="00A06476" w:rsidRPr="009E2F97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06476"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41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5027DC2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B9F6008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C33E39B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AF7CD7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054FB2E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34DA97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1B2CC9D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608352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AA3ED" w14:textId="77777777" w:rsidR="00A06476" w:rsidRPr="009E2F97" w:rsidRDefault="00A06476" w:rsidP="0023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76" w:rsidRPr="009E2F97" w14:paraId="52F4C41A" w14:textId="77777777" w:rsidTr="00232841">
        <w:tc>
          <w:tcPr>
            <w:tcW w:w="3420" w:type="dxa"/>
            <w:shd w:val="clear" w:color="auto" w:fill="auto"/>
          </w:tcPr>
          <w:p w14:paraId="73AC989B" w14:textId="77777777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3F67797B" w14:textId="77777777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50E19D6A" w14:textId="7FAC484F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7A60BB4E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BFE8A55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F0DC768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A7A33D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02E5FC9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1D68F9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951192F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3FFC50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CBF538A" w14:textId="77777777" w:rsidR="00A06476" w:rsidRPr="009E2F97" w:rsidRDefault="00A06476" w:rsidP="0023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76" w:rsidRPr="009E2F97" w14:paraId="0187259B" w14:textId="77777777" w:rsidTr="00232841">
        <w:tc>
          <w:tcPr>
            <w:tcW w:w="3420" w:type="dxa"/>
            <w:shd w:val="clear" w:color="auto" w:fill="auto"/>
          </w:tcPr>
          <w:p w14:paraId="7F7A4869" w14:textId="4A12597D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900" w:type="dxa"/>
            <w:shd w:val="clear" w:color="auto" w:fill="auto"/>
          </w:tcPr>
          <w:p w14:paraId="1138F18A" w14:textId="3FBEE538" w:rsidR="00A06476" w:rsidRPr="009E2F97" w:rsidRDefault="00415B4C" w:rsidP="00C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43" w:type="dxa"/>
            <w:shd w:val="clear" w:color="auto" w:fill="auto"/>
          </w:tcPr>
          <w:p w14:paraId="5096E551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7E83861" w14:textId="43796C03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C7C6EB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526EB81" w14:textId="243194FF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258E4E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8D10308" w14:textId="706DCA2F" w:rsidR="00A06476" w:rsidRPr="009E2F97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36" w:type="dxa"/>
            <w:shd w:val="clear" w:color="auto" w:fill="auto"/>
          </w:tcPr>
          <w:p w14:paraId="556E0254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85C21BC" w14:textId="71B6983C" w:rsidR="00A06476" w:rsidRPr="009E2F97" w:rsidRDefault="00415B4C" w:rsidP="0023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841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A06476" w:rsidRPr="009E2F97" w14:paraId="009E4E9B" w14:textId="77777777" w:rsidTr="00232841">
        <w:tc>
          <w:tcPr>
            <w:tcW w:w="3420" w:type="dxa"/>
            <w:shd w:val="clear" w:color="auto" w:fill="auto"/>
          </w:tcPr>
          <w:p w14:paraId="47DD7526" w14:textId="5CB93DEB" w:rsidR="00A06476" w:rsidRPr="00A36BF3" w:rsidRDefault="00A36BF3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  <w:p w14:paraId="38BA6BF9" w14:textId="554748E5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2CCFFEE" w14:textId="475152AD" w:rsidR="00A06476" w:rsidRPr="009E2F97" w:rsidRDefault="002A1A1A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20</w:t>
            </w:r>
          </w:p>
        </w:tc>
        <w:tc>
          <w:tcPr>
            <w:tcW w:w="243" w:type="dxa"/>
            <w:shd w:val="clear" w:color="auto" w:fill="auto"/>
          </w:tcPr>
          <w:p w14:paraId="6D8335E9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DB80D6D" w14:textId="6ED5278D" w:rsidR="00A06476" w:rsidRPr="009E2F97" w:rsidRDefault="00A36BF3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E7EA15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40C1F83" w14:textId="49096A79" w:rsidR="00A06476" w:rsidRPr="009E2F97" w:rsidRDefault="002A1A1A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021D669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D2B2A52" w14:textId="025B3F64" w:rsidR="00A06476" w:rsidRPr="009E2F97" w:rsidRDefault="00A36BF3" w:rsidP="00DA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03841F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DF08EAD" w14:textId="49EC96D1" w:rsidR="00A06476" w:rsidRPr="009E2F97" w:rsidRDefault="002A1A1A" w:rsidP="00A3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A06476" w:rsidRPr="009E2F97" w14:paraId="60A2E85C" w14:textId="77777777" w:rsidTr="00232841">
        <w:tc>
          <w:tcPr>
            <w:tcW w:w="3420" w:type="dxa"/>
            <w:shd w:val="clear" w:color="auto" w:fill="auto"/>
          </w:tcPr>
          <w:p w14:paraId="543A35EC" w14:textId="4CE5F588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="00315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15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ราคาทุนตัดจำหน่าย </w:t>
            </w:r>
            <w:r w:rsidR="00315A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315A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00" w:type="dxa"/>
            <w:shd w:val="clear" w:color="auto" w:fill="auto"/>
          </w:tcPr>
          <w:p w14:paraId="58337F9E" w14:textId="484DD4C9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AB3B062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A826D3A" w14:textId="2E99408B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8A52ACE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367E76B" w14:textId="2C3955B1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425D1C2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9ECC9CE" w14:textId="3EA3C7EB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06C4DE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ABB5B1A" w14:textId="1C27D1AE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76" w:rsidRPr="009E2F97" w14:paraId="0725EA5F" w14:textId="77777777" w:rsidTr="00232841">
        <w:tc>
          <w:tcPr>
            <w:tcW w:w="3420" w:type="dxa"/>
            <w:shd w:val="clear" w:color="auto" w:fill="auto"/>
          </w:tcPr>
          <w:p w14:paraId="2F30AAE4" w14:textId="549CEED7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3838E04" w14:textId="77777777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18C3BE" w14:textId="5A7884BA" w:rsidR="00A06476" w:rsidRPr="009E2F97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43" w:type="dxa"/>
            <w:shd w:val="clear" w:color="auto" w:fill="auto"/>
          </w:tcPr>
          <w:p w14:paraId="461A44D6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8CFA679" w14:textId="5F4D7506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325CE7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8F53C0" w14:textId="77777777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22E7F5" w14:textId="4A8CCE28" w:rsidR="00A06476" w:rsidRPr="009E2F97" w:rsidRDefault="00A06476" w:rsidP="00A84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2953E9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E84C412" w14:textId="3284A4A5" w:rsidR="00A06476" w:rsidRPr="009E2F97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36" w:type="dxa"/>
            <w:shd w:val="clear" w:color="auto" w:fill="auto"/>
          </w:tcPr>
          <w:p w14:paraId="0662C9BF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C6ABB63" w14:textId="77777777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26ABF" w14:textId="7CD3ACBC" w:rsidR="00A06476" w:rsidRPr="009E2F97" w:rsidRDefault="00415B4C" w:rsidP="00232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841"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  <w:tr w:rsidR="00A06476" w:rsidRPr="009E2F97" w14:paraId="4476C3C1" w14:textId="77777777" w:rsidTr="00232841">
        <w:tc>
          <w:tcPr>
            <w:tcW w:w="3420" w:type="dxa"/>
            <w:shd w:val="clear" w:color="auto" w:fill="auto"/>
          </w:tcPr>
          <w:p w14:paraId="6859372C" w14:textId="1B408F3E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A68387" w14:textId="60446D91" w:rsidR="00A06476" w:rsidRPr="006375B5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A06476" w:rsidRPr="006375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10A524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59C1A6A" w14:textId="79263A75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E2129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3AF4C4" w14:textId="3668CCDD" w:rsidR="00A06476" w:rsidRPr="006375B5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A06476" w:rsidRPr="006375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CCD900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AD87A7" w14:textId="1AC0A974" w:rsidR="00A06476" w:rsidRPr="006375B5" w:rsidRDefault="00A06476" w:rsidP="00A84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9E36B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D639DD" w14:textId="1902DB18" w:rsidR="00A06476" w:rsidRPr="006375B5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A06476" w:rsidRPr="006375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A06476" w:rsidRPr="009E2F97" w14:paraId="32FAE181" w14:textId="77777777" w:rsidTr="00232841">
        <w:tc>
          <w:tcPr>
            <w:tcW w:w="3420" w:type="dxa"/>
            <w:shd w:val="clear" w:color="auto" w:fill="auto"/>
          </w:tcPr>
          <w:p w14:paraId="5AE19ED5" w14:textId="5DA9E9C1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972CDE" w14:textId="644F7579" w:rsidR="00A06476" w:rsidRPr="006375B5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A1122B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442ED70" w14:textId="7F67C00B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BB83C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F78168" w14:textId="4A3F50D8" w:rsidR="00A06476" w:rsidRPr="006375B5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2C41AF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E09450" w14:textId="2E868DCF" w:rsidR="00A06476" w:rsidRPr="006375B5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6B4AD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6E352E" w14:textId="09835B19" w:rsidR="00A06476" w:rsidRPr="00232841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841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</w:tbl>
    <w:p w14:paraId="4E5704B6" w14:textId="77777777" w:rsidR="00010467" w:rsidRPr="00A84361" w:rsidRDefault="00010467" w:rsidP="00A84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89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36"/>
        <w:gridCol w:w="934"/>
        <w:gridCol w:w="236"/>
        <w:gridCol w:w="934"/>
        <w:gridCol w:w="236"/>
        <w:gridCol w:w="934"/>
        <w:gridCol w:w="236"/>
        <w:gridCol w:w="1114"/>
      </w:tblGrid>
      <w:tr w:rsidR="007F0387" w:rsidRPr="009E2F97" w14:paraId="4E82DBB5" w14:textId="77777777" w:rsidTr="0031702F">
        <w:trPr>
          <w:tblHeader/>
        </w:trPr>
        <w:tc>
          <w:tcPr>
            <w:tcW w:w="3420" w:type="dxa"/>
            <w:shd w:val="clear" w:color="auto" w:fill="auto"/>
          </w:tcPr>
          <w:p w14:paraId="25235B25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586C5196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387" w:rsidRPr="009E2F97" w14:paraId="1BC55BC4" w14:textId="77777777" w:rsidTr="0031702F">
        <w:trPr>
          <w:tblHeader/>
        </w:trPr>
        <w:tc>
          <w:tcPr>
            <w:tcW w:w="3420" w:type="dxa"/>
            <w:shd w:val="clear" w:color="auto" w:fill="auto"/>
          </w:tcPr>
          <w:p w14:paraId="0D337E08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76B321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63C2B1A2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2579FB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F0387" w:rsidRPr="009E2F97" w14:paraId="1BA35460" w14:textId="77777777" w:rsidTr="0031702F">
        <w:trPr>
          <w:tblHeader/>
        </w:trPr>
        <w:tc>
          <w:tcPr>
            <w:tcW w:w="3420" w:type="dxa"/>
            <w:shd w:val="clear" w:color="auto" w:fill="auto"/>
          </w:tcPr>
          <w:p w14:paraId="7D5E2FE9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610950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22AF0BB8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0615A87" w14:textId="5C34577F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1DAA7DD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C669350" w14:textId="4A24F31F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2E4F95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9AFFA12" w14:textId="30146CE8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415B4C" w:rsidRPr="00415B4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F195072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592FD8F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0387" w:rsidRPr="009E2F97" w14:paraId="25C8F436" w14:textId="77777777" w:rsidTr="0031702F">
        <w:trPr>
          <w:tblHeader/>
        </w:trPr>
        <w:tc>
          <w:tcPr>
            <w:tcW w:w="3420" w:type="dxa"/>
            <w:shd w:val="clear" w:color="auto" w:fill="auto"/>
          </w:tcPr>
          <w:p w14:paraId="63E895C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6CC6E841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0387" w:rsidRPr="009E2F97" w14:paraId="193464CD" w14:textId="77777777" w:rsidTr="0031702F">
        <w:tc>
          <w:tcPr>
            <w:tcW w:w="3420" w:type="dxa"/>
            <w:shd w:val="clear" w:color="auto" w:fill="auto"/>
          </w:tcPr>
          <w:p w14:paraId="294D72FE" w14:textId="05DAF2A1" w:rsidR="007F0387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075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415B4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1B4136AB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DB0109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FC3719C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EA687C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B7056F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58497D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4083C45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CE049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235135C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9E2F97" w14:paraId="3587C567" w14:textId="77777777" w:rsidTr="0031702F">
        <w:tc>
          <w:tcPr>
            <w:tcW w:w="3420" w:type="dxa"/>
            <w:shd w:val="clear" w:color="auto" w:fill="auto"/>
          </w:tcPr>
          <w:p w14:paraId="0A0BBEAE" w14:textId="775A67F5" w:rsidR="007F0387" w:rsidRPr="009E2F97" w:rsidRDefault="00A6001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วัดมูลค่าด้วยวิธี</w:t>
            </w:r>
            <w:r w:rsidR="00760114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br/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ราคาทุนตัดจำหน่าย</w:t>
            </w:r>
            <w:r w:rsidRPr="009E2F9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- 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7F9EC125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64A18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957FE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587BCF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692AB90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C7459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5986DA6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B341B0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EEBC23E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9E2F97" w14:paraId="19BFE052" w14:textId="77777777" w:rsidTr="0031702F">
        <w:trPr>
          <w:trHeight w:val="60"/>
        </w:trPr>
        <w:tc>
          <w:tcPr>
            <w:tcW w:w="3420" w:type="dxa"/>
            <w:shd w:val="clear" w:color="auto" w:fill="auto"/>
          </w:tcPr>
          <w:p w14:paraId="3B89F3D0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D57B23"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7B23" w:rsidRPr="009E2F97">
              <w:rPr>
                <w:rFonts w:ascii="Angsana New" w:hAnsi="Angsana New"/>
                <w:sz w:val="30"/>
                <w:szCs w:val="30"/>
              </w:rPr>
              <w:t>(</w:t>
            </w:r>
            <w:r w:rsidR="00D57B23" w:rsidRPr="009E2F97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5B4476" w14:textId="519BA54F" w:rsidR="007F0387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29</w:t>
            </w:r>
            <w:r w:rsidR="0077241D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E2ACC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9CBC56" w14:textId="12126BA3" w:rsidR="007F0387" w:rsidRPr="009E2F97" w:rsidRDefault="0077241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1FC1F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661F2AC" w14:textId="1FC63F7D" w:rsidR="007F0387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28</w:t>
            </w:r>
            <w:r w:rsidR="0077241D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7A04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BC9DEE" w14:textId="1A1A20F3" w:rsidR="007F0387" w:rsidRPr="009E2F97" w:rsidRDefault="0077241D" w:rsidP="00A84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3A102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4492C9" w14:textId="71CD2F7A" w:rsidR="007F0387" w:rsidRPr="0031702F" w:rsidRDefault="00415B4C" w:rsidP="0031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02F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77241D" w:rsidRPr="00317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702F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</w:tr>
      <w:tr w:rsidR="007F0387" w:rsidRPr="009E2F97" w14:paraId="623D21E3" w14:textId="77777777" w:rsidTr="0031702F">
        <w:tc>
          <w:tcPr>
            <w:tcW w:w="3420" w:type="dxa"/>
            <w:shd w:val="clear" w:color="auto" w:fill="auto"/>
          </w:tcPr>
          <w:p w14:paraId="710D5F36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0A8804" w14:textId="459AADF8" w:rsidR="007F0387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0BC6D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195333" w14:textId="67B81019" w:rsidR="007F0387" w:rsidRPr="009E2F97" w:rsidRDefault="0077241D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9AECF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D40886" w14:textId="686587DD" w:rsidR="007F0387" w:rsidRPr="009E2F97" w:rsidRDefault="0077241D" w:rsidP="00AD3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7E7E7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5685FFC" w14:textId="34A95805" w:rsidR="007F0387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722EE" w14:textId="77777777" w:rsidR="007F0387" w:rsidRPr="009E2F97" w:rsidRDefault="007F0387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44033E" w14:textId="7ACECACB" w:rsidR="007F0387" w:rsidRPr="0031702F" w:rsidRDefault="00415B4C" w:rsidP="0031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02F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790143" w:rsidRPr="009E2F97" w14:paraId="1C999FAA" w14:textId="77777777" w:rsidTr="0031702F">
        <w:trPr>
          <w:trHeight w:val="290"/>
        </w:trPr>
        <w:tc>
          <w:tcPr>
            <w:tcW w:w="3420" w:type="dxa"/>
            <w:shd w:val="clear" w:color="auto" w:fill="auto"/>
          </w:tcPr>
          <w:p w14:paraId="7A1CFF41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795966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677066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4FEACC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F639B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CD26CC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5632C2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E5FD5D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35BE29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4CD21E2" w14:textId="77777777" w:rsidR="00790143" w:rsidRPr="009E2F97" w:rsidRDefault="00790143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76" w:rsidRPr="009E2F97" w14:paraId="2B324F62" w14:textId="77777777" w:rsidTr="0031702F">
        <w:tc>
          <w:tcPr>
            <w:tcW w:w="3420" w:type="dxa"/>
            <w:shd w:val="clear" w:color="auto" w:fill="auto"/>
          </w:tcPr>
          <w:p w14:paraId="75DB0FCD" w14:textId="3AB3854D" w:rsidR="00A06476" w:rsidRPr="009E2F97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06476"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415B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FFA1D96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4DF5E8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EDFAD34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04A1A0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AB922CF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793511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3F5AD29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00CB84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08C8E0E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76" w:rsidRPr="009E2F97" w14:paraId="35E02677" w14:textId="77777777" w:rsidTr="0031702F">
        <w:tc>
          <w:tcPr>
            <w:tcW w:w="3420" w:type="dxa"/>
            <w:shd w:val="clear" w:color="auto" w:fill="auto"/>
          </w:tcPr>
          <w:p w14:paraId="441C2118" w14:textId="206186DC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="007601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00" w:type="dxa"/>
            <w:shd w:val="clear" w:color="auto" w:fill="auto"/>
          </w:tcPr>
          <w:p w14:paraId="062E676F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42B0B1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28145F3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655856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EFACC02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7150CE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435ADD9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5B54D1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CD1C0DA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476" w:rsidRPr="009E2F97" w14:paraId="016871F5" w14:textId="77777777" w:rsidTr="0031702F">
        <w:tc>
          <w:tcPr>
            <w:tcW w:w="3420" w:type="dxa"/>
            <w:shd w:val="clear" w:color="auto" w:fill="auto"/>
          </w:tcPr>
          <w:p w14:paraId="5DB373E7" w14:textId="78A4C4C2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725FBA" w14:textId="26A6B2A7" w:rsidR="00A06476" w:rsidRPr="009E2F97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31</w:t>
            </w:r>
            <w:r w:rsidR="00A06476" w:rsidRPr="006375B5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F313E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A10D16" w14:textId="529D6DFD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FDE9A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8BC371" w14:textId="69EF4352" w:rsidR="00A06476" w:rsidRPr="00C97E7C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31</w:t>
            </w:r>
            <w:r w:rsidR="00A06476" w:rsidRPr="006375B5">
              <w:rPr>
                <w:rFonts w:ascii="Angsana New" w:hAnsi="Angsana New"/>
                <w:sz w:val="30"/>
                <w:szCs w:val="30"/>
              </w:rPr>
              <w:t>,</w:t>
            </w:r>
            <w:r w:rsidRPr="00415B4C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D58584" w14:textId="77777777" w:rsidR="00A06476" w:rsidRPr="00C97E7C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6FED06" w14:textId="708E98AF" w:rsidR="00A06476" w:rsidRPr="00C97E7C" w:rsidRDefault="00A06476" w:rsidP="00A84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4D160" w14:textId="77777777" w:rsidR="00A06476" w:rsidRPr="00C97E7C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54133AF" w14:textId="639434FC" w:rsidR="00A06476" w:rsidRPr="0031702F" w:rsidRDefault="00415B4C" w:rsidP="0031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02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06476" w:rsidRPr="00317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702F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A06476" w:rsidRPr="009E2F97" w14:paraId="59E9CEDA" w14:textId="77777777" w:rsidTr="0031702F">
        <w:tc>
          <w:tcPr>
            <w:tcW w:w="3420" w:type="dxa"/>
            <w:shd w:val="clear" w:color="auto" w:fill="auto"/>
          </w:tcPr>
          <w:p w14:paraId="1EE86C05" w14:textId="5BC164D6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84AF24" w14:textId="45B45A1C" w:rsidR="00A06476" w:rsidRPr="009E2F97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FEDAD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8DF617" w14:textId="12C88B64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6ADF1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EBCB5E" w14:textId="3298340D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5C6AA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0348B8" w14:textId="7F06CBED" w:rsidR="00A06476" w:rsidRPr="009E2F97" w:rsidRDefault="00415B4C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15B4C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96FF9" w14:textId="77777777" w:rsidR="00A06476" w:rsidRPr="009E2F97" w:rsidRDefault="00A06476" w:rsidP="00A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194E9F" w14:textId="63B89BD3" w:rsidR="00A06476" w:rsidRPr="0031702F" w:rsidRDefault="00415B4C" w:rsidP="0031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702F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</w:tbl>
    <w:p w14:paraId="79B157A9" w14:textId="77777777" w:rsidR="007F0387" w:rsidRPr="00A84361" w:rsidRDefault="007F0387" w:rsidP="009E2F9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66CF179" w14:textId="77777777" w:rsidR="000A6031" w:rsidRPr="009E2F97" w:rsidRDefault="000A6031" w:rsidP="009E2F9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9E2F97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4C78B574" w14:textId="77777777" w:rsidR="000A6031" w:rsidRPr="00010467" w:rsidRDefault="000A6031" w:rsidP="009E2F9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4DD5FEC7" w14:textId="77777777" w:rsidR="000A6031" w:rsidRPr="009E2F97" w:rsidRDefault="000A6031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E2F97">
        <w:rPr>
          <w:rFonts w:ascii="Angsana New" w:hAnsi="Angsana New" w:hint="cs"/>
          <w:sz w:val="30"/>
          <w:szCs w:val="30"/>
          <w:cs/>
          <w:lang w:bidi="th-TH"/>
        </w:rPr>
        <w:lastRenderedPageBreak/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9E2F97">
        <w:rPr>
          <w:rFonts w:ascii="Angsana New" w:hAnsi="Angsana New" w:hint="cs"/>
          <w:sz w:val="30"/>
          <w:szCs w:val="30"/>
          <w:cs/>
          <w:lang w:val="en-US" w:bidi="th-TH"/>
        </w:rPr>
        <w:t>ใกล้เคียงกับอัตราดอกเบี้ย</w:t>
      </w:r>
      <w:r w:rsidRPr="009E2F97">
        <w:rPr>
          <w:rFonts w:ascii="Angsana New" w:hAnsi="Angsana New"/>
          <w:sz w:val="30"/>
          <w:szCs w:val="30"/>
          <w:lang w:val="en-US" w:bidi="th-TH"/>
        </w:rPr>
        <w:br/>
      </w:r>
      <w:r w:rsidRPr="009E2F97">
        <w:rPr>
          <w:rFonts w:ascii="Angsana New" w:hAnsi="Angsana New" w:hint="cs"/>
          <w:sz w:val="30"/>
          <w:szCs w:val="30"/>
          <w:cs/>
          <w:lang w:val="en-US" w:bidi="th-TH"/>
        </w:rPr>
        <w:t>ในตลาด</w:t>
      </w:r>
    </w:p>
    <w:p w14:paraId="018A1303" w14:textId="6560171E" w:rsidR="00F0759E" w:rsidRPr="00A84361" w:rsidRDefault="00F0759E" w:rsidP="009E2F97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654DB9A" w14:textId="7DA15E4E" w:rsidR="00C5541D" w:rsidRPr="00F627CC" w:rsidRDefault="00C5541D" w:rsidP="009E2F97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F627CC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07DBE5F3" w14:textId="1A115041" w:rsidR="000A6031" w:rsidRPr="00A84361" w:rsidRDefault="000A6031" w:rsidP="00BB38D3">
      <w:pPr>
        <w:pStyle w:val="block"/>
        <w:tabs>
          <w:tab w:val="left" w:pos="630"/>
        </w:tabs>
        <w:spacing w:after="0" w:line="240" w:lineRule="atLeast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5742" w:type="dxa"/>
        <w:tblInd w:w="430" w:type="dxa"/>
        <w:tblLook w:val="04A0" w:firstRow="1" w:lastRow="0" w:firstColumn="1" w:lastColumn="0" w:noHBand="0" w:noVBand="1"/>
      </w:tblPr>
      <w:tblGrid>
        <w:gridCol w:w="2682"/>
        <w:gridCol w:w="3060"/>
      </w:tblGrid>
      <w:tr w:rsidR="00A46761" w:rsidRPr="009E2F97" w14:paraId="6562D3CF" w14:textId="77777777" w:rsidTr="00E3129C">
        <w:tc>
          <w:tcPr>
            <w:tcW w:w="2682" w:type="dxa"/>
            <w:shd w:val="clear" w:color="auto" w:fill="auto"/>
          </w:tcPr>
          <w:p w14:paraId="390F2539" w14:textId="77777777" w:rsidR="00A46761" w:rsidRPr="009E2F97" w:rsidRDefault="00A46761" w:rsidP="00E3129C">
            <w:pPr>
              <w:pStyle w:val="block"/>
              <w:spacing w:after="0" w:line="240" w:lineRule="atLeast"/>
              <w:ind w:left="0" w:right="-7" w:firstLine="1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3060" w:type="dxa"/>
            <w:shd w:val="clear" w:color="auto" w:fill="auto"/>
          </w:tcPr>
          <w:p w14:paraId="1513D16E" w14:textId="77777777" w:rsidR="00A46761" w:rsidRPr="009E2F97" w:rsidRDefault="00A4676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</w:tr>
      <w:tr w:rsidR="00A46761" w:rsidRPr="009E2F97" w14:paraId="28DDC29D" w14:textId="77777777" w:rsidTr="00E3129C">
        <w:tc>
          <w:tcPr>
            <w:tcW w:w="2682" w:type="dxa"/>
            <w:shd w:val="clear" w:color="auto" w:fill="auto"/>
          </w:tcPr>
          <w:p w14:paraId="5EFD5F0A" w14:textId="1224E0C2" w:rsidR="00A46761" w:rsidRPr="009E2F97" w:rsidRDefault="00A46761" w:rsidP="00ED7931">
            <w:pPr>
              <w:pStyle w:val="block"/>
              <w:spacing w:after="0" w:line="240" w:lineRule="atLeast"/>
              <w:ind w:left="77" w:right="-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เงินกู้ยืม</w:t>
            </w:r>
          </w:p>
        </w:tc>
        <w:tc>
          <w:tcPr>
            <w:tcW w:w="3060" w:type="dxa"/>
            <w:shd w:val="clear" w:color="auto" w:fill="auto"/>
          </w:tcPr>
          <w:p w14:paraId="3933F6B3" w14:textId="77777777" w:rsidR="00A46761" w:rsidRPr="009E2F97" w:rsidRDefault="00A4676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</w:tr>
      <w:tr w:rsidR="00A46761" w:rsidRPr="009E2F97" w14:paraId="6CDA260A" w14:textId="77777777" w:rsidTr="00E3129C">
        <w:tc>
          <w:tcPr>
            <w:tcW w:w="2682" w:type="dxa"/>
            <w:shd w:val="clear" w:color="auto" w:fill="auto"/>
          </w:tcPr>
          <w:p w14:paraId="06FFA820" w14:textId="3A78CCEC" w:rsidR="00A46761" w:rsidRPr="009E2F97" w:rsidRDefault="00A46761" w:rsidP="00A46761">
            <w:pPr>
              <w:pStyle w:val="block"/>
              <w:spacing w:after="0" w:line="240" w:lineRule="atLeast"/>
              <w:ind w:left="7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หุ้นกู้</w:t>
            </w:r>
          </w:p>
        </w:tc>
        <w:tc>
          <w:tcPr>
            <w:tcW w:w="3060" w:type="dxa"/>
            <w:shd w:val="clear" w:color="auto" w:fill="auto"/>
          </w:tcPr>
          <w:p w14:paraId="18E18F7F" w14:textId="52C7189F" w:rsidR="00A46761" w:rsidRPr="009E2F97" w:rsidRDefault="00A4676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A46761" w:rsidRPr="009E2F97" w14:paraId="22419620" w14:textId="77777777" w:rsidTr="00E3129C">
        <w:tc>
          <w:tcPr>
            <w:tcW w:w="2682" w:type="dxa"/>
            <w:shd w:val="clear" w:color="auto" w:fill="auto"/>
          </w:tcPr>
          <w:p w14:paraId="5E7FB8EE" w14:textId="77777777" w:rsidR="00A46761" w:rsidRPr="009E2F97" w:rsidRDefault="00A46761" w:rsidP="009E2F97">
            <w:pPr>
              <w:pStyle w:val="block"/>
              <w:spacing w:after="0" w:line="240" w:lineRule="atLeast"/>
              <w:ind w:left="77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มัดจำจากลูกค้า</w:t>
            </w:r>
          </w:p>
        </w:tc>
        <w:tc>
          <w:tcPr>
            <w:tcW w:w="3060" w:type="dxa"/>
            <w:shd w:val="clear" w:color="auto" w:fill="auto"/>
          </w:tcPr>
          <w:p w14:paraId="64E66FA1" w14:textId="77777777" w:rsidR="00A46761" w:rsidRPr="009E2F97" w:rsidRDefault="00A46761" w:rsidP="009E2F9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</w:tr>
    </w:tbl>
    <w:p w14:paraId="71BABBCD" w14:textId="77777777" w:rsidR="004F17B9" w:rsidRDefault="004F17B9" w:rsidP="00F0759E">
      <w:pPr>
        <w:pStyle w:val="block"/>
        <w:tabs>
          <w:tab w:val="left" w:pos="1009"/>
        </w:tabs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F228156" w14:textId="493E2FC0" w:rsidR="00AB0299" w:rsidRPr="009E2F97" w:rsidRDefault="00AB0299" w:rsidP="00F0759E">
      <w:pPr>
        <w:pStyle w:val="block"/>
        <w:tabs>
          <w:tab w:val="left" w:pos="1009"/>
        </w:tabs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9E2F97">
        <w:rPr>
          <w:rFonts w:ascii="Angsana New" w:hAnsi="Angsana New"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  <w:r w:rsidRPr="009E2F97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59C89E93" w14:textId="77777777" w:rsidR="00AB0299" w:rsidRPr="00A84361" w:rsidRDefault="00AB0299" w:rsidP="009E2F97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462"/>
      </w:tblGrid>
      <w:tr w:rsidR="003F0A5B" w:rsidRPr="009E2F97" w14:paraId="19EEEC37" w14:textId="77777777" w:rsidTr="00ED79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078618C" w14:textId="77777777" w:rsidR="00AB0299" w:rsidRPr="009E2F97" w:rsidRDefault="00AB0299" w:rsidP="00DC35B7">
            <w:pPr>
              <w:pStyle w:val="block"/>
              <w:spacing w:after="0" w:line="240" w:lineRule="auto"/>
              <w:ind w:left="-2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2D9CE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shd w:val="clear" w:color="auto" w:fill="auto"/>
            <w:vAlign w:val="bottom"/>
          </w:tcPr>
          <w:p w14:paraId="10AA722E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EB127B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630F0FB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</w:t>
            </w:r>
          </w:p>
          <w:p w14:paraId="2E99ABD2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15A93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62" w:type="dxa"/>
            <w:shd w:val="clear" w:color="auto" w:fill="auto"/>
            <w:vAlign w:val="bottom"/>
          </w:tcPr>
          <w:p w14:paraId="29DC9797" w14:textId="77777777" w:rsidR="00AB0299" w:rsidRPr="009E2F97" w:rsidRDefault="00AB0299" w:rsidP="009E2F97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ความสัมพันธ์ระหว่าง</w:t>
            </w:r>
          </w:p>
          <w:p w14:paraId="0EB03BB3" w14:textId="77777777" w:rsidR="00AB0299" w:rsidRPr="009E2F97" w:rsidRDefault="00AB0299" w:rsidP="009E2F97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F0A5B" w:rsidRPr="009E2F97" w14:paraId="4231B291" w14:textId="77777777" w:rsidTr="00ED7931">
        <w:tc>
          <w:tcPr>
            <w:tcW w:w="1710" w:type="dxa"/>
            <w:shd w:val="clear" w:color="auto" w:fill="auto"/>
          </w:tcPr>
          <w:p w14:paraId="7DE8B791" w14:textId="77777777" w:rsidR="00AB0299" w:rsidRPr="009E2F97" w:rsidRDefault="00AB0299" w:rsidP="000323AE">
            <w:pPr>
              <w:pStyle w:val="block"/>
              <w:spacing w:after="0" w:line="240" w:lineRule="auto"/>
              <w:ind w:left="-20" w:right="-108" w:firstLine="2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เงินลงทุนอื่น </w:t>
            </w:r>
            <w:r w:rsidRPr="009E2F97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3D741B7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284" w:type="dxa"/>
            <w:shd w:val="clear" w:color="auto" w:fill="auto"/>
          </w:tcPr>
          <w:p w14:paraId="5400F60D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43EC3221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shd w:val="clear" w:color="auto" w:fill="auto"/>
          </w:tcPr>
          <w:p w14:paraId="574BFAEC" w14:textId="77777777" w:rsidR="00AB0299" w:rsidRPr="009E2F97" w:rsidRDefault="00AB0299" w:rsidP="00977CC6">
            <w:pPr>
              <w:pStyle w:val="block"/>
              <w:numPr>
                <w:ilvl w:val="0"/>
                <w:numId w:val="26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</w:t>
            </w:r>
          </w:p>
          <w:p w14:paraId="18E60EE5" w14:textId="77777777" w:rsidR="00AB0299" w:rsidRPr="009E2F97" w:rsidRDefault="00AB0299" w:rsidP="00977CC6">
            <w:pPr>
              <w:pStyle w:val="block"/>
              <w:numPr>
                <w:ilvl w:val="0"/>
                <w:numId w:val="26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  <w:shd w:val="clear" w:color="auto" w:fill="auto"/>
          </w:tcPr>
          <w:p w14:paraId="4CD634E4" w14:textId="77777777" w:rsidR="00AB0299" w:rsidRPr="009E2F97" w:rsidRDefault="00AB0299" w:rsidP="009E2F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62" w:type="dxa"/>
            <w:shd w:val="clear" w:color="auto" w:fill="auto"/>
          </w:tcPr>
          <w:p w14:paraId="50B7F687" w14:textId="77777777" w:rsidR="00AB0299" w:rsidRPr="009E2F97" w:rsidRDefault="00AB0299" w:rsidP="009E2F9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3C7981DE" w14:textId="77777777" w:rsidR="00AB0299" w:rsidRPr="009E2F97" w:rsidRDefault="00AB0299" w:rsidP="00977CC6">
            <w:pPr>
              <w:pStyle w:val="block"/>
              <w:numPr>
                <w:ilvl w:val="0"/>
                <w:numId w:val="26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อัตราการเติบโตของกระแสเงินสดหลังจากช่วงระยะเวลาประมาณการสูงขึ้น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(ต่ำลง)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หรือ</w:t>
            </w:r>
          </w:p>
          <w:p w14:paraId="42A15474" w14:textId="0FAC97FF" w:rsidR="00AB0299" w:rsidRPr="009E2F97" w:rsidRDefault="00AB0299" w:rsidP="00977CC6">
            <w:pPr>
              <w:pStyle w:val="block"/>
              <w:numPr>
                <w:ilvl w:val="0"/>
                <w:numId w:val="26"/>
              </w:numPr>
              <w:spacing w:after="0" w:line="240" w:lineRule="auto"/>
              <w:ind w:left="196" w:right="-108" w:hanging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คิดลด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ต่ำลง 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9E2F97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สูงขึ้น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079C4902" w14:textId="77777777" w:rsidR="00AB0299" w:rsidRPr="00A84361" w:rsidRDefault="00AB0299" w:rsidP="009E2F97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410EA25" w14:textId="0744F008" w:rsidR="00AB0299" w:rsidRPr="009E2F97" w:rsidRDefault="00AB0299" w:rsidP="000323AE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b/>
          <w:bCs/>
          <w:sz w:val="30"/>
          <w:szCs w:val="30"/>
          <w:cs/>
          <w:lang w:bidi="th-TH"/>
        </w:rPr>
      </w:pPr>
      <w:bookmarkStart w:id="9" w:name="_Hlk66816455"/>
      <w:r w:rsidRPr="009E2F97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bookmarkEnd w:id="9"/>
    </w:p>
    <w:p w14:paraId="57F36E19" w14:textId="77777777" w:rsidR="00AB0299" w:rsidRPr="00A84361" w:rsidRDefault="00AB0299" w:rsidP="000323AE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0D39B10" w14:textId="10725161" w:rsidR="00D55895" w:rsidRDefault="00AB0299" w:rsidP="000323A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2F97">
        <w:rPr>
          <w:rFonts w:ascii="Angsana New" w:hAnsi="Angsana New" w:cs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="003639BD">
        <w:rPr>
          <w:rFonts w:ascii="Angsana New" w:hAnsi="Angsana New" w:cs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 w:cs="Angsana New"/>
          <w:sz w:val="30"/>
          <w:szCs w:val="30"/>
        </w:rPr>
        <w:t>30</w:t>
      </w:r>
      <w:r w:rsidR="003639BD">
        <w:rPr>
          <w:rFonts w:ascii="Angsana New" w:hAnsi="Angsana New" w:cs="Angsana New"/>
          <w:sz w:val="30"/>
          <w:szCs w:val="30"/>
        </w:rPr>
        <w:t xml:space="preserve"> </w:t>
      </w:r>
      <w:r w:rsidR="003639B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E2F97">
        <w:rPr>
          <w:rFonts w:ascii="Angsana New" w:hAnsi="Angsana New" w:cs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 w:cs="Angsana New"/>
          <w:sz w:val="30"/>
          <w:szCs w:val="30"/>
        </w:rPr>
        <w:t>2565</w:t>
      </w:r>
      <w:r w:rsidRPr="009E2F97">
        <w:rPr>
          <w:rFonts w:ascii="Angsana New" w:hAnsi="Angsana New" w:cs="Angsana New"/>
          <w:sz w:val="30"/>
          <w:szCs w:val="30"/>
        </w:rPr>
        <w:t xml:space="preserve"> </w:t>
      </w:r>
      <w:r w:rsidRPr="009E2F97">
        <w:rPr>
          <w:rFonts w:ascii="Angsana New" w:hAnsi="Angsana New" w:cs="Angsana New"/>
          <w:sz w:val="30"/>
          <w:szCs w:val="30"/>
          <w:cs/>
        </w:rPr>
        <w:t>โดยถือว่าข้อมูลอื่นๆ คงที่จะมีผลกระทบต่อมูลค่ายุติธรรมของตราสารทุนที่วัดมูลค่าด้วยมูลค่ายุติธรรมผ่านกำไรขาดทุนเบ็ดเสร็จอื่นดังต่อไปนี้</w:t>
      </w:r>
    </w:p>
    <w:p w14:paraId="0CA8A61F" w14:textId="77777777" w:rsidR="00D55895" w:rsidRDefault="00D55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7"/>
        <w:gridCol w:w="1097"/>
        <w:gridCol w:w="180"/>
        <w:gridCol w:w="980"/>
        <w:gridCol w:w="182"/>
        <w:gridCol w:w="1100"/>
        <w:gridCol w:w="182"/>
        <w:gridCol w:w="1182"/>
      </w:tblGrid>
      <w:tr w:rsidR="00C24492" w:rsidRPr="009E2F97" w14:paraId="4FAF9E60" w14:textId="77777777" w:rsidTr="00ED7931">
        <w:trPr>
          <w:cantSplit/>
          <w:trHeight w:val="279"/>
          <w:tblHeader/>
        </w:trPr>
        <w:tc>
          <w:tcPr>
            <w:tcW w:w="4187" w:type="dxa"/>
            <w:vMerge w:val="restart"/>
          </w:tcPr>
          <w:p w14:paraId="397CAF1A" w14:textId="77777777" w:rsidR="00C24492" w:rsidRPr="009E2F97" w:rsidRDefault="00C24492" w:rsidP="009E2F97">
            <w:pPr>
              <w:pStyle w:val="acctfourfigures"/>
              <w:tabs>
                <w:tab w:val="clear" w:pos="765"/>
              </w:tabs>
              <w:spacing w:line="240" w:lineRule="auto"/>
              <w:ind w:left="182" w:right="-79" w:hanging="18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7F565008" w14:textId="77777777" w:rsidR="00C24492" w:rsidRPr="009E2F97" w:rsidDel="00EC3B9E" w:rsidRDefault="00C24492" w:rsidP="009E2F97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ตราสารทุนที่วัดมูลค่าด้วยมูลค่ายุติธรรมผ่านกำไรขาดทุนเบ็ดเสร็จอื่นผลกระทบต่อกำไรขาดทุนเบ็ดเสร็จอื่น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สุทธิจากภาษีเงินได้</w:t>
            </w:r>
          </w:p>
        </w:tc>
        <w:tc>
          <w:tcPr>
            <w:tcW w:w="2257" w:type="dxa"/>
            <w:gridSpan w:val="3"/>
            <w:vAlign w:val="bottom"/>
          </w:tcPr>
          <w:p w14:paraId="2D495013" w14:textId="77777777" w:rsidR="00C24492" w:rsidRPr="009E2F97" w:rsidRDefault="00C24492" w:rsidP="009E2F97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9E2F9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9E2F97">
              <w:rPr>
                <w:rFonts w:ascii="Angsana New" w:hAnsi="Angsana New" w:cs="Angsana New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091A478" w14:textId="77777777" w:rsidR="00C24492" w:rsidRPr="009E2F97" w:rsidRDefault="00C24492" w:rsidP="009E2F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1E5F78F2" w14:textId="77777777" w:rsidR="00C24492" w:rsidRPr="009E2F97" w:rsidRDefault="00C24492" w:rsidP="009E2F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9E2F97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24492" w:rsidRPr="009E2F97" w14:paraId="4834E8EB" w14:textId="77777777" w:rsidTr="00ED7931">
        <w:trPr>
          <w:cantSplit/>
          <w:trHeight w:val="862"/>
          <w:tblHeader/>
        </w:trPr>
        <w:tc>
          <w:tcPr>
            <w:tcW w:w="4187" w:type="dxa"/>
            <w:vMerge/>
          </w:tcPr>
          <w:p w14:paraId="1F5BA723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1A27B086" w14:textId="5594B281" w:rsidR="00C24492" w:rsidRPr="009E2F97" w:rsidRDefault="00C24492" w:rsidP="009E2F97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415B4C" w:rsidRPr="00415B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FABD11A" w14:textId="77777777" w:rsidR="00C24492" w:rsidRPr="009E2F97" w:rsidRDefault="00C24492" w:rsidP="009E2F97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7D81DD22" w14:textId="0329CAD3" w:rsidR="00C24492" w:rsidRPr="009E2F97" w:rsidRDefault="00C24492" w:rsidP="009E2F97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="00415B4C" w:rsidRPr="00415B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7A0D69F1" w14:textId="77777777" w:rsidR="00C24492" w:rsidRPr="009E2F97" w:rsidRDefault="00C24492" w:rsidP="009E2F97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FA647D8" w14:textId="1CC74AF4" w:rsidR="00C24492" w:rsidRPr="009E2F97" w:rsidRDefault="00C24492" w:rsidP="009E2F97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415B4C" w:rsidRPr="00415B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91F2F11" w14:textId="77777777" w:rsidR="00C24492" w:rsidRPr="009E2F97" w:rsidRDefault="00C24492" w:rsidP="009E2F97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C5D73EC" w14:textId="4CFF7EF5" w:rsidR="00C24492" w:rsidRPr="009E2F97" w:rsidRDefault="00C24492" w:rsidP="009E2F97">
            <w:pPr>
              <w:pStyle w:val="acctmergecolhdg"/>
              <w:spacing w:line="240" w:lineRule="auto"/>
              <w:ind w:left="-50" w:right="-7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E2F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ข้อสมมติ</w:t>
            </w:r>
            <w:r w:rsidR="00ED793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</w:t>
            </w:r>
            <w:r w:rsidRPr="009E2F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ดลง</w:t>
            </w:r>
            <w:r w:rsidR="00ED7931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9E2F9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415B4C" w:rsidRPr="00415B4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C24492" w:rsidRPr="009E2F97" w14:paraId="241B81E0" w14:textId="77777777" w:rsidTr="00ED7931">
        <w:trPr>
          <w:cantSplit/>
          <w:trHeight w:val="268"/>
          <w:tblHeader/>
        </w:trPr>
        <w:tc>
          <w:tcPr>
            <w:tcW w:w="4187" w:type="dxa"/>
          </w:tcPr>
          <w:p w14:paraId="30D86473" w14:textId="77777777" w:rsidR="00C24492" w:rsidRPr="009E2F97" w:rsidRDefault="00C24492" w:rsidP="009E2F9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03" w:type="dxa"/>
            <w:gridSpan w:val="7"/>
            <w:vAlign w:val="bottom"/>
          </w:tcPr>
          <w:p w14:paraId="78926AE3" w14:textId="77777777" w:rsidR="00C24492" w:rsidRPr="009E2F97" w:rsidRDefault="00C24492" w:rsidP="009E2F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C24492" w:rsidRPr="009E2F97" w14:paraId="2587658C" w14:textId="77777777" w:rsidTr="00ED7931">
        <w:trPr>
          <w:cantSplit/>
          <w:trHeight w:val="279"/>
        </w:trPr>
        <w:tc>
          <w:tcPr>
            <w:tcW w:w="4187" w:type="dxa"/>
          </w:tcPr>
          <w:p w14:paraId="4E522825" w14:textId="38FECE4A" w:rsidR="00C24492" w:rsidRPr="009E2F97" w:rsidRDefault="00415B4C" w:rsidP="009E2F9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5B4C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3639B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639B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415B4C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97" w:type="dxa"/>
            <w:vAlign w:val="bottom"/>
          </w:tcPr>
          <w:p w14:paraId="40DAEF01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0FD1DB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F285E4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20752AB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DFB57F7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E6A8382" w14:textId="77777777" w:rsidR="00C24492" w:rsidRPr="009E2F97" w:rsidRDefault="00C24492" w:rsidP="009E2F9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743F7D5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4492" w:rsidRPr="009E2F97" w14:paraId="42C18E2F" w14:textId="77777777" w:rsidTr="00ED7931">
        <w:trPr>
          <w:cantSplit/>
          <w:trHeight w:val="60"/>
        </w:trPr>
        <w:tc>
          <w:tcPr>
            <w:tcW w:w="4187" w:type="dxa"/>
          </w:tcPr>
          <w:p w14:paraId="564F640E" w14:textId="77777777" w:rsidR="00C24492" w:rsidRPr="009E2F97" w:rsidRDefault="00C24492" w:rsidP="009E2F97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อัตราการ</w:t>
            </w: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97" w:type="dxa"/>
            <w:vAlign w:val="bottom"/>
          </w:tcPr>
          <w:p w14:paraId="3EBE4FC4" w14:textId="403D8CFB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6F483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3DF050D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4DD1BE28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0278D6E2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0D8411D" w14:textId="77777777" w:rsidR="00C24492" w:rsidRPr="009E2F97" w:rsidRDefault="00C24492" w:rsidP="009E2F9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346EB67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4492" w:rsidRPr="009E2F97" w14:paraId="2220B776" w14:textId="77777777" w:rsidTr="00ED7931">
        <w:trPr>
          <w:cantSplit/>
          <w:trHeight w:val="279"/>
        </w:trPr>
        <w:tc>
          <w:tcPr>
            <w:tcW w:w="4187" w:type="dxa"/>
          </w:tcPr>
          <w:p w14:paraId="16786AA8" w14:textId="77777777" w:rsidR="00C24492" w:rsidRPr="009E2F97" w:rsidRDefault="00C24492" w:rsidP="009E2F97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97" w:type="dxa"/>
            <w:vAlign w:val="bottom"/>
          </w:tcPr>
          <w:p w14:paraId="24A070BF" w14:textId="14057AEC" w:rsidR="00C24492" w:rsidRPr="009E2F97" w:rsidRDefault="00415B4C" w:rsidP="009E2F9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3A120E54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1BC762B" w14:textId="14F71F09" w:rsidR="00C24492" w:rsidRPr="009E2F97" w:rsidRDefault="004A41AB" w:rsidP="009E2F9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415B4C"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41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160E3EAB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3B86E0F1" w14:textId="28E1C7EF" w:rsidR="00C24492" w:rsidRPr="009E2F97" w:rsidRDefault="0054128C" w:rsidP="009E2F97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0704795" w14:textId="77777777" w:rsidR="00C24492" w:rsidRPr="009E2F97" w:rsidRDefault="00C24492" w:rsidP="009E2F9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E76E44A" w14:textId="78BFE134" w:rsidR="00C24492" w:rsidRPr="009E2F97" w:rsidRDefault="0054128C" w:rsidP="009E2F97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C24492" w:rsidRPr="009E2F97" w14:paraId="7A0D1DC3" w14:textId="77777777" w:rsidTr="00ED7931">
        <w:trPr>
          <w:cantSplit/>
          <w:trHeight w:val="279"/>
        </w:trPr>
        <w:tc>
          <w:tcPr>
            <w:tcW w:w="4187" w:type="dxa"/>
          </w:tcPr>
          <w:p w14:paraId="5C2AF5C5" w14:textId="77777777" w:rsidR="00C24492" w:rsidRPr="009E2F97" w:rsidRDefault="00C24492" w:rsidP="009E2F97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9E2F9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7723607A" w14:textId="676180EF" w:rsidR="00C24492" w:rsidRPr="009E2F97" w:rsidRDefault="004A41AB" w:rsidP="009E2F9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415B4C" w:rsidRPr="00415B4C">
              <w:rPr>
                <w:rFonts w:ascii="Angsana New" w:hAnsi="Angsana New"/>
                <w:sz w:val="24"/>
                <w:szCs w:val="24"/>
                <w:lang w:val="en-US" w:bidi="th-TH"/>
              </w:rPr>
              <w:t>54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3392753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2A6707E" w14:textId="56C16E6C" w:rsidR="00C24492" w:rsidRPr="009E2F97" w:rsidRDefault="00415B4C" w:rsidP="009E2F9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</w:rPr>
            </w:pPr>
            <w:r w:rsidRPr="00415B4C">
              <w:rPr>
                <w:rFonts w:ascii="Angsana New" w:hAnsi="Angsana New"/>
                <w:sz w:val="24"/>
                <w:szCs w:val="24"/>
                <w:lang w:val="en-US"/>
              </w:rPr>
              <w:t>71</w:t>
            </w:r>
          </w:p>
        </w:tc>
        <w:tc>
          <w:tcPr>
            <w:tcW w:w="182" w:type="dxa"/>
            <w:vAlign w:val="bottom"/>
          </w:tcPr>
          <w:p w14:paraId="26368DB5" w14:textId="77777777" w:rsidR="00C24492" w:rsidRPr="009E2F97" w:rsidRDefault="00C24492" w:rsidP="009E2F9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vAlign w:val="bottom"/>
          </w:tcPr>
          <w:p w14:paraId="15E71CDE" w14:textId="18993083" w:rsidR="00C24492" w:rsidRPr="009E2F97" w:rsidRDefault="0054128C" w:rsidP="009E2F97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5E4B2865" w14:textId="77777777" w:rsidR="00C24492" w:rsidRPr="009E2F97" w:rsidRDefault="00C24492" w:rsidP="009E2F9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045989EE" w14:textId="47E6E283" w:rsidR="00C24492" w:rsidRPr="009E2F97" w:rsidRDefault="0054128C" w:rsidP="009E2F97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08DFEBAD" w14:textId="77777777" w:rsidR="00047051" w:rsidRDefault="00047051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</w:rPr>
      </w:pPr>
    </w:p>
    <w:p w14:paraId="34CCB9CC" w14:textId="50E30DCE" w:rsidR="00C24492" w:rsidRPr="0091096D" w:rsidRDefault="00C24492" w:rsidP="00D55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</w:rPr>
      </w:pPr>
      <w:r w:rsidRPr="0091096D"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  <w:cs/>
        </w:rPr>
        <w:t>ความเสี่ยงด้านเครดิต</w:t>
      </w:r>
    </w:p>
    <w:p w14:paraId="2D008C6B" w14:textId="77777777" w:rsidR="00C24492" w:rsidRPr="0091096D" w:rsidRDefault="00C2449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0917BF63" w14:textId="15EEC677" w:rsidR="00C24492" w:rsidRPr="0091096D" w:rsidRDefault="00C2449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10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="00917255"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 w:rsidR="00202BBB"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bookmarkEnd w:id="10"/>
    <w:p w14:paraId="6F15FC9F" w14:textId="77777777" w:rsidR="00C24492" w:rsidRPr="0091096D" w:rsidRDefault="00C24492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8"/>
        <w:gridCol w:w="887"/>
        <w:gridCol w:w="243"/>
        <w:gridCol w:w="1191"/>
        <w:gridCol w:w="243"/>
        <w:gridCol w:w="921"/>
        <w:gridCol w:w="245"/>
        <w:gridCol w:w="854"/>
        <w:gridCol w:w="246"/>
        <w:gridCol w:w="1174"/>
        <w:gridCol w:w="246"/>
        <w:gridCol w:w="852"/>
      </w:tblGrid>
      <w:tr w:rsidR="003F0A5B" w:rsidRPr="009E2F97" w14:paraId="50F9E9D0" w14:textId="77777777" w:rsidTr="003639BD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398960CA" w14:textId="77777777" w:rsidR="00C24492" w:rsidRPr="00070535" w:rsidRDefault="00C24492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3485" w:type="dxa"/>
            <w:gridSpan w:val="5"/>
            <w:shd w:val="clear" w:color="auto" w:fill="auto"/>
            <w:vAlign w:val="bottom"/>
          </w:tcPr>
          <w:p w14:paraId="6652F721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</w:tcPr>
          <w:p w14:paraId="17DF8D59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2" w:type="dxa"/>
            <w:gridSpan w:val="5"/>
            <w:shd w:val="clear" w:color="auto" w:fill="auto"/>
          </w:tcPr>
          <w:p w14:paraId="763E596F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0A5B" w:rsidRPr="009E2F97" w14:paraId="7017B8FC" w14:textId="77777777" w:rsidTr="003639BD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1E8BBF62" w14:textId="77777777" w:rsidR="00C24492" w:rsidRPr="00070535" w:rsidRDefault="00C24492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239DEE0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283422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E64C075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070535">
              <w:rPr>
                <w:rFonts w:ascii="Angsana New" w:hAnsi="Angsana New"/>
                <w:sz w:val="26"/>
                <w:szCs w:val="26"/>
              </w:rPr>
              <w:br/>
            </w:r>
            <w:r w:rsidRPr="00070535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2A384CFB" w14:textId="79352FEC" w:rsidR="00C24492" w:rsidRPr="00070535" w:rsidRDefault="0091725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CEDF20E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F6BD7C1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4740EAB1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45" w:type="dxa"/>
            <w:shd w:val="clear" w:color="auto" w:fill="auto"/>
          </w:tcPr>
          <w:p w14:paraId="20787181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7A7163D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0CFAB9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E96D0C4" w14:textId="77777777" w:rsidR="00917255" w:rsidRPr="00070535" w:rsidRDefault="0091725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070535">
              <w:rPr>
                <w:rFonts w:ascii="Angsana New" w:hAnsi="Angsana New"/>
                <w:sz w:val="26"/>
                <w:szCs w:val="26"/>
              </w:rPr>
              <w:br/>
            </w:r>
            <w:r w:rsidRPr="00070535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</w:p>
          <w:p w14:paraId="176560CF" w14:textId="1AD3B783" w:rsidR="00C24492" w:rsidRPr="00070535" w:rsidRDefault="00917255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3FB407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1EA2751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1EF31FCD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3F0A5B" w:rsidRPr="009E2F97" w14:paraId="578C7984" w14:textId="77777777" w:rsidTr="00EB2B1B">
        <w:trPr>
          <w:trHeight w:val="19"/>
          <w:tblHeader/>
        </w:trPr>
        <w:tc>
          <w:tcPr>
            <w:tcW w:w="2078" w:type="dxa"/>
            <w:shd w:val="clear" w:color="auto" w:fill="auto"/>
            <w:vAlign w:val="bottom"/>
          </w:tcPr>
          <w:p w14:paraId="5920A09E" w14:textId="1E47F155" w:rsidR="00C24492" w:rsidRPr="00070535" w:rsidRDefault="00C24492" w:rsidP="009E2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shd w:val="clear" w:color="auto" w:fill="auto"/>
            <w:vAlign w:val="bottom"/>
          </w:tcPr>
          <w:p w14:paraId="53BEBE04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070535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07053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7053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3F0A5B" w:rsidRPr="009E2F97" w14:paraId="49B5B0F1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431EA388" w14:textId="0CB26625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3639BD" w:rsidRPr="0007053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  <w:r w:rsidRPr="0007053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415B4C" w:rsidRPr="00415B4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87" w:type="dxa"/>
            <w:shd w:val="clear" w:color="auto" w:fill="auto"/>
          </w:tcPr>
          <w:p w14:paraId="09746570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16422AC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993080A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8A81C28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144D1109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6B934C53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CE405FD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2C67BE0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38B065C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77FC3EC" w14:textId="77777777" w:rsidR="00C24492" w:rsidRPr="007343FC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shd w:val="clear" w:color="auto" w:fill="auto"/>
          </w:tcPr>
          <w:p w14:paraId="7B8C2007" w14:textId="77777777" w:rsidR="00C24492" w:rsidRPr="007343FC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F0A5B" w:rsidRPr="009E2F97" w14:paraId="7B37420F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5A51E5E4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  <w:shd w:val="clear" w:color="auto" w:fill="auto"/>
          </w:tcPr>
          <w:p w14:paraId="12ED3B97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213C894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C029C80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B3A9FF5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3176275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328DDEC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1D68225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D4BB65B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C9FB6FF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763C2AE0" w14:textId="77777777" w:rsidR="00C24492" w:rsidRPr="007343FC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shd w:val="clear" w:color="auto" w:fill="auto"/>
          </w:tcPr>
          <w:p w14:paraId="7D45D632" w14:textId="77777777" w:rsidR="00C24492" w:rsidRPr="007343FC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3F0A5B" w:rsidRPr="009E2F97" w14:paraId="0DAA3D5B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11EE2A12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070535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78D0A850" w14:textId="70C2FE3E" w:rsidR="00C24492" w:rsidRPr="00070535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43" w:type="dxa"/>
            <w:shd w:val="clear" w:color="auto" w:fill="auto"/>
          </w:tcPr>
          <w:p w14:paraId="77D5F29B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5C913BA" w14:textId="2CB01E32" w:rsidR="00C24492" w:rsidRPr="00070535" w:rsidRDefault="005B026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E06A44E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FDA2718" w14:textId="407E5118" w:rsidR="00C24492" w:rsidRPr="00070535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45" w:type="dxa"/>
            <w:shd w:val="clear" w:color="auto" w:fill="auto"/>
          </w:tcPr>
          <w:p w14:paraId="3F1A86C8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7B16FEF" w14:textId="17602E6E" w:rsidR="00C24492" w:rsidRPr="00070535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246" w:type="dxa"/>
            <w:shd w:val="clear" w:color="auto" w:fill="auto"/>
          </w:tcPr>
          <w:p w14:paraId="6D201663" w14:textId="77777777" w:rsidR="00C24492" w:rsidRPr="00070535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307C9D5" w14:textId="4A8A7131" w:rsidR="00C24492" w:rsidRPr="00070535" w:rsidRDefault="005B026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CD69937" w14:textId="77777777" w:rsidR="00C24492" w:rsidRPr="007343FC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shd w:val="clear" w:color="auto" w:fill="auto"/>
          </w:tcPr>
          <w:p w14:paraId="2FC0AC99" w14:textId="7B8464D1" w:rsidR="00C24492" w:rsidRPr="007343FC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3F0A5B" w:rsidRPr="009E2F97" w14:paraId="7532314E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57008261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E2F9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4996B787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60B8C49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411A8FA" w14:textId="56FE1D7B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48C8491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7DC6915A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5C3325D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C6FFF9C" w14:textId="42D138AF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1FADFE1B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0FA2427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749DDE9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7D3034A" w14:textId="77777777" w:rsidR="00C24492" w:rsidRPr="009E2F97" w:rsidRDefault="00C24492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408F" w:rsidRPr="009E2F97" w14:paraId="03D73729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4504DFA5" w14:textId="23A9A8D2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hAnsi="Angsana New" w:hint="cs"/>
                <w:sz w:val="26"/>
                <w:szCs w:val="26"/>
                <w:cs/>
              </w:rPr>
              <w:t xml:space="preserve">   น้อยกว่า </w:t>
            </w:r>
            <w:r w:rsidR="00415B4C" w:rsidRPr="00415B4C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E2F97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67049CC6" w14:textId="1F65B6F6" w:rsidR="004F408F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43" w:type="dxa"/>
            <w:shd w:val="clear" w:color="auto" w:fill="auto"/>
          </w:tcPr>
          <w:p w14:paraId="36FF3DFC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8F9AF28" w14:textId="7B832EDD" w:rsidR="004F408F" w:rsidRPr="009E2F97" w:rsidRDefault="005B026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DC17DBB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23012D80" w14:textId="60A89C0D" w:rsidR="004F408F" w:rsidRPr="009E2F97" w:rsidRDefault="00415B4C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45" w:type="dxa"/>
            <w:shd w:val="clear" w:color="auto" w:fill="auto"/>
          </w:tcPr>
          <w:p w14:paraId="7F3B54AC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22C4E23" w14:textId="3C252E9B" w:rsidR="004F408F" w:rsidRPr="009E2F97" w:rsidRDefault="005B0264" w:rsidP="00313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8BE4DBD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7B907E7" w14:textId="4FD14B09" w:rsidR="004F408F" w:rsidRPr="009E2F97" w:rsidRDefault="005B0264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0710441" w14:textId="77777777" w:rsidR="004F408F" w:rsidRPr="009E2F97" w:rsidRDefault="004F408F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ABD1B90" w14:textId="32FF457F" w:rsidR="004F408F" w:rsidRPr="009E2F97" w:rsidRDefault="005B0264" w:rsidP="00313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2BBB" w:rsidRPr="009E2F97" w14:paraId="093E6DF9" w14:textId="77777777" w:rsidTr="00C4699A">
        <w:trPr>
          <w:trHeight w:val="19"/>
        </w:trPr>
        <w:tc>
          <w:tcPr>
            <w:tcW w:w="2078" w:type="dxa"/>
            <w:shd w:val="clear" w:color="auto" w:fill="auto"/>
          </w:tcPr>
          <w:p w14:paraId="219A6E41" w14:textId="157C247C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48343" w14:textId="7DE0B3D4" w:rsidR="00202BBB" w:rsidRPr="009E2F97" w:rsidRDefault="00202BBB" w:rsidP="0020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43" w:type="dxa"/>
            <w:shd w:val="clear" w:color="auto" w:fill="auto"/>
          </w:tcPr>
          <w:p w14:paraId="42AC7E67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9FFD2" w14:textId="6413AA25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958034A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30C38" w14:textId="1A941CDF" w:rsidR="00202BBB" w:rsidRPr="009E2F97" w:rsidRDefault="00202BBB" w:rsidP="0020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45" w:type="dxa"/>
            <w:shd w:val="clear" w:color="auto" w:fill="auto"/>
          </w:tcPr>
          <w:p w14:paraId="5E788E1E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10391" w14:textId="72695F9E" w:rsidR="00202BBB" w:rsidRPr="00202BBB" w:rsidRDefault="00202BBB" w:rsidP="0020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2BBB">
              <w:rPr>
                <w:rFonts w:ascii="Angsana New" w:hAnsi="Angsana New"/>
                <w:b/>
                <w:bCs/>
                <w:sz w:val="26"/>
                <w:szCs w:val="26"/>
              </w:rPr>
              <w:t>146</w:t>
            </w:r>
          </w:p>
        </w:tc>
        <w:tc>
          <w:tcPr>
            <w:tcW w:w="246" w:type="dxa"/>
            <w:shd w:val="clear" w:color="auto" w:fill="auto"/>
          </w:tcPr>
          <w:p w14:paraId="2622B662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B85E0" w14:textId="1764F1B3" w:rsidR="00202BBB" w:rsidRP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2BB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0BA5A9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F2295" w14:textId="0DA22A2C" w:rsidR="00202BBB" w:rsidRPr="009E2F97" w:rsidRDefault="00202BBB" w:rsidP="0020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146</w:t>
            </w:r>
          </w:p>
        </w:tc>
      </w:tr>
      <w:tr w:rsidR="00202BBB" w:rsidRPr="009E2F97" w14:paraId="396D69A6" w14:textId="77777777" w:rsidTr="00C4699A">
        <w:trPr>
          <w:trHeight w:val="19"/>
        </w:trPr>
        <w:tc>
          <w:tcPr>
            <w:tcW w:w="2078" w:type="dxa"/>
            <w:shd w:val="clear" w:color="auto" w:fill="auto"/>
          </w:tcPr>
          <w:p w14:paraId="3B0D93A4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2E5DE89" w14:textId="2138A165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796ED16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4122B21" w14:textId="14945724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80D4511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501F59DE" w14:textId="19DFC371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DC7786E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48640B8C" w14:textId="385984D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11BCFCD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2FFD26C" w14:textId="71AFC9A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B38691B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0E24EB8E" w14:textId="5D4A0E2F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2BBB" w:rsidRPr="009E2F97" w14:paraId="3CA51C8B" w14:textId="77777777" w:rsidTr="00C4699A">
        <w:trPr>
          <w:trHeight w:val="19"/>
        </w:trPr>
        <w:tc>
          <w:tcPr>
            <w:tcW w:w="2078" w:type="dxa"/>
            <w:shd w:val="clear" w:color="auto" w:fill="auto"/>
          </w:tcPr>
          <w:p w14:paraId="4196A2F0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4AF5A3C2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C9829C2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86E0FB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571A712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423259F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367148F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648C9CF2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16DD871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E15296F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3CE384FB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7F7167B9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2BBB" w:rsidRPr="009E2F97" w14:paraId="252236D7" w14:textId="77777777" w:rsidTr="00233E1B">
        <w:trPr>
          <w:trHeight w:val="19"/>
        </w:trPr>
        <w:tc>
          <w:tcPr>
            <w:tcW w:w="2078" w:type="dxa"/>
            <w:shd w:val="clear" w:color="auto" w:fill="auto"/>
          </w:tcPr>
          <w:p w14:paraId="43EC30FA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571FCAEC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9B8B358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C54196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371F2D4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57D98F7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E620F6D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2F69E51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A245B78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FD606D4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0D0ACA3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07BB6D8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2BBB" w:rsidRPr="009E2F97" w14:paraId="18CFAB4C" w14:textId="77777777" w:rsidTr="00233E1B">
        <w:trPr>
          <w:trHeight w:val="19"/>
        </w:trPr>
        <w:tc>
          <w:tcPr>
            <w:tcW w:w="2078" w:type="dxa"/>
            <w:shd w:val="clear" w:color="auto" w:fill="auto"/>
          </w:tcPr>
          <w:p w14:paraId="5498A114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7E685A4C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45D143E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1DE411B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6744D39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76C3682F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4180DA2C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73E90A5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63FC86F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7F91088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8FC12D1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496A947F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2BBB" w:rsidRPr="009E2F97" w14:paraId="0E4A9832" w14:textId="77777777" w:rsidTr="00233E1B">
        <w:trPr>
          <w:trHeight w:val="19"/>
        </w:trPr>
        <w:tc>
          <w:tcPr>
            <w:tcW w:w="2078" w:type="dxa"/>
            <w:shd w:val="clear" w:color="auto" w:fill="auto"/>
          </w:tcPr>
          <w:p w14:paraId="64F6A82F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659F0E2E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1EFE543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B3AFA0F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097C632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99B6793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9E12C2C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E686F8C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78C2659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6A81206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8C86D62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C193673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2BBB" w:rsidRPr="009E2F97" w14:paraId="502EBEFF" w14:textId="77777777" w:rsidTr="00233E1B">
        <w:trPr>
          <w:trHeight w:val="19"/>
        </w:trPr>
        <w:tc>
          <w:tcPr>
            <w:tcW w:w="2078" w:type="dxa"/>
            <w:shd w:val="clear" w:color="auto" w:fill="auto"/>
          </w:tcPr>
          <w:p w14:paraId="52006262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73CB2B3B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4466A46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C67D260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5FE89A3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0F3071C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76648F4A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ADA0D16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A34BA90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3E621A6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2EA59008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20935BA0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2BBB" w:rsidRPr="009E2F97" w14:paraId="0A7A4968" w14:textId="77777777" w:rsidTr="00233E1B">
        <w:trPr>
          <w:trHeight w:val="19"/>
        </w:trPr>
        <w:tc>
          <w:tcPr>
            <w:tcW w:w="2078" w:type="dxa"/>
            <w:shd w:val="clear" w:color="auto" w:fill="auto"/>
          </w:tcPr>
          <w:p w14:paraId="505E0F56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437F261E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FE6187F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946CAE8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BE2E90A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7B131EC3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2790220B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F76B591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8207701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08260D1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4C90AA4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FAA11D1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2BBB" w:rsidRPr="009E2F97" w14:paraId="6C87991D" w14:textId="77777777" w:rsidTr="00233E1B">
        <w:trPr>
          <w:trHeight w:val="19"/>
        </w:trPr>
        <w:tc>
          <w:tcPr>
            <w:tcW w:w="2078" w:type="dxa"/>
            <w:shd w:val="clear" w:color="auto" w:fill="auto"/>
          </w:tcPr>
          <w:p w14:paraId="51AEE853" w14:textId="7D0F185B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กิจการอื่นๆ</w:t>
            </w:r>
          </w:p>
        </w:tc>
        <w:tc>
          <w:tcPr>
            <w:tcW w:w="887" w:type="dxa"/>
            <w:shd w:val="clear" w:color="auto" w:fill="auto"/>
          </w:tcPr>
          <w:p w14:paraId="3E139CA2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16CBC96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38B6FC8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74C025A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6A032776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160DC1DF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8D33FFC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B4A7452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25D5C76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52B0D935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589A4E4" w14:textId="77777777" w:rsidR="00202BBB" w:rsidRPr="00415B4C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02BBB" w:rsidRPr="009E2F97" w14:paraId="1BB6CC5E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455752B5" w14:textId="2684DFB5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E2F97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shd w:val="clear" w:color="auto" w:fill="auto"/>
          </w:tcPr>
          <w:p w14:paraId="420CD3C7" w14:textId="5286F1BA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43" w:type="dxa"/>
            <w:shd w:val="clear" w:color="auto" w:fill="auto"/>
          </w:tcPr>
          <w:p w14:paraId="012553F6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012AF9B" w14:textId="1DF457A5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7E7795E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4627E8FF" w14:textId="41D31E12" w:rsidR="00202BBB" w:rsidRPr="009E2F97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45" w:type="dxa"/>
            <w:shd w:val="clear" w:color="auto" w:fill="auto"/>
          </w:tcPr>
          <w:p w14:paraId="042258B4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34B1B19B" w14:textId="5B357D2B" w:rsidR="00202BBB" w:rsidRPr="009E2F97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1FF75456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E6B3697" w14:textId="2E0FB24A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21A2669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0403ED1" w14:textId="2B37884B" w:rsidR="00202BBB" w:rsidRPr="009E2F97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02BBB" w:rsidRPr="009E2F97" w14:paraId="45C42895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4ECAEFF7" w14:textId="6714DC06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9E2F97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9E2F9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  <w:shd w:val="clear" w:color="auto" w:fill="auto"/>
          </w:tcPr>
          <w:p w14:paraId="5A64AAF3" w14:textId="2649B756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2FF0C69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D8BF3B4" w14:textId="750B19F5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D113F3F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09B41B4C" w14:textId="45EFC34A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</w:tcPr>
          <w:p w14:paraId="5D87EA0E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22B04CF" w14:textId="1A23CE51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7645E5B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08484C7" w14:textId="6AAECA7F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66E69737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3743F96A" w14:textId="4E9B5881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2BBB" w:rsidRPr="009E2F97" w14:paraId="0E3B92DC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1155A423" w14:textId="4FCFD434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Pr="00415B4C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shd w:val="clear" w:color="auto" w:fill="auto"/>
          </w:tcPr>
          <w:p w14:paraId="1D869B8C" w14:textId="730CB70A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43" w:type="dxa"/>
            <w:shd w:val="clear" w:color="auto" w:fill="auto"/>
          </w:tcPr>
          <w:p w14:paraId="500A129D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D78F930" w14:textId="49D6E6E7" w:rsidR="00202BBB" w:rsidRPr="009E2F97" w:rsidRDefault="00202BBB" w:rsidP="00B52A8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15B4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4FC6C59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32D557DE" w14:textId="546517E4" w:rsidR="00202BBB" w:rsidRPr="009E2F97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45" w:type="dxa"/>
            <w:shd w:val="clear" w:color="auto" w:fill="auto"/>
          </w:tcPr>
          <w:p w14:paraId="3D98A8B4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48CDF0E" w14:textId="455255DA" w:rsidR="00202BBB" w:rsidRPr="00AC6E8D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4B55D182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653559F" w14:textId="02B465BD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6089618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0272EEB0" w14:textId="5DAFB975" w:rsidR="00202BBB" w:rsidRPr="00AC6E8D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02BBB" w:rsidRPr="009E2F97" w14:paraId="353D5A31" w14:textId="77777777" w:rsidTr="003639BD">
        <w:trPr>
          <w:trHeight w:val="19"/>
        </w:trPr>
        <w:tc>
          <w:tcPr>
            <w:tcW w:w="2078" w:type="dxa"/>
            <w:shd w:val="clear" w:color="auto" w:fill="auto"/>
          </w:tcPr>
          <w:p w14:paraId="1E7DA8E4" w14:textId="4BA417F8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Pr="00415B4C">
              <w:rPr>
                <w:rFonts w:ascii="Angsana New" w:eastAsia="Batang" w:hAnsi="Angsana New"/>
                <w:sz w:val="26"/>
                <w:szCs w:val="26"/>
              </w:rPr>
              <w:t>3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- </w:t>
            </w:r>
            <w:r w:rsidRPr="00415B4C">
              <w:rPr>
                <w:rFonts w:ascii="Angsana New" w:eastAsia="Batang" w:hAnsi="Angsana New"/>
                <w:sz w:val="26"/>
                <w:szCs w:val="26"/>
              </w:rPr>
              <w:t>6</w:t>
            </w:r>
            <w:r w:rsidRPr="009E2F97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shd w:val="clear" w:color="auto" w:fill="auto"/>
          </w:tcPr>
          <w:p w14:paraId="55C4E853" w14:textId="1942F826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7E11AC83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714212B" w14:textId="7A5FC59A" w:rsidR="00202BBB" w:rsidRPr="009E2F97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A49209A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14:paraId="52746D57" w14:textId="14AC0CDE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579381B0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0E32A08" w14:textId="039FA91E" w:rsidR="00202BBB" w:rsidRPr="00AC6E8D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5D060BB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61BA806" w14:textId="4C547624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E09A999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13BC2DFF" w14:textId="7C223621" w:rsidR="00202BBB" w:rsidRPr="00AC6E8D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2BBB" w:rsidRPr="009E2F97" w14:paraId="2BCC5A3A" w14:textId="77777777" w:rsidTr="00C4699A">
        <w:trPr>
          <w:trHeight w:val="19"/>
        </w:trPr>
        <w:tc>
          <w:tcPr>
            <w:tcW w:w="2078" w:type="dxa"/>
            <w:shd w:val="clear" w:color="auto" w:fill="auto"/>
          </w:tcPr>
          <w:p w14:paraId="7A8337FC" w14:textId="7D9566C2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Pr="00415B4C">
              <w:rPr>
                <w:rFonts w:ascii="Angsana New" w:eastAsia="Batang" w:hAnsi="Angsana New"/>
                <w:sz w:val="26"/>
                <w:szCs w:val="26"/>
              </w:rPr>
              <w:t>12</w:t>
            </w:r>
            <w:r w:rsidRPr="009E2F97">
              <w:rPr>
                <w:rFonts w:ascii="Angsana New" w:eastAsia="Batang" w:hAnsi="Angsana New"/>
                <w:sz w:val="26"/>
                <w:szCs w:val="26"/>
              </w:rPr>
              <w:t xml:space="preserve">  </w:t>
            </w:r>
            <w:r w:rsidRPr="009E2F97">
              <w:rPr>
                <w:rFonts w:ascii="Angsana New" w:eastAsia="Batang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707A98C" w14:textId="370D1819" w:rsidR="00202BBB" w:rsidRPr="009E2F97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43" w:type="dxa"/>
            <w:shd w:val="clear" w:color="auto" w:fill="auto"/>
          </w:tcPr>
          <w:p w14:paraId="1C002206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4C260291" w14:textId="332BDAE2" w:rsidR="00202BBB" w:rsidRPr="009E2F97" w:rsidRDefault="00202BBB" w:rsidP="00B52A8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15B4C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93D4BF7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6F983405" w14:textId="1944274F" w:rsidR="00202BBB" w:rsidRPr="009E2F97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3D10963B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40603D5C" w14:textId="5A315537" w:rsidR="00202BBB" w:rsidRPr="00AC6E8D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46" w:type="dxa"/>
            <w:shd w:val="clear" w:color="auto" w:fill="auto"/>
          </w:tcPr>
          <w:p w14:paraId="471EC9CA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3301C49" w14:textId="3A1E4913" w:rsidR="00202BBB" w:rsidRPr="00AC6E8D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15B4C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67B9BE16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5BBE3A38" w14:textId="385CEC8D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2BBB" w:rsidRPr="009E2F97" w14:paraId="5D92187A" w14:textId="77777777" w:rsidTr="00C4699A">
        <w:trPr>
          <w:trHeight w:val="19"/>
        </w:trPr>
        <w:tc>
          <w:tcPr>
            <w:tcW w:w="2078" w:type="dxa"/>
            <w:shd w:val="clear" w:color="auto" w:fill="auto"/>
          </w:tcPr>
          <w:p w14:paraId="59AE1B6A" w14:textId="5FEBAAD9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EA221" w14:textId="5A28AC42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243" w:type="dxa"/>
            <w:shd w:val="clear" w:color="auto" w:fill="auto"/>
          </w:tcPr>
          <w:p w14:paraId="547E7FB0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56984" w14:textId="7808D15A" w:rsidR="00202BBB" w:rsidRPr="009E2F97" w:rsidRDefault="00202BBB" w:rsidP="00E2597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48DDB9FB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4A187" w14:textId="1247301D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45" w:type="dxa"/>
            <w:shd w:val="clear" w:color="auto" w:fill="auto"/>
          </w:tcPr>
          <w:p w14:paraId="6725C5F5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8230B" w14:textId="343B0425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46" w:type="dxa"/>
            <w:shd w:val="clear" w:color="auto" w:fill="auto"/>
          </w:tcPr>
          <w:p w14:paraId="31D52B13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235B8" w14:textId="3BA4159D" w:rsidR="00202BBB" w:rsidRPr="00AC6E8D" w:rsidRDefault="00202BBB" w:rsidP="0000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5633A810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34DF3" w14:textId="7FC42280" w:rsidR="00202BBB" w:rsidRPr="00AC6E8D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202BBB" w:rsidRPr="009E2F97" w14:paraId="596FEF4E" w14:textId="77777777" w:rsidTr="00C4699A">
        <w:trPr>
          <w:trHeight w:val="19"/>
        </w:trPr>
        <w:tc>
          <w:tcPr>
            <w:tcW w:w="2078" w:type="dxa"/>
            <w:shd w:val="clear" w:color="auto" w:fill="auto"/>
          </w:tcPr>
          <w:p w14:paraId="226C89D4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48C1D8CF" w14:textId="38F05146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</w:t>
            </w:r>
            <w:r w:rsidRPr="009E2F9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777A0DEF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07594AB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FA76AE5" w14:textId="59D52DED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243" w:type="dxa"/>
            <w:shd w:val="clear" w:color="auto" w:fill="auto"/>
          </w:tcPr>
          <w:p w14:paraId="64BCAA08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6AE4C6C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7B69604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4D3E2C1" w14:textId="02A5D593" w:rsidR="00202BBB" w:rsidRPr="009E2F97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FAEC487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09735439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872B60C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EB654A6" w14:textId="53BEABB2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245" w:type="dxa"/>
            <w:shd w:val="clear" w:color="auto" w:fill="auto"/>
          </w:tcPr>
          <w:p w14:paraId="23DA2379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7291FDAB" w14:textId="77777777" w:rsidR="00202BBB" w:rsidRDefault="00202BBB" w:rsidP="00A7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5BD764A" w14:textId="77777777" w:rsidR="00202BBB" w:rsidRDefault="00202BBB" w:rsidP="00A7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28F9128" w14:textId="306FE7C0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46" w:type="dxa"/>
            <w:shd w:val="clear" w:color="auto" w:fill="auto"/>
          </w:tcPr>
          <w:p w14:paraId="58C067D9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221989D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DE870EF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85CD223" w14:textId="59417FFA" w:rsidR="00202BBB" w:rsidRPr="00AC6E8D" w:rsidRDefault="00202BBB" w:rsidP="00B5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BF6858C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25E71BC6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E213FCA" w14:textId="77777777" w:rsidR="00202BBB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B6E16DD" w14:textId="4C98FF73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</w:tr>
      <w:tr w:rsidR="00202BBB" w:rsidRPr="009E2F97" w14:paraId="10A07D2D" w14:textId="77777777" w:rsidTr="00C4699A">
        <w:trPr>
          <w:trHeight w:val="19"/>
        </w:trPr>
        <w:tc>
          <w:tcPr>
            <w:tcW w:w="2078" w:type="dxa"/>
            <w:shd w:val="clear" w:color="auto" w:fill="auto"/>
          </w:tcPr>
          <w:p w14:paraId="464AC7F3" w14:textId="45F512AC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88826" w14:textId="7F84ED94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427</w:t>
            </w:r>
          </w:p>
        </w:tc>
        <w:tc>
          <w:tcPr>
            <w:tcW w:w="243" w:type="dxa"/>
            <w:shd w:val="clear" w:color="auto" w:fill="auto"/>
          </w:tcPr>
          <w:p w14:paraId="7DFBC350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DB2E8" w14:textId="422FCA2C" w:rsidR="00202BBB" w:rsidRPr="009E2F97" w:rsidRDefault="00202BBB" w:rsidP="005144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5435644B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2A872" w14:textId="49CF75A5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405</w:t>
            </w:r>
          </w:p>
        </w:tc>
        <w:tc>
          <w:tcPr>
            <w:tcW w:w="245" w:type="dxa"/>
            <w:shd w:val="clear" w:color="auto" w:fill="auto"/>
          </w:tcPr>
          <w:p w14:paraId="0774FBC1" w14:textId="77777777" w:rsidR="00202BBB" w:rsidRPr="009E2F97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6A408" w14:textId="718E495B" w:rsidR="00202BBB" w:rsidRPr="00AC6E8D" w:rsidRDefault="00202BBB" w:rsidP="00A7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189</w:t>
            </w:r>
          </w:p>
        </w:tc>
        <w:tc>
          <w:tcPr>
            <w:tcW w:w="246" w:type="dxa"/>
            <w:shd w:val="clear" w:color="auto" w:fill="auto"/>
          </w:tcPr>
          <w:p w14:paraId="749FCBE7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B55E3" w14:textId="10596922" w:rsidR="00202BBB" w:rsidRPr="00AC6E8D" w:rsidRDefault="00202BBB" w:rsidP="00514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4B2AB244" w14:textId="77777777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364D8" w14:textId="43755296" w:rsidR="00202BBB" w:rsidRPr="00AC6E8D" w:rsidRDefault="00202BBB" w:rsidP="009E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178</w:t>
            </w:r>
          </w:p>
        </w:tc>
      </w:tr>
    </w:tbl>
    <w:p w14:paraId="45E0386C" w14:textId="77777777" w:rsidR="0059666A" w:rsidRDefault="0059666A" w:rsidP="00AC6E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/>
        </w:rPr>
      </w:pPr>
    </w:p>
    <w:tbl>
      <w:tblPr>
        <w:tblW w:w="91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078"/>
        <w:gridCol w:w="887"/>
        <w:gridCol w:w="243"/>
        <w:gridCol w:w="1191"/>
        <w:gridCol w:w="243"/>
        <w:gridCol w:w="921"/>
        <w:gridCol w:w="245"/>
        <w:gridCol w:w="854"/>
        <w:gridCol w:w="246"/>
        <w:gridCol w:w="1174"/>
        <w:gridCol w:w="246"/>
        <w:gridCol w:w="852"/>
      </w:tblGrid>
      <w:tr w:rsidR="00A46761" w14:paraId="3BF936E0" w14:textId="77777777" w:rsidTr="00C50915">
        <w:trPr>
          <w:trHeight w:val="19"/>
          <w:tblHeader/>
        </w:trPr>
        <w:tc>
          <w:tcPr>
            <w:tcW w:w="2078" w:type="dxa"/>
            <w:vAlign w:val="bottom"/>
            <w:hideMark/>
          </w:tcPr>
          <w:p w14:paraId="2905116B" w14:textId="77777777" w:rsidR="00A46761" w:rsidRDefault="00A46761" w:rsidP="00ED4C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3485" w:type="dxa"/>
            <w:gridSpan w:val="5"/>
            <w:vAlign w:val="bottom"/>
            <w:hideMark/>
          </w:tcPr>
          <w:p w14:paraId="427A02AC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5DC5614A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72" w:type="dxa"/>
            <w:gridSpan w:val="5"/>
            <w:hideMark/>
          </w:tcPr>
          <w:p w14:paraId="783247CB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6761" w14:paraId="0548CD87" w14:textId="77777777" w:rsidTr="00C50915">
        <w:trPr>
          <w:trHeight w:val="19"/>
          <w:tblHeader/>
        </w:trPr>
        <w:tc>
          <w:tcPr>
            <w:tcW w:w="2078" w:type="dxa"/>
            <w:vAlign w:val="bottom"/>
          </w:tcPr>
          <w:p w14:paraId="62BAFA3A" w14:textId="77777777" w:rsidR="00A46761" w:rsidRDefault="00A46761" w:rsidP="00ED4C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7" w:type="dxa"/>
            <w:vAlign w:val="bottom"/>
            <w:hideMark/>
          </w:tcPr>
          <w:p w14:paraId="3A1E6E85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3" w:type="dxa"/>
            <w:vAlign w:val="bottom"/>
          </w:tcPr>
          <w:p w14:paraId="3C82A9ED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bottom"/>
            <w:hideMark/>
          </w:tcPr>
          <w:p w14:paraId="7BBDB91E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</w:p>
          <w:p w14:paraId="3873B3CD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3" w:type="dxa"/>
            <w:vAlign w:val="bottom"/>
          </w:tcPr>
          <w:p w14:paraId="49C59BB6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1" w:type="dxa"/>
            <w:vAlign w:val="bottom"/>
            <w:hideMark/>
          </w:tcPr>
          <w:p w14:paraId="3CF35F9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5FA73930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45" w:type="dxa"/>
          </w:tcPr>
          <w:p w14:paraId="2D49C0A7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  <w:hideMark/>
          </w:tcPr>
          <w:p w14:paraId="017094D3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9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6" w:type="dxa"/>
            <w:vAlign w:val="bottom"/>
          </w:tcPr>
          <w:p w14:paraId="570A0112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  <w:hideMark/>
          </w:tcPr>
          <w:p w14:paraId="35D8060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9"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</w:p>
          <w:p w14:paraId="3B6B19F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46" w:type="dxa"/>
            <w:vAlign w:val="bottom"/>
          </w:tcPr>
          <w:p w14:paraId="16D0357C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2" w:type="dxa"/>
            <w:vAlign w:val="bottom"/>
            <w:hideMark/>
          </w:tcPr>
          <w:p w14:paraId="4CA0893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มูลค่ารวม</w:t>
            </w:r>
          </w:p>
          <w:p w14:paraId="45BD2BDE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</w:tr>
      <w:tr w:rsidR="00A46761" w14:paraId="1074A270" w14:textId="77777777" w:rsidTr="00C50915">
        <w:trPr>
          <w:trHeight w:val="19"/>
          <w:tblHeader/>
        </w:trPr>
        <w:tc>
          <w:tcPr>
            <w:tcW w:w="2078" w:type="dxa"/>
            <w:vAlign w:val="bottom"/>
          </w:tcPr>
          <w:p w14:paraId="55015A68" w14:textId="77777777" w:rsidR="00A46761" w:rsidRDefault="00A46761" w:rsidP="00ED4C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11"/>
            <w:vAlign w:val="bottom"/>
            <w:hideMark/>
          </w:tcPr>
          <w:p w14:paraId="2FF6219F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A46761" w14:paraId="240D9F2E" w14:textId="77777777" w:rsidTr="00C50915">
        <w:trPr>
          <w:trHeight w:val="19"/>
        </w:trPr>
        <w:tc>
          <w:tcPr>
            <w:tcW w:w="2078" w:type="dxa"/>
            <w:hideMark/>
          </w:tcPr>
          <w:p w14:paraId="658855B6" w14:textId="419B7DFC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15B4C" w:rsidRPr="00415B4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 </w:t>
            </w:r>
            <w:r w:rsidR="00415B4C" w:rsidRPr="00415B4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887" w:type="dxa"/>
          </w:tcPr>
          <w:p w14:paraId="3A4D1BB5" w14:textId="77777777" w:rsidR="00A46761" w:rsidRDefault="00A46761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B2CBA82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DFBD934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1C880C7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</w:tcPr>
          <w:p w14:paraId="04010074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357B116C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4D583E4E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4D5B1E56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BA7A794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29D4A68B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E05EACD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6761" w14:paraId="4A4DE4CB" w14:textId="77777777" w:rsidTr="00C50915">
        <w:trPr>
          <w:trHeight w:val="19"/>
        </w:trPr>
        <w:tc>
          <w:tcPr>
            <w:tcW w:w="2078" w:type="dxa"/>
            <w:hideMark/>
          </w:tcPr>
          <w:p w14:paraId="39A05FFC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87" w:type="dxa"/>
          </w:tcPr>
          <w:p w14:paraId="588F09D5" w14:textId="77777777" w:rsidR="00A46761" w:rsidRDefault="00A46761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2790E9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9309083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24E88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</w:tcPr>
          <w:p w14:paraId="3DF87175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7F25721D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5A97AFDB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8423F00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0779FB0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38362816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0ACA54B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6761" w14:paraId="6F7FD72C" w14:textId="77777777" w:rsidTr="00C50915">
        <w:trPr>
          <w:trHeight w:val="19"/>
        </w:trPr>
        <w:tc>
          <w:tcPr>
            <w:tcW w:w="2078" w:type="dxa"/>
            <w:hideMark/>
          </w:tcPr>
          <w:p w14:paraId="294F2294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hideMark/>
          </w:tcPr>
          <w:p w14:paraId="5BEE51A5" w14:textId="0F64AA13" w:rsidR="00A46761" w:rsidRDefault="00415B4C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43" w:type="dxa"/>
          </w:tcPr>
          <w:p w14:paraId="60BF0486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hideMark/>
          </w:tcPr>
          <w:p w14:paraId="1B1D83DD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588070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hideMark/>
          </w:tcPr>
          <w:p w14:paraId="1C4429A6" w14:textId="7BDB337E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45" w:type="dxa"/>
          </w:tcPr>
          <w:p w14:paraId="7DFE7A6D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hideMark/>
          </w:tcPr>
          <w:p w14:paraId="26AB9F7C" w14:textId="6582ED9C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46" w:type="dxa"/>
          </w:tcPr>
          <w:p w14:paraId="21122380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4FE8BBF7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2E7FE419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hideMark/>
          </w:tcPr>
          <w:p w14:paraId="7B5E6619" w14:textId="0CA1211A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139</w:t>
            </w:r>
          </w:p>
        </w:tc>
      </w:tr>
      <w:tr w:rsidR="00A46761" w14:paraId="51C7E356" w14:textId="77777777" w:rsidTr="00C50915">
        <w:trPr>
          <w:trHeight w:val="19"/>
        </w:trPr>
        <w:tc>
          <w:tcPr>
            <w:tcW w:w="2078" w:type="dxa"/>
            <w:hideMark/>
          </w:tcPr>
          <w:p w14:paraId="166EAA33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</w:tcPr>
          <w:p w14:paraId="2E8419B4" w14:textId="77777777" w:rsidR="00A46761" w:rsidRDefault="00A46761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CDAEA8E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5650D1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B444CF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</w:tcPr>
          <w:p w14:paraId="7EC0930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3CD5B84E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6E0C61DF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C13AA89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98233CB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2309CD7D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4A1CE69D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6761" w14:paraId="33CDC70E" w14:textId="77777777" w:rsidTr="00C50915">
        <w:trPr>
          <w:trHeight w:val="19"/>
        </w:trPr>
        <w:tc>
          <w:tcPr>
            <w:tcW w:w="2078" w:type="dxa"/>
            <w:hideMark/>
          </w:tcPr>
          <w:p w14:paraId="7C692CF6" w14:textId="5486B01B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น้อยกว่า </w:t>
            </w:r>
            <w:r w:rsidR="00415B4C" w:rsidRPr="00415B4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hideMark/>
          </w:tcPr>
          <w:p w14:paraId="69EEC796" w14:textId="62CEEFFB" w:rsidR="00A46761" w:rsidRDefault="00415B4C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14:paraId="086BA6D4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hideMark/>
          </w:tcPr>
          <w:p w14:paraId="24EBC49F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3E2C4AF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hideMark/>
          </w:tcPr>
          <w:p w14:paraId="2DA0148A" w14:textId="2ADEE178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5" w:type="dxa"/>
          </w:tcPr>
          <w:p w14:paraId="7140B6FD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hideMark/>
          </w:tcPr>
          <w:p w14:paraId="5AB90557" w14:textId="25B6F760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6" w:type="dxa"/>
          </w:tcPr>
          <w:p w14:paraId="070EB725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5A94C66E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188D4873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hideMark/>
          </w:tcPr>
          <w:p w14:paraId="7F21191F" w14:textId="73F5F2D4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46761" w14:paraId="22A12446" w14:textId="77777777" w:rsidTr="00C50915">
        <w:trPr>
          <w:trHeight w:val="19"/>
        </w:trPr>
        <w:tc>
          <w:tcPr>
            <w:tcW w:w="2078" w:type="dxa"/>
          </w:tcPr>
          <w:p w14:paraId="785A233F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072CCF" w14:textId="182AF620" w:rsidR="00A46761" w:rsidRDefault="00415B4C" w:rsidP="00ED4C7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114</w:t>
            </w:r>
          </w:p>
        </w:tc>
        <w:tc>
          <w:tcPr>
            <w:tcW w:w="243" w:type="dxa"/>
          </w:tcPr>
          <w:p w14:paraId="6F4EE407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8ED0C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1EC8CC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E0AADF" w14:textId="481FD7C4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114</w:t>
            </w:r>
          </w:p>
        </w:tc>
        <w:tc>
          <w:tcPr>
            <w:tcW w:w="245" w:type="dxa"/>
          </w:tcPr>
          <w:p w14:paraId="0807EFED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8C1271" w14:textId="4C4D9C5F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141</w:t>
            </w:r>
          </w:p>
        </w:tc>
        <w:tc>
          <w:tcPr>
            <w:tcW w:w="246" w:type="dxa"/>
          </w:tcPr>
          <w:p w14:paraId="1FAC4D7F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25CFD0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35A22DC3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C26B75" w14:textId="124548E3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141</w:t>
            </w:r>
          </w:p>
        </w:tc>
      </w:tr>
      <w:tr w:rsidR="00A46761" w14:paraId="493E9EC3" w14:textId="77777777" w:rsidTr="00F869BB">
        <w:trPr>
          <w:trHeight w:val="19"/>
        </w:trPr>
        <w:tc>
          <w:tcPr>
            <w:tcW w:w="2078" w:type="dxa"/>
          </w:tcPr>
          <w:p w14:paraId="1AF950D2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</w:tcPr>
          <w:p w14:paraId="699E5563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3EB3A4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</w:tcPr>
          <w:p w14:paraId="527EA45F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F74ABD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</w:tcPr>
          <w:p w14:paraId="19F18DC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2D90559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3AAF236A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6BEE6B8D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</w:tcPr>
          <w:p w14:paraId="34A0FC74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1F01CE47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</w:tcPr>
          <w:p w14:paraId="23532EFE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869BB" w14:paraId="755F359F" w14:textId="77777777" w:rsidTr="00F869BB">
        <w:trPr>
          <w:trHeight w:val="19"/>
        </w:trPr>
        <w:tc>
          <w:tcPr>
            <w:tcW w:w="2078" w:type="dxa"/>
          </w:tcPr>
          <w:p w14:paraId="77E63036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bottom w:val="nil"/>
              <w:right w:val="nil"/>
            </w:tcBorders>
          </w:tcPr>
          <w:p w14:paraId="54D4784F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6184FBA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1DB79B64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7D118E1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left w:val="nil"/>
              <w:bottom w:val="nil"/>
              <w:right w:val="nil"/>
            </w:tcBorders>
          </w:tcPr>
          <w:p w14:paraId="1BB44981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E74A490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0BDA2C31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4BDDFB4A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</w:tcPr>
          <w:p w14:paraId="1DFE1529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377E801D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</w:tcPr>
          <w:p w14:paraId="0B05B78C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869BB" w14:paraId="72E510A8" w14:textId="77777777" w:rsidTr="00F869BB">
        <w:trPr>
          <w:trHeight w:val="19"/>
        </w:trPr>
        <w:tc>
          <w:tcPr>
            <w:tcW w:w="2078" w:type="dxa"/>
          </w:tcPr>
          <w:p w14:paraId="597511AB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bottom w:val="nil"/>
              <w:right w:val="nil"/>
            </w:tcBorders>
          </w:tcPr>
          <w:p w14:paraId="7B33A156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6C166BE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448F3C4C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6090F11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left w:val="nil"/>
              <w:bottom w:val="nil"/>
              <w:right w:val="nil"/>
            </w:tcBorders>
          </w:tcPr>
          <w:p w14:paraId="6493E8BF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954E4F8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68E0C20D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11816343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</w:tcPr>
          <w:p w14:paraId="2BC9C274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7635B00F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</w:tcPr>
          <w:p w14:paraId="04B01A13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869BB" w14:paraId="52F3EE11" w14:textId="77777777" w:rsidTr="00F869BB">
        <w:trPr>
          <w:trHeight w:val="19"/>
        </w:trPr>
        <w:tc>
          <w:tcPr>
            <w:tcW w:w="2078" w:type="dxa"/>
          </w:tcPr>
          <w:p w14:paraId="78ECFD0B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bottom w:val="nil"/>
              <w:right w:val="nil"/>
            </w:tcBorders>
          </w:tcPr>
          <w:p w14:paraId="36B4956B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8D4FE9D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2E38B796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0E7B435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left w:val="nil"/>
              <w:bottom w:val="nil"/>
              <w:right w:val="nil"/>
            </w:tcBorders>
          </w:tcPr>
          <w:p w14:paraId="63F9305D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9C15B31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39D446DC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1FAF3A85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</w:tcPr>
          <w:p w14:paraId="2064B691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52BC9FA2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</w:tcPr>
          <w:p w14:paraId="2944E437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869BB" w14:paraId="13E79AFB" w14:textId="77777777" w:rsidTr="00F869BB">
        <w:trPr>
          <w:trHeight w:val="19"/>
        </w:trPr>
        <w:tc>
          <w:tcPr>
            <w:tcW w:w="2078" w:type="dxa"/>
          </w:tcPr>
          <w:p w14:paraId="70F1BF18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20B82161" w14:textId="7F3009B7" w:rsidR="00E3266C" w:rsidRDefault="00E3266C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bottom w:val="nil"/>
              <w:right w:val="nil"/>
            </w:tcBorders>
          </w:tcPr>
          <w:p w14:paraId="52E54D7F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1DAD103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02912BB2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64609B5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left w:val="nil"/>
              <w:bottom w:val="nil"/>
              <w:right w:val="nil"/>
            </w:tcBorders>
          </w:tcPr>
          <w:p w14:paraId="17EF2785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4CCBDDBA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4405FC31" w14:textId="77777777" w:rsidR="00F869BB" w:rsidRDefault="00F869BB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34A8B28D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</w:tcPr>
          <w:p w14:paraId="46D6A164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32FA4ED3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</w:tcPr>
          <w:p w14:paraId="47AEB1CB" w14:textId="77777777" w:rsidR="00F869BB" w:rsidRDefault="00F869BB" w:rsidP="00ED4C7C">
            <w:pPr>
              <w:tabs>
                <w:tab w:val="clear" w:pos="227"/>
                <w:tab w:val="clear" w:pos="454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46761" w14:paraId="74D4BD27" w14:textId="77777777" w:rsidTr="00C50915">
        <w:trPr>
          <w:trHeight w:val="19"/>
        </w:trPr>
        <w:tc>
          <w:tcPr>
            <w:tcW w:w="2078" w:type="dxa"/>
            <w:hideMark/>
          </w:tcPr>
          <w:p w14:paraId="025D8C8A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กิจการอื่นๆ</w:t>
            </w:r>
          </w:p>
        </w:tc>
        <w:tc>
          <w:tcPr>
            <w:tcW w:w="887" w:type="dxa"/>
          </w:tcPr>
          <w:p w14:paraId="59E53A9C" w14:textId="77777777" w:rsidR="00A46761" w:rsidRDefault="00A46761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A066085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1B1A3BB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6E33FD5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</w:tcPr>
          <w:p w14:paraId="1714B4CF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1069284B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3B767A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5D3CE6C2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46D8269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7830B921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03B0FAB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6761" w14:paraId="5298F83A" w14:textId="77777777" w:rsidTr="00C50915">
        <w:trPr>
          <w:trHeight w:val="19"/>
        </w:trPr>
        <w:tc>
          <w:tcPr>
            <w:tcW w:w="2078" w:type="dxa"/>
            <w:hideMark/>
          </w:tcPr>
          <w:p w14:paraId="20697D8D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87" w:type="dxa"/>
            <w:hideMark/>
          </w:tcPr>
          <w:p w14:paraId="0A02602B" w14:textId="11C5DE29" w:rsidR="00A46761" w:rsidRDefault="00415B4C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43" w:type="dxa"/>
          </w:tcPr>
          <w:p w14:paraId="18301236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hideMark/>
          </w:tcPr>
          <w:p w14:paraId="07376B20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415655E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hideMark/>
          </w:tcPr>
          <w:p w14:paraId="73DEB092" w14:textId="6681887C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45" w:type="dxa"/>
          </w:tcPr>
          <w:p w14:paraId="4128C0C2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hideMark/>
          </w:tcPr>
          <w:p w14:paraId="5377A5B9" w14:textId="6892AEC8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6" w:type="dxa"/>
          </w:tcPr>
          <w:p w14:paraId="301D7C7B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763D3F17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26AA4F57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hideMark/>
          </w:tcPr>
          <w:p w14:paraId="6EB28B5A" w14:textId="0CD0FDEF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46761" w14:paraId="425C6A55" w14:textId="77777777" w:rsidTr="00C50915">
        <w:trPr>
          <w:trHeight w:val="19"/>
        </w:trPr>
        <w:tc>
          <w:tcPr>
            <w:tcW w:w="2078" w:type="dxa"/>
            <w:hideMark/>
          </w:tcPr>
          <w:p w14:paraId="51779EB6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87" w:type="dxa"/>
          </w:tcPr>
          <w:p w14:paraId="75109D8E" w14:textId="77777777" w:rsidR="00A46761" w:rsidRDefault="00A46761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97950F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22E6DF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BFFD120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</w:tcPr>
          <w:p w14:paraId="2006A9D8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812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14:paraId="3AAE88A1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BC5510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74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58183914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4528E2E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5E255359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8FB78F6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799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6761" w14:paraId="2AB98D4A" w14:textId="77777777" w:rsidTr="00C50915">
        <w:trPr>
          <w:trHeight w:val="19"/>
        </w:trPr>
        <w:tc>
          <w:tcPr>
            <w:tcW w:w="2078" w:type="dxa"/>
            <w:hideMark/>
          </w:tcPr>
          <w:p w14:paraId="6E68071B" w14:textId="39F49B7E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น้อยกว่า </w:t>
            </w:r>
            <w:r w:rsidR="00415B4C" w:rsidRPr="00415B4C">
              <w:rPr>
                <w:rFonts w:ascii="Angsana New" w:eastAsia="Batang" w:hAnsi="Angsana New"/>
                <w:sz w:val="26"/>
                <w:szCs w:val="26"/>
              </w:rPr>
              <w:t>3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87" w:type="dxa"/>
            <w:hideMark/>
          </w:tcPr>
          <w:p w14:paraId="27E59AE9" w14:textId="678DFED8" w:rsidR="00A46761" w:rsidRDefault="00415B4C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43" w:type="dxa"/>
          </w:tcPr>
          <w:p w14:paraId="2E74991D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hideMark/>
          </w:tcPr>
          <w:p w14:paraId="4A22B76A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0E33B18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hideMark/>
          </w:tcPr>
          <w:p w14:paraId="185EDC8A" w14:textId="5850D1EB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45" w:type="dxa"/>
          </w:tcPr>
          <w:p w14:paraId="0A3F654A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hideMark/>
          </w:tcPr>
          <w:p w14:paraId="3D1D827A" w14:textId="10DD57C1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6" w:type="dxa"/>
          </w:tcPr>
          <w:p w14:paraId="30235DCF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57D29FB8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464647A9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hideMark/>
          </w:tcPr>
          <w:p w14:paraId="1137F4DD" w14:textId="3964678F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46761" w14:paraId="4B17186C" w14:textId="77777777" w:rsidTr="00C50915">
        <w:trPr>
          <w:trHeight w:val="19"/>
        </w:trPr>
        <w:tc>
          <w:tcPr>
            <w:tcW w:w="2078" w:type="dxa"/>
            <w:hideMark/>
          </w:tcPr>
          <w:p w14:paraId="2B6E22E8" w14:textId="6AE40C39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="00415B4C" w:rsidRPr="00415B4C">
              <w:rPr>
                <w:rFonts w:ascii="Angsana New" w:eastAsia="Batang" w:hAnsi="Angsana New"/>
                <w:sz w:val="26"/>
                <w:szCs w:val="26"/>
              </w:rPr>
              <w:t>3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- </w:t>
            </w:r>
            <w:r w:rsidR="00415B4C" w:rsidRPr="00415B4C">
              <w:rPr>
                <w:rFonts w:ascii="Angsana New" w:eastAsia="Batang" w:hAnsi="Angsana New"/>
                <w:sz w:val="26"/>
                <w:szCs w:val="26"/>
              </w:rPr>
              <w:t>6</w:t>
            </w:r>
            <w:r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hideMark/>
          </w:tcPr>
          <w:p w14:paraId="3B3DDBA6" w14:textId="302FC301" w:rsidR="00A46761" w:rsidRDefault="00415B4C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14:paraId="4F204014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hideMark/>
          </w:tcPr>
          <w:p w14:paraId="234711C4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8813F27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hideMark/>
          </w:tcPr>
          <w:p w14:paraId="1160A8CB" w14:textId="70284FE0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44381D55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hideMark/>
          </w:tcPr>
          <w:p w14:paraId="37CA1873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F18D40F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568C2CF2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AA53686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hideMark/>
          </w:tcPr>
          <w:p w14:paraId="0F29A12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6761" w14:paraId="4B5138A7" w14:textId="77777777" w:rsidTr="00C50915">
        <w:trPr>
          <w:trHeight w:val="19"/>
        </w:trPr>
        <w:tc>
          <w:tcPr>
            <w:tcW w:w="2078" w:type="dxa"/>
            <w:hideMark/>
          </w:tcPr>
          <w:p w14:paraId="5010D23B" w14:textId="5E187C0D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  <w:cs/>
              </w:rPr>
              <w:t xml:space="preserve">   </w:t>
            </w:r>
            <w:r w:rsidR="00415B4C" w:rsidRPr="00415B4C">
              <w:rPr>
                <w:rFonts w:ascii="Angsana New" w:eastAsia="Batang" w:hAnsi="Angsana New"/>
                <w:sz w:val="26"/>
                <w:szCs w:val="26"/>
              </w:rPr>
              <w:t>6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- </w:t>
            </w:r>
            <w:r w:rsidR="00415B4C" w:rsidRPr="00415B4C">
              <w:rPr>
                <w:rFonts w:ascii="Angsana New" w:eastAsia="Batang" w:hAnsi="Angsana New"/>
                <w:sz w:val="26"/>
                <w:szCs w:val="26"/>
              </w:rPr>
              <w:t>12</w:t>
            </w:r>
            <w:r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hideMark/>
          </w:tcPr>
          <w:p w14:paraId="305E09F6" w14:textId="612AA7A0" w:rsidR="00A46761" w:rsidRDefault="00415B4C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14:paraId="22B0E4C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hideMark/>
          </w:tcPr>
          <w:p w14:paraId="77449767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D713BB6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hideMark/>
          </w:tcPr>
          <w:p w14:paraId="1C0C812C" w14:textId="4FC0BA7F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26C43679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hideMark/>
          </w:tcPr>
          <w:p w14:paraId="506A905B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2330C914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hideMark/>
          </w:tcPr>
          <w:p w14:paraId="219ECBD3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63FE230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hideMark/>
          </w:tcPr>
          <w:p w14:paraId="2792F1C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6761" w14:paraId="4450EEE0" w14:textId="77777777" w:rsidTr="00C50915">
        <w:trPr>
          <w:trHeight w:val="19"/>
        </w:trPr>
        <w:tc>
          <w:tcPr>
            <w:tcW w:w="2078" w:type="dxa"/>
            <w:hideMark/>
          </w:tcPr>
          <w:p w14:paraId="05F739B6" w14:textId="602CDFD8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มากกว่า </w:t>
            </w:r>
            <w:r w:rsidR="00415B4C" w:rsidRPr="00415B4C">
              <w:rPr>
                <w:rFonts w:ascii="Angsana New" w:eastAsia="Batang" w:hAnsi="Angsana New"/>
                <w:sz w:val="26"/>
                <w:szCs w:val="26"/>
              </w:rPr>
              <w:t>12</w:t>
            </w:r>
            <w:r>
              <w:rPr>
                <w:rFonts w:ascii="Angsana New" w:eastAsia="Batang" w:hAnsi="Angsana New"/>
                <w:sz w:val="26"/>
                <w:szCs w:val="26"/>
              </w:rPr>
              <w:t xml:space="preserve">  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6DA2D3" w14:textId="1CF9E22F" w:rsidR="00A46761" w:rsidRDefault="00415B4C" w:rsidP="00ED4C7C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43" w:type="dxa"/>
          </w:tcPr>
          <w:p w14:paraId="210C8332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11E975" w14:textId="25CD00BA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15B4C" w:rsidRPr="00415B4C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236149A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C155C0" w14:textId="28A9551A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5" w:type="dxa"/>
          </w:tcPr>
          <w:p w14:paraId="47037F9D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39435" w14:textId="6C81A1D7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415B4C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46" w:type="dxa"/>
          </w:tcPr>
          <w:p w14:paraId="77999DDA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49A3E9" w14:textId="306CE3A5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15B4C" w:rsidRPr="00415B4C">
              <w:rPr>
                <w:rFonts w:ascii="Angsana New" w:hAnsi="Angsana New"/>
                <w:sz w:val="26"/>
                <w:szCs w:val="26"/>
              </w:rPr>
              <w:t>13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33221B4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C5EE3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6761" w14:paraId="7372FEA0" w14:textId="77777777" w:rsidTr="00C50915">
        <w:trPr>
          <w:trHeight w:val="19"/>
        </w:trPr>
        <w:tc>
          <w:tcPr>
            <w:tcW w:w="2078" w:type="dxa"/>
          </w:tcPr>
          <w:p w14:paraId="6FE8DAFE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63763" w14:textId="05545595" w:rsidR="00A46761" w:rsidRDefault="00415B4C" w:rsidP="00ED4C7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243" w:type="dxa"/>
          </w:tcPr>
          <w:p w14:paraId="7C27A734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4678B8" w14:textId="06EED563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15B4C"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291E403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537A3" w14:textId="3A2C635F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45" w:type="dxa"/>
          </w:tcPr>
          <w:p w14:paraId="219414F3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F4729D" w14:textId="456B86CB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46" w:type="dxa"/>
          </w:tcPr>
          <w:p w14:paraId="64DDBDAF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C2DBCF" w14:textId="4EE6ECCA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15B4C"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337769FE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2A0E4B" w14:textId="491033DF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</w:p>
        </w:tc>
      </w:tr>
      <w:tr w:rsidR="00A46761" w14:paraId="0179BE09" w14:textId="77777777" w:rsidTr="00C50915">
        <w:trPr>
          <w:trHeight w:val="19"/>
        </w:trPr>
        <w:tc>
          <w:tcPr>
            <w:tcW w:w="2078" w:type="dxa"/>
            <w:hideMark/>
          </w:tcPr>
          <w:p w14:paraId="1D9F46D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  <w:p w14:paraId="026DBD17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pacing w:val="-1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ดำเนินงานที่ยังไม่เรียก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 xml:space="preserve">   ชำระ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BCF0E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  <w:p w14:paraId="454332AA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DFB87CA" w14:textId="52B84783" w:rsidR="00A46761" w:rsidRDefault="00415B4C" w:rsidP="00ED4C7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202</w:t>
            </w:r>
          </w:p>
        </w:tc>
        <w:tc>
          <w:tcPr>
            <w:tcW w:w="243" w:type="dxa"/>
          </w:tcPr>
          <w:p w14:paraId="759516AA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3602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7DBD33D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743B1BD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B066CC4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74B29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15B20F6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00C58A2" w14:textId="4403F091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202</w:t>
            </w:r>
          </w:p>
        </w:tc>
        <w:tc>
          <w:tcPr>
            <w:tcW w:w="245" w:type="dxa"/>
          </w:tcPr>
          <w:p w14:paraId="44B0FB78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C0269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5E54B7C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88DCFFB" w14:textId="792EF645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46" w:type="dxa"/>
          </w:tcPr>
          <w:p w14:paraId="6370944B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5DF5A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386854B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8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AB462FD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75466E75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863BC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EE6E60F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B14A139" w14:textId="43FBF532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</w:tr>
      <w:tr w:rsidR="00A46761" w14:paraId="63C5E10F" w14:textId="77777777" w:rsidTr="00C50915">
        <w:trPr>
          <w:trHeight w:val="19"/>
        </w:trPr>
        <w:tc>
          <w:tcPr>
            <w:tcW w:w="2078" w:type="dxa"/>
            <w:hideMark/>
          </w:tcPr>
          <w:p w14:paraId="367C06D5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1EEF9F" w14:textId="4BD7042A" w:rsidR="00A46761" w:rsidRPr="00176E03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392</w:t>
            </w:r>
          </w:p>
        </w:tc>
        <w:tc>
          <w:tcPr>
            <w:tcW w:w="243" w:type="dxa"/>
          </w:tcPr>
          <w:p w14:paraId="70DB8EAF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FDCD4E" w14:textId="43FAAD16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15B4C" w:rsidRPr="00415B4C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70B9FB61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EDB479" w14:textId="040AF493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367</w:t>
            </w:r>
          </w:p>
        </w:tc>
        <w:tc>
          <w:tcPr>
            <w:tcW w:w="245" w:type="dxa"/>
          </w:tcPr>
          <w:p w14:paraId="1F313FBB" w14:textId="77777777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669E22" w14:textId="051E910B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246" w:type="dxa"/>
          </w:tcPr>
          <w:p w14:paraId="5ECD56D7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8963CE" w14:textId="3F443C43" w:rsidR="00A46761" w:rsidRDefault="00A46761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15B4C"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5FC68650" w14:textId="77777777" w:rsidR="00A46761" w:rsidRDefault="00A46761" w:rsidP="00ED4C7C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1B98E8" w14:textId="6D7BEB87" w:rsidR="00A46761" w:rsidRDefault="00415B4C" w:rsidP="00ED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5B4C">
              <w:rPr>
                <w:rFonts w:ascii="Angsana New" w:hAnsi="Angsana New"/>
                <w:b/>
                <w:bCs/>
                <w:sz w:val="26"/>
                <w:szCs w:val="26"/>
              </w:rPr>
              <w:t>173</w:t>
            </w:r>
          </w:p>
        </w:tc>
      </w:tr>
    </w:tbl>
    <w:p w14:paraId="79AE690E" w14:textId="4E74AD61" w:rsidR="0091096D" w:rsidRPr="00241C12" w:rsidRDefault="0091096D">
      <w:pPr>
        <w:rPr>
          <w:rFonts w:asciiTheme="majorBidi" w:hAnsiTheme="majorBidi" w:cstheme="majorBidi"/>
          <w:sz w:val="30"/>
          <w:szCs w:val="30"/>
        </w:rPr>
      </w:pPr>
    </w:p>
    <w:p w14:paraId="566E8F04" w14:textId="1515F8AB" w:rsidR="00A46761" w:rsidRDefault="00AC6E8D" w:rsidP="00B7073E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415B4C" w:rsidRPr="00415B4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="00415B4C" w:rsidRPr="00415B4C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วัน </w:t>
      </w:r>
    </w:p>
    <w:p w14:paraId="06F186CD" w14:textId="77777777" w:rsidR="00B7073E" w:rsidRPr="00B7073E" w:rsidRDefault="00B7073E" w:rsidP="00B7073E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="Angsana New" w:hAnsi="Angsana New"/>
          <w:sz w:val="30"/>
          <w:szCs w:val="30"/>
        </w:rPr>
      </w:pPr>
    </w:p>
    <w:p w14:paraId="678A69BB" w14:textId="6AE390A1" w:rsidR="006719AD" w:rsidRPr="009E2F97" w:rsidRDefault="00C35F8B" w:rsidP="00DA1F17">
      <w:pPr>
        <w:pStyle w:val="Heading6"/>
        <w:numPr>
          <w:ilvl w:val="0"/>
          <w:numId w:val="28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ภาระผูกพันกับกิจการที่ไม่เกี่ยวข้องกัน</w:t>
      </w:r>
    </w:p>
    <w:p w14:paraId="0F995B89" w14:textId="77777777" w:rsidR="00977CC6" w:rsidRPr="00241C12" w:rsidRDefault="00977CC6" w:rsidP="00977CC6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0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13"/>
        <w:gridCol w:w="989"/>
        <w:gridCol w:w="269"/>
        <w:gridCol w:w="1221"/>
        <w:gridCol w:w="276"/>
        <w:gridCol w:w="1006"/>
        <w:gridCol w:w="282"/>
        <w:gridCol w:w="7"/>
        <w:gridCol w:w="1039"/>
        <w:gridCol w:w="7"/>
      </w:tblGrid>
      <w:tr w:rsidR="00977CC6" w:rsidRPr="006375B5" w14:paraId="5F651446" w14:textId="77777777" w:rsidTr="003D7DCE">
        <w:trPr>
          <w:gridAfter w:val="1"/>
          <w:wAfter w:w="4" w:type="pct"/>
          <w:tblHeader/>
        </w:trPr>
        <w:tc>
          <w:tcPr>
            <w:tcW w:w="2233" w:type="pct"/>
          </w:tcPr>
          <w:p w14:paraId="09594873" w14:textId="77777777" w:rsidR="00977CC6" w:rsidRPr="006375B5" w:rsidRDefault="00977CC6" w:rsidP="003D7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413D27AA" w14:textId="77777777" w:rsidR="00977CC6" w:rsidRPr="006375B5" w:rsidRDefault="00977CC6" w:rsidP="003D7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2276DF6" w14:textId="77777777" w:rsidR="00977CC6" w:rsidRPr="006375B5" w:rsidRDefault="00977CC6" w:rsidP="003D7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pct"/>
            <w:gridSpan w:val="4"/>
          </w:tcPr>
          <w:p w14:paraId="1DB261F7" w14:textId="77777777" w:rsidR="00977CC6" w:rsidRPr="006375B5" w:rsidRDefault="00977CC6" w:rsidP="003D7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77CC6" w:rsidRPr="006375B5" w14:paraId="274FA167" w14:textId="77777777" w:rsidTr="003D7DCE">
        <w:trPr>
          <w:gridAfter w:val="1"/>
          <w:wAfter w:w="4" w:type="pct"/>
          <w:trHeight w:val="344"/>
          <w:tblHeader/>
        </w:trPr>
        <w:tc>
          <w:tcPr>
            <w:tcW w:w="2233" w:type="pct"/>
          </w:tcPr>
          <w:p w14:paraId="7C96AF4B" w14:textId="77777777" w:rsidR="00977CC6" w:rsidRPr="006375B5" w:rsidRDefault="00977CC6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BCFC728" w14:textId="0012A5FE" w:rsidR="00977CC6" w:rsidRPr="006375B5" w:rsidRDefault="00415B4C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977C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6" w:type="pct"/>
          </w:tcPr>
          <w:p w14:paraId="2D182D90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398B399" w14:textId="719F8253" w:rsidR="00977CC6" w:rsidRPr="006375B5" w:rsidRDefault="00415B4C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77C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0" w:type="pct"/>
          </w:tcPr>
          <w:p w14:paraId="642EB698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F1FC007" w14:textId="2E71D65D" w:rsidR="00977CC6" w:rsidRPr="006375B5" w:rsidRDefault="00415B4C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977C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3" w:type="pct"/>
          </w:tcPr>
          <w:p w14:paraId="3016D271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7694034D" w14:textId="16859FCC" w:rsidR="00977CC6" w:rsidRPr="006375B5" w:rsidRDefault="00415B4C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77C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77CC6" w:rsidRPr="006375B5" w14:paraId="19E9E608" w14:textId="77777777" w:rsidTr="003D7DCE">
        <w:trPr>
          <w:gridAfter w:val="1"/>
          <w:wAfter w:w="4" w:type="pct"/>
          <w:trHeight w:val="344"/>
          <w:tblHeader/>
        </w:trPr>
        <w:tc>
          <w:tcPr>
            <w:tcW w:w="2233" w:type="pct"/>
          </w:tcPr>
          <w:p w14:paraId="43C7AF93" w14:textId="77777777" w:rsidR="00977CC6" w:rsidRPr="006375B5" w:rsidRDefault="00977CC6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A774B0" w14:textId="525BA7DA" w:rsidR="00977CC6" w:rsidRPr="006375B5" w:rsidRDefault="00415B4C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59347F6B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E0912E6" w14:textId="292F1F99" w:rsidR="00977CC6" w:rsidRPr="006375B5" w:rsidRDefault="00415B4C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4D26D207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5543387" w14:textId="06B3EC7B" w:rsidR="00977CC6" w:rsidRPr="006375B5" w:rsidRDefault="00415B4C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" w:type="pct"/>
          </w:tcPr>
          <w:p w14:paraId="6A49ABD7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752433B" w14:textId="4092A0B5" w:rsidR="00977CC6" w:rsidRPr="006375B5" w:rsidRDefault="00415B4C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77CC6" w:rsidRPr="006375B5" w14:paraId="64ACE84D" w14:textId="77777777" w:rsidTr="003D7DCE">
        <w:trPr>
          <w:gridAfter w:val="1"/>
          <w:wAfter w:w="4" w:type="pct"/>
          <w:tblHeader/>
        </w:trPr>
        <w:tc>
          <w:tcPr>
            <w:tcW w:w="2233" w:type="pct"/>
          </w:tcPr>
          <w:p w14:paraId="3D2A9234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3" w:type="pct"/>
            <w:gridSpan w:val="8"/>
          </w:tcPr>
          <w:p w14:paraId="2537B1CE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7CC6" w:rsidRPr="006375B5" w14:paraId="2E96B7CA" w14:textId="77777777" w:rsidTr="003D7DCE">
        <w:tc>
          <w:tcPr>
            <w:tcW w:w="2233" w:type="pct"/>
          </w:tcPr>
          <w:p w14:paraId="5858C237" w14:textId="66870E4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="002C45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37" w:type="pct"/>
          </w:tcPr>
          <w:p w14:paraId="601F9590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6B9B07F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CB4C34B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DB4CED8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C6FE997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1C613DBE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598A6D7A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CC6" w:rsidRPr="006375B5" w14:paraId="2D046E82" w14:textId="77777777" w:rsidTr="003D7DCE">
        <w:tc>
          <w:tcPr>
            <w:tcW w:w="2233" w:type="pct"/>
          </w:tcPr>
          <w:p w14:paraId="67158B62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37" w:type="pct"/>
          </w:tcPr>
          <w:p w14:paraId="409127FC" w14:textId="77777777" w:rsidR="00977CC6" w:rsidRPr="006375B5" w:rsidRDefault="00977CC6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B7D247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60ABE90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53D932D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643D85F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23D0A91A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16F41633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CC6" w:rsidRPr="006375B5" w14:paraId="44D8FE03" w14:textId="77777777" w:rsidTr="003D7DCE">
        <w:tc>
          <w:tcPr>
            <w:tcW w:w="2233" w:type="pct"/>
          </w:tcPr>
          <w:p w14:paraId="1E102BBF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37" w:type="pct"/>
          </w:tcPr>
          <w:p w14:paraId="6D6B12E7" w14:textId="2B5C4427" w:rsidR="00977CC6" w:rsidRPr="006375B5" w:rsidRDefault="00415B4C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146" w:type="pct"/>
          </w:tcPr>
          <w:p w14:paraId="3FC123ED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F8C0640" w14:textId="5CA29172" w:rsidR="00977CC6" w:rsidRPr="006375B5" w:rsidRDefault="00415B4C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7CC6" w:rsidRPr="006375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150" w:type="pct"/>
          </w:tcPr>
          <w:p w14:paraId="69D8A634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76D1AE4" w14:textId="09FB206B" w:rsidR="00977CC6" w:rsidRPr="006375B5" w:rsidRDefault="005B0264" w:rsidP="00293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  <w:gridSpan w:val="2"/>
          </w:tcPr>
          <w:p w14:paraId="6FAD7C49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6D85E617" w14:textId="379193EA" w:rsidR="00977CC6" w:rsidRPr="006375B5" w:rsidRDefault="00415B4C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977CC6" w:rsidRPr="006375B5" w14:paraId="41F94022" w14:textId="77777777" w:rsidTr="003D7DCE">
        <w:tc>
          <w:tcPr>
            <w:tcW w:w="2233" w:type="pct"/>
          </w:tcPr>
          <w:p w14:paraId="53958418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37" w:type="pct"/>
          </w:tcPr>
          <w:p w14:paraId="29F95FBE" w14:textId="5516C773" w:rsidR="00977CC6" w:rsidRPr="006375B5" w:rsidRDefault="00415B4C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6" w:type="pct"/>
          </w:tcPr>
          <w:p w14:paraId="5EDAB963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807021B" w14:textId="5A572AC9" w:rsidR="00977CC6" w:rsidRPr="006375B5" w:rsidRDefault="00415B4C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50" w:type="pct"/>
          </w:tcPr>
          <w:p w14:paraId="0FE871F2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36803DD" w14:textId="02174C17" w:rsidR="00977CC6" w:rsidRPr="006375B5" w:rsidRDefault="005B0264" w:rsidP="00293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  <w:gridSpan w:val="2"/>
          </w:tcPr>
          <w:p w14:paraId="286922E8" w14:textId="77777777" w:rsidR="00977CC6" w:rsidRPr="006375B5" w:rsidRDefault="00977CC6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646CEE27" w14:textId="7870002B" w:rsidR="00977CC6" w:rsidRPr="006375B5" w:rsidRDefault="00977CC6" w:rsidP="00293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C49" w:rsidRPr="006375B5" w14:paraId="2136161B" w14:textId="77777777" w:rsidTr="002F3017">
        <w:tc>
          <w:tcPr>
            <w:tcW w:w="2233" w:type="pct"/>
          </w:tcPr>
          <w:p w14:paraId="121E3CC2" w14:textId="7D59358E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2D0DA13D" w14:textId="5D7A348B" w:rsidR="00593C49" w:rsidRPr="006375B5" w:rsidRDefault="00593C49" w:rsidP="00B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146" w:type="pct"/>
          </w:tcPr>
          <w:p w14:paraId="7EEF74ED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365AB26" w14:textId="5FF0D9DE" w:rsidR="00593C49" w:rsidRPr="006375B5" w:rsidRDefault="00593C49" w:rsidP="009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150" w:type="pct"/>
          </w:tcPr>
          <w:p w14:paraId="2E639ECE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3ED0220C" w14:textId="633B7F30" w:rsidR="00593C49" w:rsidRPr="006375B5" w:rsidRDefault="00593C49" w:rsidP="00293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  <w:gridSpan w:val="2"/>
          </w:tcPr>
          <w:p w14:paraId="51B6FEB3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55F8C8" w14:textId="02C8C7FA" w:rsidR="00593C49" w:rsidRPr="006375B5" w:rsidRDefault="00593C49" w:rsidP="0097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  <w:tr w:rsidR="00593C49" w:rsidRPr="006375B5" w14:paraId="3204B945" w14:textId="77777777" w:rsidTr="002F3017">
        <w:tc>
          <w:tcPr>
            <w:tcW w:w="2233" w:type="pct"/>
          </w:tcPr>
          <w:p w14:paraId="32FAD09E" w14:textId="6BAC78BE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5B2209D3" w14:textId="52A0F055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3DFC7FB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7B07CA56" w14:textId="0330DF99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4EA437E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5A2C3B86" w14:textId="04FEA795" w:rsidR="00593C49" w:rsidRPr="006375B5" w:rsidRDefault="00593C49" w:rsidP="0006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3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6DF45C2B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5280CB51" w14:textId="386FBF0C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3C49" w:rsidRPr="006375B5" w14:paraId="156C42CD" w14:textId="77777777" w:rsidTr="003D7DCE">
        <w:trPr>
          <w:trHeight w:val="380"/>
        </w:trPr>
        <w:tc>
          <w:tcPr>
            <w:tcW w:w="2233" w:type="pct"/>
          </w:tcPr>
          <w:p w14:paraId="7A44538B" w14:textId="6EBC54CB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2A4606A4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B7980E4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F529753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E842596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EA2F4E9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3C9A6D94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0B6AA5EE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5BE" w:rsidRPr="006375B5" w14:paraId="2CF4A222" w14:textId="77777777" w:rsidTr="003D7DCE">
        <w:trPr>
          <w:trHeight w:val="380"/>
        </w:trPr>
        <w:tc>
          <w:tcPr>
            <w:tcW w:w="2233" w:type="pct"/>
          </w:tcPr>
          <w:p w14:paraId="7369C9A5" w14:textId="4A0DEE4D" w:rsidR="009B25BE" w:rsidRPr="006375B5" w:rsidRDefault="009B25BE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537" w:type="pct"/>
          </w:tcPr>
          <w:p w14:paraId="3C69BC86" w14:textId="77777777" w:rsidR="009B25BE" w:rsidRPr="006375B5" w:rsidRDefault="009B25BE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F7224A4" w14:textId="77777777" w:rsidR="009B25BE" w:rsidRPr="006375B5" w:rsidRDefault="009B25BE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8F477C1" w14:textId="77777777" w:rsidR="009B25BE" w:rsidRPr="006375B5" w:rsidRDefault="009B25BE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5A2E839" w14:textId="77777777" w:rsidR="009B25BE" w:rsidRPr="006375B5" w:rsidRDefault="009B25BE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5B3CCFE" w14:textId="77777777" w:rsidR="009B25BE" w:rsidRPr="006375B5" w:rsidRDefault="009B25BE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5DCBF088" w14:textId="77777777" w:rsidR="009B25BE" w:rsidRPr="006375B5" w:rsidRDefault="009B25BE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73D77D73" w14:textId="77777777" w:rsidR="009B25BE" w:rsidRPr="006375B5" w:rsidRDefault="009B25BE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C49" w:rsidRPr="006375B5" w14:paraId="452CBB27" w14:textId="77777777" w:rsidTr="003D7DCE">
        <w:trPr>
          <w:trHeight w:val="380"/>
        </w:trPr>
        <w:tc>
          <w:tcPr>
            <w:tcW w:w="2233" w:type="pct"/>
          </w:tcPr>
          <w:p w14:paraId="754B73CF" w14:textId="01C8ED89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7" w:type="pct"/>
          </w:tcPr>
          <w:p w14:paraId="6AA6B506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87B8584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5BDE6BA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495C3D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66474DE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76E420EB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8CFC106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C49" w:rsidRPr="006375B5" w14:paraId="2823313C" w14:textId="77777777" w:rsidTr="002F3017">
        <w:tc>
          <w:tcPr>
            <w:tcW w:w="2233" w:type="pct"/>
            <w:shd w:val="clear" w:color="auto" w:fill="auto"/>
          </w:tcPr>
          <w:p w14:paraId="601494F1" w14:textId="239C955B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7" w:type="pct"/>
            <w:shd w:val="clear" w:color="auto" w:fill="auto"/>
          </w:tcPr>
          <w:p w14:paraId="10A2D039" w14:textId="14EE3D2E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511AD90C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E057FFF" w14:textId="12ADC10A" w:rsidR="00593C49" w:rsidRPr="006375B5" w:rsidRDefault="00593C49" w:rsidP="00B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040C1CED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FBE67EB" w14:textId="2ED3605F" w:rsidR="00593C49" w:rsidRPr="006375B5" w:rsidRDefault="00593C49" w:rsidP="00B41F9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7" w:type="pct"/>
            <w:gridSpan w:val="2"/>
          </w:tcPr>
          <w:p w14:paraId="26A58893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7753FF3" w14:textId="7E24D7C7" w:rsidR="00593C49" w:rsidRPr="006375B5" w:rsidRDefault="00593C49" w:rsidP="00B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C49" w:rsidRPr="006375B5" w14:paraId="4F76C13E" w14:textId="77777777" w:rsidTr="003D7DCE">
        <w:tc>
          <w:tcPr>
            <w:tcW w:w="2233" w:type="pct"/>
            <w:shd w:val="clear" w:color="auto" w:fill="auto"/>
          </w:tcPr>
          <w:p w14:paraId="69248A1C" w14:textId="2F33A1E0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37" w:type="pct"/>
            <w:shd w:val="clear" w:color="auto" w:fill="auto"/>
          </w:tcPr>
          <w:p w14:paraId="39D340AB" w14:textId="3015398E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864BA8E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B55E301" w14:textId="7B167A88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38F27C4C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9974EC5" w14:textId="2DCC948F" w:rsidR="00593C49" w:rsidRPr="006375B5" w:rsidRDefault="00593C49" w:rsidP="00A235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7" w:type="pct"/>
            <w:gridSpan w:val="2"/>
          </w:tcPr>
          <w:p w14:paraId="4CB5A944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702B7D67" w14:textId="78213525" w:rsidR="00593C49" w:rsidRPr="006375B5" w:rsidRDefault="00593C49" w:rsidP="00B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93C49" w:rsidRPr="006375B5" w14:paraId="1D5533C9" w14:textId="77777777" w:rsidTr="007A5B67">
        <w:tc>
          <w:tcPr>
            <w:tcW w:w="2233" w:type="pct"/>
          </w:tcPr>
          <w:p w14:paraId="19E045DC" w14:textId="44370BB2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4D6B2" w14:textId="3B5AD2B2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14:paraId="250D5956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0C28F696" w14:textId="291DD48A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50" w:type="pct"/>
          </w:tcPr>
          <w:p w14:paraId="1A8890C4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0426727E" w14:textId="69D56713" w:rsidR="00593C49" w:rsidRPr="006375B5" w:rsidRDefault="00593C49" w:rsidP="00A235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7" w:type="pct"/>
            <w:gridSpan w:val="2"/>
          </w:tcPr>
          <w:p w14:paraId="52030398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ADC46B" w14:textId="483A1623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593C49" w:rsidRPr="006375B5" w14:paraId="679A6400" w14:textId="77777777" w:rsidTr="007A5B67">
        <w:tc>
          <w:tcPr>
            <w:tcW w:w="2233" w:type="pct"/>
          </w:tcPr>
          <w:p w14:paraId="68B0639C" w14:textId="77701102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51EA3D59" w14:textId="214960D5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406BD5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C757E75" w14:textId="17147C76" w:rsidR="00593C49" w:rsidRPr="006375B5" w:rsidRDefault="00593C49" w:rsidP="00067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3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2810B32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B975BF4" w14:textId="07F76D5F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  <w:gridSpan w:val="2"/>
          </w:tcPr>
          <w:p w14:paraId="48AF4A80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07C9E672" w14:textId="3A2B9953" w:rsidR="00593C49" w:rsidRPr="006375B5" w:rsidRDefault="00593C49" w:rsidP="00293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3C49" w:rsidRPr="006375B5" w14:paraId="236097F1" w14:textId="77777777" w:rsidTr="002F3017">
        <w:tc>
          <w:tcPr>
            <w:tcW w:w="2233" w:type="pct"/>
          </w:tcPr>
          <w:p w14:paraId="28FB43DF" w14:textId="35A5C764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37" w:type="pct"/>
          </w:tcPr>
          <w:p w14:paraId="4A677CC1" w14:textId="57B5B7A7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29E189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04BE346B" w14:textId="71537834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FED92DD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2827DF49" w14:textId="2A374A5E" w:rsidR="00593C49" w:rsidRPr="006375B5" w:rsidRDefault="00593C49" w:rsidP="00A2355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1CADB370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4EC980D7" w14:textId="262CCC25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3C49" w:rsidRPr="006375B5" w14:paraId="1C832DE0" w14:textId="77777777" w:rsidTr="003D7DCE">
        <w:trPr>
          <w:gridAfter w:val="1"/>
          <w:wAfter w:w="4" w:type="pct"/>
          <w:trHeight w:val="296"/>
        </w:trPr>
        <w:tc>
          <w:tcPr>
            <w:tcW w:w="2233" w:type="pct"/>
          </w:tcPr>
          <w:p w14:paraId="4BB1B83D" w14:textId="0F8FDCBF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37" w:type="pct"/>
          </w:tcPr>
          <w:p w14:paraId="7BF5E522" w14:textId="1D1456B1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46" w:type="pct"/>
          </w:tcPr>
          <w:p w14:paraId="2364358D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66720C9" w14:textId="304E8CD5" w:rsidR="00593C49" w:rsidRPr="006375B5" w:rsidRDefault="00593C49" w:rsidP="00B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150" w:type="pct"/>
          </w:tcPr>
          <w:p w14:paraId="4D61B28F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80BF53C" w14:textId="507D9AA0" w:rsidR="00593C49" w:rsidRPr="006375B5" w:rsidRDefault="00593C49" w:rsidP="00B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DCBDE1B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51148D72" w14:textId="7DA1BE65" w:rsidR="00593C49" w:rsidRPr="006375B5" w:rsidRDefault="00593C49" w:rsidP="00B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C49" w:rsidRPr="006375B5" w14:paraId="6C9452DF" w14:textId="77777777" w:rsidTr="003D7DCE">
        <w:trPr>
          <w:gridAfter w:val="1"/>
          <w:wAfter w:w="4" w:type="pct"/>
        </w:trPr>
        <w:tc>
          <w:tcPr>
            <w:tcW w:w="2233" w:type="pct"/>
          </w:tcPr>
          <w:p w14:paraId="674793F5" w14:textId="6D818FEC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7" w:type="pct"/>
          </w:tcPr>
          <w:p w14:paraId="4003FA8A" w14:textId="7B3EBFF8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46" w:type="pct"/>
          </w:tcPr>
          <w:p w14:paraId="73AF667B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AFB8188" w14:textId="063C154A" w:rsidR="00593C49" w:rsidRPr="006375B5" w:rsidRDefault="00593C49" w:rsidP="00B4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375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50" w:type="pct"/>
          </w:tcPr>
          <w:p w14:paraId="0DA51A32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1EAB733" w14:textId="66AA971E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3" w:type="pct"/>
          </w:tcPr>
          <w:p w14:paraId="7482DA7E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5B05121A" w14:textId="3CEB6910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593C49" w:rsidRPr="006375B5" w14:paraId="1FF20C19" w14:textId="77777777" w:rsidTr="007A5B67">
        <w:trPr>
          <w:gridAfter w:val="1"/>
          <w:wAfter w:w="4" w:type="pct"/>
        </w:trPr>
        <w:tc>
          <w:tcPr>
            <w:tcW w:w="2233" w:type="pct"/>
          </w:tcPr>
          <w:p w14:paraId="113C36A4" w14:textId="28A3EC0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E08EE58" w14:textId="7D3FE92E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146" w:type="pct"/>
          </w:tcPr>
          <w:p w14:paraId="47AC8BB9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179054F" w14:textId="4329BFAF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75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50" w:type="pct"/>
          </w:tcPr>
          <w:p w14:paraId="5ACD7E04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86842E3" w14:textId="51864DBA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2DAB35D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bottom w:val="single" w:sz="4" w:space="0" w:color="auto"/>
            </w:tcBorders>
          </w:tcPr>
          <w:p w14:paraId="4B1FD9C4" w14:textId="1FE8A07C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C49" w:rsidRPr="006375B5" w14:paraId="710BF3AF" w14:textId="77777777" w:rsidTr="007A5B67">
        <w:trPr>
          <w:gridAfter w:val="1"/>
          <w:wAfter w:w="4" w:type="pct"/>
        </w:trPr>
        <w:tc>
          <w:tcPr>
            <w:tcW w:w="2233" w:type="pct"/>
          </w:tcPr>
          <w:p w14:paraId="23C6D108" w14:textId="4704C211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D4DF15B" w14:textId="3B80B97B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146" w:type="pct"/>
          </w:tcPr>
          <w:p w14:paraId="5230F48B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3B225316" w14:textId="6152F52B" w:rsidR="00593C49" w:rsidRPr="006375B5" w:rsidRDefault="00593C49" w:rsidP="0097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50" w:type="pct"/>
          </w:tcPr>
          <w:p w14:paraId="2EDA3D9F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057AD34F" w14:textId="47004618" w:rsidR="00593C49" w:rsidRPr="008203F1" w:rsidRDefault="00593C49" w:rsidP="00B4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3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53" w:type="pct"/>
          </w:tcPr>
          <w:p w14:paraId="5409294E" w14:textId="77777777" w:rsidR="00593C49" w:rsidRPr="006375B5" w:rsidRDefault="00593C49" w:rsidP="0097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828A98" w14:textId="0C90CF46" w:rsidR="00593C49" w:rsidRPr="006375B5" w:rsidRDefault="00593C49" w:rsidP="00B41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1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</w:tr>
    </w:tbl>
    <w:p w14:paraId="45506A61" w14:textId="0492BC09" w:rsidR="00DC35B7" w:rsidRDefault="00DC3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403AC90E" w14:textId="2CF45770" w:rsidR="00C16E8C" w:rsidRPr="00035C92" w:rsidRDefault="00C16E8C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right="-43"/>
        <w:jc w:val="thaiDistribute"/>
        <w:rPr>
          <w:rFonts w:ascii="Angsana New" w:eastAsia="MS Mincho" w:hAnsi="Angsana New"/>
          <w:b/>
          <w:bCs/>
          <w:sz w:val="30"/>
          <w:szCs w:val="30"/>
        </w:rPr>
      </w:pPr>
    </w:p>
    <w:p w14:paraId="32C02392" w14:textId="40F63F41" w:rsidR="0091096D" w:rsidRDefault="0091096D"/>
    <w:sectPr w:rsidR="0091096D" w:rsidSect="00CE0672">
      <w:pgSz w:w="11909" w:h="16834" w:code="9"/>
      <w:pgMar w:top="692" w:right="1151" w:bottom="578" w:left="1151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85ED" w14:textId="77777777" w:rsidR="006A6BF7" w:rsidRDefault="006A6BF7" w:rsidP="00900EE2">
      <w:r>
        <w:separator/>
      </w:r>
    </w:p>
  </w:endnote>
  <w:endnote w:type="continuationSeparator" w:id="0">
    <w:p w14:paraId="5ADBC6E0" w14:textId="77777777" w:rsidR="006A6BF7" w:rsidRDefault="006A6BF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178" w14:textId="77777777" w:rsidR="00885011" w:rsidRDefault="00885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35661" w14:textId="16D32030" w:rsidR="00E96C48" w:rsidRPr="00E26638" w:rsidRDefault="00E96C48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415B4C" w:rsidRPr="00415B4C">
      <w:rPr>
        <w:rFonts w:ascii="Angsana New" w:hAnsi="Angsana New"/>
        <w:noProof/>
        <w:sz w:val="30"/>
        <w:szCs w:val="30"/>
        <w:lang w:val="en-US"/>
      </w:rPr>
      <w:t>9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7965" w14:textId="77777777" w:rsidR="00885011" w:rsidRDefault="008850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F5BF" w14:textId="1F9E9167" w:rsidR="00E96C48" w:rsidRPr="00E26638" w:rsidRDefault="00E96C48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415B4C" w:rsidRPr="00415B4C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0381B" w14:textId="77777777" w:rsidR="006A6BF7" w:rsidRDefault="006A6BF7" w:rsidP="00900EE2">
      <w:r>
        <w:separator/>
      </w:r>
    </w:p>
  </w:footnote>
  <w:footnote w:type="continuationSeparator" w:id="0">
    <w:p w14:paraId="46011719" w14:textId="77777777" w:rsidR="006A6BF7" w:rsidRDefault="006A6BF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B094" w14:textId="77777777" w:rsidR="00885011" w:rsidRDefault="00885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77D2F" w14:textId="0B3ABB30" w:rsidR="00E96C48" w:rsidRPr="004F256C" w:rsidRDefault="00E96C48" w:rsidP="0002488E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ADA5148" w14:textId="77777777" w:rsidR="00E96C48" w:rsidRPr="005351FF" w:rsidRDefault="00E96C48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6D35DC" w14:textId="3DCBDE0C" w:rsidR="00E96C48" w:rsidRPr="005351FF" w:rsidRDefault="00E96C48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415B4C" w:rsidRPr="00415B4C">
      <w:rPr>
        <w:rFonts w:ascii="Angsana New" w:hAnsi="Angsana New"/>
        <w:bCs/>
        <w:sz w:val="32"/>
        <w:szCs w:val="32"/>
        <w:lang w:val="en-US"/>
      </w:rPr>
      <w:t>30</w:t>
    </w:r>
    <w:r w:rsidRPr="004F0895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มิถุนายน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415B4C" w:rsidRPr="00415B4C">
      <w:rPr>
        <w:rFonts w:ascii="Angsana New" w:hAnsi="Angsana New"/>
        <w:sz w:val="32"/>
        <w:szCs w:val="32"/>
        <w:lang w:val="en-US"/>
      </w:rPr>
      <w:t>2565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7CB818C0" w14:textId="77777777" w:rsidR="00E96C48" w:rsidRPr="00781B1E" w:rsidRDefault="00E96C48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B4D6" w14:textId="77777777" w:rsidR="00885011" w:rsidRDefault="008850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3658" w14:textId="77777777" w:rsidR="00E96C48" w:rsidRPr="004F256C" w:rsidRDefault="00E96C48" w:rsidP="002F3ECA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BA9D031" w14:textId="77777777" w:rsidR="00E96C48" w:rsidRPr="00F33198" w:rsidRDefault="00E96C48" w:rsidP="000909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A4DC50" w14:textId="4410C893" w:rsidR="00E96C48" w:rsidRPr="005351FF" w:rsidRDefault="00E96C48" w:rsidP="007319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415B4C" w:rsidRPr="00415B4C">
      <w:rPr>
        <w:rFonts w:ascii="Angsana New" w:hAnsi="Angsana New"/>
        <w:sz w:val="32"/>
        <w:szCs w:val="32"/>
        <w:lang w:val="en-US"/>
      </w:rPr>
      <w:t>3</w:t>
    </w:r>
    <w:r w:rsidR="00415B4C" w:rsidRPr="00415B4C">
      <w:rPr>
        <w:rFonts w:ascii="Angsana New" w:hAnsi="Angsana New"/>
        <w:sz w:val="32"/>
        <w:szCs w:val="32"/>
        <w:lang w:val="en-US" w:bidi="th-TH"/>
      </w:rPr>
      <w:t>0</w:t>
    </w:r>
    <w:r w:rsidRPr="00CB498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="00415B4C" w:rsidRPr="00415B4C">
      <w:rPr>
        <w:rFonts w:ascii="Angsana New" w:hAnsi="Angsana New"/>
        <w:sz w:val="32"/>
        <w:szCs w:val="32"/>
        <w:lang w:val="en-US"/>
      </w:rPr>
      <w:t>2565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BA4D44A" w14:textId="77777777" w:rsidR="00E96C48" w:rsidRPr="00731992" w:rsidRDefault="00E96C48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E6B8" w14:textId="77777777" w:rsidR="004F17B9" w:rsidRPr="00872AD2" w:rsidRDefault="004F17B9" w:rsidP="00EC2546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บริษัท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เฟรเซอร์ส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พร็อพเพอร์ตี้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ประเทศไทย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จำกัด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มหาชน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และบริษัทย่อย</w:t>
    </w:r>
  </w:p>
  <w:p w14:paraId="1948DE36" w14:textId="77777777" w:rsidR="004F17B9" w:rsidRPr="00872AD2" w:rsidRDefault="004F17B9" w:rsidP="00EC2546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หมายเหตุประกอบงบการเงินระหว่างกาลแบบย่อ</w:t>
    </w:r>
  </w:p>
  <w:p w14:paraId="1B818E64" w14:textId="2E875D85" w:rsidR="004F17B9" w:rsidRPr="00872AD2" w:rsidRDefault="004F17B9" w:rsidP="00EC2546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สำหรับ</w:t>
    </w:r>
    <w:r w:rsidRPr="00872AD2">
      <w:rPr>
        <w:rFonts w:ascii="Angsana New" w:hAnsi="Angsana New"/>
        <w:sz w:val="32"/>
        <w:szCs w:val="32"/>
        <w:cs/>
      </w:rPr>
      <w:t>งวดสามเดือน</w:t>
    </w:r>
    <w:r>
      <w:rPr>
        <w:rFonts w:ascii="Angsana New" w:hAnsi="Angsana New" w:hint="cs"/>
        <w:sz w:val="32"/>
        <w:szCs w:val="32"/>
        <w:cs/>
        <w:lang w:val="en-US"/>
      </w:rPr>
      <w:t>และเก้าเดือน</w:t>
    </w:r>
    <w:r w:rsidRPr="00872AD2">
      <w:rPr>
        <w:rFonts w:ascii="Angsana New" w:hAnsi="Angsana New"/>
        <w:sz w:val="32"/>
        <w:szCs w:val="32"/>
        <w:cs/>
      </w:rPr>
      <w:t>สิ้นสุดวันที่</w:t>
    </w:r>
    <w:r w:rsidRPr="00872AD2">
      <w:rPr>
        <w:rFonts w:ascii="Angsana New" w:hAnsi="Angsana New"/>
        <w:sz w:val="32"/>
        <w:szCs w:val="32"/>
      </w:rPr>
      <w:t xml:space="preserve"> </w:t>
    </w:r>
    <w:r w:rsidR="00415B4C" w:rsidRPr="00415B4C">
      <w:rPr>
        <w:rFonts w:ascii="Angsana New" w:hAnsi="Angsana New"/>
        <w:sz w:val="32"/>
        <w:szCs w:val="32"/>
        <w:lang w:val="en-US"/>
      </w:rPr>
      <w:t>30</w:t>
    </w:r>
    <w:r>
      <w:rPr>
        <w:rFonts w:ascii="Angsana New" w:hAnsi="Angsana New" w:hint="cs"/>
        <w:sz w:val="32"/>
        <w:szCs w:val="32"/>
        <w:cs/>
        <w:lang w:val="en-US"/>
      </w:rPr>
      <w:t xml:space="preserve"> มิถุนายน</w:t>
    </w:r>
    <w:r w:rsidRPr="00872AD2">
      <w:rPr>
        <w:rFonts w:ascii="Angsana New" w:hAnsi="Angsana New"/>
        <w:sz w:val="32"/>
        <w:szCs w:val="32"/>
      </w:rPr>
      <w:t xml:space="preserve"> </w:t>
    </w:r>
    <w:r w:rsidR="00415B4C" w:rsidRPr="00415B4C">
      <w:rPr>
        <w:rFonts w:ascii="Angsana New" w:hAnsi="Angsana New"/>
        <w:sz w:val="32"/>
        <w:szCs w:val="32"/>
        <w:lang w:val="en-US"/>
      </w:rPr>
      <w:t>2565</w:t>
    </w:r>
    <w:r w:rsidRPr="00872AD2">
      <w:rPr>
        <w:rFonts w:ascii="Angsana New" w:hAnsi="Angsana New"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proofErr w:type="spellStart"/>
    <w:r w:rsidRPr="00872AD2">
      <w:rPr>
        <w:rFonts w:ascii="Angsana New" w:hAnsi="Angsana New"/>
        <w:sz w:val="32"/>
        <w:szCs w:val="32"/>
        <w:cs/>
      </w:rPr>
      <w:t>ไม่ได้ตรวจสอบ</w:t>
    </w:r>
    <w:proofErr w:type="spellEnd"/>
    <w:r w:rsidRPr="005351FF">
      <w:rPr>
        <w:rFonts w:ascii="Angsana New" w:hAnsi="Angsana New"/>
        <w:sz w:val="32"/>
        <w:szCs w:val="32"/>
      </w:rPr>
      <w:t>)</w:t>
    </w:r>
  </w:p>
  <w:p w14:paraId="544064D3" w14:textId="77777777" w:rsidR="004F17B9" w:rsidRPr="00B144AC" w:rsidRDefault="004F17B9" w:rsidP="003A592C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1379" w14:textId="77777777" w:rsidR="00081F04" w:rsidRPr="007515B9" w:rsidRDefault="00081F04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7515B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7515B9">
      <w:rPr>
        <w:rFonts w:ascii="Angsana New" w:hAnsi="Angsana New"/>
        <w:b/>
        <w:bCs/>
        <w:sz w:val="32"/>
        <w:szCs w:val="32"/>
        <w:cs/>
      </w:rPr>
      <w:t xml:space="preserve"> </w:t>
    </w:r>
    <w:r w:rsidRPr="007515B9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จำกัด</w:t>
    </w:r>
    <w:r w:rsidRPr="007515B9">
      <w:rPr>
        <w:rFonts w:ascii="Angsana New" w:hAnsi="Angsana New"/>
        <w:b/>
        <w:bCs/>
        <w:sz w:val="32"/>
        <w:szCs w:val="32"/>
        <w:cs/>
      </w:rPr>
      <w:t xml:space="preserve"> (</w:t>
    </w:r>
    <w:r w:rsidRPr="007515B9">
      <w:rPr>
        <w:rFonts w:ascii="Angsana New" w:hAnsi="Angsana New" w:hint="cs"/>
        <w:b/>
        <w:bCs/>
        <w:sz w:val="32"/>
        <w:szCs w:val="32"/>
        <w:cs/>
      </w:rPr>
      <w:t>มหาชน</w:t>
    </w:r>
    <w:r w:rsidRPr="007515B9">
      <w:rPr>
        <w:rFonts w:ascii="Angsana New" w:hAnsi="Angsana New"/>
        <w:b/>
        <w:bCs/>
        <w:sz w:val="32"/>
        <w:szCs w:val="32"/>
        <w:cs/>
      </w:rPr>
      <w:t xml:space="preserve">) </w:t>
    </w:r>
    <w:r w:rsidRPr="007515B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5BFFCC" w14:textId="77777777" w:rsidR="00081F04" w:rsidRPr="005351FF" w:rsidRDefault="00081F04" w:rsidP="00931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D70EBE2" w14:textId="2BD0BD68" w:rsidR="00081F04" w:rsidRPr="005351FF" w:rsidRDefault="00081F04" w:rsidP="0093178A">
    <w:pPr>
      <w:pStyle w:val="acctmainheading"/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415B4C" w:rsidRPr="00415B4C">
      <w:rPr>
        <w:rFonts w:ascii="Angsana New" w:hAnsi="Angsana New"/>
        <w:bCs/>
        <w:sz w:val="32"/>
        <w:szCs w:val="32"/>
        <w:lang w:val="en-US"/>
      </w:rPr>
      <w:t>30</w:t>
    </w:r>
    <w:r w:rsidRPr="004F0895"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มิถุนายน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415B4C" w:rsidRPr="00415B4C">
      <w:rPr>
        <w:rFonts w:ascii="Angsana New" w:hAnsi="Angsana New"/>
        <w:sz w:val="32"/>
        <w:szCs w:val="32"/>
        <w:lang w:val="en-US"/>
      </w:rPr>
      <w:t>2565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4D919B1A" w14:textId="77777777" w:rsidR="00414BB6" w:rsidRPr="00081F04" w:rsidRDefault="00414BB6" w:rsidP="003A592C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2C1E82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E53E9"/>
    <w:multiLevelType w:val="hybridMultilevel"/>
    <w:tmpl w:val="72102C3A"/>
    <w:lvl w:ilvl="0" w:tplc="0636B898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2480252"/>
    <w:multiLevelType w:val="hybridMultilevel"/>
    <w:tmpl w:val="72102C3A"/>
    <w:lvl w:ilvl="0" w:tplc="0636B898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2"/>
  </w:num>
  <w:num w:numId="13">
    <w:abstractNumId w:val="26"/>
  </w:num>
  <w:num w:numId="14">
    <w:abstractNumId w:val="14"/>
  </w:num>
  <w:num w:numId="15">
    <w:abstractNumId w:val="18"/>
  </w:num>
  <w:num w:numId="16">
    <w:abstractNumId w:val="23"/>
  </w:num>
  <w:num w:numId="17">
    <w:abstractNumId w:val="15"/>
  </w:num>
  <w:num w:numId="18">
    <w:abstractNumId w:val="24"/>
  </w:num>
  <w:num w:numId="19">
    <w:abstractNumId w:val="28"/>
  </w:num>
  <w:num w:numId="20">
    <w:abstractNumId w:val="29"/>
  </w:num>
  <w:num w:numId="21">
    <w:abstractNumId w:val="11"/>
  </w:num>
  <w:num w:numId="22">
    <w:abstractNumId w:val="25"/>
  </w:num>
  <w:num w:numId="23">
    <w:abstractNumId w:val="22"/>
  </w:num>
  <w:num w:numId="24">
    <w:abstractNumId w:val="19"/>
  </w:num>
  <w:num w:numId="25">
    <w:abstractNumId w:val="20"/>
  </w:num>
  <w:num w:numId="26">
    <w:abstractNumId w:val="16"/>
  </w:num>
  <w:num w:numId="27">
    <w:abstractNumId w:val="13"/>
  </w:num>
  <w:num w:numId="28">
    <w:abstractNumId w:val="27"/>
  </w:num>
  <w:num w:numId="29">
    <w:abstractNumId w:val="21"/>
  </w:num>
  <w:num w:numId="30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396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2A3"/>
    <w:rsid w:val="0000050C"/>
    <w:rsid w:val="00000519"/>
    <w:rsid w:val="0000056B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9F6"/>
    <w:rsid w:val="00001A22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9A3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694"/>
    <w:rsid w:val="0000777D"/>
    <w:rsid w:val="00007883"/>
    <w:rsid w:val="000078C6"/>
    <w:rsid w:val="000079A9"/>
    <w:rsid w:val="000079AB"/>
    <w:rsid w:val="00007BC8"/>
    <w:rsid w:val="00007C5E"/>
    <w:rsid w:val="00007EAA"/>
    <w:rsid w:val="00007F2C"/>
    <w:rsid w:val="0001004E"/>
    <w:rsid w:val="0001035F"/>
    <w:rsid w:val="00010467"/>
    <w:rsid w:val="00010522"/>
    <w:rsid w:val="00010897"/>
    <w:rsid w:val="0001089D"/>
    <w:rsid w:val="000108FE"/>
    <w:rsid w:val="00010959"/>
    <w:rsid w:val="00010B65"/>
    <w:rsid w:val="00010BE8"/>
    <w:rsid w:val="00010D3F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5F1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9D"/>
    <w:rsid w:val="000138CC"/>
    <w:rsid w:val="00013948"/>
    <w:rsid w:val="00013B9E"/>
    <w:rsid w:val="00013BD1"/>
    <w:rsid w:val="00013C9D"/>
    <w:rsid w:val="00013CE5"/>
    <w:rsid w:val="00013D2E"/>
    <w:rsid w:val="00013E7A"/>
    <w:rsid w:val="0001445F"/>
    <w:rsid w:val="00014601"/>
    <w:rsid w:val="0001465C"/>
    <w:rsid w:val="000146CB"/>
    <w:rsid w:val="00014733"/>
    <w:rsid w:val="00014827"/>
    <w:rsid w:val="00014BB5"/>
    <w:rsid w:val="00015022"/>
    <w:rsid w:val="000152F6"/>
    <w:rsid w:val="00015351"/>
    <w:rsid w:val="0001574B"/>
    <w:rsid w:val="000157B7"/>
    <w:rsid w:val="0001587F"/>
    <w:rsid w:val="00015A45"/>
    <w:rsid w:val="00015BD0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3"/>
    <w:rsid w:val="000174CB"/>
    <w:rsid w:val="00017622"/>
    <w:rsid w:val="0001769A"/>
    <w:rsid w:val="000176C6"/>
    <w:rsid w:val="000176D0"/>
    <w:rsid w:val="00017AED"/>
    <w:rsid w:val="00017B97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1"/>
    <w:rsid w:val="000219FD"/>
    <w:rsid w:val="00021B0B"/>
    <w:rsid w:val="00021B1D"/>
    <w:rsid w:val="00022035"/>
    <w:rsid w:val="000220D8"/>
    <w:rsid w:val="00022155"/>
    <w:rsid w:val="0002232C"/>
    <w:rsid w:val="000225D0"/>
    <w:rsid w:val="000225F3"/>
    <w:rsid w:val="0002263F"/>
    <w:rsid w:val="000226BF"/>
    <w:rsid w:val="0002280F"/>
    <w:rsid w:val="000228E5"/>
    <w:rsid w:val="0002294B"/>
    <w:rsid w:val="00022A1A"/>
    <w:rsid w:val="00022B6D"/>
    <w:rsid w:val="00022BED"/>
    <w:rsid w:val="00022CA1"/>
    <w:rsid w:val="00022DA5"/>
    <w:rsid w:val="0002316D"/>
    <w:rsid w:val="00023350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624"/>
    <w:rsid w:val="0002463B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C0E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154"/>
    <w:rsid w:val="00027305"/>
    <w:rsid w:val="00027407"/>
    <w:rsid w:val="000275C7"/>
    <w:rsid w:val="0002788B"/>
    <w:rsid w:val="00027A08"/>
    <w:rsid w:val="00027C4A"/>
    <w:rsid w:val="00027DF9"/>
    <w:rsid w:val="00027EBF"/>
    <w:rsid w:val="00027F49"/>
    <w:rsid w:val="000300B5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A4E"/>
    <w:rsid w:val="00031BD1"/>
    <w:rsid w:val="00031C46"/>
    <w:rsid w:val="00031CD2"/>
    <w:rsid w:val="00032315"/>
    <w:rsid w:val="000323AE"/>
    <w:rsid w:val="0003241F"/>
    <w:rsid w:val="0003247B"/>
    <w:rsid w:val="000324CA"/>
    <w:rsid w:val="000324EF"/>
    <w:rsid w:val="000326A9"/>
    <w:rsid w:val="000326C6"/>
    <w:rsid w:val="00032825"/>
    <w:rsid w:val="00032852"/>
    <w:rsid w:val="000329AC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C92"/>
    <w:rsid w:val="00035E96"/>
    <w:rsid w:val="00036023"/>
    <w:rsid w:val="0003631F"/>
    <w:rsid w:val="00036333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D66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AE5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784"/>
    <w:rsid w:val="000458EE"/>
    <w:rsid w:val="00045E3F"/>
    <w:rsid w:val="00045ECF"/>
    <w:rsid w:val="000460B9"/>
    <w:rsid w:val="000467C8"/>
    <w:rsid w:val="00046AE8"/>
    <w:rsid w:val="00046D85"/>
    <w:rsid w:val="00046E6B"/>
    <w:rsid w:val="00046F93"/>
    <w:rsid w:val="00047051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2BA"/>
    <w:rsid w:val="0005136E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CF7"/>
    <w:rsid w:val="00052E75"/>
    <w:rsid w:val="00053079"/>
    <w:rsid w:val="000530F4"/>
    <w:rsid w:val="000531AF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837"/>
    <w:rsid w:val="00055CA3"/>
    <w:rsid w:val="00055CC3"/>
    <w:rsid w:val="00055DDD"/>
    <w:rsid w:val="00055EBA"/>
    <w:rsid w:val="000560BA"/>
    <w:rsid w:val="0005650E"/>
    <w:rsid w:val="00056831"/>
    <w:rsid w:val="000569D6"/>
    <w:rsid w:val="00056AAD"/>
    <w:rsid w:val="00056B99"/>
    <w:rsid w:val="00056BF6"/>
    <w:rsid w:val="00056C79"/>
    <w:rsid w:val="00056FF4"/>
    <w:rsid w:val="00057179"/>
    <w:rsid w:val="0005727A"/>
    <w:rsid w:val="000572B9"/>
    <w:rsid w:val="0005746E"/>
    <w:rsid w:val="000575A5"/>
    <w:rsid w:val="00057604"/>
    <w:rsid w:val="0005765D"/>
    <w:rsid w:val="000578C4"/>
    <w:rsid w:val="00057B71"/>
    <w:rsid w:val="00057C88"/>
    <w:rsid w:val="00057D66"/>
    <w:rsid w:val="0006009D"/>
    <w:rsid w:val="000600D5"/>
    <w:rsid w:val="0006026D"/>
    <w:rsid w:val="00060696"/>
    <w:rsid w:val="000606AF"/>
    <w:rsid w:val="000609DE"/>
    <w:rsid w:val="00060F41"/>
    <w:rsid w:val="000610F7"/>
    <w:rsid w:val="00061355"/>
    <w:rsid w:val="0006158D"/>
    <w:rsid w:val="00061B8F"/>
    <w:rsid w:val="00061DF6"/>
    <w:rsid w:val="00061E63"/>
    <w:rsid w:val="00061F0F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28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B1E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63"/>
    <w:rsid w:val="000670F6"/>
    <w:rsid w:val="00067752"/>
    <w:rsid w:val="00067942"/>
    <w:rsid w:val="00067A16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535"/>
    <w:rsid w:val="000708C1"/>
    <w:rsid w:val="0007099F"/>
    <w:rsid w:val="00070A79"/>
    <w:rsid w:val="0007104E"/>
    <w:rsid w:val="000713D8"/>
    <w:rsid w:val="00071553"/>
    <w:rsid w:val="000716F8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1A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305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24"/>
    <w:rsid w:val="000779B4"/>
    <w:rsid w:val="00077B8E"/>
    <w:rsid w:val="00077C38"/>
    <w:rsid w:val="00077F25"/>
    <w:rsid w:val="00077FB5"/>
    <w:rsid w:val="000802E6"/>
    <w:rsid w:val="0008040B"/>
    <w:rsid w:val="00080420"/>
    <w:rsid w:val="000804E9"/>
    <w:rsid w:val="0008064D"/>
    <w:rsid w:val="000807D0"/>
    <w:rsid w:val="00080904"/>
    <w:rsid w:val="00080CB3"/>
    <w:rsid w:val="00080D3F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1F04"/>
    <w:rsid w:val="0008214C"/>
    <w:rsid w:val="00082307"/>
    <w:rsid w:val="0008241A"/>
    <w:rsid w:val="00082547"/>
    <w:rsid w:val="00082A47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BF7"/>
    <w:rsid w:val="00085E61"/>
    <w:rsid w:val="000861E5"/>
    <w:rsid w:val="00086447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58F"/>
    <w:rsid w:val="000936A8"/>
    <w:rsid w:val="00093844"/>
    <w:rsid w:val="000938FB"/>
    <w:rsid w:val="00093912"/>
    <w:rsid w:val="00093DDA"/>
    <w:rsid w:val="00093EB6"/>
    <w:rsid w:val="00094502"/>
    <w:rsid w:val="000945F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514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46A"/>
    <w:rsid w:val="000A06B0"/>
    <w:rsid w:val="000A0701"/>
    <w:rsid w:val="000A08BF"/>
    <w:rsid w:val="000A0914"/>
    <w:rsid w:val="000A092B"/>
    <w:rsid w:val="000A0D40"/>
    <w:rsid w:val="000A0E77"/>
    <w:rsid w:val="000A0F4D"/>
    <w:rsid w:val="000A117F"/>
    <w:rsid w:val="000A1486"/>
    <w:rsid w:val="000A15E0"/>
    <w:rsid w:val="000A163E"/>
    <w:rsid w:val="000A172F"/>
    <w:rsid w:val="000A18A1"/>
    <w:rsid w:val="000A19F3"/>
    <w:rsid w:val="000A1BA6"/>
    <w:rsid w:val="000A1DFC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2F72"/>
    <w:rsid w:val="000A3065"/>
    <w:rsid w:val="000A3104"/>
    <w:rsid w:val="000A31D7"/>
    <w:rsid w:val="000A32E9"/>
    <w:rsid w:val="000A3407"/>
    <w:rsid w:val="000A36C7"/>
    <w:rsid w:val="000A3970"/>
    <w:rsid w:val="000A3996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61C"/>
    <w:rsid w:val="000A5734"/>
    <w:rsid w:val="000A574D"/>
    <w:rsid w:val="000A599A"/>
    <w:rsid w:val="000A5C7B"/>
    <w:rsid w:val="000A5D30"/>
    <w:rsid w:val="000A6031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563"/>
    <w:rsid w:val="000B0667"/>
    <w:rsid w:val="000B0706"/>
    <w:rsid w:val="000B0A2B"/>
    <w:rsid w:val="000B0B6E"/>
    <w:rsid w:val="000B0C89"/>
    <w:rsid w:val="000B0CEE"/>
    <w:rsid w:val="000B10E5"/>
    <w:rsid w:val="000B12B4"/>
    <w:rsid w:val="000B1463"/>
    <w:rsid w:val="000B1523"/>
    <w:rsid w:val="000B1567"/>
    <w:rsid w:val="000B171F"/>
    <w:rsid w:val="000B177F"/>
    <w:rsid w:val="000B1BC3"/>
    <w:rsid w:val="000B1C92"/>
    <w:rsid w:val="000B1E0A"/>
    <w:rsid w:val="000B1FB2"/>
    <w:rsid w:val="000B20C4"/>
    <w:rsid w:val="000B2444"/>
    <w:rsid w:val="000B2599"/>
    <w:rsid w:val="000B2A77"/>
    <w:rsid w:val="000B2CEB"/>
    <w:rsid w:val="000B30AE"/>
    <w:rsid w:val="000B30DC"/>
    <w:rsid w:val="000B34FC"/>
    <w:rsid w:val="000B3869"/>
    <w:rsid w:val="000B3B8A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4DB2"/>
    <w:rsid w:val="000B50E0"/>
    <w:rsid w:val="000B51BC"/>
    <w:rsid w:val="000B533B"/>
    <w:rsid w:val="000B53DE"/>
    <w:rsid w:val="000B5620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208"/>
    <w:rsid w:val="000B7502"/>
    <w:rsid w:val="000B7546"/>
    <w:rsid w:val="000B771B"/>
    <w:rsid w:val="000B78AA"/>
    <w:rsid w:val="000B79BF"/>
    <w:rsid w:val="000C005E"/>
    <w:rsid w:val="000C023C"/>
    <w:rsid w:val="000C024F"/>
    <w:rsid w:val="000C095D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5287"/>
    <w:rsid w:val="000C55AB"/>
    <w:rsid w:val="000C5EF3"/>
    <w:rsid w:val="000C5F11"/>
    <w:rsid w:val="000C61BC"/>
    <w:rsid w:val="000C64C2"/>
    <w:rsid w:val="000C64C9"/>
    <w:rsid w:val="000C66AC"/>
    <w:rsid w:val="000C6786"/>
    <w:rsid w:val="000C6D23"/>
    <w:rsid w:val="000C6DE9"/>
    <w:rsid w:val="000C6E70"/>
    <w:rsid w:val="000C6F6E"/>
    <w:rsid w:val="000C6FE9"/>
    <w:rsid w:val="000C71E8"/>
    <w:rsid w:val="000C77EB"/>
    <w:rsid w:val="000C77F5"/>
    <w:rsid w:val="000C794F"/>
    <w:rsid w:val="000C7B47"/>
    <w:rsid w:val="000C7C3E"/>
    <w:rsid w:val="000C7CFF"/>
    <w:rsid w:val="000C7E98"/>
    <w:rsid w:val="000D0245"/>
    <w:rsid w:val="000D0466"/>
    <w:rsid w:val="000D04C7"/>
    <w:rsid w:val="000D05A9"/>
    <w:rsid w:val="000D06C9"/>
    <w:rsid w:val="000D06E1"/>
    <w:rsid w:val="000D075B"/>
    <w:rsid w:val="000D0912"/>
    <w:rsid w:val="000D0935"/>
    <w:rsid w:val="000D0A81"/>
    <w:rsid w:val="000D0B19"/>
    <w:rsid w:val="000D0CB7"/>
    <w:rsid w:val="000D0D42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2D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13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E21"/>
    <w:rsid w:val="000D6F7D"/>
    <w:rsid w:val="000D7378"/>
    <w:rsid w:val="000D769C"/>
    <w:rsid w:val="000D78B0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2DA"/>
    <w:rsid w:val="000E432E"/>
    <w:rsid w:val="000E43A0"/>
    <w:rsid w:val="000E4511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D85"/>
    <w:rsid w:val="000E6E2C"/>
    <w:rsid w:val="000E6F12"/>
    <w:rsid w:val="000E7219"/>
    <w:rsid w:val="000E7420"/>
    <w:rsid w:val="000E7737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9E1"/>
    <w:rsid w:val="000F2B8B"/>
    <w:rsid w:val="000F2E48"/>
    <w:rsid w:val="000F2EC5"/>
    <w:rsid w:val="000F2F2E"/>
    <w:rsid w:val="000F2FB1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3FBD"/>
    <w:rsid w:val="000F406D"/>
    <w:rsid w:val="000F415C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A89"/>
    <w:rsid w:val="00100CFD"/>
    <w:rsid w:val="001012E0"/>
    <w:rsid w:val="00101395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7A5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EC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5EE"/>
    <w:rsid w:val="00114C93"/>
    <w:rsid w:val="00114CF3"/>
    <w:rsid w:val="00114FC0"/>
    <w:rsid w:val="00115162"/>
    <w:rsid w:val="001151B0"/>
    <w:rsid w:val="00115384"/>
    <w:rsid w:val="0011542E"/>
    <w:rsid w:val="0011547B"/>
    <w:rsid w:val="0011555A"/>
    <w:rsid w:val="00115817"/>
    <w:rsid w:val="00115990"/>
    <w:rsid w:val="00115A23"/>
    <w:rsid w:val="00115A91"/>
    <w:rsid w:val="00115CE1"/>
    <w:rsid w:val="00115D12"/>
    <w:rsid w:val="00115D8E"/>
    <w:rsid w:val="0011640E"/>
    <w:rsid w:val="00116475"/>
    <w:rsid w:val="00116583"/>
    <w:rsid w:val="00116708"/>
    <w:rsid w:val="00116737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492"/>
    <w:rsid w:val="001217BA"/>
    <w:rsid w:val="00121986"/>
    <w:rsid w:val="00121EFE"/>
    <w:rsid w:val="00121F9B"/>
    <w:rsid w:val="001221E7"/>
    <w:rsid w:val="00122642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25D"/>
    <w:rsid w:val="001244D4"/>
    <w:rsid w:val="00124517"/>
    <w:rsid w:val="001246F6"/>
    <w:rsid w:val="001248C6"/>
    <w:rsid w:val="001249FE"/>
    <w:rsid w:val="00124E81"/>
    <w:rsid w:val="00124F5C"/>
    <w:rsid w:val="00125355"/>
    <w:rsid w:val="00125422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4A"/>
    <w:rsid w:val="00130CDA"/>
    <w:rsid w:val="00130E2B"/>
    <w:rsid w:val="001310ED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48F"/>
    <w:rsid w:val="00135FEE"/>
    <w:rsid w:val="00136037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850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C3C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2A1B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33D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6FF2"/>
    <w:rsid w:val="0014707D"/>
    <w:rsid w:val="001470D9"/>
    <w:rsid w:val="001474B1"/>
    <w:rsid w:val="001474DC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D9B"/>
    <w:rsid w:val="00147EED"/>
    <w:rsid w:val="00150589"/>
    <w:rsid w:val="001506B9"/>
    <w:rsid w:val="001509EE"/>
    <w:rsid w:val="00150B37"/>
    <w:rsid w:val="00150CED"/>
    <w:rsid w:val="00150D96"/>
    <w:rsid w:val="00150D9B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505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5F80"/>
    <w:rsid w:val="0015600F"/>
    <w:rsid w:val="00156162"/>
    <w:rsid w:val="001565E1"/>
    <w:rsid w:val="00156746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8C3"/>
    <w:rsid w:val="00161910"/>
    <w:rsid w:val="00161950"/>
    <w:rsid w:val="0016196B"/>
    <w:rsid w:val="00161BCB"/>
    <w:rsid w:val="00161C39"/>
    <w:rsid w:val="00161EEF"/>
    <w:rsid w:val="00161FED"/>
    <w:rsid w:val="001621B9"/>
    <w:rsid w:val="00162306"/>
    <w:rsid w:val="001624BC"/>
    <w:rsid w:val="00162790"/>
    <w:rsid w:val="00162B9C"/>
    <w:rsid w:val="00162BC2"/>
    <w:rsid w:val="00162C71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CF6"/>
    <w:rsid w:val="00163D55"/>
    <w:rsid w:val="00163FF3"/>
    <w:rsid w:val="001640BA"/>
    <w:rsid w:val="001641CE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0BD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48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3"/>
    <w:rsid w:val="00171D9E"/>
    <w:rsid w:val="00171E12"/>
    <w:rsid w:val="00171EC4"/>
    <w:rsid w:val="00171EDF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AE7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1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3D"/>
    <w:rsid w:val="00182ED3"/>
    <w:rsid w:val="001830EB"/>
    <w:rsid w:val="0018312F"/>
    <w:rsid w:val="001831B4"/>
    <w:rsid w:val="00183616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58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76D"/>
    <w:rsid w:val="00186B8B"/>
    <w:rsid w:val="00186C98"/>
    <w:rsid w:val="00186EC7"/>
    <w:rsid w:val="00187056"/>
    <w:rsid w:val="00187307"/>
    <w:rsid w:val="00187387"/>
    <w:rsid w:val="001873D4"/>
    <w:rsid w:val="001875A7"/>
    <w:rsid w:val="00187B98"/>
    <w:rsid w:val="00187E54"/>
    <w:rsid w:val="00187F40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0AE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3"/>
    <w:rsid w:val="0019489D"/>
    <w:rsid w:val="00194DBC"/>
    <w:rsid w:val="00194E69"/>
    <w:rsid w:val="00195513"/>
    <w:rsid w:val="001958EF"/>
    <w:rsid w:val="001958FC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68"/>
    <w:rsid w:val="001A057B"/>
    <w:rsid w:val="001A0754"/>
    <w:rsid w:val="001A0E1C"/>
    <w:rsid w:val="001A10CC"/>
    <w:rsid w:val="001A11D9"/>
    <w:rsid w:val="001A1311"/>
    <w:rsid w:val="001A169E"/>
    <w:rsid w:val="001A18DC"/>
    <w:rsid w:val="001A1BB1"/>
    <w:rsid w:val="001A226A"/>
    <w:rsid w:val="001A2271"/>
    <w:rsid w:val="001A2291"/>
    <w:rsid w:val="001A24B0"/>
    <w:rsid w:val="001A29C7"/>
    <w:rsid w:val="001A2C88"/>
    <w:rsid w:val="001A2D7A"/>
    <w:rsid w:val="001A3072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768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DB9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B5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3A4E"/>
    <w:rsid w:val="001B404C"/>
    <w:rsid w:val="001B43AC"/>
    <w:rsid w:val="001B451C"/>
    <w:rsid w:val="001B4605"/>
    <w:rsid w:val="001B47A2"/>
    <w:rsid w:val="001B487C"/>
    <w:rsid w:val="001B491A"/>
    <w:rsid w:val="001B4DCB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106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3F4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5F8"/>
    <w:rsid w:val="001D2724"/>
    <w:rsid w:val="001D28B7"/>
    <w:rsid w:val="001D28CD"/>
    <w:rsid w:val="001D29CC"/>
    <w:rsid w:val="001D2A44"/>
    <w:rsid w:val="001D2D65"/>
    <w:rsid w:val="001D2D6D"/>
    <w:rsid w:val="001D3145"/>
    <w:rsid w:val="001D334D"/>
    <w:rsid w:val="001D3808"/>
    <w:rsid w:val="001D3941"/>
    <w:rsid w:val="001D3AB9"/>
    <w:rsid w:val="001D3AE1"/>
    <w:rsid w:val="001D40A9"/>
    <w:rsid w:val="001D43FB"/>
    <w:rsid w:val="001D4468"/>
    <w:rsid w:val="001D475D"/>
    <w:rsid w:val="001D4C1C"/>
    <w:rsid w:val="001D4C8D"/>
    <w:rsid w:val="001D4DE5"/>
    <w:rsid w:val="001D5002"/>
    <w:rsid w:val="001D544A"/>
    <w:rsid w:val="001D5683"/>
    <w:rsid w:val="001D572C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7101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BF6"/>
    <w:rsid w:val="001E2CA2"/>
    <w:rsid w:val="001E2D6F"/>
    <w:rsid w:val="001E33FE"/>
    <w:rsid w:val="001E367A"/>
    <w:rsid w:val="001E384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28B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667"/>
    <w:rsid w:val="001E6E00"/>
    <w:rsid w:val="001E6EAC"/>
    <w:rsid w:val="001E6EC0"/>
    <w:rsid w:val="001E7089"/>
    <w:rsid w:val="001E746C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D22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B8E"/>
    <w:rsid w:val="001F1E37"/>
    <w:rsid w:val="001F1E80"/>
    <w:rsid w:val="001F1E89"/>
    <w:rsid w:val="001F204B"/>
    <w:rsid w:val="001F20FE"/>
    <w:rsid w:val="001F2577"/>
    <w:rsid w:val="001F2639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953"/>
    <w:rsid w:val="001F3CA4"/>
    <w:rsid w:val="001F3F8D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1B"/>
    <w:rsid w:val="001F63AB"/>
    <w:rsid w:val="001F6444"/>
    <w:rsid w:val="001F6511"/>
    <w:rsid w:val="001F65C8"/>
    <w:rsid w:val="001F6688"/>
    <w:rsid w:val="001F69CD"/>
    <w:rsid w:val="001F6B36"/>
    <w:rsid w:val="001F6B9D"/>
    <w:rsid w:val="001F6BD6"/>
    <w:rsid w:val="001F6D38"/>
    <w:rsid w:val="001F7126"/>
    <w:rsid w:val="001F73D5"/>
    <w:rsid w:val="001F76BC"/>
    <w:rsid w:val="001F78CE"/>
    <w:rsid w:val="001F7949"/>
    <w:rsid w:val="001F7CA2"/>
    <w:rsid w:val="001F7D39"/>
    <w:rsid w:val="001F7D44"/>
    <w:rsid w:val="00200173"/>
    <w:rsid w:val="00200537"/>
    <w:rsid w:val="00200603"/>
    <w:rsid w:val="00200B90"/>
    <w:rsid w:val="00200EA2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897"/>
    <w:rsid w:val="00202930"/>
    <w:rsid w:val="00202BB3"/>
    <w:rsid w:val="00202BBB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5C2E"/>
    <w:rsid w:val="002064F5"/>
    <w:rsid w:val="002066D8"/>
    <w:rsid w:val="00206750"/>
    <w:rsid w:val="002067AD"/>
    <w:rsid w:val="00206926"/>
    <w:rsid w:val="0020696D"/>
    <w:rsid w:val="00206A08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6EE"/>
    <w:rsid w:val="002129A2"/>
    <w:rsid w:val="00212DE8"/>
    <w:rsid w:val="0021301D"/>
    <w:rsid w:val="00213188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4B3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138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2DA4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37A"/>
    <w:rsid w:val="00224448"/>
    <w:rsid w:val="0022476A"/>
    <w:rsid w:val="00224B94"/>
    <w:rsid w:val="00224BA4"/>
    <w:rsid w:val="00224BB5"/>
    <w:rsid w:val="00224C06"/>
    <w:rsid w:val="00224CB1"/>
    <w:rsid w:val="00224DEC"/>
    <w:rsid w:val="00225280"/>
    <w:rsid w:val="0022538C"/>
    <w:rsid w:val="002255F7"/>
    <w:rsid w:val="00225EEC"/>
    <w:rsid w:val="002260F3"/>
    <w:rsid w:val="00226269"/>
    <w:rsid w:val="002262DC"/>
    <w:rsid w:val="0022647F"/>
    <w:rsid w:val="0022656E"/>
    <w:rsid w:val="002265B3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C16"/>
    <w:rsid w:val="00227D01"/>
    <w:rsid w:val="00227D3B"/>
    <w:rsid w:val="00227DBA"/>
    <w:rsid w:val="00227EF9"/>
    <w:rsid w:val="00227F69"/>
    <w:rsid w:val="002303A6"/>
    <w:rsid w:val="00230544"/>
    <w:rsid w:val="002305EC"/>
    <w:rsid w:val="00230840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41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1B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098"/>
    <w:rsid w:val="002353EC"/>
    <w:rsid w:val="00235582"/>
    <w:rsid w:val="00235770"/>
    <w:rsid w:val="00235840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7A0"/>
    <w:rsid w:val="00236832"/>
    <w:rsid w:val="00236834"/>
    <w:rsid w:val="002369C8"/>
    <w:rsid w:val="00236DE6"/>
    <w:rsid w:val="00236F1A"/>
    <w:rsid w:val="00237057"/>
    <w:rsid w:val="0023721F"/>
    <w:rsid w:val="002372AF"/>
    <w:rsid w:val="00237620"/>
    <w:rsid w:val="00237B6C"/>
    <w:rsid w:val="00237CE9"/>
    <w:rsid w:val="00237D5E"/>
    <w:rsid w:val="00237E65"/>
    <w:rsid w:val="002400F0"/>
    <w:rsid w:val="00240179"/>
    <w:rsid w:val="002401B0"/>
    <w:rsid w:val="0024029A"/>
    <w:rsid w:val="00240532"/>
    <w:rsid w:val="00240628"/>
    <w:rsid w:val="002406BE"/>
    <w:rsid w:val="00240739"/>
    <w:rsid w:val="00240783"/>
    <w:rsid w:val="0024091A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C12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C31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CE2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3A"/>
    <w:rsid w:val="0025285D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DB6"/>
    <w:rsid w:val="00253EB9"/>
    <w:rsid w:val="00254026"/>
    <w:rsid w:val="002540FA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78A"/>
    <w:rsid w:val="00262944"/>
    <w:rsid w:val="002629EE"/>
    <w:rsid w:val="00262A58"/>
    <w:rsid w:val="00262D3B"/>
    <w:rsid w:val="00263305"/>
    <w:rsid w:val="002633C8"/>
    <w:rsid w:val="0026350B"/>
    <w:rsid w:val="00263586"/>
    <w:rsid w:val="00263699"/>
    <w:rsid w:val="002636E0"/>
    <w:rsid w:val="0026398D"/>
    <w:rsid w:val="00263B26"/>
    <w:rsid w:val="00263C1E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86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673"/>
    <w:rsid w:val="00270781"/>
    <w:rsid w:val="00270820"/>
    <w:rsid w:val="00270C81"/>
    <w:rsid w:val="00270CA7"/>
    <w:rsid w:val="00270EB7"/>
    <w:rsid w:val="002710F7"/>
    <w:rsid w:val="00271160"/>
    <w:rsid w:val="002712FF"/>
    <w:rsid w:val="002714AE"/>
    <w:rsid w:val="002715F0"/>
    <w:rsid w:val="002718AB"/>
    <w:rsid w:val="002718B3"/>
    <w:rsid w:val="00271948"/>
    <w:rsid w:val="002719AF"/>
    <w:rsid w:val="00271A16"/>
    <w:rsid w:val="00271C32"/>
    <w:rsid w:val="0027212B"/>
    <w:rsid w:val="0027221B"/>
    <w:rsid w:val="002724DF"/>
    <w:rsid w:val="0027255B"/>
    <w:rsid w:val="00272697"/>
    <w:rsid w:val="00272A86"/>
    <w:rsid w:val="00272EB5"/>
    <w:rsid w:val="002730DE"/>
    <w:rsid w:val="00273691"/>
    <w:rsid w:val="002736DB"/>
    <w:rsid w:val="002738A9"/>
    <w:rsid w:val="00273B58"/>
    <w:rsid w:val="00273D8B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91E"/>
    <w:rsid w:val="00275F9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6D3"/>
    <w:rsid w:val="002808E9"/>
    <w:rsid w:val="00280F69"/>
    <w:rsid w:val="00281159"/>
    <w:rsid w:val="0028119D"/>
    <w:rsid w:val="00281263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809"/>
    <w:rsid w:val="00286EF4"/>
    <w:rsid w:val="00286F10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921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0FB9"/>
    <w:rsid w:val="00291238"/>
    <w:rsid w:val="00291337"/>
    <w:rsid w:val="00291439"/>
    <w:rsid w:val="002914DE"/>
    <w:rsid w:val="0029155A"/>
    <w:rsid w:val="002915E0"/>
    <w:rsid w:val="002916A5"/>
    <w:rsid w:val="002916C1"/>
    <w:rsid w:val="00291968"/>
    <w:rsid w:val="00291AB3"/>
    <w:rsid w:val="00291CE2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8E0"/>
    <w:rsid w:val="00292BDD"/>
    <w:rsid w:val="00292C4E"/>
    <w:rsid w:val="0029323A"/>
    <w:rsid w:val="002932EF"/>
    <w:rsid w:val="002934D1"/>
    <w:rsid w:val="002934E0"/>
    <w:rsid w:val="00293518"/>
    <w:rsid w:val="0029361D"/>
    <w:rsid w:val="0029379B"/>
    <w:rsid w:val="0029391B"/>
    <w:rsid w:val="00293961"/>
    <w:rsid w:val="00293D68"/>
    <w:rsid w:val="00293F9F"/>
    <w:rsid w:val="00294018"/>
    <w:rsid w:val="002942F2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87"/>
    <w:rsid w:val="00295CE4"/>
    <w:rsid w:val="00295CF0"/>
    <w:rsid w:val="00296285"/>
    <w:rsid w:val="002962F4"/>
    <w:rsid w:val="0029654D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2AB"/>
    <w:rsid w:val="002A030F"/>
    <w:rsid w:val="002A0325"/>
    <w:rsid w:val="002A0336"/>
    <w:rsid w:val="002A0530"/>
    <w:rsid w:val="002A0754"/>
    <w:rsid w:val="002A0928"/>
    <w:rsid w:val="002A0E0A"/>
    <w:rsid w:val="002A1249"/>
    <w:rsid w:val="002A18EE"/>
    <w:rsid w:val="002A1A1A"/>
    <w:rsid w:val="002A1A59"/>
    <w:rsid w:val="002A1C89"/>
    <w:rsid w:val="002A24DC"/>
    <w:rsid w:val="002A25CC"/>
    <w:rsid w:val="002A2729"/>
    <w:rsid w:val="002A2C5A"/>
    <w:rsid w:val="002A2D8C"/>
    <w:rsid w:val="002A2DA1"/>
    <w:rsid w:val="002A2E03"/>
    <w:rsid w:val="002A2FAF"/>
    <w:rsid w:val="002A30E8"/>
    <w:rsid w:val="002A33A1"/>
    <w:rsid w:val="002A346D"/>
    <w:rsid w:val="002A384B"/>
    <w:rsid w:val="002A391D"/>
    <w:rsid w:val="002A3B27"/>
    <w:rsid w:val="002A424B"/>
    <w:rsid w:val="002A44FA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5"/>
    <w:rsid w:val="002A5B56"/>
    <w:rsid w:val="002A5C3E"/>
    <w:rsid w:val="002A5F0B"/>
    <w:rsid w:val="002A5FE4"/>
    <w:rsid w:val="002A62D5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29F"/>
    <w:rsid w:val="002B0C69"/>
    <w:rsid w:val="002B0C9D"/>
    <w:rsid w:val="002B0E46"/>
    <w:rsid w:val="002B0E7A"/>
    <w:rsid w:val="002B0EC9"/>
    <w:rsid w:val="002B1027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FF5"/>
    <w:rsid w:val="002B415A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94"/>
    <w:rsid w:val="002B4DF6"/>
    <w:rsid w:val="002B4F4E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87"/>
    <w:rsid w:val="002B64EC"/>
    <w:rsid w:val="002B6FAD"/>
    <w:rsid w:val="002B737E"/>
    <w:rsid w:val="002B780A"/>
    <w:rsid w:val="002B786E"/>
    <w:rsid w:val="002B7E72"/>
    <w:rsid w:val="002B7FA5"/>
    <w:rsid w:val="002C00C2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454"/>
    <w:rsid w:val="002C16DF"/>
    <w:rsid w:val="002C16EF"/>
    <w:rsid w:val="002C17D3"/>
    <w:rsid w:val="002C1A74"/>
    <w:rsid w:val="002C1B97"/>
    <w:rsid w:val="002C1BDE"/>
    <w:rsid w:val="002C1BF5"/>
    <w:rsid w:val="002C1FB4"/>
    <w:rsid w:val="002C2161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28C"/>
    <w:rsid w:val="002C340D"/>
    <w:rsid w:val="002C3534"/>
    <w:rsid w:val="002C356E"/>
    <w:rsid w:val="002C3A00"/>
    <w:rsid w:val="002C3AA8"/>
    <w:rsid w:val="002C3C0B"/>
    <w:rsid w:val="002C3CAC"/>
    <w:rsid w:val="002C3CDC"/>
    <w:rsid w:val="002C3EC5"/>
    <w:rsid w:val="002C3F43"/>
    <w:rsid w:val="002C4252"/>
    <w:rsid w:val="002C435D"/>
    <w:rsid w:val="002C4446"/>
    <w:rsid w:val="002C45B8"/>
    <w:rsid w:val="002C4883"/>
    <w:rsid w:val="002C49AF"/>
    <w:rsid w:val="002C51DF"/>
    <w:rsid w:val="002C5224"/>
    <w:rsid w:val="002C52BA"/>
    <w:rsid w:val="002C5476"/>
    <w:rsid w:val="002C54D2"/>
    <w:rsid w:val="002C54F6"/>
    <w:rsid w:val="002C5648"/>
    <w:rsid w:val="002C58DA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DAC"/>
    <w:rsid w:val="002C7DF7"/>
    <w:rsid w:val="002C7E3D"/>
    <w:rsid w:val="002D022E"/>
    <w:rsid w:val="002D0281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16D"/>
    <w:rsid w:val="002D2218"/>
    <w:rsid w:val="002D2414"/>
    <w:rsid w:val="002D2975"/>
    <w:rsid w:val="002D2A92"/>
    <w:rsid w:val="002D2C1E"/>
    <w:rsid w:val="002D2EDC"/>
    <w:rsid w:val="002D2F2D"/>
    <w:rsid w:val="002D2F87"/>
    <w:rsid w:val="002D2F9D"/>
    <w:rsid w:val="002D32FA"/>
    <w:rsid w:val="002D332D"/>
    <w:rsid w:val="002D35B6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847"/>
    <w:rsid w:val="002D68F1"/>
    <w:rsid w:val="002D6F4F"/>
    <w:rsid w:val="002D70CD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DC"/>
    <w:rsid w:val="002E4B1D"/>
    <w:rsid w:val="002E4C05"/>
    <w:rsid w:val="002E4CF4"/>
    <w:rsid w:val="002E4EF2"/>
    <w:rsid w:val="002E504E"/>
    <w:rsid w:val="002E51AE"/>
    <w:rsid w:val="002E5524"/>
    <w:rsid w:val="002E55CD"/>
    <w:rsid w:val="002E5937"/>
    <w:rsid w:val="002E595D"/>
    <w:rsid w:val="002E5A63"/>
    <w:rsid w:val="002E5B75"/>
    <w:rsid w:val="002E5C8F"/>
    <w:rsid w:val="002E5D02"/>
    <w:rsid w:val="002E5D68"/>
    <w:rsid w:val="002E5D6B"/>
    <w:rsid w:val="002E5E6C"/>
    <w:rsid w:val="002E5E98"/>
    <w:rsid w:val="002E6057"/>
    <w:rsid w:val="002E6121"/>
    <w:rsid w:val="002E631A"/>
    <w:rsid w:val="002E63F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485"/>
    <w:rsid w:val="002F18AA"/>
    <w:rsid w:val="002F193F"/>
    <w:rsid w:val="002F1964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3FC3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C32"/>
    <w:rsid w:val="002F6E41"/>
    <w:rsid w:val="002F6EBD"/>
    <w:rsid w:val="002F6ED1"/>
    <w:rsid w:val="002F6FB0"/>
    <w:rsid w:val="002F7C0D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C"/>
    <w:rsid w:val="003047BD"/>
    <w:rsid w:val="00304873"/>
    <w:rsid w:val="00304987"/>
    <w:rsid w:val="003049B8"/>
    <w:rsid w:val="003049E5"/>
    <w:rsid w:val="00304ADE"/>
    <w:rsid w:val="00304AE8"/>
    <w:rsid w:val="00304C60"/>
    <w:rsid w:val="00304D6A"/>
    <w:rsid w:val="00304E04"/>
    <w:rsid w:val="00304E63"/>
    <w:rsid w:val="00304F71"/>
    <w:rsid w:val="003050A9"/>
    <w:rsid w:val="003051EC"/>
    <w:rsid w:val="00305315"/>
    <w:rsid w:val="003053D2"/>
    <w:rsid w:val="0030541B"/>
    <w:rsid w:val="003057F5"/>
    <w:rsid w:val="00305B8F"/>
    <w:rsid w:val="00305D5F"/>
    <w:rsid w:val="00305EE0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AA5"/>
    <w:rsid w:val="00310BED"/>
    <w:rsid w:val="00310DBE"/>
    <w:rsid w:val="00310ECD"/>
    <w:rsid w:val="00310EE4"/>
    <w:rsid w:val="0031115B"/>
    <w:rsid w:val="003111CA"/>
    <w:rsid w:val="00311523"/>
    <w:rsid w:val="0031161B"/>
    <w:rsid w:val="003116BC"/>
    <w:rsid w:val="00311808"/>
    <w:rsid w:val="00311943"/>
    <w:rsid w:val="00311B0D"/>
    <w:rsid w:val="00311B16"/>
    <w:rsid w:val="00311B62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2D2"/>
    <w:rsid w:val="003133AD"/>
    <w:rsid w:val="00313742"/>
    <w:rsid w:val="0031396A"/>
    <w:rsid w:val="00313AB6"/>
    <w:rsid w:val="00313DDD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78A"/>
    <w:rsid w:val="003157D4"/>
    <w:rsid w:val="00315897"/>
    <w:rsid w:val="003159FC"/>
    <w:rsid w:val="00315A90"/>
    <w:rsid w:val="00315C55"/>
    <w:rsid w:val="00315C62"/>
    <w:rsid w:val="00315D63"/>
    <w:rsid w:val="00316093"/>
    <w:rsid w:val="00316126"/>
    <w:rsid w:val="00316272"/>
    <w:rsid w:val="00316396"/>
    <w:rsid w:val="003166E2"/>
    <w:rsid w:val="003168A9"/>
    <w:rsid w:val="00316903"/>
    <w:rsid w:val="00316A42"/>
    <w:rsid w:val="00316D99"/>
    <w:rsid w:val="00316FE3"/>
    <w:rsid w:val="0031702F"/>
    <w:rsid w:val="00317110"/>
    <w:rsid w:val="0031733A"/>
    <w:rsid w:val="003174BC"/>
    <w:rsid w:val="003176BE"/>
    <w:rsid w:val="00317946"/>
    <w:rsid w:val="00317998"/>
    <w:rsid w:val="00317B1F"/>
    <w:rsid w:val="00317BED"/>
    <w:rsid w:val="00317F00"/>
    <w:rsid w:val="00317F09"/>
    <w:rsid w:val="00320189"/>
    <w:rsid w:val="003202FB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666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0CC"/>
    <w:rsid w:val="0032213F"/>
    <w:rsid w:val="003221CD"/>
    <w:rsid w:val="003224E8"/>
    <w:rsid w:val="00322588"/>
    <w:rsid w:val="00322712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47C"/>
    <w:rsid w:val="00327583"/>
    <w:rsid w:val="003277CA"/>
    <w:rsid w:val="00327985"/>
    <w:rsid w:val="00327A89"/>
    <w:rsid w:val="00327FDE"/>
    <w:rsid w:val="003302A2"/>
    <w:rsid w:val="00330407"/>
    <w:rsid w:val="003304E7"/>
    <w:rsid w:val="0033097F"/>
    <w:rsid w:val="00330C99"/>
    <w:rsid w:val="00330CF2"/>
    <w:rsid w:val="00330E82"/>
    <w:rsid w:val="00331164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AD"/>
    <w:rsid w:val="003333C1"/>
    <w:rsid w:val="00333437"/>
    <w:rsid w:val="0033353A"/>
    <w:rsid w:val="00333601"/>
    <w:rsid w:val="00333607"/>
    <w:rsid w:val="00333714"/>
    <w:rsid w:val="00333A61"/>
    <w:rsid w:val="00333B1F"/>
    <w:rsid w:val="00333CEB"/>
    <w:rsid w:val="00333DF6"/>
    <w:rsid w:val="0033403F"/>
    <w:rsid w:val="003340D7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78B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4D0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3D85"/>
    <w:rsid w:val="003442E2"/>
    <w:rsid w:val="003445E9"/>
    <w:rsid w:val="00344689"/>
    <w:rsid w:val="003447E3"/>
    <w:rsid w:val="00344C5B"/>
    <w:rsid w:val="00344E0D"/>
    <w:rsid w:val="00344E54"/>
    <w:rsid w:val="00344F85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32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3DDB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044"/>
    <w:rsid w:val="00356252"/>
    <w:rsid w:val="003565C7"/>
    <w:rsid w:val="0035682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533"/>
    <w:rsid w:val="0036075B"/>
    <w:rsid w:val="003608BA"/>
    <w:rsid w:val="00360BB2"/>
    <w:rsid w:val="00360BE3"/>
    <w:rsid w:val="00360CB0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54"/>
    <w:rsid w:val="003625B1"/>
    <w:rsid w:val="00362614"/>
    <w:rsid w:val="00362683"/>
    <w:rsid w:val="0036273F"/>
    <w:rsid w:val="0036279F"/>
    <w:rsid w:val="00362940"/>
    <w:rsid w:val="003629A9"/>
    <w:rsid w:val="00362B98"/>
    <w:rsid w:val="00362CC2"/>
    <w:rsid w:val="00362DD8"/>
    <w:rsid w:val="0036313E"/>
    <w:rsid w:val="00363518"/>
    <w:rsid w:val="00363535"/>
    <w:rsid w:val="00363537"/>
    <w:rsid w:val="003639BD"/>
    <w:rsid w:val="00363D7D"/>
    <w:rsid w:val="00363E1E"/>
    <w:rsid w:val="00363E27"/>
    <w:rsid w:val="00363EF2"/>
    <w:rsid w:val="0036410B"/>
    <w:rsid w:val="00364215"/>
    <w:rsid w:val="00364348"/>
    <w:rsid w:val="0036437A"/>
    <w:rsid w:val="00364621"/>
    <w:rsid w:val="00364E51"/>
    <w:rsid w:val="003650E4"/>
    <w:rsid w:val="0036513B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29D"/>
    <w:rsid w:val="00370561"/>
    <w:rsid w:val="0037077B"/>
    <w:rsid w:val="00370857"/>
    <w:rsid w:val="0037086A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760"/>
    <w:rsid w:val="00371800"/>
    <w:rsid w:val="0037191D"/>
    <w:rsid w:val="00371CE2"/>
    <w:rsid w:val="00372002"/>
    <w:rsid w:val="00372318"/>
    <w:rsid w:val="003723D0"/>
    <w:rsid w:val="0037258B"/>
    <w:rsid w:val="00372684"/>
    <w:rsid w:val="003727D0"/>
    <w:rsid w:val="003729F6"/>
    <w:rsid w:val="00372BF3"/>
    <w:rsid w:val="00373029"/>
    <w:rsid w:val="0037303B"/>
    <w:rsid w:val="0037313F"/>
    <w:rsid w:val="003733A0"/>
    <w:rsid w:val="003733E3"/>
    <w:rsid w:val="0037340C"/>
    <w:rsid w:val="003736ED"/>
    <w:rsid w:val="0037392F"/>
    <w:rsid w:val="00374327"/>
    <w:rsid w:val="003746AC"/>
    <w:rsid w:val="0037476F"/>
    <w:rsid w:val="00374877"/>
    <w:rsid w:val="003748B0"/>
    <w:rsid w:val="00374AB4"/>
    <w:rsid w:val="00374C23"/>
    <w:rsid w:val="00374C40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63B"/>
    <w:rsid w:val="003767F1"/>
    <w:rsid w:val="003768F8"/>
    <w:rsid w:val="00376A7D"/>
    <w:rsid w:val="00376A9B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6E4"/>
    <w:rsid w:val="00380902"/>
    <w:rsid w:val="00380A61"/>
    <w:rsid w:val="00380F06"/>
    <w:rsid w:val="00380FC8"/>
    <w:rsid w:val="0038105E"/>
    <w:rsid w:val="00381350"/>
    <w:rsid w:val="00381355"/>
    <w:rsid w:val="0038141B"/>
    <w:rsid w:val="003816A6"/>
    <w:rsid w:val="00381834"/>
    <w:rsid w:val="0038195E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B79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453"/>
    <w:rsid w:val="0038491B"/>
    <w:rsid w:val="003849B0"/>
    <w:rsid w:val="00384A92"/>
    <w:rsid w:val="00384C10"/>
    <w:rsid w:val="00384E71"/>
    <w:rsid w:val="00384F64"/>
    <w:rsid w:val="0038501F"/>
    <w:rsid w:val="003851BA"/>
    <w:rsid w:val="00385432"/>
    <w:rsid w:val="00385776"/>
    <w:rsid w:val="00385959"/>
    <w:rsid w:val="00385BAA"/>
    <w:rsid w:val="003862A6"/>
    <w:rsid w:val="003862C7"/>
    <w:rsid w:val="0038642C"/>
    <w:rsid w:val="003864A4"/>
    <w:rsid w:val="00386613"/>
    <w:rsid w:val="00386B64"/>
    <w:rsid w:val="00386B84"/>
    <w:rsid w:val="00386BBE"/>
    <w:rsid w:val="00386BE5"/>
    <w:rsid w:val="00386CCC"/>
    <w:rsid w:val="00386DF4"/>
    <w:rsid w:val="00386DF6"/>
    <w:rsid w:val="00386E9C"/>
    <w:rsid w:val="0038701A"/>
    <w:rsid w:val="003870CB"/>
    <w:rsid w:val="00387855"/>
    <w:rsid w:val="00387985"/>
    <w:rsid w:val="00387B1E"/>
    <w:rsid w:val="00387D68"/>
    <w:rsid w:val="00387EF8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9B4"/>
    <w:rsid w:val="00392A4E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BF"/>
    <w:rsid w:val="00394EE6"/>
    <w:rsid w:val="00395074"/>
    <w:rsid w:val="003950DC"/>
    <w:rsid w:val="0039510E"/>
    <w:rsid w:val="00395265"/>
    <w:rsid w:val="00395281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1F1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CE"/>
    <w:rsid w:val="003A5542"/>
    <w:rsid w:val="003A5806"/>
    <w:rsid w:val="003A592C"/>
    <w:rsid w:val="003A5B8E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2BD"/>
    <w:rsid w:val="003B1726"/>
    <w:rsid w:val="003B192A"/>
    <w:rsid w:val="003B192F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2FC8"/>
    <w:rsid w:val="003B31D1"/>
    <w:rsid w:val="003B332E"/>
    <w:rsid w:val="003B3808"/>
    <w:rsid w:val="003B3A45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6AA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0A"/>
    <w:rsid w:val="003B5F22"/>
    <w:rsid w:val="003B600C"/>
    <w:rsid w:val="003B6134"/>
    <w:rsid w:val="003B644E"/>
    <w:rsid w:val="003B67F7"/>
    <w:rsid w:val="003B6966"/>
    <w:rsid w:val="003B6CAF"/>
    <w:rsid w:val="003B6E67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B19"/>
    <w:rsid w:val="003B7C7A"/>
    <w:rsid w:val="003B7DAD"/>
    <w:rsid w:val="003C0034"/>
    <w:rsid w:val="003C0128"/>
    <w:rsid w:val="003C02D7"/>
    <w:rsid w:val="003C0492"/>
    <w:rsid w:val="003C0794"/>
    <w:rsid w:val="003C08EB"/>
    <w:rsid w:val="003C1125"/>
    <w:rsid w:val="003C1155"/>
    <w:rsid w:val="003C11A0"/>
    <w:rsid w:val="003C13FB"/>
    <w:rsid w:val="003C14EF"/>
    <w:rsid w:val="003C155B"/>
    <w:rsid w:val="003C15D1"/>
    <w:rsid w:val="003C15D8"/>
    <w:rsid w:val="003C1856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2EAF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3E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34A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286"/>
    <w:rsid w:val="003D1649"/>
    <w:rsid w:val="003D167C"/>
    <w:rsid w:val="003D17BA"/>
    <w:rsid w:val="003D17CC"/>
    <w:rsid w:val="003D18C7"/>
    <w:rsid w:val="003D190F"/>
    <w:rsid w:val="003D1B3F"/>
    <w:rsid w:val="003D1C49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37E"/>
    <w:rsid w:val="003D34E9"/>
    <w:rsid w:val="003D38F3"/>
    <w:rsid w:val="003D3C68"/>
    <w:rsid w:val="003D41F9"/>
    <w:rsid w:val="003D4373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E7E"/>
    <w:rsid w:val="003D5FAE"/>
    <w:rsid w:val="003D6377"/>
    <w:rsid w:val="003D685D"/>
    <w:rsid w:val="003D690D"/>
    <w:rsid w:val="003D6CC7"/>
    <w:rsid w:val="003D6EF5"/>
    <w:rsid w:val="003D7090"/>
    <w:rsid w:val="003D74A8"/>
    <w:rsid w:val="003D753D"/>
    <w:rsid w:val="003D77EA"/>
    <w:rsid w:val="003D7BC9"/>
    <w:rsid w:val="003D7BCC"/>
    <w:rsid w:val="003D7D18"/>
    <w:rsid w:val="003E00F1"/>
    <w:rsid w:val="003E029A"/>
    <w:rsid w:val="003E0335"/>
    <w:rsid w:val="003E03A0"/>
    <w:rsid w:val="003E076D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1EF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5F7A"/>
    <w:rsid w:val="003E627D"/>
    <w:rsid w:val="003E6417"/>
    <w:rsid w:val="003E6764"/>
    <w:rsid w:val="003E67D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67C"/>
    <w:rsid w:val="003F0A0E"/>
    <w:rsid w:val="003F0A5B"/>
    <w:rsid w:val="003F0AB7"/>
    <w:rsid w:val="003F0DBE"/>
    <w:rsid w:val="003F0ED6"/>
    <w:rsid w:val="003F0FE1"/>
    <w:rsid w:val="003F1039"/>
    <w:rsid w:val="003F1319"/>
    <w:rsid w:val="003F133B"/>
    <w:rsid w:val="003F13A7"/>
    <w:rsid w:val="003F1713"/>
    <w:rsid w:val="003F1AE8"/>
    <w:rsid w:val="003F1F94"/>
    <w:rsid w:val="003F29EB"/>
    <w:rsid w:val="003F2A86"/>
    <w:rsid w:val="003F2B35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5D65"/>
    <w:rsid w:val="003F618B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64F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7C1"/>
    <w:rsid w:val="00402934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AC"/>
    <w:rsid w:val="004042FC"/>
    <w:rsid w:val="00404854"/>
    <w:rsid w:val="0040486E"/>
    <w:rsid w:val="00404A05"/>
    <w:rsid w:val="00404B32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6DE"/>
    <w:rsid w:val="0040671A"/>
    <w:rsid w:val="00406806"/>
    <w:rsid w:val="00406BEE"/>
    <w:rsid w:val="00406CC6"/>
    <w:rsid w:val="00406D69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2214"/>
    <w:rsid w:val="00412274"/>
    <w:rsid w:val="00412328"/>
    <w:rsid w:val="004123A3"/>
    <w:rsid w:val="004124D5"/>
    <w:rsid w:val="004124E7"/>
    <w:rsid w:val="00412913"/>
    <w:rsid w:val="00412B18"/>
    <w:rsid w:val="00412B7C"/>
    <w:rsid w:val="00412BF7"/>
    <w:rsid w:val="00412E6D"/>
    <w:rsid w:val="00413098"/>
    <w:rsid w:val="0041314B"/>
    <w:rsid w:val="004135C2"/>
    <w:rsid w:val="00413B1B"/>
    <w:rsid w:val="00413BC0"/>
    <w:rsid w:val="00413BF8"/>
    <w:rsid w:val="00413D36"/>
    <w:rsid w:val="00413D7D"/>
    <w:rsid w:val="004140BE"/>
    <w:rsid w:val="004144FC"/>
    <w:rsid w:val="004146BA"/>
    <w:rsid w:val="00414B30"/>
    <w:rsid w:val="00414BB6"/>
    <w:rsid w:val="00414F10"/>
    <w:rsid w:val="00414F41"/>
    <w:rsid w:val="0041513D"/>
    <w:rsid w:val="0041526F"/>
    <w:rsid w:val="004152FA"/>
    <w:rsid w:val="00415356"/>
    <w:rsid w:val="00415729"/>
    <w:rsid w:val="00415B4C"/>
    <w:rsid w:val="00415C4C"/>
    <w:rsid w:val="00415CB6"/>
    <w:rsid w:val="00415D98"/>
    <w:rsid w:val="00415E85"/>
    <w:rsid w:val="00416076"/>
    <w:rsid w:val="0041626A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049"/>
    <w:rsid w:val="0042022A"/>
    <w:rsid w:val="00420594"/>
    <w:rsid w:val="004205AE"/>
    <w:rsid w:val="004209B1"/>
    <w:rsid w:val="0042124F"/>
    <w:rsid w:val="004214CE"/>
    <w:rsid w:val="00421617"/>
    <w:rsid w:val="00421720"/>
    <w:rsid w:val="00421C12"/>
    <w:rsid w:val="00421C1F"/>
    <w:rsid w:val="00421DB2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5B1"/>
    <w:rsid w:val="00423919"/>
    <w:rsid w:val="00423967"/>
    <w:rsid w:val="00423A99"/>
    <w:rsid w:val="00423D93"/>
    <w:rsid w:val="00423E9E"/>
    <w:rsid w:val="00424207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0D9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191"/>
    <w:rsid w:val="00431211"/>
    <w:rsid w:val="00431304"/>
    <w:rsid w:val="00431325"/>
    <w:rsid w:val="00431812"/>
    <w:rsid w:val="004318A2"/>
    <w:rsid w:val="00431A6C"/>
    <w:rsid w:val="00431BE0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122"/>
    <w:rsid w:val="00434A38"/>
    <w:rsid w:val="00434B6C"/>
    <w:rsid w:val="00434B8A"/>
    <w:rsid w:val="00434D0C"/>
    <w:rsid w:val="00435103"/>
    <w:rsid w:val="0043549E"/>
    <w:rsid w:val="0043584B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0C1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2E50"/>
    <w:rsid w:val="0044319D"/>
    <w:rsid w:val="00443331"/>
    <w:rsid w:val="0044336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3FD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8B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B45"/>
    <w:rsid w:val="00447CA5"/>
    <w:rsid w:val="00447DD2"/>
    <w:rsid w:val="00447E08"/>
    <w:rsid w:val="0045003D"/>
    <w:rsid w:val="004500AB"/>
    <w:rsid w:val="00450261"/>
    <w:rsid w:val="004502AC"/>
    <w:rsid w:val="0045042D"/>
    <w:rsid w:val="0045074C"/>
    <w:rsid w:val="0045099A"/>
    <w:rsid w:val="00451019"/>
    <w:rsid w:val="0045108C"/>
    <w:rsid w:val="004511A8"/>
    <w:rsid w:val="004511C2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0C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9A6"/>
    <w:rsid w:val="00454A63"/>
    <w:rsid w:val="00454A74"/>
    <w:rsid w:val="00454B99"/>
    <w:rsid w:val="00454E8D"/>
    <w:rsid w:val="004550D3"/>
    <w:rsid w:val="00455148"/>
    <w:rsid w:val="004551DF"/>
    <w:rsid w:val="0045528B"/>
    <w:rsid w:val="00455451"/>
    <w:rsid w:val="0045546C"/>
    <w:rsid w:val="004557EA"/>
    <w:rsid w:val="004558CA"/>
    <w:rsid w:val="00455A40"/>
    <w:rsid w:val="00455AE3"/>
    <w:rsid w:val="00455D9C"/>
    <w:rsid w:val="00455FFC"/>
    <w:rsid w:val="004562A2"/>
    <w:rsid w:val="00456422"/>
    <w:rsid w:val="0045653F"/>
    <w:rsid w:val="004565B7"/>
    <w:rsid w:val="00456F57"/>
    <w:rsid w:val="004570B4"/>
    <w:rsid w:val="00457110"/>
    <w:rsid w:val="0045738A"/>
    <w:rsid w:val="00457586"/>
    <w:rsid w:val="0045759D"/>
    <w:rsid w:val="004577CB"/>
    <w:rsid w:val="00457AFC"/>
    <w:rsid w:val="00457BD9"/>
    <w:rsid w:val="00457E1C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9D"/>
    <w:rsid w:val="00466F12"/>
    <w:rsid w:val="00466F14"/>
    <w:rsid w:val="0046700D"/>
    <w:rsid w:val="00467029"/>
    <w:rsid w:val="00467081"/>
    <w:rsid w:val="004670C8"/>
    <w:rsid w:val="0046738C"/>
    <w:rsid w:val="004673E6"/>
    <w:rsid w:val="0046753F"/>
    <w:rsid w:val="004676A6"/>
    <w:rsid w:val="0046776A"/>
    <w:rsid w:val="0046785D"/>
    <w:rsid w:val="00467AB7"/>
    <w:rsid w:val="00467D87"/>
    <w:rsid w:val="00467DA1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63"/>
    <w:rsid w:val="004708FC"/>
    <w:rsid w:val="0047098A"/>
    <w:rsid w:val="00470B6B"/>
    <w:rsid w:val="00470E0A"/>
    <w:rsid w:val="00471061"/>
    <w:rsid w:val="0047113B"/>
    <w:rsid w:val="00471169"/>
    <w:rsid w:val="0047118C"/>
    <w:rsid w:val="0047142E"/>
    <w:rsid w:val="00471509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B96"/>
    <w:rsid w:val="00472E3C"/>
    <w:rsid w:val="0047309D"/>
    <w:rsid w:val="004730D4"/>
    <w:rsid w:val="0047322D"/>
    <w:rsid w:val="004738A3"/>
    <w:rsid w:val="00473CF0"/>
    <w:rsid w:val="00473D2E"/>
    <w:rsid w:val="0047404E"/>
    <w:rsid w:val="00474069"/>
    <w:rsid w:val="0047457E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6E64"/>
    <w:rsid w:val="0047737C"/>
    <w:rsid w:val="00477398"/>
    <w:rsid w:val="0047760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6B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A9C"/>
    <w:rsid w:val="00486C3A"/>
    <w:rsid w:val="00486CEF"/>
    <w:rsid w:val="00486D49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04D0"/>
    <w:rsid w:val="004909A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9EE"/>
    <w:rsid w:val="00492A6C"/>
    <w:rsid w:val="00492B3A"/>
    <w:rsid w:val="00492C06"/>
    <w:rsid w:val="00492FD0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1B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9C6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672"/>
    <w:rsid w:val="004A1A4B"/>
    <w:rsid w:val="004A1B4E"/>
    <w:rsid w:val="004A1B60"/>
    <w:rsid w:val="004A1E36"/>
    <w:rsid w:val="004A1F52"/>
    <w:rsid w:val="004A2069"/>
    <w:rsid w:val="004A247D"/>
    <w:rsid w:val="004A2488"/>
    <w:rsid w:val="004A2766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1AB"/>
    <w:rsid w:val="004A451F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9CC"/>
    <w:rsid w:val="004A5A58"/>
    <w:rsid w:val="004A5AE5"/>
    <w:rsid w:val="004A5DDE"/>
    <w:rsid w:val="004A64E8"/>
    <w:rsid w:val="004A6A14"/>
    <w:rsid w:val="004A6C2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A6B"/>
    <w:rsid w:val="004B0AA0"/>
    <w:rsid w:val="004B0CAD"/>
    <w:rsid w:val="004B0CEA"/>
    <w:rsid w:val="004B0E66"/>
    <w:rsid w:val="004B118E"/>
    <w:rsid w:val="004B1318"/>
    <w:rsid w:val="004B1356"/>
    <w:rsid w:val="004B1493"/>
    <w:rsid w:val="004B16EA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403"/>
    <w:rsid w:val="004B3686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BC4"/>
    <w:rsid w:val="004B5DF2"/>
    <w:rsid w:val="004B5F32"/>
    <w:rsid w:val="004B5F43"/>
    <w:rsid w:val="004B5F66"/>
    <w:rsid w:val="004B620C"/>
    <w:rsid w:val="004B623B"/>
    <w:rsid w:val="004B6253"/>
    <w:rsid w:val="004B64F9"/>
    <w:rsid w:val="004B66CF"/>
    <w:rsid w:val="004B695E"/>
    <w:rsid w:val="004B6C40"/>
    <w:rsid w:val="004B6D63"/>
    <w:rsid w:val="004B7199"/>
    <w:rsid w:val="004B71C1"/>
    <w:rsid w:val="004B72CF"/>
    <w:rsid w:val="004B7356"/>
    <w:rsid w:val="004B753A"/>
    <w:rsid w:val="004B7752"/>
    <w:rsid w:val="004B7840"/>
    <w:rsid w:val="004B7B18"/>
    <w:rsid w:val="004B7B4E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0E54"/>
    <w:rsid w:val="004C1151"/>
    <w:rsid w:val="004C11F2"/>
    <w:rsid w:val="004C12D2"/>
    <w:rsid w:val="004C13C1"/>
    <w:rsid w:val="004C1544"/>
    <w:rsid w:val="004C1794"/>
    <w:rsid w:val="004C1973"/>
    <w:rsid w:val="004C1AC6"/>
    <w:rsid w:val="004C1AFF"/>
    <w:rsid w:val="004C1B21"/>
    <w:rsid w:val="004C1CF1"/>
    <w:rsid w:val="004C21A8"/>
    <w:rsid w:val="004C21F9"/>
    <w:rsid w:val="004C2350"/>
    <w:rsid w:val="004C241E"/>
    <w:rsid w:val="004C2556"/>
    <w:rsid w:val="004C2736"/>
    <w:rsid w:val="004C27E7"/>
    <w:rsid w:val="004C2830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CE"/>
    <w:rsid w:val="004C55EE"/>
    <w:rsid w:val="004C56EA"/>
    <w:rsid w:val="004C577A"/>
    <w:rsid w:val="004C61EC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9C2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D60"/>
    <w:rsid w:val="004D2E2D"/>
    <w:rsid w:val="004D32A7"/>
    <w:rsid w:val="004D336C"/>
    <w:rsid w:val="004D33BB"/>
    <w:rsid w:val="004D39E5"/>
    <w:rsid w:val="004D3F30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6B0"/>
    <w:rsid w:val="004D4A54"/>
    <w:rsid w:val="004D4CA3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C57"/>
    <w:rsid w:val="004D6D4E"/>
    <w:rsid w:val="004D6E94"/>
    <w:rsid w:val="004D713B"/>
    <w:rsid w:val="004D721D"/>
    <w:rsid w:val="004D753D"/>
    <w:rsid w:val="004D7A27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78A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30"/>
    <w:rsid w:val="004E23A0"/>
    <w:rsid w:val="004E24B9"/>
    <w:rsid w:val="004E2513"/>
    <w:rsid w:val="004E253C"/>
    <w:rsid w:val="004E2558"/>
    <w:rsid w:val="004E27DE"/>
    <w:rsid w:val="004E2941"/>
    <w:rsid w:val="004E2A55"/>
    <w:rsid w:val="004E2B27"/>
    <w:rsid w:val="004E2DCB"/>
    <w:rsid w:val="004E2DF7"/>
    <w:rsid w:val="004E2ECE"/>
    <w:rsid w:val="004E2F90"/>
    <w:rsid w:val="004E33D5"/>
    <w:rsid w:val="004E3580"/>
    <w:rsid w:val="004E362B"/>
    <w:rsid w:val="004E38F4"/>
    <w:rsid w:val="004E3983"/>
    <w:rsid w:val="004E3A91"/>
    <w:rsid w:val="004E3B3E"/>
    <w:rsid w:val="004E3C14"/>
    <w:rsid w:val="004E3E92"/>
    <w:rsid w:val="004E3F07"/>
    <w:rsid w:val="004E4257"/>
    <w:rsid w:val="004E468D"/>
    <w:rsid w:val="004E4726"/>
    <w:rsid w:val="004E499A"/>
    <w:rsid w:val="004E4A2A"/>
    <w:rsid w:val="004E4E26"/>
    <w:rsid w:val="004E5337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7A1"/>
    <w:rsid w:val="004F0895"/>
    <w:rsid w:val="004F0AD2"/>
    <w:rsid w:val="004F0DEA"/>
    <w:rsid w:val="004F0E22"/>
    <w:rsid w:val="004F0E69"/>
    <w:rsid w:val="004F1090"/>
    <w:rsid w:val="004F12D6"/>
    <w:rsid w:val="004F1551"/>
    <w:rsid w:val="004F162B"/>
    <w:rsid w:val="004F172A"/>
    <w:rsid w:val="004F17B9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08F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AE5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BB2"/>
    <w:rsid w:val="00504E4B"/>
    <w:rsid w:val="00504E4C"/>
    <w:rsid w:val="00504F08"/>
    <w:rsid w:val="005051D8"/>
    <w:rsid w:val="00505250"/>
    <w:rsid w:val="00505266"/>
    <w:rsid w:val="0050537B"/>
    <w:rsid w:val="00505383"/>
    <w:rsid w:val="0050594C"/>
    <w:rsid w:val="005059D9"/>
    <w:rsid w:val="005059ED"/>
    <w:rsid w:val="00505A8F"/>
    <w:rsid w:val="00505B55"/>
    <w:rsid w:val="00505DC6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3D"/>
    <w:rsid w:val="00506FFF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221"/>
    <w:rsid w:val="005103E6"/>
    <w:rsid w:val="0051046C"/>
    <w:rsid w:val="005104B3"/>
    <w:rsid w:val="00510722"/>
    <w:rsid w:val="0051072B"/>
    <w:rsid w:val="00510835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D8D"/>
    <w:rsid w:val="00512D99"/>
    <w:rsid w:val="00512FDE"/>
    <w:rsid w:val="005130F6"/>
    <w:rsid w:val="00513228"/>
    <w:rsid w:val="00513936"/>
    <w:rsid w:val="00513A58"/>
    <w:rsid w:val="00513B7B"/>
    <w:rsid w:val="00513D9E"/>
    <w:rsid w:val="00513F31"/>
    <w:rsid w:val="0051408A"/>
    <w:rsid w:val="00514253"/>
    <w:rsid w:val="00514372"/>
    <w:rsid w:val="005143F3"/>
    <w:rsid w:val="0051446A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C7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5FF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D2B"/>
    <w:rsid w:val="00520EA3"/>
    <w:rsid w:val="00520F92"/>
    <w:rsid w:val="00520FE2"/>
    <w:rsid w:val="005212C7"/>
    <w:rsid w:val="0052136F"/>
    <w:rsid w:val="005213E6"/>
    <w:rsid w:val="00521517"/>
    <w:rsid w:val="00521575"/>
    <w:rsid w:val="00521D61"/>
    <w:rsid w:val="00521E6A"/>
    <w:rsid w:val="00522051"/>
    <w:rsid w:val="005222E9"/>
    <w:rsid w:val="0052235F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D3"/>
    <w:rsid w:val="005241E6"/>
    <w:rsid w:val="00524200"/>
    <w:rsid w:val="00524329"/>
    <w:rsid w:val="0052440D"/>
    <w:rsid w:val="00524632"/>
    <w:rsid w:val="005246D6"/>
    <w:rsid w:val="005246DB"/>
    <w:rsid w:val="00524742"/>
    <w:rsid w:val="0052486E"/>
    <w:rsid w:val="00524CBD"/>
    <w:rsid w:val="00524D24"/>
    <w:rsid w:val="00525025"/>
    <w:rsid w:val="00525038"/>
    <w:rsid w:val="00525062"/>
    <w:rsid w:val="005251E4"/>
    <w:rsid w:val="0052525F"/>
    <w:rsid w:val="00525405"/>
    <w:rsid w:val="00525720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B2F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3FB0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58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37CBE"/>
    <w:rsid w:val="005400D5"/>
    <w:rsid w:val="005403B8"/>
    <w:rsid w:val="00540491"/>
    <w:rsid w:val="00540620"/>
    <w:rsid w:val="0054082E"/>
    <w:rsid w:val="005408F0"/>
    <w:rsid w:val="00540A85"/>
    <w:rsid w:val="00540B63"/>
    <w:rsid w:val="00540E7D"/>
    <w:rsid w:val="00540E8D"/>
    <w:rsid w:val="00540F83"/>
    <w:rsid w:val="00541172"/>
    <w:rsid w:val="0054128C"/>
    <w:rsid w:val="0054134C"/>
    <w:rsid w:val="00541520"/>
    <w:rsid w:val="005415A4"/>
    <w:rsid w:val="00541BD9"/>
    <w:rsid w:val="00541F29"/>
    <w:rsid w:val="00541F96"/>
    <w:rsid w:val="00542221"/>
    <w:rsid w:val="005428E0"/>
    <w:rsid w:val="00542942"/>
    <w:rsid w:val="00542A85"/>
    <w:rsid w:val="00542B96"/>
    <w:rsid w:val="00542BAB"/>
    <w:rsid w:val="00542BAD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418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7DE"/>
    <w:rsid w:val="005469D2"/>
    <w:rsid w:val="00546A7A"/>
    <w:rsid w:val="00546B00"/>
    <w:rsid w:val="00546B01"/>
    <w:rsid w:val="00546E10"/>
    <w:rsid w:val="00546EF2"/>
    <w:rsid w:val="00546F04"/>
    <w:rsid w:val="00546FA6"/>
    <w:rsid w:val="005473FA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52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A06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AA8"/>
    <w:rsid w:val="00561B99"/>
    <w:rsid w:val="00561C3A"/>
    <w:rsid w:val="00561C87"/>
    <w:rsid w:val="00561DCE"/>
    <w:rsid w:val="005620E3"/>
    <w:rsid w:val="0056257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038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26D"/>
    <w:rsid w:val="00567307"/>
    <w:rsid w:val="00567703"/>
    <w:rsid w:val="0056790F"/>
    <w:rsid w:val="00567E4E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0EE2"/>
    <w:rsid w:val="005710A1"/>
    <w:rsid w:val="0057116E"/>
    <w:rsid w:val="00571192"/>
    <w:rsid w:val="00571304"/>
    <w:rsid w:val="005714B6"/>
    <w:rsid w:val="005716D0"/>
    <w:rsid w:val="00571C7E"/>
    <w:rsid w:val="00571C95"/>
    <w:rsid w:val="00571E01"/>
    <w:rsid w:val="005721DA"/>
    <w:rsid w:val="00572549"/>
    <w:rsid w:val="00572608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571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AF"/>
    <w:rsid w:val="00574DCE"/>
    <w:rsid w:val="0057520F"/>
    <w:rsid w:val="005752D8"/>
    <w:rsid w:val="00575341"/>
    <w:rsid w:val="00575657"/>
    <w:rsid w:val="005756D0"/>
    <w:rsid w:val="00575972"/>
    <w:rsid w:val="00576047"/>
    <w:rsid w:val="005761D8"/>
    <w:rsid w:val="005764D0"/>
    <w:rsid w:val="0057659E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773"/>
    <w:rsid w:val="00580814"/>
    <w:rsid w:val="00580C6D"/>
    <w:rsid w:val="00580F32"/>
    <w:rsid w:val="005810D1"/>
    <w:rsid w:val="005810D3"/>
    <w:rsid w:val="0058110F"/>
    <w:rsid w:val="00581148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DF4"/>
    <w:rsid w:val="00582E29"/>
    <w:rsid w:val="00582E7D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09A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C49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6E23"/>
    <w:rsid w:val="00587177"/>
    <w:rsid w:val="0058753A"/>
    <w:rsid w:val="0059049C"/>
    <w:rsid w:val="00590843"/>
    <w:rsid w:val="00590994"/>
    <w:rsid w:val="00590A2B"/>
    <w:rsid w:val="00590A76"/>
    <w:rsid w:val="00590BB2"/>
    <w:rsid w:val="00590CA1"/>
    <w:rsid w:val="00590DEB"/>
    <w:rsid w:val="00590E4E"/>
    <w:rsid w:val="00590F76"/>
    <w:rsid w:val="00591046"/>
    <w:rsid w:val="005912B1"/>
    <w:rsid w:val="00591533"/>
    <w:rsid w:val="00591549"/>
    <w:rsid w:val="005915CB"/>
    <w:rsid w:val="005917B1"/>
    <w:rsid w:val="00591904"/>
    <w:rsid w:val="0059193F"/>
    <w:rsid w:val="00591F09"/>
    <w:rsid w:val="00591FE3"/>
    <w:rsid w:val="0059207F"/>
    <w:rsid w:val="005924B4"/>
    <w:rsid w:val="00592527"/>
    <w:rsid w:val="005925EE"/>
    <w:rsid w:val="00592659"/>
    <w:rsid w:val="00592B00"/>
    <w:rsid w:val="00592E0A"/>
    <w:rsid w:val="00592ED8"/>
    <w:rsid w:val="00592EEB"/>
    <w:rsid w:val="00593225"/>
    <w:rsid w:val="005937EC"/>
    <w:rsid w:val="005939E7"/>
    <w:rsid w:val="00593A29"/>
    <w:rsid w:val="00593A74"/>
    <w:rsid w:val="00593B24"/>
    <w:rsid w:val="00593C4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537"/>
    <w:rsid w:val="0059666A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BF0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A87"/>
    <w:rsid w:val="005A0ECB"/>
    <w:rsid w:val="005A0EDE"/>
    <w:rsid w:val="005A10D5"/>
    <w:rsid w:val="005A14B0"/>
    <w:rsid w:val="005A1848"/>
    <w:rsid w:val="005A1AF1"/>
    <w:rsid w:val="005A1F1D"/>
    <w:rsid w:val="005A1FEE"/>
    <w:rsid w:val="005A222C"/>
    <w:rsid w:val="005A230B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AAB"/>
    <w:rsid w:val="005A5DBC"/>
    <w:rsid w:val="005A6203"/>
    <w:rsid w:val="005A6360"/>
    <w:rsid w:val="005A676B"/>
    <w:rsid w:val="005A67DD"/>
    <w:rsid w:val="005A6F16"/>
    <w:rsid w:val="005A72A3"/>
    <w:rsid w:val="005A7386"/>
    <w:rsid w:val="005A74A1"/>
    <w:rsid w:val="005A7593"/>
    <w:rsid w:val="005A7680"/>
    <w:rsid w:val="005A779D"/>
    <w:rsid w:val="005A7AD9"/>
    <w:rsid w:val="005A7B0F"/>
    <w:rsid w:val="005A7C76"/>
    <w:rsid w:val="005A7DF8"/>
    <w:rsid w:val="005B0264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B85"/>
    <w:rsid w:val="005B1C6B"/>
    <w:rsid w:val="005B1E21"/>
    <w:rsid w:val="005B1EB8"/>
    <w:rsid w:val="005B1F45"/>
    <w:rsid w:val="005B2481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2E6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6B6"/>
    <w:rsid w:val="005B5709"/>
    <w:rsid w:val="005B5A80"/>
    <w:rsid w:val="005B5D92"/>
    <w:rsid w:val="005B5EC8"/>
    <w:rsid w:val="005B6007"/>
    <w:rsid w:val="005B63DC"/>
    <w:rsid w:val="005B64CD"/>
    <w:rsid w:val="005B686C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46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06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BF6"/>
    <w:rsid w:val="005C2E1F"/>
    <w:rsid w:val="005C2F05"/>
    <w:rsid w:val="005C2F25"/>
    <w:rsid w:val="005C30CF"/>
    <w:rsid w:val="005C32D7"/>
    <w:rsid w:val="005C3413"/>
    <w:rsid w:val="005C3430"/>
    <w:rsid w:val="005C3443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5F8"/>
    <w:rsid w:val="005C66A3"/>
    <w:rsid w:val="005C673F"/>
    <w:rsid w:val="005C67EC"/>
    <w:rsid w:val="005C6DEF"/>
    <w:rsid w:val="005C6EE1"/>
    <w:rsid w:val="005C73E0"/>
    <w:rsid w:val="005C7531"/>
    <w:rsid w:val="005C76EE"/>
    <w:rsid w:val="005C7992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1ECD"/>
    <w:rsid w:val="005D1EDE"/>
    <w:rsid w:val="005D218D"/>
    <w:rsid w:val="005D246A"/>
    <w:rsid w:val="005D2969"/>
    <w:rsid w:val="005D2A66"/>
    <w:rsid w:val="005D2ABC"/>
    <w:rsid w:val="005D2B0E"/>
    <w:rsid w:val="005D2B12"/>
    <w:rsid w:val="005D2D75"/>
    <w:rsid w:val="005D2F2A"/>
    <w:rsid w:val="005D3169"/>
    <w:rsid w:val="005D327E"/>
    <w:rsid w:val="005D35CD"/>
    <w:rsid w:val="005D3782"/>
    <w:rsid w:val="005D3B48"/>
    <w:rsid w:val="005D3E8A"/>
    <w:rsid w:val="005D3EFE"/>
    <w:rsid w:val="005D4000"/>
    <w:rsid w:val="005D4013"/>
    <w:rsid w:val="005D406C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3B5"/>
    <w:rsid w:val="005D57A4"/>
    <w:rsid w:val="005D58B7"/>
    <w:rsid w:val="005D5A05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FD4"/>
    <w:rsid w:val="005D715E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1"/>
    <w:rsid w:val="005E39B2"/>
    <w:rsid w:val="005E3ECA"/>
    <w:rsid w:val="005E3F2D"/>
    <w:rsid w:val="005E40DA"/>
    <w:rsid w:val="005E43C4"/>
    <w:rsid w:val="005E4415"/>
    <w:rsid w:val="005E44E8"/>
    <w:rsid w:val="005E4553"/>
    <w:rsid w:val="005E4943"/>
    <w:rsid w:val="005E4964"/>
    <w:rsid w:val="005E49C2"/>
    <w:rsid w:val="005E4A41"/>
    <w:rsid w:val="005E4A74"/>
    <w:rsid w:val="005E4A89"/>
    <w:rsid w:val="005E4B27"/>
    <w:rsid w:val="005E4CEC"/>
    <w:rsid w:val="005E4E36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6D6"/>
    <w:rsid w:val="005E6889"/>
    <w:rsid w:val="005E68C4"/>
    <w:rsid w:val="005E6A52"/>
    <w:rsid w:val="005E6A76"/>
    <w:rsid w:val="005E6B2A"/>
    <w:rsid w:val="005E6BC2"/>
    <w:rsid w:val="005E6EF6"/>
    <w:rsid w:val="005E7265"/>
    <w:rsid w:val="005E72B4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85D"/>
    <w:rsid w:val="005F0A60"/>
    <w:rsid w:val="005F0C22"/>
    <w:rsid w:val="005F0CCA"/>
    <w:rsid w:val="005F0D29"/>
    <w:rsid w:val="005F0D48"/>
    <w:rsid w:val="005F0E51"/>
    <w:rsid w:val="005F0E92"/>
    <w:rsid w:val="005F0FA6"/>
    <w:rsid w:val="005F1061"/>
    <w:rsid w:val="005F128E"/>
    <w:rsid w:val="005F14FE"/>
    <w:rsid w:val="005F1823"/>
    <w:rsid w:val="005F1855"/>
    <w:rsid w:val="005F1888"/>
    <w:rsid w:val="005F18A9"/>
    <w:rsid w:val="005F1ABC"/>
    <w:rsid w:val="005F1E99"/>
    <w:rsid w:val="005F1FB6"/>
    <w:rsid w:val="005F2426"/>
    <w:rsid w:val="005F25EB"/>
    <w:rsid w:val="005F29D1"/>
    <w:rsid w:val="005F2A99"/>
    <w:rsid w:val="005F2B84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C62"/>
    <w:rsid w:val="005F4D03"/>
    <w:rsid w:val="005F4F51"/>
    <w:rsid w:val="005F5227"/>
    <w:rsid w:val="005F52B8"/>
    <w:rsid w:val="005F5324"/>
    <w:rsid w:val="005F5419"/>
    <w:rsid w:val="005F551A"/>
    <w:rsid w:val="005F58FE"/>
    <w:rsid w:val="005F59F7"/>
    <w:rsid w:val="005F5B2C"/>
    <w:rsid w:val="005F6177"/>
    <w:rsid w:val="005F628D"/>
    <w:rsid w:val="005F642C"/>
    <w:rsid w:val="005F6483"/>
    <w:rsid w:val="005F64EB"/>
    <w:rsid w:val="005F64F6"/>
    <w:rsid w:val="005F6792"/>
    <w:rsid w:val="005F6829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190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763"/>
    <w:rsid w:val="00602C83"/>
    <w:rsid w:val="00602D97"/>
    <w:rsid w:val="00602E74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420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6E34"/>
    <w:rsid w:val="00607107"/>
    <w:rsid w:val="0060742F"/>
    <w:rsid w:val="0060768A"/>
    <w:rsid w:val="00607699"/>
    <w:rsid w:val="006076BA"/>
    <w:rsid w:val="0060778E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0B8"/>
    <w:rsid w:val="006111C6"/>
    <w:rsid w:val="006116A5"/>
    <w:rsid w:val="0061173F"/>
    <w:rsid w:val="0061195C"/>
    <w:rsid w:val="00611D5C"/>
    <w:rsid w:val="00611E17"/>
    <w:rsid w:val="00611F79"/>
    <w:rsid w:val="00612027"/>
    <w:rsid w:val="00612045"/>
    <w:rsid w:val="006121A3"/>
    <w:rsid w:val="00612510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8A2"/>
    <w:rsid w:val="00614982"/>
    <w:rsid w:val="00614AFF"/>
    <w:rsid w:val="00614BF5"/>
    <w:rsid w:val="00614C02"/>
    <w:rsid w:val="00614D10"/>
    <w:rsid w:val="00614E39"/>
    <w:rsid w:val="00614E44"/>
    <w:rsid w:val="0061500A"/>
    <w:rsid w:val="006152CF"/>
    <w:rsid w:val="006156B8"/>
    <w:rsid w:val="00615712"/>
    <w:rsid w:val="00615B0D"/>
    <w:rsid w:val="00615CA8"/>
    <w:rsid w:val="00615D4E"/>
    <w:rsid w:val="00615E48"/>
    <w:rsid w:val="00615EBD"/>
    <w:rsid w:val="00616070"/>
    <w:rsid w:val="00616303"/>
    <w:rsid w:val="006163BB"/>
    <w:rsid w:val="006168C6"/>
    <w:rsid w:val="00616940"/>
    <w:rsid w:val="00616FC4"/>
    <w:rsid w:val="00617039"/>
    <w:rsid w:val="00617346"/>
    <w:rsid w:val="006179D4"/>
    <w:rsid w:val="006200A4"/>
    <w:rsid w:val="0062017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6F8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424"/>
    <w:rsid w:val="006235F0"/>
    <w:rsid w:val="0062360F"/>
    <w:rsid w:val="00623786"/>
    <w:rsid w:val="00623BED"/>
    <w:rsid w:val="00623E27"/>
    <w:rsid w:val="006246B3"/>
    <w:rsid w:val="0062470A"/>
    <w:rsid w:val="00624932"/>
    <w:rsid w:val="00624CB1"/>
    <w:rsid w:val="00624EA1"/>
    <w:rsid w:val="00624EE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13C"/>
    <w:rsid w:val="00630639"/>
    <w:rsid w:val="006306B4"/>
    <w:rsid w:val="006306DF"/>
    <w:rsid w:val="0063071A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2D5"/>
    <w:rsid w:val="00633333"/>
    <w:rsid w:val="0063334F"/>
    <w:rsid w:val="006334E1"/>
    <w:rsid w:val="006334E5"/>
    <w:rsid w:val="0063373F"/>
    <w:rsid w:val="00633744"/>
    <w:rsid w:val="006339CE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710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511"/>
    <w:rsid w:val="00636874"/>
    <w:rsid w:val="006368BF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2CE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579"/>
    <w:rsid w:val="00641637"/>
    <w:rsid w:val="006417DA"/>
    <w:rsid w:val="00641A17"/>
    <w:rsid w:val="00641E6B"/>
    <w:rsid w:val="00641ED2"/>
    <w:rsid w:val="00641F13"/>
    <w:rsid w:val="006422A8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3FE1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D82"/>
    <w:rsid w:val="00644E24"/>
    <w:rsid w:val="00644ECD"/>
    <w:rsid w:val="006450E2"/>
    <w:rsid w:val="00645156"/>
    <w:rsid w:val="0064540A"/>
    <w:rsid w:val="00645621"/>
    <w:rsid w:val="00645655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6FE1"/>
    <w:rsid w:val="00647025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589"/>
    <w:rsid w:val="0065171D"/>
    <w:rsid w:val="0065175E"/>
    <w:rsid w:val="00651771"/>
    <w:rsid w:val="00651858"/>
    <w:rsid w:val="00651B5C"/>
    <w:rsid w:val="00651E61"/>
    <w:rsid w:val="00651F12"/>
    <w:rsid w:val="00652063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472"/>
    <w:rsid w:val="0066063C"/>
    <w:rsid w:val="00660684"/>
    <w:rsid w:val="0066069C"/>
    <w:rsid w:val="00660A1E"/>
    <w:rsid w:val="00660C90"/>
    <w:rsid w:val="00661045"/>
    <w:rsid w:val="006610A4"/>
    <w:rsid w:val="006612F1"/>
    <w:rsid w:val="006613CB"/>
    <w:rsid w:val="0066144D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4C"/>
    <w:rsid w:val="006637CE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B9A"/>
    <w:rsid w:val="00665F74"/>
    <w:rsid w:val="006664C5"/>
    <w:rsid w:val="00666578"/>
    <w:rsid w:val="006666E4"/>
    <w:rsid w:val="006667F8"/>
    <w:rsid w:val="006669B4"/>
    <w:rsid w:val="00666A35"/>
    <w:rsid w:val="00666CA7"/>
    <w:rsid w:val="006670DB"/>
    <w:rsid w:val="006676BA"/>
    <w:rsid w:val="0066795D"/>
    <w:rsid w:val="00667AA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A1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733"/>
    <w:rsid w:val="00672D3E"/>
    <w:rsid w:val="00673141"/>
    <w:rsid w:val="006735C1"/>
    <w:rsid w:val="00673995"/>
    <w:rsid w:val="00673AAB"/>
    <w:rsid w:val="00673B82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73"/>
    <w:rsid w:val="006758B0"/>
    <w:rsid w:val="00675A7D"/>
    <w:rsid w:val="00675B33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9E0"/>
    <w:rsid w:val="00677B3C"/>
    <w:rsid w:val="00677B7C"/>
    <w:rsid w:val="00677C86"/>
    <w:rsid w:val="00677CB9"/>
    <w:rsid w:val="00677E00"/>
    <w:rsid w:val="00677FB7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CDF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8C7"/>
    <w:rsid w:val="00682A66"/>
    <w:rsid w:val="00682BDA"/>
    <w:rsid w:val="00683070"/>
    <w:rsid w:val="006834ED"/>
    <w:rsid w:val="00683570"/>
    <w:rsid w:val="00683607"/>
    <w:rsid w:val="00683BE5"/>
    <w:rsid w:val="00684A23"/>
    <w:rsid w:val="00684A96"/>
    <w:rsid w:val="00684CEE"/>
    <w:rsid w:val="00684D17"/>
    <w:rsid w:val="00684E60"/>
    <w:rsid w:val="006851D4"/>
    <w:rsid w:val="006851F8"/>
    <w:rsid w:val="00685335"/>
    <w:rsid w:val="00685544"/>
    <w:rsid w:val="00685844"/>
    <w:rsid w:val="006858A6"/>
    <w:rsid w:val="0068597E"/>
    <w:rsid w:val="00685ACE"/>
    <w:rsid w:val="00685AF0"/>
    <w:rsid w:val="00685B8A"/>
    <w:rsid w:val="00685D88"/>
    <w:rsid w:val="00686145"/>
    <w:rsid w:val="00686396"/>
    <w:rsid w:val="006864E6"/>
    <w:rsid w:val="006869BD"/>
    <w:rsid w:val="00686A94"/>
    <w:rsid w:val="00686D1F"/>
    <w:rsid w:val="00686D86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09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2EAE"/>
    <w:rsid w:val="00692FC4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2B9"/>
    <w:rsid w:val="006963E8"/>
    <w:rsid w:val="00696662"/>
    <w:rsid w:val="006966F3"/>
    <w:rsid w:val="00696D5D"/>
    <w:rsid w:val="00696E99"/>
    <w:rsid w:val="00696F16"/>
    <w:rsid w:val="0069730C"/>
    <w:rsid w:val="00697459"/>
    <w:rsid w:val="00697573"/>
    <w:rsid w:val="0069759F"/>
    <w:rsid w:val="006976D5"/>
    <w:rsid w:val="006976DB"/>
    <w:rsid w:val="006976E3"/>
    <w:rsid w:val="00697728"/>
    <w:rsid w:val="006977F4"/>
    <w:rsid w:val="006978C6"/>
    <w:rsid w:val="00697DDC"/>
    <w:rsid w:val="006A00CC"/>
    <w:rsid w:val="006A0128"/>
    <w:rsid w:val="006A014F"/>
    <w:rsid w:val="006A02DF"/>
    <w:rsid w:val="006A0368"/>
    <w:rsid w:val="006A05BA"/>
    <w:rsid w:val="006A0BFD"/>
    <w:rsid w:val="006A0CFD"/>
    <w:rsid w:val="006A10EC"/>
    <w:rsid w:val="006A11D9"/>
    <w:rsid w:val="006A142E"/>
    <w:rsid w:val="006A147A"/>
    <w:rsid w:val="006A1489"/>
    <w:rsid w:val="006A1719"/>
    <w:rsid w:val="006A192A"/>
    <w:rsid w:val="006A19C1"/>
    <w:rsid w:val="006A1A7F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5D"/>
    <w:rsid w:val="006A27D7"/>
    <w:rsid w:val="006A2A1A"/>
    <w:rsid w:val="006A2BC6"/>
    <w:rsid w:val="006A2CEE"/>
    <w:rsid w:val="006A30A4"/>
    <w:rsid w:val="006A322C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91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BF7"/>
    <w:rsid w:val="006A6C3C"/>
    <w:rsid w:val="006A6C4D"/>
    <w:rsid w:val="006A6E2B"/>
    <w:rsid w:val="006A7174"/>
    <w:rsid w:val="006A74BB"/>
    <w:rsid w:val="006A74D4"/>
    <w:rsid w:val="006A77E8"/>
    <w:rsid w:val="006A798F"/>
    <w:rsid w:val="006A7CBF"/>
    <w:rsid w:val="006A7D14"/>
    <w:rsid w:val="006A7D53"/>
    <w:rsid w:val="006A7E78"/>
    <w:rsid w:val="006B0054"/>
    <w:rsid w:val="006B0150"/>
    <w:rsid w:val="006B0197"/>
    <w:rsid w:val="006B0295"/>
    <w:rsid w:val="006B0AD7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C88"/>
    <w:rsid w:val="006B1D80"/>
    <w:rsid w:val="006B1F75"/>
    <w:rsid w:val="006B214D"/>
    <w:rsid w:val="006B217C"/>
    <w:rsid w:val="006B2258"/>
    <w:rsid w:val="006B23B4"/>
    <w:rsid w:val="006B24F8"/>
    <w:rsid w:val="006B25CD"/>
    <w:rsid w:val="006B2A72"/>
    <w:rsid w:val="006B2D23"/>
    <w:rsid w:val="006B3048"/>
    <w:rsid w:val="006B3101"/>
    <w:rsid w:val="006B3875"/>
    <w:rsid w:val="006B3945"/>
    <w:rsid w:val="006B3978"/>
    <w:rsid w:val="006B3AAE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716"/>
    <w:rsid w:val="006B790B"/>
    <w:rsid w:val="006B7912"/>
    <w:rsid w:val="006B796D"/>
    <w:rsid w:val="006B7B1C"/>
    <w:rsid w:val="006B7E43"/>
    <w:rsid w:val="006B7F9D"/>
    <w:rsid w:val="006C0170"/>
    <w:rsid w:val="006C01A3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0F21"/>
    <w:rsid w:val="006C0FC5"/>
    <w:rsid w:val="006C11CC"/>
    <w:rsid w:val="006C127F"/>
    <w:rsid w:val="006C175C"/>
    <w:rsid w:val="006C1814"/>
    <w:rsid w:val="006C1E4E"/>
    <w:rsid w:val="006C1EBF"/>
    <w:rsid w:val="006C2226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D3A"/>
    <w:rsid w:val="006C3FCB"/>
    <w:rsid w:val="006C43B9"/>
    <w:rsid w:val="006C43F0"/>
    <w:rsid w:val="006C4487"/>
    <w:rsid w:val="006C47FC"/>
    <w:rsid w:val="006C4A2D"/>
    <w:rsid w:val="006C4B36"/>
    <w:rsid w:val="006C4CF0"/>
    <w:rsid w:val="006C4D85"/>
    <w:rsid w:val="006C4EFB"/>
    <w:rsid w:val="006C4F52"/>
    <w:rsid w:val="006C55B4"/>
    <w:rsid w:val="006C563A"/>
    <w:rsid w:val="006C5E7A"/>
    <w:rsid w:val="006C6129"/>
    <w:rsid w:val="006C6136"/>
    <w:rsid w:val="006C62CC"/>
    <w:rsid w:val="006C632D"/>
    <w:rsid w:val="006C6386"/>
    <w:rsid w:val="006C65ED"/>
    <w:rsid w:val="006C68A9"/>
    <w:rsid w:val="006C6A2D"/>
    <w:rsid w:val="006C6C44"/>
    <w:rsid w:val="006C6C5C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F26"/>
    <w:rsid w:val="006D409D"/>
    <w:rsid w:val="006D4305"/>
    <w:rsid w:val="006D435A"/>
    <w:rsid w:val="006D437F"/>
    <w:rsid w:val="006D448B"/>
    <w:rsid w:val="006D44F2"/>
    <w:rsid w:val="006D475C"/>
    <w:rsid w:val="006D4B53"/>
    <w:rsid w:val="006D4E4F"/>
    <w:rsid w:val="006D4F92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AD4"/>
    <w:rsid w:val="006E1ADA"/>
    <w:rsid w:val="006E1B0C"/>
    <w:rsid w:val="006E1CB5"/>
    <w:rsid w:val="006E1CCC"/>
    <w:rsid w:val="006E1F1A"/>
    <w:rsid w:val="006E2094"/>
    <w:rsid w:val="006E20F9"/>
    <w:rsid w:val="006E2106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D9F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5F85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2128"/>
    <w:rsid w:val="006F219D"/>
    <w:rsid w:val="006F221E"/>
    <w:rsid w:val="006F23C3"/>
    <w:rsid w:val="006F281D"/>
    <w:rsid w:val="006F2958"/>
    <w:rsid w:val="006F2962"/>
    <w:rsid w:val="006F2CCB"/>
    <w:rsid w:val="006F2D7D"/>
    <w:rsid w:val="006F2E89"/>
    <w:rsid w:val="006F309F"/>
    <w:rsid w:val="006F3119"/>
    <w:rsid w:val="006F321B"/>
    <w:rsid w:val="006F33B7"/>
    <w:rsid w:val="006F34BB"/>
    <w:rsid w:val="006F35CE"/>
    <w:rsid w:val="006F3630"/>
    <w:rsid w:val="006F376B"/>
    <w:rsid w:val="006F3B1C"/>
    <w:rsid w:val="006F3EF7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5FD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4B2"/>
    <w:rsid w:val="00701509"/>
    <w:rsid w:val="00701AE4"/>
    <w:rsid w:val="00702307"/>
    <w:rsid w:val="00702865"/>
    <w:rsid w:val="00702EE1"/>
    <w:rsid w:val="00702F5E"/>
    <w:rsid w:val="0070308B"/>
    <w:rsid w:val="0070338E"/>
    <w:rsid w:val="0070348A"/>
    <w:rsid w:val="00703510"/>
    <w:rsid w:val="00703552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4F2F"/>
    <w:rsid w:val="00705068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589"/>
    <w:rsid w:val="00710D18"/>
    <w:rsid w:val="00710DA3"/>
    <w:rsid w:val="00710DD0"/>
    <w:rsid w:val="00710E1F"/>
    <w:rsid w:val="00710E78"/>
    <w:rsid w:val="00710F10"/>
    <w:rsid w:val="007111BF"/>
    <w:rsid w:val="007111FB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C4"/>
    <w:rsid w:val="00711FEF"/>
    <w:rsid w:val="007121DC"/>
    <w:rsid w:val="00712207"/>
    <w:rsid w:val="007122CB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53"/>
    <w:rsid w:val="007132E5"/>
    <w:rsid w:val="0071331A"/>
    <w:rsid w:val="0071335A"/>
    <w:rsid w:val="007134F7"/>
    <w:rsid w:val="0071366F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861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487"/>
    <w:rsid w:val="00726580"/>
    <w:rsid w:val="0072665C"/>
    <w:rsid w:val="00726857"/>
    <w:rsid w:val="00726919"/>
    <w:rsid w:val="00726C22"/>
    <w:rsid w:val="00726EE5"/>
    <w:rsid w:val="007270AD"/>
    <w:rsid w:val="00727105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6B6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3FC"/>
    <w:rsid w:val="0073444B"/>
    <w:rsid w:val="007345BD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7F7"/>
    <w:rsid w:val="00735888"/>
    <w:rsid w:val="00735DA4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6FBF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DC5"/>
    <w:rsid w:val="00741FFA"/>
    <w:rsid w:val="00742006"/>
    <w:rsid w:val="00742288"/>
    <w:rsid w:val="0074233E"/>
    <w:rsid w:val="00742344"/>
    <w:rsid w:val="00742755"/>
    <w:rsid w:val="00742897"/>
    <w:rsid w:val="00742B75"/>
    <w:rsid w:val="00742C37"/>
    <w:rsid w:val="00742E19"/>
    <w:rsid w:val="00742F0D"/>
    <w:rsid w:val="00742FAD"/>
    <w:rsid w:val="0074349D"/>
    <w:rsid w:val="007434B3"/>
    <w:rsid w:val="0074355A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45"/>
    <w:rsid w:val="007460B0"/>
    <w:rsid w:val="007460BE"/>
    <w:rsid w:val="007460D9"/>
    <w:rsid w:val="0074616C"/>
    <w:rsid w:val="00746268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1EF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3EC"/>
    <w:rsid w:val="007515B9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423"/>
    <w:rsid w:val="007547B9"/>
    <w:rsid w:val="00754860"/>
    <w:rsid w:val="00754C02"/>
    <w:rsid w:val="00754E04"/>
    <w:rsid w:val="00754EBA"/>
    <w:rsid w:val="007551FA"/>
    <w:rsid w:val="00755271"/>
    <w:rsid w:val="007552D3"/>
    <w:rsid w:val="0075544D"/>
    <w:rsid w:val="00755577"/>
    <w:rsid w:val="0075569D"/>
    <w:rsid w:val="00755742"/>
    <w:rsid w:val="0075585D"/>
    <w:rsid w:val="007558C6"/>
    <w:rsid w:val="007559EC"/>
    <w:rsid w:val="00755A43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35B"/>
    <w:rsid w:val="007575BD"/>
    <w:rsid w:val="00757841"/>
    <w:rsid w:val="007578EA"/>
    <w:rsid w:val="00757A47"/>
    <w:rsid w:val="00757F5E"/>
    <w:rsid w:val="00760077"/>
    <w:rsid w:val="00760114"/>
    <w:rsid w:val="007601DA"/>
    <w:rsid w:val="007602E8"/>
    <w:rsid w:val="007602F4"/>
    <w:rsid w:val="007603FF"/>
    <w:rsid w:val="0076053F"/>
    <w:rsid w:val="007605FF"/>
    <w:rsid w:val="00760768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07C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D35"/>
    <w:rsid w:val="0076313B"/>
    <w:rsid w:val="007631D1"/>
    <w:rsid w:val="00763346"/>
    <w:rsid w:val="00763519"/>
    <w:rsid w:val="0076356B"/>
    <w:rsid w:val="007637DF"/>
    <w:rsid w:val="007639D5"/>
    <w:rsid w:val="00763AAD"/>
    <w:rsid w:val="00763D54"/>
    <w:rsid w:val="00763D61"/>
    <w:rsid w:val="00763DE5"/>
    <w:rsid w:val="00763F4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CCB"/>
    <w:rsid w:val="00765E5D"/>
    <w:rsid w:val="0076698D"/>
    <w:rsid w:val="007669B0"/>
    <w:rsid w:val="00766A0D"/>
    <w:rsid w:val="00766A37"/>
    <w:rsid w:val="00766AC4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B6D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41D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1A5"/>
    <w:rsid w:val="007741C8"/>
    <w:rsid w:val="007741EF"/>
    <w:rsid w:val="007744FD"/>
    <w:rsid w:val="00774A36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6C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0F03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1B1E"/>
    <w:rsid w:val="007820D4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34"/>
    <w:rsid w:val="00783D73"/>
    <w:rsid w:val="00783E76"/>
    <w:rsid w:val="00783E7A"/>
    <w:rsid w:val="00783F72"/>
    <w:rsid w:val="00784019"/>
    <w:rsid w:val="00784479"/>
    <w:rsid w:val="0078484C"/>
    <w:rsid w:val="0078487E"/>
    <w:rsid w:val="00784981"/>
    <w:rsid w:val="00784AC3"/>
    <w:rsid w:val="007853D6"/>
    <w:rsid w:val="007854A3"/>
    <w:rsid w:val="00785533"/>
    <w:rsid w:val="007856C0"/>
    <w:rsid w:val="00785763"/>
    <w:rsid w:val="007858A7"/>
    <w:rsid w:val="00785929"/>
    <w:rsid w:val="00785A36"/>
    <w:rsid w:val="00785A3F"/>
    <w:rsid w:val="00785B01"/>
    <w:rsid w:val="00785C29"/>
    <w:rsid w:val="00785CF2"/>
    <w:rsid w:val="00785F7F"/>
    <w:rsid w:val="0078600B"/>
    <w:rsid w:val="007860BD"/>
    <w:rsid w:val="0078626A"/>
    <w:rsid w:val="007862C5"/>
    <w:rsid w:val="00786448"/>
    <w:rsid w:val="007865B3"/>
    <w:rsid w:val="007866E6"/>
    <w:rsid w:val="0078696A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43"/>
    <w:rsid w:val="007901A6"/>
    <w:rsid w:val="0079040C"/>
    <w:rsid w:val="00790CBA"/>
    <w:rsid w:val="007914D7"/>
    <w:rsid w:val="00791634"/>
    <w:rsid w:val="0079186E"/>
    <w:rsid w:val="00791D74"/>
    <w:rsid w:val="00791E9F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E3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174"/>
    <w:rsid w:val="00795201"/>
    <w:rsid w:val="007957D2"/>
    <w:rsid w:val="00795932"/>
    <w:rsid w:val="0079597A"/>
    <w:rsid w:val="00795987"/>
    <w:rsid w:val="00795C04"/>
    <w:rsid w:val="00795D46"/>
    <w:rsid w:val="00795F7A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A73"/>
    <w:rsid w:val="007A0CEF"/>
    <w:rsid w:val="007A0E67"/>
    <w:rsid w:val="007A0F0C"/>
    <w:rsid w:val="007A10D7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DCD"/>
    <w:rsid w:val="007A5FAB"/>
    <w:rsid w:val="007A6229"/>
    <w:rsid w:val="007A628C"/>
    <w:rsid w:val="007A63A6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B63"/>
    <w:rsid w:val="007A7DB2"/>
    <w:rsid w:val="007A7E18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AFE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E8A"/>
    <w:rsid w:val="007B1F17"/>
    <w:rsid w:val="007B205C"/>
    <w:rsid w:val="007B2118"/>
    <w:rsid w:val="007B2147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3DC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5F3"/>
    <w:rsid w:val="007B599A"/>
    <w:rsid w:val="007B5BBD"/>
    <w:rsid w:val="007B5BDF"/>
    <w:rsid w:val="007B5D90"/>
    <w:rsid w:val="007B5DCA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A62"/>
    <w:rsid w:val="007C1A7E"/>
    <w:rsid w:val="007C1CA0"/>
    <w:rsid w:val="007C1D06"/>
    <w:rsid w:val="007C20A5"/>
    <w:rsid w:val="007C227F"/>
    <w:rsid w:val="007C26AA"/>
    <w:rsid w:val="007C28A4"/>
    <w:rsid w:val="007C2978"/>
    <w:rsid w:val="007C29EA"/>
    <w:rsid w:val="007C2CC7"/>
    <w:rsid w:val="007C2D59"/>
    <w:rsid w:val="007C3316"/>
    <w:rsid w:val="007C3332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BEE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338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B46"/>
    <w:rsid w:val="007D0C67"/>
    <w:rsid w:val="007D0C9F"/>
    <w:rsid w:val="007D0CF8"/>
    <w:rsid w:val="007D0F6F"/>
    <w:rsid w:val="007D1236"/>
    <w:rsid w:val="007D13BB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16"/>
    <w:rsid w:val="007D255F"/>
    <w:rsid w:val="007D2979"/>
    <w:rsid w:val="007D2A25"/>
    <w:rsid w:val="007D2A30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7E3"/>
    <w:rsid w:val="007D4A97"/>
    <w:rsid w:val="007D4E56"/>
    <w:rsid w:val="007D4E6C"/>
    <w:rsid w:val="007D5165"/>
    <w:rsid w:val="007D51D1"/>
    <w:rsid w:val="007D56BC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00"/>
    <w:rsid w:val="007D6A1A"/>
    <w:rsid w:val="007D6AA8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0FF8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1F6"/>
    <w:rsid w:val="007E32B2"/>
    <w:rsid w:val="007E3419"/>
    <w:rsid w:val="007E354E"/>
    <w:rsid w:val="007E3608"/>
    <w:rsid w:val="007E38F4"/>
    <w:rsid w:val="007E397D"/>
    <w:rsid w:val="007E3AC9"/>
    <w:rsid w:val="007E3C5C"/>
    <w:rsid w:val="007E423C"/>
    <w:rsid w:val="007E4262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335"/>
    <w:rsid w:val="007E55B1"/>
    <w:rsid w:val="007E59B4"/>
    <w:rsid w:val="007E5A5D"/>
    <w:rsid w:val="007E5B9D"/>
    <w:rsid w:val="007E5C3C"/>
    <w:rsid w:val="007E5D21"/>
    <w:rsid w:val="007E5EDA"/>
    <w:rsid w:val="007E5F6A"/>
    <w:rsid w:val="007E609A"/>
    <w:rsid w:val="007E62B7"/>
    <w:rsid w:val="007E6406"/>
    <w:rsid w:val="007E6411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1E3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5E6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C87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EA9"/>
    <w:rsid w:val="007F5FC8"/>
    <w:rsid w:val="007F650D"/>
    <w:rsid w:val="007F656F"/>
    <w:rsid w:val="007F67C8"/>
    <w:rsid w:val="007F68C1"/>
    <w:rsid w:val="007F6B3C"/>
    <w:rsid w:val="007F6DCB"/>
    <w:rsid w:val="007F70C2"/>
    <w:rsid w:val="007F713E"/>
    <w:rsid w:val="007F7451"/>
    <w:rsid w:val="007F75E6"/>
    <w:rsid w:val="007F7770"/>
    <w:rsid w:val="007F79EE"/>
    <w:rsid w:val="007F7C72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6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BE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72"/>
    <w:rsid w:val="008059B7"/>
    <w:rsid w:val="008059FD"/>
    <w:rsid w:val="00805A5B"/>
    <w:rsid w:val="00805B16"/>
    <w:rsid w:val="00805BD5"/>
    <w:rsid w:val="00805CF1"/>
    <w:rsid w:val="00805DC5"/>
    <w:rsid w:val="00805E2D"/>
    <w:rsid w:val="00805F7A"/>
    <w:rsid w:val="008060CB"/>
    <w:rsid w:val="008060F9"/>
    <w:rsid w:val="008061A2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5A2"/>
    <w:rsid w:val="0081260A"/>
    <w:rsid w:val="0081265C"/>
    <w:rsid w:val="008127A3"/>
    <w:rsid w:val="0081299E"/>
    <w:rsid w:val="00812A32"/>
    <w:rsid w:val="00812A45"/>
    <w:rsid w:val="00812BCE"/>
    <w:rsid w:val="00812EC5"/>
    <w:rsid w:val="00812F8A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285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65F"/>
    <w:rsid w:val="0081573B"/>
    <w:rsid w:val="00815938"/>
    <w:rsid w:val="0081599B"/>
    <w:rsid w:val="008159F2"/>
    <w:rsid w:val="00815A03"/>
    <w:rsid w:val="00815DF3"/>
    <w:rsid w:val="00816027"/>
    <w:rsid w:val="00816138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947"/>
    <w:rsid w:val="00817AA6"/>
    <w:rsid w:val="00817C30"/>
    <w:rsid w:val="00817CBB"/>
    <w:rsid w:val="00817D85"/>
    <w:rsid w:val="0082005F"/>
    <w:rsid w:val="00820242"/>
    <w:rsid w:val="008203F1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970"/>
    <w:rsid w:val="00824A4F"/>
    <w:rsid w:val="00824AFC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93F"/>
    <w:rsid w:val="00826A99"/>
    <w:rsid w:val="00826ACB"/>
    <w:rsid w:val="00826CA2"/>
    <w:rsid w:val="008274C9"/>
    <w:rsid w:val="00827840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340"/>
    <w:rsid w:val="00833431"/>
    <w:rsid w:val="00833899"/>
    <w:rsid w:val="008338AA"/>
    <w:rsid w:val="00833C2E"/>
    <w:rsid w:val="00834050"/>
    <w:rsid w:val="0083459B"/>
    <w:rsid w:val="00834953"/>
    <w:rsid w:val="00834969"/>
    <w:rsid w:val="00834B9E"/>
    <w:rsid w:val="00834D08"/>
    <w:rsid w:val="00834D49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A2A"/>
    <w:rsid w:val="00835CE7"/>
    <w:rsid w:val="00835EC1"/>
    <w:rsid w:val="00835FE6"/>
    <w:rsid w:val="008360A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8F9"/>
    <w:rsid w:val="00840D60"/>
    <w:rsid w:val="00840DBE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0E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87"/>
    <w:rsid w:val="0084551B"/>
    <w:rsid w:val="008455AD"/>
    <w:rsid w:val="008459DD"/>
    <w:rsid w:val="00845A30"/>
    <w:rsid w:val="00845B85"/>
    <w:rsid w:val="00845C88"/>
    <w:rsid w:val="00845D2D"/>
    <w:rsid w:val="00845DED"/>
    <w:rsid w:val="00845E51"/>
    <w:rsid w:val="00846162"/>
    <w:rsid w:val="00846371"/>
    <w:rsid w:val="00846942"/>
    <w:rsid w:val="0084694A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2C4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16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29"/>
    <w:rsid w:val="00852B37"/>
    <w:rsid w:val="00852C05"/>
    <w:rsid w:val="00852E2A"/>
    <w:rsid w:val="00853270"/>
    <w:rsid w:val="008533C4"/>
    <w:rsid w:val="00853404"/>
    <w:rsid w:val="00853499"/>
    <w:rsid w:val="00853610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DFC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895"/>
    <w:rsid w:val="00857AB1"/>
    <w:rsid w:val="00857D95"/>
    <w:rsid w:val="00857D99"/>
    <w:rsid w:val="0086006C"/>
    <w:rsid w:val="0086021F"/>
    <w:rsid w:val="00860366"/>
    <w:rsid w:val="00860700"/>
    <w:rsid w:val="00860813"/>
    <w:rsid w:val="00860C7E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35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32C"/>
    <w:rsid w:val="008674CB"/>
    <w:rsid w:val="0086755C"/>
    <w:rsid w:val="008676E7"/>
    <w:rsid w:val="0086775D"/>
    <w:rsid w:val="00867CE1"/>
    <w:rsid w:val="00867E69"/>
    <w:rsid w:val="00867EF6"/>
    <w:rsid w:val="00870130"/>
    <w:rsid w:val="00870192"/>
    <w:rsid w:val="00870513"/>
    <w:rsid w:val="00870605"/>
    <w:rsid w:val="00870EC4"/>
    <w:rsid w:val="00870FDF"/>
    <w:rsid w:val="0087106A"/>
    <w:rsid w:val="00871408"/>
    <w:rsid w:val="00871622"/>
    <w:rsid w:val="00871A0E"/>
    <w:rsid w:val="00871B37"/>
    <w:rsid w:val="00871C21"/>
    <w:rsid w:val="00871D3E"/>
    <w:rsid w:val="0087207C"/>
    <w:rsid w:val="0087213D"/>
    <w:rsid w:val="00872270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18"/>
    <w:rsid w:val="008730A9"/>
    <w:rsid w:val="008733CF"/>
    <w:rsid w:val="00873617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1C1"/>
    <w:rsid w:val="00874721"/>
    <w:rsid w:val="0087479C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634"/>
    <w:rsid w:val="00876653"/>
    <w:rsid w:val="008766C5"/>
    <w:rsid w:val="00876714"/>
    <w:rsid w:val="008767A0"/>
    <w:rsid w:val="00876903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03F"/>
    <w:rsid w:val="008821A2"/>
    <w:rsid w:val="00882B85"/>
    <w:rsid w:val="00882E2B"/>
    <w:rsid w:val="00882FAF"/>
    <w:rsid w:val="00883190"/>
    <w:rsid w:val="008832A3"/>
    <w:rsid w:val="00883472"/>
    <w:rsid w:val="00883554"/>
    <w:rsid w:val="008836E8"/>
    <w:rsid w:val="0088379D"/>
    <w:rsid w:val="008839FF"/>
    <w:rsid w:val="00883BA0"/>
    <w:rsid w:val="00883BEC"/>
    <w:rsid w:val="00883D46"/>
    <w:rsid w:val="00883ED9"/>
    <w:rsid w:val="00884102"/>
    <w:rsid w:val="00884379"/>
    <w:rsid w:val="00884601"/>
    <w:rsid w:val="00884763"/>
    <w:rsid w:val="0088482C"/>
    <w:rsid w:val="00884A0C"/>
    <w:rsid w:val="00884E11"/>
    <w:rsid w:val="00884F18"/>
    <w:rsid w:val="00885011"/>
    <w:rsid w:val="008854DC"/>
    <w:rsid w:val="008855AB"/>
    <w:rsid w:val="00885908"/>
    <w:rsid w:val="00885AF5"/>
    <w:rsid w:val="00885BEB"/>
    <w:rsid w:val="00885DBF"/>
    <w:rsid w:val="00885F36"/>
    <w:rsid w:val="00886021"/>
    <w:rsid w:val="0088626C"/>
    <w:rsid w:val="00886976"/>
    <w:rsid w:val="00886ADC"/>
    <w:rsid w:val="00886CE1"/>
    <w:rsid w:val="00886CFF"/>
    <w:rsid w:val="00886D86"/>
    <w:rsid w:val="00886E19"/>
    <w:rsid w:val="00887661"/>
    <w:rsid w:val="008876EC"/>
    <w:rsid w:val="00887867"/>
    <w:rsid w:val="0088790F"/>
    <w:rsid w:val="00887C3F"/>
    <w:rsid w:val="0089004B"/>
    <w:rsid w:val="008900B7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3B2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A0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B6E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1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7CB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166"/>
    <w:rsid w:val="008A624E"/>
    <w:rsid w:val="008A6360"/>
    <w:rsid w:val="008A695F"/>
    <w:rsid w:val="008A6A93"/>
    <w:rsid w:val="008A6BAF"/>
    <w:rsid w:val="008A6EEA"/>
    <w:rsid w:val="008A6F39"/>
    <w:rsid w:val="008A6FA9"/>
    <w:rsid w:val="008A7009"/>
    <w:rsid w:val="008A774A"/>
    <w:rsid w:val="008A7782"/>
    <w:rsid w:val="008A785B"/>
    <w:rsid w:val="008A78DD"/>
    <w:rsid w:val="008A7B08"/>
    <w:rsid w:val="008A7E94"/>
    <w:rsid w:val="008B0094"/>
    <w:rsid w:val="008B02EA"/>
    <w:rsid w:val="008B0342"/>
    <w:rsid w:val="008B048D"/>
    <w:rsid w:val="008B0BAA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2CED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2A7"/>
    <w:rsid w:val="008B44E6"/>
    <w:rsid w:val="008B46EB"/>
    <w:rsid w:val="008B493D"/>
    <w:rsid w:val="008B4A00"/>
    <w:rsid w:val="008B4AB4"/>
    <w:rsid w:val="008B4B6C"/>
    <w:rsid w:val="008B4DA8"/>
    <w:rsid w:val="008B4EC9"/>
    <w:rsid w:val="008B50A4"/>
    <w:rsid w:val="008B51A5"/>
    <w:rsid w:val="008B52E3"/>
    <w:rsid w:val="008B53AC"/>
    <w:rsid w:val="008B563A"/>
    <w:rsid w:val="008B59A7"/>
    <w:rsid w:val="008B5BA5"/>
    <w:rsid w:val="008B5C27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4"/>
    <w:rsid w:val="008B6D0D"/>
    <w:rsid w:val="008B6E05"/>
    <w:rsid w:val="008B6F7D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04"/>
    <w:rsid w:val="008C4642"/>
    <w:rsid w:val="008C4B1C"/>
    <w:rsid w:val="008C4B53"/>
    <w:rsid w:val="008C4B5E"/>
    <w:rsid w:val="008C4F30"/>
    <w:rsid w:val="008C5385"/>
    <w:rsid w:val="008C53C0"/>
    <w:rsid w:val="008C53EA"/>
    <w:rsid w:val="008C5415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BEE"/>
    <w:rsid w:val="008C6D23"/>
    <w:rsid w:val="008C7022"/>
    <w:rsid w:val="008C72FC"/>
    <w:rsid w:val="008C7418"/>
    <w:rsid w:val="008C75C4"/>
    <w:rsid w:val="008C75ED"/>
    <w:rsid w:val="008C78B0"/>
    <w:rsid w:val="008C7A79"/>
    <w:rsid w:val="008C7B09"/>
    <w:rsid w:val="008C7CF1"/>
    <w:rsid w:val="008C7E7D"/>
    <w:rsid w:val="008C7F15"/>
    <w:rsid w:val="008D002E"/>
    <w:rsid w:val="008D05E3"/>
    <w:rsid w:val="008D068C"/>
    <w:rsid w:val="008D071D"/>
    <w:rsid w:val="008D08B4"/>
    <w:rsid w:val="008D0D28"/>
    <w:rsid w:val="008D0EDE"/>
    <w:rsid w:val="008D0F9D"/>
    <w:rsid w:val="008D1001"/>
    <w:rsid w:val="008D1546"/>
    <w:rsid w:val="008D1577"/>
    <w:rsid w:val="008D1608"/>
    <w:rsid w:val="008D187E"/>
    <w:rsid w:val="008D1A93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65"/>
    <w:rsid w:val="008D29F8"/>
    <w:rsid w:val="008D2C62"/>
    <w:rsid w:val="008D2F3F"/>
    <w:rsid w:val="008D3063"/>
    <w:rsid w:val="008D317C"/>
    <w:rsid w:val="008D3561"/>
    <w:rsid w:val="008D3686"/>
    <w:rsid w:val="008D3712"/>
    <w:rsid w:val="008D3841"/>
    <w:rsid w:val="008D4013"/>
    <w:rsid w:val="008D41BA"/>
    <w:rsid w:val="008D43A7"/>
    <w:rsid w:val="008D49FD"/>
    <w:rsid w:val="008D4B22"/>
    <w:rsid w:val="008D4BA1"/>
    <w:rsid w:val="008D4BBA"/>
    <w:rsid w:val="008D4C01"/>
    <w:rsid w:val="008D503B"/>
    <w:rsid w:val="008D519B"/>
    <w:rsid w:val="008D5203"/>
    <w:rsid w:val="008D52A3"/>
    <w:rsid w:val="008D5300"/>
    <w:rsid w:val="008D532A"/>
    <w:rsid w:val="008D5616"/>
    <w:rsid w:val="008D561E"/>
    <w:rsid w:val="008D5684"/>
    <w:rsid w:val="008D57DD"/>
    <w:rsid w:val="008D5A88"/>
    <w:rsid w:val="008D5C3A"/>
    <w:rsid w:val="008D6176"/>
    <w:rsid w:val="008D624B"/>
    <w:rsid w:val="008D64E7"/>
    <w:rsid w:val="008D677B"/>
    <w:rsid w:val="008D67AC"/>
    <w:rsid w:val="008D6923"/>
    <w:rsid w:val="008D69DB"/>
    <w:rsid w:val="008D6C22"/>
    <w:rsid w:val="008D6CE6"/>
    <w:rsid w:val="008D6D28"/>
    <w:rsid w:val="008D6D83"/>
    <w:rsid w:val="008D7007"/>
    <w:rsid w:val="008D70A5"/>
    <w:rsid w:val="008D718A"/>
    <w:rsid w:val="008D74AA"/>
    <w:rsid w:val="008D7522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B47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1F94"/>
    <w:rsid w:val="008E233A"/>
    <w:rsid w:val="008E243C"/>
    <w:rsid w:val="008E276A"/>
    <w:rsid w:val="008E28AC"/>
    <w:rsid w:val="008E2977"/>
    <w:rsid w:val="008E2AD6"/>
    <w:rsid w:val="008E2C86"/>
    <w:rsid w:val="008E2D9B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B46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96"/>
    <w:rsid w:val="008F00BE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1B"/>
    <w:rsid w:val="008F15FE"/>
    <w:rsid w:val="008F1A20"/>
    <w:rsid w:val="008F1A62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096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AD"/>
    <w:rsid w:val="008F7EAE"/>
    <w:rsid w:val="008F7FB8"/>
    <w:rsid w:val="0090023F"/>
    <w:rsid w:val="00900265"/>
    <w:rsid w:val="0090044E"/>
    <w:rsid w:val="00900551"/>
    <w:rsid w:val="00900B49"/>
    <w:rsid w:val="00900C9F"/>
    <w:rsid w:val="00900D70"/>
    <w:rsid w:val="00900ED0"/>
    <w:rsid w:val="00900EE2"/>
    <w:rsid w:val="00900FF7"/>
    <w:rsid w:val="0090102E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B1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4FE"/>
    <w:rsid w:val="00904579"/>
    <w:rsid w:val="0090472E"/>
    <w:rsid w:val="0090490C"/>
    <w:rsid w:val="00904926"/>
    <w:rsid w:val="009049CA"/>
    <w:rsid w:val="00904D2B"/>
    <w:rsid w:val="00904D3C"/>
    <w:rsid w:val="00904D40"/>
    <w:rsid w:val="00904ED7"/>
    <w:rsid w:val="00904F8C"/>
    <w:rsid w:val="00905019"/>
    <w:rsid w:val="00905532"/>
    <w:rsid w:val="00905679"/>
    <w:rsid w:val="00905727"/>
    <w:rsid w:val="0090583E"/>
    <w:rsid w:val="00905853"/>
    <w:rsid w:val="009058EC"/>
    <w:rsid w:val="00905954"/>
    <w:rsid w:val="00905A39"/>
    <w:rsid w:val="00905D7F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156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876"/>
    <w:rsid w:val="0091096D"/>
    <w:rsid w:val="009109EA"/>
    <w:rsid w:val="00910CD7"/>
    <w:rsid w:val="0091102F"/>
    <w:rsid w:val="00911102"/>
    <w:rsid w:val="009113CF"/>
    <w:rsid w:val="0091147D"/>
    <w:rsid w:val="009114E2"/>
    <w:rsid w:val="00911603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83D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5FB6"/>
    <w:rsid w:val="0091601C"/>
    <w:rsid w:val="00916215"/>
    <w:rsid w:val="009165B3"/>
    <w:rsid w:val="009167F8"/>
    <w:rsid w:val="0091695C"/>
    <w:rsid w:val="00916A02"/>
    <w:rsid w:val="00916A32"/>
    <w:rsid w:val="00916BB0"/>
    <w:rsid w:val="00916E6C"/>
    <w:rsid w:val="00917255"/>
    <w:rsid w:val="00917431"/>
    <w:rsid w:val="0091769A"/>
    <w:rsid w:val="00917B6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CC5"/>
    <w:rsid w:val="00920E26"/>
    <w:rsid w:val="00920F53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BC2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3D8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5DC"/>
    <w:rsid w:val="00926643"/>
    <w:rsid w:val="0092667A"/>
    <w:rsid w:val="009266B6"/>
    <w:rsid w:val="0092682E"/>
    <w:rsid w:val="00926AC7"/>
    <w:rsid w:val="00926D72"/>
    <w:rsid w:val="00926E15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526"/>
    <w:rsid w:val="0093178A"/>
    <w:rsid w:val="009317F2"/>
    <w:rsid w:val="00931ABA"/>
    <w:rsid w:val="00931B24"/>
    <w:rsid w:val="00932051"/>
    <w:rsid w:val="009320EE"/>
    <w:rsid w:val="00932354"/>
    <w:rsid w:val="0093249F"/>
    <w:rsid w:val="009326A2"/>
    <w:rsid w:val="009329DF"/>
    <w:rsid w:val="00932AC4"/>
    <w:rsid w:val="00932BE9"/>
    <w:rsid w:val="00932D34"/>
    <w:rsid w:val="0093321C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1E3"/>
    <w:rsid w:val="009343DB"/>
    <w:rsid w:val="009343F6"/>
    <w:rsid w:val="009347F2"/>
    <w:rsid w:val="00934A7B"/>
    <w:rsid w:val="00934AD6"/>
    <w:rsid w:val="00934C37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6BA"/>
    <w:rsid w:val="009367D2"/>
    <w:rsid w:val="00936AE7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23C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3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BA4"/>
    <w:rsid w:val="00945C77"/>
    <w:rsid w:val="00945E90"/>
    <w:rsid w:val="00946049"/>
    <w:rsid w:val="0094620D"/>
    <w:rsid w:val="009466A2"/>
    <w:rsid w:val="00946DED"/>
    <w:rsid w:val="00947038"/>
    <w:rsid w:val="0094728D"/>
    <w:rsid w:val="009472A8"/>
    <w:rsid w:val="009472F3"/>
    <w:rsid w:val="0094732C"/>
    <w:rsid w:val="009474FA"/>
    <w:rsid w:val="00947906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7E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2F"/>
    <w:rsid w:val="00952777"/>
    <w:rsid w:val="009527FB"/>
    <w:rsid w:val="00952B14"/>
    <w:rsid w:val="00952BF5"/>
    <w:rsid w:val="009533BC"/>
    <w:rsid w:val="009533D5"/>
    <w:rsid w:val="009533DD"/>
    <w:rsid w:val="009536CC"/>
    <w:rsid w:val="00953728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916"/>
    <w:rsid w:val="0095495F"/>
    <w:rsid w:val="0095497C"/>
    <w:rsid w:val="00954B3B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CB6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A57"/>
    <w:rsid w:val="0096129D"/>
    <w:rsid w:val="0096158E"/>
    <w:rsid w:val="0096167C"/>
    <w:rsid w:val="009619A5"/>
    <w:rsid w:val="00961D4D"/>
    <w:rsid w:val="0096227A"/>
    <w:rsid w:val="00962314"/>
    <w:rsid w:val="00962351"/>
    <w:rsid w:val="00962456"/>
    <w:rsid w:val="009624D5"/>
    <w:rsid w:val="009629DB"/>
    <w:rsid w:val="00963111"/>
    <w:rsid w:val="00963258"/>
    <w:rsid w:val="0096331A"/>
    <w:rsid w:val="0096335A"/>
    <w:rsid w:val="009636A0"/>
    <w:rsid w:val="009637D6"/>
    <w:rsid w:val="00963975"/>
    <w:rsid w:val="00963A5A"/>
    <w:rsid w:val="00963A6F"/>
    <w:rsid w:val="00963B5B"/>
    <w:rsid w:val="00963C1E"/>
    <w:rsid w:val="00963C59"/>
    <w:rsid w:val="00963C7D"/>
    <w:rsid w:val="00963E27"/>
    <w:rsid w:val="00963F31"/>
    <w:rsid w:val="00963FA1"/>
    <w:rsid w:val="00964201"/>
    <w:rsid w:val="009642A0"/>
    <w:rsid w:val="009643D9"/>
    <w:rsid w:val="00964400"/>
    <w:rsid w:val="00964487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5EFF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2C2"/>
    <w:rsid w:val="0096732D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620"/>
    <w:rsid w:val="00970645"/>
    <w:rsid w:val="009707A2"/>
    <w:rsid w:val="009709B2"/>
    <w:rsid w:val="009709ED"/>
    <w:rsid w:val="00970A33"/>
    <w:rsid w:val="00970AD4"/>
    <w:rsid w:val="00970B2E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910"/>
    <w:rsid w:val="00972B06"/>
    <w:rsid w:val="00972B44"/>
    <w:rsid w:val="00972B47"/>
    <w:rsid w:val="00972C71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3F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6BF"/>
    <w:rsid w:val="009757D0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B00"/>
    <w:rsid w:val="00976B96"/>
    <w:rsid w:val="00976CD8"/>
    <w:rsid w:val="00976D54"/>
    <w:rsid w:val="00976F3D"/>
    <w:rsid w:val="00976FFE"/>
    <w:rsid w:val="00977020"/>
    <w:rsid w:val="0097737A"/>
    <w:rsid w:val="0097758D"/>
    <w:rsid w:val="00977960"/>
    <w:rsid w:val="00977BF7"/>
    <w:rsid w:val="00977CC6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11D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3CEA"/>
    <w:rsid w:val="00984025"/>
    <w:rsid w:val="009841B0"/>
    <w:rsid w:val="00984841"/>
    <w:rsid w:val="0098495E"/>
    <w:rsid w:val="009849DD"/>
    <w:rsid w:val="00984B0D"/>
    <w:rsid w:val="00984B6E"/>
    <w:rsid w:val="00984DA7"/>
    <w:rsid w:val="00984E81"/>
    <w:rsid w:val="00984EAA"/>
    <w:rsid w:val="00985068"/>
    <w:rsid w:val="00985107"/>
    <w:rsid w:val="00985389"/>
    <w:rsid w:val="00985607"/>
    <w:rsid w:val="00985817"/>
    <w:rsid w:val="00985999"/>
    <w:rsid w:val="00985AF3"/>
    <w:rsid w:val="009860FA"/>
    <w:rsid w:val="009864B3"/>
    <w:rsid w:val="00986621"/>
    <w:rsid w:val="00986A54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39"/>
    <w:rsid w:val="0099037F"/>
    <w:rsid w:val="00990517"/>
    <w:rsid w:val="009909D8"/>
    <w:rsid w:val="00990AC4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276"/>
    <w:rsid w:val="0099254F"/>
    <w:rsid w:val="0099264B"/>
    <w:rsid w:val="009926D3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CFC"/>
    <w:rsid w:val="00993DD6"/>
    <w:rsid w:val="00994796"/>
    <w:rsid w:val="00994954"/>
    <w:rsid w:val="00994A51"/>
    <w:rsid w:val="00994EF8"/>
    <w:rsid w:val="00994FA8"/>
    <w:rsid w:val="00994FF6"/>
    <w:rsid w:val="00995217"/>
    <w:rsid w:val="00995322"/>
    <w:rsid w:val="00995335"/>
    <w:rsid w:val="0099536D"/>
    <w:rsid w:val="009954C8"/>
    <w:rsid w:val="009956A0"/>
    <w:rsid w:val="00995754"/>
    <w:rsid w:val="009957CE"/>
    <w:rsid w:val="00995888"/>
    <w:rsid w:val="009958CB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44"/>
    <w:rsid w:val="009A10C6"/>
    <w:rsid w:val="009A1174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0E8"/>
    <w:rsid w:val="009A5172"/>
    <w:rsid w:val="009A56CB"/>
    <w:rsid w:val="009A5947"/>
    <w:rsid w:val="009A5A0E"/>
    <w:rsid w:val="009A5D00"/>
    <w:rsid w:val="009A5D1A"/>
    <w:rsid w:val="009A5F91"/>
    <w:rsid w:val="009A63DA"/>
    <w:rsid w:val="009A64B3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9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47"/>
    <w:rsid w:val="009B1C5B"/>
    <w:rsid w:val="009B1E7B"/>
    <w:rsid w:val="009B209E"/>
    <w:rsid w:val="009B2441"/>
    <w:rsid w:val="009B25BE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0D0"/>
    <w:rsid w:val="009B3120"/>
    <w:rsid w:val="009B3182"/>
    <w:rsid w:val="009B31D9"/>
    <w:rsid w:val="009B3292"/>
    <w:rsid w:val="009B3326"/>
    <w:rsid w:val="009B3360"/>
    <w:rsid w:val="009B33C3"/>
    <w:rsid w:val="009B3536"/>
    <w:rsid w:val="009B3611"/>
    <w:rsid w:val="009B36BF"/>
    <w:rsid w:val="009B3791"/>
    <w:rsid w:val="009B3884"/>
    <w:rsid w:val="009B3A23"/>
    <w:rsid w:val="009B3C52"/>
    <w:rsid w:val="009B3EBA"/>
    <w:rsid w:val="009B401A"/>
    <w:rsid w:val="009B4059"/>
    <w:rsid w:val="009B436C"/>
    <w:rsid w:val="009B446B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166"/>
    <w:rsid w:val="009B5908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923"/>
    <w:rsid w:val="009C0A63"/>
    <w:rsid w:val="009C0E43"/>
    <w:rsid w:val="009C0E5B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D44"/>
    <w:rsid w:val="009C3FED"/>
    <w:rsid w:val="009C4173"/>
    <w:rsid w:val="009C42C0"/>
    <w:rsid w:val="009C43B6"/>
    <w:rsid w:val="009C4435"/>
    <w:rsid w:val="009C4655"/>
    <w:rsid w:val="009C46FD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988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80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644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1E57"/>
    <w:rsid w:val="009E22E2"/>
    <w:rsid w:val="009E23C6"/>
    <w:rsid w:val="009E2576"/>
    <w:rsid w:val="009E25D4"/>
    <w:rsid w:val="009E2E2E"/>
    <w:rsid w:val="009E2F33"/>
    <w:rsid w:val="009E2F97"/>
    <w:rsid w:val="009E33AF"/>
    <w:rsid w:val="009E3499"/>
    <w:rsid w:val="009E34C5"/>
    <w:rsid w:val="009E3554"/>
    <w:rsid w:val="009E377D"/>
    <w:rsid w:val="009E37F4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087"/>
    <w:rsid w:val="009F2129"/>
    <w:rsid w:val="009F2406"/>
    <w:rsid w:val="009F241B"/>
    <w:rsid w:val="009F24C1"/>
    <w:rsid w:val="009F2873"/>
    <w:rsid w:val="009F293D"/>
    <w:rsid w:val="009F29B7"/>
    <w:rsid w:val="009F2A21"/>
    <w:rsid w:val="009F2DD0"/>
    <w:rsid w:val="009F2E24"/>
    <w:rsid w:val="009F3008"/>
    <w:rsid w:val="009F31FA"/>
    <w:rsid w:val="009F35DA"/>
    <w:rsid w:val="009F3752"/>
    <w:rsid w:val="009F3968"/>
    <w:rsid w:val="009F3A6D"/>
    <w:rsid w:val="009F3B1E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98D"/>
    <w:rsid w:val="009F4A0E"/>
    <w:rsid w:val="009F5239"/>
    <w:rsid w:val="009F5620"/>
    <w:rsid w:val="009F56C4"/>
    <w:rsid w:val="009F5A7A"/>
    <w:rsid w:val="009F5B7D"/>
    <w:rsid w:val="009F5DEC"/>
    <w:rsid w:val="009F5EEA"/>
    <w:rsid w:val="009F60D7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3C"/>
    <w:rsid w:val="00A01277"/>
    <w:rsid w:val="00A0129D"/>
    <w:rsid w:val="00A01499"/>
    <w:rsid w:val="00A01B4E"/>
    <w:rsid w:val="00A01FAF"/>
    <w:rsid w:val="00A0201E"/>
    <w:rsid w:val="00A02059"/>
    <w:rsid w:val="00A0209D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9C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728"/>
    <w:rsid w:val="00A05871"/>
    <w:rsid w:val="00A058FC"/>
    <w:rsid w:val="00A059E0"/>
    <w:rsid w:val="00A05A96"/>
    <w:rsid w:val="00A05EB1"/>
    <w:rsid w:val="00A06476"/>
    <w:rsid w:val="00A064EA"/>
    <w:rsid w:val="00A06B98"/>
    <w:rsid w:val="00A06BF8"/>
    <w:rsid w:val="00A06C5A"/>
    <w:rsid w:val="00A06C66"/>
    <w:rsid w:val="00A06CBF"/>
    <w:rsid w:val="00A06EB3"/>
    <w:rsid w:val="00A06EB8"/>
    <w:rsid w:val="00A06F57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54D"/>
    <w:rsid w:val="00A1167F"/>
    <w:rsid w:val="00A119EB"/>
    <w:rsid w:val="00A11A56"/>
    <w:rsid w:val="00A11A7D"/>
    <w:rsid w:val="00A11C0D"/>
    <w:rsid w:val="00A11C32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836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3FF"/>
    <w:rsid w:val="00A154DD"/>
    <w:rsid w:val="00A155DE"/>
    <w:rsid w:val="00A156A8"/>
    <w:rsid w:val="00A156DA"/>
    <w:rsid w:val="00A1576A"/>
    <w:rsid w:val="00A15954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69B"/>
    <w:rsid w:val="00A17A1C"/>
    <w:rsid w:val="00A17AC8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20AB"/>
    <w:rsid w:val="00A220EC"/>
    <w:rsid w:val="00A222C9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56"/>
    <w:rsid w:val="00A23585"/>
    <w:rsid w:val="00A23AB9"/>
    <w:rsid w:val="00A23C66"/>
    <w:rsid w:val="00A23CA5"/>
    <w:rsid w:val="00A23DBA"/>
    <w:rsid w:val="00A242DA"/>
    <w:rsid w:val="00A242E1"/>
    <w:rsid w:val="00A243EB"/>
    <w:rsid w:val="00A24CA0"/>
    <w:rsid w:val="00A2533B"/>
    <w:rsid w:val="00A25804"/>
    <w:rsid w:val="00A25B8B"/>
    <w:rsid w:val="00A25C89"/>
    <w:rsid w:val="00A25D2B"/>
    <w:rsid w:val="00A25FD9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128"/>
    <w:rsid w:val="00A30287"/>
    <w:rsid w:val="00A303A9"/>
    <w:rsid w:val="00A30411"/>
    <w:rsid w:val="00A30544"/>
    <w:rsid w:val="00A3095D"/>
    <w:rsid w:val="00A30A57"/>
    <w:rsid w:val="00A30A89"/>
    <w:rsid w:val="00A30BAA"/>
    <w:rsid w:val="00A30CE2"/>
    <w:rsid w:val="00A30D02"/>
    <w:rsid w:val="00A30D52"/>
    <w:rsid w:val="00A30E81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32"/>
    <w:rsid w:val="00A32F4C"/>
    <w:rsid w:val="00A32F92"/>
    <w:rsid w:val="00A33008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4ECE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32"/>
    <w:rsid w:val="00A36B58"/>
    <w:rsid w:val="00A36BD7"/>
    <w:rsid w:val="00A36BF3"/>
    <w:rsid w:val="00A36C21"/>
    <w:rsid w:val="00A36ED2"/>
    <w:rsid w:val="00A372E2"/>
    <w:rsid w:val="00A3760C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0F67"/>
    <w:rsid w:val="00A40F7F"/>
    <w:rsid w:val="00A4124D"/>
    <w:rsid w:val="00A41404"/>
    <w:rsid w:val="00A414FC"/>
    <w:rsid w:val="00A41753"/>
    <w:rsid w:val="00A41A9E"/>
    <w:rsid w:val="00A41BA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2F90"/>
    <w:rsid w:val="00A430A1"/>
    <w:rsid w:val="00A433C6"/>
    <w:rsid w:val="00A433DC"/>
    <w:rsid w:val="00A43486"/>
    <w:rsid w:val="00A438B0"/>
    <w:rsid w:val="00A439DE"/>
    <w:rsid w:val="00A43B70"/>
    <w:rsid w:val="00A43F7E"/>
    <w:rsid w:val="00A44105"/>
    <w:rsid w:val="00A4449D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761"/>
    <w:rsid w:val="00A4681A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1A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6AB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3F9C"/>
    <w:rsid w:val="00A5441C"/>
    <w:rsid w:val="00A54457"/>
    <w:rsid w:val="00A54768"/>
    <w:rsid w:val="00A549A9"/>
    <w:rsid w:val="00A54A68"/>
    <w:rsid w:val="00A54B1F"/>
    <w:rsid w:val="00A54B76"/>
    <w:rsid w:val="00A54CA8"/>
    <w:rsid w:val="00A54D60"/>
    <w:rsid w:val="00A54F07"/>
    <w:rsid w:val="00A54F2A"/>
    <w:rsid w:val="00A5517A"/>
    <w:rsid w:val="00A55577"/>
    <w:rsid w:val="00A558D5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6BF"/>
    <w:rsid w:val="00A57AF1"/>
    <w:rsid w:val="00A57CF9"/>
    <w:rsid w:val="00A57D2B"/>
    <w:rsid w:val="00A57F80"/>
    <w:rsid w:val="00A60013"/>
    <w:rsid w:val="00A604C4"/>
    <w:rsid w:val="00A605EE"/>
    <w:rsid w:val="00A6066E"/>
    <w:rsid w:val="00A606E6"/>
    <w:rsid w:val="00A608DC"/>
    <w:rsid w:val="00A60AFC"/>
    <w:rsid w:val="00A60B20"/>
    <w:rsid w:val="00A60D62"/>
    <w:rsid w:val="00A60E25"/>
    <w:rsid w:val="00A60E3E"/>
    <w:rsid w:val="00A60E92"/>
    <w:rsid w:val="00A60FD5"/>
    <w:rsid w:val="00A61048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F2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13C"/>
    <w:rsid w:val="00A7045F"/>
    <w:rsid w:val="00A704ED"/>
    <w:rsid w:val="00A70647"/>
    <w:rsid w:val="00A706B9"/>
    <w:rsid w:val="00A706EE"/>
    <w:rsid w:val="00A7076A"/>
    <w:rsid w:val="00A7076B"/>
    <w:rsid w:val="00A707E0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1FF2"/>
    <w:rsid w:val="00A7229A"/>
    <w:rsid w:val="00A72800"/>
    <w:rsid w:val="00A728E0"/>
    <w:rsid w:val="00A72B10"/>
    <w:rsid w:val="00A72B17"/>
    <w:rsid w:val="00A72F0F"/>
    <w:rsid w:val="00A7304A"/>
    <w:rsid w:val="00A7317D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215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5B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2DCA"/>
    <w:rsid w:val="00A830B3"/>
    <w:rsid w:val="00A83291"/>
    <w:rsid w:val="00A83388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361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7F1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EE7"/>
    <w:rsid w:val="00A86F62"/>
    <w:rsid w:val="00A871B7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E3F"/>
    <w:rsid w:val="00A90F68"/>
    <w:rsid w:val="00A91004"/>
    <w:rsid w:val="00A91557"/>
    <w:rsid w:val="00A915A9"/>
    <w:rsid w:val="00A916E3"/>
    <w:rsid w:val="00A91794"/>
    <w:rsid w:val="00A917DE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C9B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834"/>
    <w:rsid w:val="00A95992"/>
    <w:rsid w:val="00A95A3D"/>
    <w:rsid w:val="00A95BB1"/>
    <w:rsid w:val="00A95D34"/>
    <w:rsid w:val="00A96084"/>
    <w:rsid w:val="00A96228"/>
    <w:rsid w:val="00A964F0"/>
    <w:rsid w:val="00A96541"/>
    <w:rsid w:val="00A965D9"/>
    <w:rsid w:val="00A9671D"/>
    <w:rsid w:val="00A96AD1"/>
    <w:rsid w:val="00A96C11"/>
    <w:rsid w:val="00A96D8D"/>
    <w:rsid w:val="00A9716C"/>
    <w:rsid w:val="00A975E1"/>
    <w:rsid w:val="00A97803"/>
    <w:rsid w:val="00A97902"/>
    <w:rsid w:val="00A97A28"/>
    <w:rsid w:val="00A97AB9"/>
    <w:rsid w:val="00A97B44"/>
    <w:rsid w:val="00A97B80"/>
    <w:rsid w:val="00A97D1B"/>
    <w:rsid w:val="00AA00E6"/>
    <w:rsid w:val="00AA01A6"/>
    <w:rsid w:val="00AA047B"/>
    <w:rsid w:val="00AA0718"/>
    <w:rsid w:val="00AA0799"/>
    <w:rsid w:val="00AA0918"/>
    <w:rsid w:val="00AA0986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B3C"/>
    <w:rsid w:val="00AA2E9D"/>
    <w:rsid w:val="00AA2F4E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130"/>
    <w:rsid w:val="00AA42A3"/>
    <w:rsid w:val="00AA4327"/>
    <w:rsid w:val="00AA439F"/>
    <w:rsid w:val="00AA4712"/>
    <w:rsid w:val="00AA486C"/>
    <w:rsid w:val="00AA4A4D"/>
    <w:rsid w:val="00AA4B60"/>
    <w:rsid w:val="00AA4C3F"/>
    <w:rsid w:val="00AA4E31"/>
    <w:rsid w:val="00AA4F93"/>
    <w:rsid w:val="00AA51E0"/>
    <w:rsid w:val="00AA51EB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5EB"/>
    <w:rsid w:val="00AA76F8"/>
    <w:rsid w:val="00AA796E"/>
    <w:rsid w:val="00AB0037"/>
    <w:rsid w:val="00AB016B"/>
    <w:rsid w:val="00AB01BF"/>
    <w:rsid w:val="00AB0200"/>
    <w:rsid w:val="00AB0299"/>
    <w:rsid w:val="00AB02F1"/>
    <w:rsid w:val="00AB0557"/>
    <w:rsid w:val="00AB064E"/>
    <w:rsid w:val="00AB0668"/>
    <w:rsid w:val="00AB06AE"/>
    <w:rsid w:val="00AB07F2"/>
    <w:rsid w:val="00AB0836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5EE"/>
    <w:rsid w:val="00AB369D"/>
    <w:rsid w:val="00AB3798"/>
    <w:rsid w:val="00AB37CE"/>
    <w:rsid w:val="00AB3983"/>
    <w:rsid w:val="00AB39A3"/>
    <w:rsid w:val="00AB3ADA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077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8B6"/>
    <w:rsid w:val="00AC1955"/>
    <w:rsid w:val="00AC1A5C"/>
    <w:rsid w:val="00AC1C91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0B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01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E8D"/>
    <w:rsid w:val="00AC6F43"/>
    <w:rsid w:val="00AC6F68"/>
    <w:rsid w:val="00AC6F99"/>
    <w:rsid w:val="00AC70A9"/>
    <w:rsid w:val="00AC742A"/>
    <w:rsid w:val="00AC750E"/>
    <w:rsid w:val="00AC762F"/>
    <w:rsid w:val="00AC76F3"/>
    <w:rsid w:val="00AC783A"/>
    <w:rsid w:val="00AC784B"/>
    <w:rsid w:val="00AC7896"/>
    <w:rsid w:val="00AC78E4"/>
    <w:rsid w:val="00AC7919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35D"/>
    <w:rsid w:val="00AD236C"/>
    <w:rsid w:val="00AD2664"/>
    <w:rsid w:val="00AD283E"/>
    <w:rsid w:val="00AD2A29"/>
    <w:rsid w:val="00AD2DCF"/>
    <w:rsid w:val="00AD2DDE"/>
    <w:rsid w:val="00AD2E13"/>
    <w:rsid w:val="00AD3400"/>
    <w:rsid w:val="00AD36A0"/>
    <w:rsid w:val="00AD37A9"/>
    <w:rsid w:val="00AD39F3"/>
    <w:rsid w:val="00AD3A8C"/>
    <w:rsid w:val="00AD3AA6"/>
    <w:rsid w:val="00AD3AF6"/>
    <w:rsid w:val="00AD3BF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1C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72A"/>
    <w:rsid w:val="00AD687D"/>
    <w:rsid w:val="00AD6884"/>
    <w:rsid w:val="00AD6903"/>
    <w:rsid w:val="00AD69B8"/>
    <w:rsid w:val="00AD6A0A"/>
    <w:rsid w:val="00AD6D2E"/>
    <w:rsid w:val="00AD6D8F"/>
    <w:rsid w:val="00AD6F88"/>
    <w:rsid w:val="00AD71B8"/>
    <w:rsid w:val="00AD72A3"/>
    <w:rsid w:val="00AD77E0"/>
    <w:rsid w:val="00AD7A39"/>
    <w:rsid w:val="00AD7AB6"/>
    <w:rsid w:val="00AD7D57"/>
    <w:rsid w:val="00AD7E5D"/>
    <w:rsid w:val="00AD7E64"/>
    <w:rsid w:val="00AD7EB3"/>
    <w:rsid w:val="00AE0331"/>
    <w:rsid w:val="00AE0537"/>
    <w:rsid w:val="00AE065E"/>
    <w:rsid w:val="00AE097D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5F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5ED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2B"/>
    <w:rsid w:val="00AE42DF"/>
    <w:rsid w:val="00AE4491"/>
    <w:rsid w:val="00AE4559"/>
    <w:rsid w:val="00AE4788"/>
    <w:rsid w:val="00AE496B"/>
    <w:rsid w:val="00AE4B88"/>
    <w:rsid w:val="00AE4C2D"/>
    <w:rsid w:val="00AE5071"/>
    <w:rsid w:val="00AE53E4"/>
    <w:rsid w:val="00AE5909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80A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50C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47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9D7"/>
    <w:rsid w:val="00AF5C6D"/>
    <w:rsid w:val="00AF61B0"/>
    <w:rsid w:val="00AF6384"/>
    <w:rsid w:val="00AF6463"/>
    <w:rsid w:val="00AF6547"/>
    <w:rsid w:val="00AF690B"/>
    <w:rsid w:val="00AF69AA"/>
    <w:rsid w:val="00AF6AE8"/>
    <w:rsid w:val="00AF6CAD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586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ADB"/>
    <w:rsid w:val="00B01EC1"/>
    <w:rsid w:val="00B021D2"/>
    <w:rsid w:val="00B0227B"/>
    <w:rsid w:val="00B0233E"/>
    <w:rsid w:val="00B0259C"/>
    <w:rsid w:val="00B02758"/>
    <w:rsid w:val="00B027A9"/>
    <w:rsid w:val="00B0291F"/>
    <w:rsid w:val="00B02DC1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A22"/>
    <w:rsid w:val="00B0517A"/>
    <w:rsid w:val="00B0520C"/>
    <w:rsid w:val="00B0534D"/>
    <w:rsid w:val="00B0535C"/>
    <w:rsid w:val="00B05553"/>
    <w:rsid w:val="00B05594"/>
    <w:rsid w:val="00B05F2C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5C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8A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4E9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671"/>
    <w:rsid w:val="00B1380E"/>
    <w:rsid w:val="00B13C28"/>
    <w:rsid w:val="00B14062"/>
    <w:rsid w:val="00B14161"/>
    <w:rsid w:val="00B141CF"/>
    <w:rsid w:val="00B14390"/>
    <w:rsid w:val="00B144AC"/>
    <w:rsid w:val="00B14575"/>
    <w:rsid w:val="00B14631"/>
    <w:rsid w:val="00B146D8"/>
    <w:rsid w:val="00B14952"/>
    <w:rsid w:val="00B149DE"/>
    <w:rsid w:val="00B14A47"/>
    <w:rsid w:val="00B14A99"/>
    <w:rsid w:val="00B14C81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453"/>
    <w:rsid w:val="00B165DB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B6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94"/>
    <w:rsid w:val="00B211D9"/>
    <w:rsid w:val="00B213B1"/>
    <w:rsid w:val="00B2142F"/>
    <w:rsid w:val="00B21437"/>
    <w:rsid w:val="00B21480"/>
    <w:rsid w:val="00B214D6"/>
    <w:rsid w:val="00B217AD"/>
    <w:rsid w:val="00B21A46"/>
    <w:rsid w:val="00B21A7B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C94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921"/>
    <w:rsid w:val="00B26A10"/>
    <w:rsid w:val="00B26A48"/>
    <w:rsid w:val="00B26AD1"/>
    <w:rsid w:val="00B26B57"/>
    <w:rsid w:val="00B26F08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A"/>
    <w:rsid w:val="00B303FC"/>
    <w:rsid w:val="00B305D7"/>
    <w:rsid w:val="00B306CC"/>
    <w:rsid w:val="00B30CA7"/>
    <w:rsid w:val="00B30E8E"/>
    <w:rsid w:val="00B30F10"/>
    <w:rsid w:val="00B30F2D"/>
    <w:rsid w:val="00B3120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B0D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7B"/>
    <w:rsid w:val="00B36EF5"/>
    <w:rsid w:val="00B37183"/>
    <w:rsid w:val="00B37554"/>
    <w:rsid w:val="00B375F7"/>
    <w:rsid w:val="00B377D3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06"/>
    <w:rsid w:val="00B40F2E"/>
    <w:rsid w:val="00B4149F"/>
    <w:rsid w:val="00B415D8"/>
    <w:rsid w:val="00B4164E"/>
    <w:rsid w:val="00B41683"/>
    <w:rsid w:val="00B418D5"/>
    <w:rsid w:val="00B419A4"/>
    <w:rsid w:val="00B41B83"/>
    <w:rsid w:val="00B41B9E"/>
    <w:rsid w:val="00B41F0F"/>
    <w:rsid w:val="00B41F92"/>
    <w:rsid w:val="00B41F9A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98D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73A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9DC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9C"/>
    <w:rsid w:val="00B46CD7"/>
    <w:rsid w:val="00B46D0B"/>
    <w:rsid w:val="00B46F6A"/>
    <w:rsid w:val="00B470B8"/>
    <w:rsid w:val="00B4716F"/>
    <w:rsid w:val="00B471A3"/>
    <w:rsid w:val="00B4726A"/>
    <w:rsid w:val="00B472CD"/>
    <w:rsid w:val="00B474D1"/>
    <w:rsid w:val="00B475A2"/>
    <w:rsid w:val="00B476E9"/>
    <w:rsid w:val="00B477AE"/>
    <w:rsid w:val="00B478E8"/>
    <w:rsid w:val="00B47916"/>
    <w:rsid w:val="00B4796B"/>
    <w:rsid w:val="00B47A50"/>
    <w:rsid w:val="00B47CAF"/>
    <w:rsid w:val="00B501D0"/>
    <w:rsid w:val="00B502E1"/>
    <w:rsid w:val="00B503FF"/>
    <w:rsid w:val="00B50413"/>
    <w:rsid w:val="00B504F2"/>
    <w:rsid w:val="00B5054D"/>
    <w:rsid w:val="00B507B6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71"/>
    <w:rsid w:val="00B51EEE"/>
    <w:rsid w:val="00B52026"/>
    <w:rsid w:val="00B520D1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A81"/>
    <w:rsid w:val="00B52B98"/>
    <w:rsid w:val="00B52C6B"/>
    <w:rsid w:val="00B52E9B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A39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444"/>
    <w:rsid w:val="00B5664A"/>
    <w:rsid w:val="00B566FC"/>
    <w:rsid w:val="00B56EBC"/>
    <w:rsid w:val="00B56FCD"/>
    <w:rsid w:val="00B5719F"/>
    <w:rsid w:val="00B57281"/>
    <w:rsid w:val="00B572C5"/>
    <w:rsid w:val="00B574EC"/>
    <w:rsid w:val="00B576D2"/>
    <w:rsid w:val="00B5791F"/>
    <w:rsid w:val="00B57968"/>
    <w:rsid w:val="00B57A98"/>
    <w:rsid w:val="00B57B4C"/>
    <w:rsid w:val="00B600E1"/>
    <w:rsid w:val="00B6028E"/>
    <w:rsid w:val="00B602D6"/>
    <w:rsid w:val="00B6058E"/>
    <w:rsid w:val="00B605EA"/>
    <w:rsid w:val="00B606C4"/>
    <w:rsid w:val="00B60948"/>
    <w:rsid w:val="00B60A98"/>
    <w:rsid w:val="00B60BBD"/>
    <w:rsid w:val="00B60DD2"/>
    <w:rsid w:val="00B60EE6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2680"/>
    <w:rsid w:val="00B63304"/>
    <w:rsid w:val="00B63837"/>
    <w:rsid w:val="00B639F7"/>
    <w:rsid w:val="00B63BCA"/>
    <w:rsid w:val="00B63C5C"/>
    <w:rsid w:val="00B63EA7"/>
    <w:rsid w:val="00B63EC0"/>
    <w:rsid w:val="00B63F0C"/>
    <w:rsid w:val="00B64238"/>
    <w:rsid w:val="00B643A3"/>
    <w:rsid w:val="00B6458E"/>
    <w:rsid w:val="00B64769"/>
    <w:rsid w:val="00B6481C"/>
    <w:rsid w:val="00B648B2"/>
    <w:rsid w:val="00B64A3D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46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73E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4F5E"/>
    <w:rsid w:val="00B752F7"/>
    <w:rsid w:val="00B75408"/>
    <w:rsid w:val="00B75C7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BF"/>
    <w:rsid w:val="00B8006B"/>
    <w:rsid w:val="00B802DB"/>
    <w:rsid w:val="00B80399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874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6134"/>
    <w:rsid w:val="00B86304"/>
    <w:rsid w:val="00B8641B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173"/>
    <w:rsid w:val="00B975F0"/>
    <w:rsid w:val="00B976ED"/>
    <w:rsid w:val="00B9797E"/>
    <w:rsid w:val="00B97B26"/>
    <w:rsid w:val="00B97E54"/>
    <w:rsid w:val="00B97FDD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4"/>
    <w:rsid w:val="00BA5498"/>
    <w:rsid w:val="00BA5504"/>
    <w:rsid w:val="00BA57ED"/>
    <w:rsid w:val="00BA5851"/>
    <w:rsid w:val="00BA586C"/>
    <w:rsid w:val="00BA591C"/>
    <w:rsid w:val="00BA5998"/>
    <w:rsid w:val="00BA59F1"/>
    <w:rsid w:val="00BA5ABF"/>
    <w:rsid w:val="00BA5B05"/>
    <w:rsid w:val="00BA5BB0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9C"/>
    <w:rsid w:val="00BA6EA1"/>
    <w:rsid w:val="00BA6F69"/>
    <w:rsid w:val="00BA788B"/>
    <w:rsid w:val="00BB04B6"/>
    <w:rsid w:val="00BB0699"/>
    <w:rsid w:val="00BB0990"/>
    <w:rsid w:val="00BB0C22"/>
    <w:rsid w:val="00BB0C28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8D3"/>
    <w:rsid w:val="00BB3A7F"/>
    <w:rsid w:val="00BB3CE0"/>
    <w:rsid w:val="00BB4080"/>
    <w:rsid w:val="00BB417F"/>
    <w:rsid w:val="00BB4782"/>
    <w:rsid w:val="00BB49BF"/>
    <w:rsid w:val="00BB4B07"/>
    <w:rsid w:val="00BB4EB6"/>
    <w:rsid w:val="00BB51E1"/>
    <w:rsid w:val="00BB561D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B7DF6"/>
    <w:rsid w:val="00BB7E1A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1E3D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479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841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64"/>
    <w:rsid w:val="00BD5FDC"/>
    <w:rsid w:val="00BD61C1"/>
    <w:rsid w:val="00BD6415"/>
    <w:rsid w:val="00BD65BA"/>
    <w:rsid w:val="00BD697F"/>
    <w:rsid w:val="00BD6BA0"/>
    <w:rsid w:val="00BD6C47"/>
    <w:rsid w:val="00BD6E68"/>
    <w:rsid w:val="00BD6F6B"/>
    <w:rsid w:val="00BD7111"/>
    <w:rsid w:val="00BD7346"/>
    <w:rsid w:val="00BD7756"/>
    <w:rsid w:val="00BD789C"/>
    <w:rsid w:val="00BD7D87"/>
    <w:rsid w:val="00BE000D"/>
    <w:rsid w:val="00BE0070"/>
    <w:rsid w:val="00BE0496"/>
    <w:rsid w:val="00BE05AC"/>
    <w:rsid w:val="00BE05F4"/>
    <w:rsid w:val="00BE0688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F3E"/>
    <w:rsid w:val="00BE61B4"/>
    <w:rsid w:val="00BE62F2"/>
    <w:rsid w:val="00BE6412"/>
    <w:rsid w:val="00BE6453"/>
    <w:rsid w:val="00BE6579"/>
    <w:rsid w:val="00BE6590"/>
    <w:rsid w:val="00BE65E4"/>
    <w:rsid w:val="00BE66FA"/>
    <w:rsid w:val="00BE6A2B"/>
    <w:rsid w:val="00BE6AB3"/>
    <w:rsid w:val="00BE6FE3"/>
    <w:rsid w:val="00BE73C5"/>
    <w:rsid w:val="00BE753E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053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22"/>
    <w:rsid w:val="00BF2CB6"/>
    <w:rsid w:val="00BF2E24"/>
    <w:rsid w:val="00BF30F3"/>
    <w:rsid w:val="00BF350C"/>
    <w:rsid w:val="00BF355A"/>
    <w:rsid w:val="00BF3786"/>
    <w:rsid w:val="00BF37F5"/>
    <w:rsid w:val="00BF3A97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4D5B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1F1"/>
    <w:rsid w:val="00C00390"/>
    <w:rsid w:val="00C00425"/>
    <w:rsid w:val="00C005F8"/>
    <w:rsid w:val="00C00696"/>
    <w:rsid w:val="00C00B59"/>
    <w:rsid w:val="00C00D42"/>
    <w:rsid w:val="00C00DD3"/>
    <w:rsid w:val="00C00E47"/>
    <w:rsid w:val="00C00F5A"/>
    <w:rsid w:val="00C00FB8"/>
    <w:rsid w:val="00C0146C"/>
    <w:rsid w:val="00C01748"/>
    <w:rsid w:val="00C017DA"/>
    <w:rsid w:val="00C01945"/>
    <w:rsid w:val="00C019AA"/>
    <w:rsid w:val="00C01A01"/>
    <w:rsid w:val="00C01C9D"/>
    <w:rsid w:val="00C01D7A"/>
    <w:rsid w:val="00C01F1C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21"/>
    <w:rsid w:val="00C03B3A"/>
    <w:rsid w:val="00C03E34"/>
    <w:rsid w:val="00C03E3B"/>
    <w:rsid w:val="00C04147"/>
    <w:rsid w:val="00C0421D"/>
    <w:rsid w:val="00C04331"/>
    <w:rsid w:val="00C04444"/>
    <w:rsid w:val="00C04567"/>
    <w:rsid w:val="00C045A4"/>
    <w:rsid w:val="00C049D1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4F5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308D"/>
    <w:rsid w:val="00C133D9"/>
    <w:rsid w:val="00C13676"/>
    <w:rsid w:val="00C13858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02C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6E8C"/>
    <w:rsid w:val="00C1701B"/>
    <w:rsid w:val="00C17034"/>
    <w:rsid w:val="00C171B5"/>
    <w:rsid w:val="00C171F7"/>
    <w:rsid w:val="00C173AE"/>
    <w:rsid w:val="00C17453"/>
    <w:rsid w:val="00C17703"/>
    <w:rsid w:val="00C17DBC"/>
    <w:rsid w:val="00C17E50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1A1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492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17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276EC"/>
    <w:rsid w:val="00C303BB"/>
    <w:rsid w:val="00C3059D"/>
    <w:rsid w:val="00C307D2"/>
    <w:rsid w:val="00C3080D"/>
    <w:rsid w:val="00C30890"/>
    <w:rsid w:val="00C30B6B"/>
    <w:rsid w:val="00C313AF"/>
    <w:rsid w:val="00C31845"/>
    <w:rsid w:val="00C322B8"/>
    <w:rsid w:val="00C32AA8"/>
    <w:rsid w:val="00C32AE7"/>
    <w:rsid w:val="00C32AF3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34B"/>
    <w:rsid w:val="00C34654"/>
    <w:rsid w:val="00C34742"/>
    <w:rsid w:val="00C349AF"/>
    <w:rsid w:val="00C34C85"/>
    <w:rsid w:val="00C34E6E"/>
    <w:rsid w:val="00C34F02"/>
    <w:rsid w:val="00C34F84"/>
    <w:rsid w:val="00C3514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5F8E"/>
    <w:rsid w:val="00C36022"/>
    <w:rsid w:val="00C360CD"/>
    <w:rsid w:val="00C36216"/>
    <w:rsid w:val="00C363DD"/>
    <w:rsid w:val="00C36692"/>
    <w:rsid w:val="00C367CD"/>
    <w:rsid w:val="00C368F0"/>
    <w:rsid w:val="00C370A4"/>
    <w:rsid w:val="00C37137"/>
    <w:rsid w:val="00C37174"/>
    <w:rsid w:val="00C378BA"/>
    <w:rsid w:val="00C3791C"/>
    <w:rsid w:val="00C37CB2"/>
    <w:rsid w:val="00C37DCA"/>
    <w:rsid w:val="00C37EE9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4F45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04B"/>
    <w:rsid w:val="00C47108"/>
    <w:rsid w:val="00C4718C"/>
    <w:rsid w:val="00C471F0"/>
    <w:rsid w:val="00C47291"/>
    <w:rsid w:val="00C4747C"/>
    <w:rsid w:val="00C47715"/>
    <w:rsid w:val="00C4790A"/>
    <w:rsid w:val="00C47EC3"/>
    <w:rsid w:val="00C47EF2"/>
    <w:rsid w:val="00C47F52"/>
    <w:rsid w:val="00C47F74"/>
    <w:rsid w:val="00C5012E"/>
    <w:rsid w:val="00C50187"/>
    <w:rsid w:val="00C501A9"/>
    <w:rsid w:val="00C5048F"/>
    <w:rsid w:val="00C50875"/>
    <w:rsid w:val="00C50915"/>
    <w:rsid w:val="00C509DA"/>
    <w:rsid w:val="00C50AEA"/>
    <w:rsid w:val="00C50B5A"/>
    <w:rsid w:val="00C50BA2"/>
    <w:rsid w:val="00C50BE9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D98"/>
    <w:rsid w:val="00C51EE5"/>
    <w:rsid w:val="00C5244C"/>
    <w:rsid w:val="00C52744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979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8AD"/>
    <w:rsid w:val="00C60A91"/>
    <w:rsid w:val="00C60C4B"/>
    <w:rsid w:val="00C60DFC"/>
    <w:rsid w:val="00C60FBF"/>
    <w:rsid w:val="00C610EB"/>
    <w:rsid w:val="00C612B5"/>
    <w:rsid w:val="00C6178C"/>
    <w:rsid w:val="00C618AD"/>
    <w:rsid w:val="00C618DD"/>
    <w:rsid w:val="00C61F77"/>
    <w:rsid w:val="00C62048"/>
    <w:rsid w:val="00C6219D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24F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24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6E1"/>
    <w:rsid w:val="00C72976"/>
    <w:rsid w:val="00C72A0E"/>
    <w:rsid w:val="00C72A70"/>
    <w:rsid w:val="00C72AA1"/>
    <w:rsid w:val="00C72B0D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2"/>
    <w:rsid w:val="00C74A0D"/>
    <w:rsid w:val="00C74A27"/>
    <w:rsid w:val="00C74D6B"/>
    <w:rsid w:val="00C74E2D"/>
    <w:rsid w:val="00C7506C"/>
    <w:rsid w:val="00C75070"/>
    <w:rsid w:val="00C755CE"/>
    <w:rsid w:val="00C7570F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B9E"/>
    <w:rsid w:val="00C76C8B"/>
    <w:rsid w:val="00C76FE3"/>
    <w:rsid w:val="00C77072"/>
    <w:rsid w:val="00C77180"/>
    <w:rsid w:val="00C7731B"/>
    <w:rsid w:val="00C7737C"/>
    <w:rsid w:val="00C77BDA"/>
    <w:rsid w:val="00C77C79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C3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16F"/>
    <w:rsid w:val="00C82201"/>
    <w:rsid w:val="00C822B8"/>
    <w:rsid w:val="00C82427"/>
    <w:rsid w:val="00C827E2"/>
    <w:rsid w:val="00C829A3"/>
    <w:rsid w:val="00C82B70"/>
    <w:rsid w:val="00C82D4A"/>
    <w:rsid w:val="00C82D76"/>
    <w:rsid w:val="00C83092"/>
    <w:rsid w:val="00C831F4"/>
    <w:rsid w:val="00C832E1"/>
    <w:rsid w:val="00C83414"/>
    <w:rsid w:val="00C83418"/>
    <w:rsid w:val="00C834BD"/>
    <w:rsid w:val="00C836D3"/>
    <w:rsid w:val="00C839A8"/>
    <w:rsid w:val="00C83A36"/>
    <w:rsid w:val="00C83F48"/>
    <w:rsid w:val="00C83FB7"/>
    <w:rsid w:val="00C84135"/>
    <w:rsid w:val="00C84150"/>
    <w:rsid w:val="00C845A4"/>
    <w:rsid w:val="00C84B27"/>
    <w:rsid w:val="00C84DD4"/>
    <w:rsid w:val="00C84DE0"/>
    <w:rsid w:val="00C84EBB"/>
    <w:rsid w:val="00C8500E"/>
    <w:rsid w:val="00C85260"/>
    <w:rsid w:val="00C85845"/>
    <w:rsid w:val="00C85C4F"/>
    <w:rsid w:val="00C85F4F"/>
    <w:rsid w:val="00C86123"/>
    <w:rsid w:val="00C86336"/>
    <w:rsid w:val="00C864EF"/>
    <w:rsid w:val="00C8657C"/>
    <w:rsid w:val="00C86D1D"/>
    <w:rsid w:val="00C8704A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87EF5"/>
    <w:rsid w:val="00C90199"/>
    <w:rsid w:val="00C9024A"/>
    <w:rsid w:val="00C90333"/>
    <w:rsid w:val="00C9059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C1E"/>
    <w:rsid w:val="00C92EE8"/>
    <w:rsid w:val="00C930EF"/>
    <w:rsid w:val="00C93120"/>
    <w:rsid w:val="00C93129"/>
    <w:rsid w:val="00C9333E"/>
    <w:rsid w:val="00C936EB"/>
    <w:rsid w:val="00C93A18"/>
    <w:rsid w:val="00C93D92"/>
    <w:rsid w:val="00C93F8B"/>
    <w:rsid w:val="00C94369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2A4"/>
    <w:rsid w:val="00C97364"/>
    <w:rsid w:val="00C97393"/>
    <w:rsid w:val="00C97494"/>
    <w:rsid w:val="00C9770A"/>
    <w:rsid w:val="00C97BF8"/>
    <w:rsid w:val="00C97C2F"/>
    <w:rsid w:val="00C97CA8"/>
    <w:rsid w:val="00C97E7C"/>
    <w:rsid w:val="00C97F76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0F98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997"/>
    <w:rsid w:val="00CA2C72"/>
    <w:rsid w:val="00CA2CCE"/>
    <w:rsid w:val="00CA2D85"/>
    <w:rsid w:val="00CA2D97"/>
    <w:rsid w:val="00CA2EA8"/>
    <w:rsid w:val="00CA3003"/>
    <w:rsid w:val="00CA3123"/>
    <w:rsid w:val="00CA322D"/>
    <w:rsid w:val="00CA3304"/>
    <w:rsid w:val="00CA3546"/>
    <w:rsid w:val="00CA3706"/>
    <w:rsid w:val="00CA3768"/>
    <w:rsid w:val="00CA38F2"/>
    <w:rsid w:val="00CA3D86"/>
    <w:rsid w:val="00CA3F9E"/>
    <w:rsid w:val="00CA41E6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0AA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5E9"/>
    <w:rsid w:val="00CA6642"/>
    <w:rsid w:val="00CA6739"/>
    <w:rsid w:val="00CA68A0"/>
    <w:rsid w:val="00CA6BC8"/>
    <w:rsid w:val="00CA706F"/>
    <w:rsid w:val="00CA70C5"/>
    <w:rsid w:val="00CA714A"/>
    <w:rsid w:val="00CA7397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91"/>
    <w:rsid w:val="00CA7FDE"/>
    <w:rsid w:val="00CB03B8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0B"/>
    <w:rsid w:val="00CB4282"/>
    <w:rsid w:val="00CB4427"/>
    <w:rsid w:val="00CB453E"/>
    <w:rsid w:val="00CB4568"/>
    <w:rsid w:val="00CB460E"/>
    <w:rsid w:val="00CB4984"/>
    <w:rsid w:val="00CB4EE4"/>
    <w:rsid w:val="00CB4F15"/>
    <w:rsid w:val="00CB4F79"/>
    <w:rsid w:val="00CB5265"/>
    <w:rsid w:val="00CB57D8"/>
    <w:rsid w:val="00CB58DA"/>
    <w:rsid w:val="00CB5977"/>
    <w:rsid w:val="00CB5DAD"/>
    <w:rsid w:val="00CB5E8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487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0FDC"/>
    <w:rsid w:val="00CC10D9"/>
    <w:rsid w:val="00CC135F"/>
    <w:rsid w:val="00CC1794"/>
    <w:rsid w:val="00CC2177"/>
    <w:rsid w:val="00CC2188"/>
    <w:rsid w:val="00CC24B5"/>
    <w:rsid w:val="00CC25E7"/>
    <w:rsid w:val="00CC26D2"/>
    <w:rsid w:val="00CC271A"/>
    <w:rsid w:val="00CC28AD"/>
    <w:rsid w:val="00CC2A28"/>
    <w:rsid w:val="00CC2C34"/>
    <w:rsid w:val="00CC2CE9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31"/>
    <w:rsid w:val="00CC6CFF"/>
    <w:rsid w:val="00CC6E72"/>
    <w:rsid w:val="00CC7124"/>
    <w:rsid w:val="00CC71B4"/>
    <w:rsid w:val="00CC73B9"/>
    <w:rsid w:val="00CC73BC"/>
    <w:rsid w:val="00CC7636"/>
    <w:rsid w:val="00CC7752"/>
    <w:rsid w:val="00CC78D7"/>
    <w:rsid w:val="00CC7BF7"/>
    <w:rsid w:val="00CC7CB7"/>
    <w:rsid w:val="00CC7E53"/>
    <w:rsid w:val="00CD001D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AE3"/>
    <w:rsid w:val="00CD1E99"/>
    <w:rsid w:val="00CD1F94"/>
    <w:rsid w:val="00CD200C"/>
    <w:rsid w:val="00CD2096"/>
    <w:rsid w:val="00CD20E1"/>
    <w:rsid w:val="00CD225A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2E19"/>
    <w:rsid w:val="00CD323A"/>
    <w:rsid w:val="00CD34BD"/>
    <w:rsid w:val="00CD377A"/>
    <w:rsid w:val="00CD37A1"/>
    <w:rsid w:val="00CD37D4"/>
    <w:rsid w:val="00CD39A7"/>
    <w:rsid w:val="00CD3D1C"/>
    <w:rsid w:val="00CD3F4A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28D"/>
    <w:rsid w:val="00CD53BD"/>
    <w:rsid w:val="00CD5421"/>
    <w:rsid w:val="00CD551C"/>
    <w:rsid w:val="00CD56E5"/>
    <w:rsid w:val="00CD5A63"/>
    <w:rsid w:val="00CD5E76"/>
    <w:rsid w:val="00CD5F4B"/>
    <w:rsid w:val="00CD60D8"/>
    <w:rsid w:val="00CD6460"/>
    <w:rsid w:val="00CD6992"/>
    <w:rsid w:val="00CD69DB"/>
    <w:rsid w:val="00CD6D3E"/>
    <w:rsid w:val="00CD6F69"/>
    <w:rsid w:val="00CD710A"/>
    <w:rsid w:val="00CD748B"/>
    <w:rsid w:val="00CD74AA"/>
    <w:rsid w:val="00CD7918"/>
    <w:rsid w:val="00CD7AE7"/>
    <w:rsid w:val="00CD7BFD"/>
    <w:rsid w:val="00CE0213"/>
    <w:rsid w:val="00CE0672"/>
    <w:rsid w:val="00CE068C"/>
    <w:rsid w:val="00CE0718"/>
    <w:rsid w:val="00CE0842"/>
    <w:rsid w:val="00CE0FF2"/>
    <w:rsid w:val="00CE14D5"/>
    <w:rsid w:val="00CE1626"/>
    <w:rsid w:val="00CE16E3"/>
    <w:rsid w:val="00CE1BFA"/>
    <w:rsid w:val="00CE1E61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226"/>
    <w:rsid w:val="00CE443F"/>
    <w:rsid w:val="00CE45B0"/>
    <w:rsid w:val="00CE4F45"/>
    <w:rsid w:val="00CE4FD3"/>
    <w:rsid w:val="00CE5081"/>
    <w:rsid w:val="00CE526C"/>
    <w:rsid w:val="00CE52D6"/>
    <w:rsid w:val="00CE53C6"/>
    <w:rsid w:val="00CE55F2"/>
    <w:rsid w:val="00CE58AD"/>
    <w:rsid w:val="00CE598C"/>
    <w:rsid w:val="00CE5A80"/>
    <w:rsid w:val="00CE5B51"/>
    <w:rsid w:val="00CE6059"/>
    <w:rsid w:val="00CE621A"/>
    <w:rsid w:val="00CE640A"/>
    <w:rsid w:val="00CE656B"/>
    <w:rsid w:val="00CE6590"/>
    <w:rsid w:val="00CE6B9E"/>
    <w:rsid w:val="00CE6C77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51D"/>
    <w:rsid w:val="00CF15AC"/>
    <w:rsid w:val="00CF1701"/>
    <w:rsid w:val="00CF1753"/>
    <w:rsid w:val="00CF19DC"/>
    <w:rsid w:val="00CF1BCB"/>
    <w:rsid w:val="00CF1DE5"/>
    <w:rsid w:val="00CF1EAB"/>
    <w:rsid w:val="00CF1FAA"/>
    <w:rsid w:val="00CF2013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4DD"/>
    <w:rsid w:val="00CF4659"/>
    <w:rsid w:val="00CF4898"/>
    <w:rsid w:val="00CF4B04"/>
    <w:rsid w:val="00CF4B32"/>
    <w:rsid w:val="00CF4C11"/>
    <w:rsid w:val="00CF4D86"/>
    <w:rsid w:val="00CF5052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584"/>
    <w:rsid w:val="00CF789A"/>
    <w:rsid w:val="00CF78B3"/>
    <w:rsid w:val="00CF78DF"/>
    <w:rsid w:val="00CF7A2C"/>
    <w:rsid w:val="00CF7B87"/>
    <w:rsid w:val="00CF7EBE"/>
    <w:rsid w:val="00D00593"/>
    <w:rsid w:val="00D005DD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4DA"/>
    <w:rsid w:val="00D03625"/>
    <w:rsid w:val="00D03998"/>
    <w:rsid w:val="00D03A16"/>
    <w:rsid w:val="00D03A27"/>
    <w:rsid w:val="00D03BE2"/>
    <w:rsid w:val="00D03C5B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BB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0A"/>
    <w:rsid w:val="00D10A55"/>
    <w:rsid w:val="00D10D67"/>
    <w:rsid w:val="00D10D6D"/>
    <w:rsid w:val="00D1110C"/>
    <w:rsid w:val="00D11181"/>
    <w:rsid w:val="00D11266"/>
    <w:rsid w:val="00D11272"/>
    <w:rsid w:val="00D1137A"/>
    <w:rsid w:val="00D1148D"/>
    <w:rsid w:val="00D11983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DDD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13F"/>
    <w:rsid w:val="00D2138B"/>
    <w:rsid w:val="00D213EE"/>
    <w:rsid w:val="00D21801"/>
    <w:rsid w:val="00D21B4C"/>
    <w:rsid w:val="00D21C91"/>
    <w:rsid w:val="00D21CAF"/>
    <w:rsid w:val="00D21D65"/>
    <w:rsid w:val="00D21DD1"/>
    <w:rsid w:val="00D21E8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18"/>
    <w:rsid w:val="00D2500E"/>
    <w:rsid w:val="00D251C9"/>
    <w:rsid w:val="00D25231"/>
    <w:rsid w:val="00D25263"/>
    <w:rsid w:val="00D252A7"/>
    <w:rsid w:val="00D254B5"/>
    <w:rsid w:val="00D2555A"/>
    <w:rsid w:val="00D25970"/>
    <w:rsid w:val="00D25A51"/>
    <w:rsid w:val="00D25ADA"/>
    <w:rsid w:val="00D25BD0"/>
    <w:rsid w:val="00D25E24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1CC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095"/>
    <w:rsid w:val="00D31296"/>
    <w:rsid w:val="00D31426"/>
    <w:rsid w:val="00D316B5"/>
    <w:rsid w:val="00D31767"/>
    <w:rsid w:val="00D317F1"/>
    <w:rsid w:val="00D3187E"/>
    <w:rsid w:val="00D31A42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2E87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4B8"/>
    <w:rsid w:val="00D35598"/>
    <w:rsid w:val="00D358B2"/>
    <w:rsid w:val="00D35A41"/>
    <w:rsid w:val="00D35BBD"/>
    <w:rsid w:val="00D35DDE"/>
    <w:rsid w:val="00D3600A"/>
    <w:rsid w:val="00D360A6"/>
    <w:rsid w:val="00D360F3"/>
    <w:rsid w:val="00D36300"/>
    <w:rsid w:val="00D3632D"/>
    <w:rsid w:val="00D366E4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37E92"/>
    <w:rsid w:val="00D4001E"/>
    <w:rsid w:val="00D40539"/>
    <w:rsid w:val="00D406E2"/>
    <w:rsid w:val="00D4077F"/>
    <w:rsid w:val="00D409AF"/>
    <w:rsid w:val="00D40C45"/>
    <w:rsid w:val="00D40D9E"/>
    <w:rsid w:val="00D414AB"/>
    <w:rsid w:val="00D41517"/>
    <w:rsid w:val="00D415AB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769"/>
    <w:rsid w:val="00D44805"/>
    <w:rsid w:val="00D44934"/>
    <w:rsid w:val="00D44DE0"/>
    <w:rsid w:val="00D44FE8"/>
    <w:rsid w:val="00D45259"/>
    <w:rsid w:val="00D456F0"/>
    <w:rsid w:val="00D45847"/>
    <w:rsid w:val="00D45D7A"/>
    <w:rsid w:val="00D45FDC"/>
    <w:rsid w:val="00D46057"/>
    <w:rsid w:val="00D460F8"/>
    <w:rsid w:val="00D4620C"/>
    <w:rsid w:val="00D4644B"/>
    <w:rsid w:val="00D46527"/>
    <w:rsid w:val="00D465A8"/>
    <w:rsid w:val="00D46B14"/>
    <w:rsid w:val="00D46C0A"/>
    <w:rsid w:val="00D46EB6"/>
    <w:rsid w:val="00D46FC2"/>
    <w:rsid w:val="00D47283"/>
    <w:rsid w:val="00D47329"/>
    <w:rsid w:val="00D4749B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AC5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49F"/>
    <w:rsid w:val="00D538A1"/>
    <w:rsid w:val="00D53980"/>
    <w:rsid w:val="00D53A99"/>
    <w:rsid w:val="00D53EAB"/>
    <w:rsid w:val="00D53EBA"/>
    <w:rsid w:val="00D54231"/>
    <w:rsid w:val="00D544DD"/>
    <w:rsid w:val="00D54614"/>
    <w:rsid w:val="00D54728"/>
    <w:rsid w:val="00D54929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7F5"/>
    <w:rsid w:val="00D5581B"/>
    <w:rsid w:val="00D55895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BE5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1FAF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D7D"/>
    <w:rsid w:val="00D62E15"/>
    <w:rsid w:val="00D62EF4"/>
    <w:rsid w:val="00D63109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8D4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0C8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868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9AF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E0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1A5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92"/>
    <w:rsid w:val="00D843E2"/>
    <w:rsid w:val="00D845B4"/>
    <w:rsid w:val="00D8465E"/>
    <w:rsid w:val="00D847F4"/>
    <w:rsid w:val="00D84BC7"/>
    <w:rsid w:val="00D84C9B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E43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15"/>
    <w:rsid w:val="00D8714F"/>
    <w:rsid w:val="00D87690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6C"/>
    <w:rsid w:val="00D929CF"/>
    <w:rsid w:val="00D92B82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35"/>
    <w:rsid w:val="00D93A76"/>
    <w:rsid w:val="00D93CA8"/>
    <w:rsid w:val="00D93D2D"/>
    <w:rsid w:val="00D940C0"/>
    <w:rsid w:val="00D9412B"/>
    <w:rsid w:val="00D941F5"/>
    <w:rsid w:val="00D943C1"/>
    <w:rsid w:val="00D946E8"/>
    <w:rsid w:val="00D947B0"/>
    <w:rsid w:val="00D9491B"/>
    <w:rsid w:val="00D94B8F"/>
    <w:rsid w:val="00D94E3C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5E0"/>
    <w:rsid w:val="00D97700"/>
    <w:rsid w:val="00D977CB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1F17"/>
    <w:rsid w:val="00DA2081"/>
    <w:rsid w:val="00DA209D"/>
    <w:rsid w:val="00DA2385"/>
    <w:rsid w:val="00DA23D1"/>
    <w:rsid w:val="00DA2502"/>
    <w:rsid w:val="00DA2642"/>
    <w:rsid w:val="00DA2696"/>
    <w:rsid w:val="00DA2811"/>
    <w:rsid w:val="00DA2BC1"/>
    <w:rsid w:val="00DA2CB0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3D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040"/>
    <w:rsid w:val="00DA6263"/>
    <w:rsid w:val="00DA6353"/>
    <w:rsid w:val="00DA642D"/>
    <w:rsid w:val="00DA6805"/>
    <w:rsid w:val="00DA6BE0"/>
    <w:rsid w:val="00DA6C54"/>
    <w:rsid w:val="00DA6CD1"/>
    <w:rsid w:val="00DA6FAA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9F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495"/>
    <w:rsid w:val="00DB6532"/>
    <w:rsid w:val="00DB6594"/>
    <w:rsid w:val="00DB6705"/>
    <w:rsid w:val="00DB6BCA"/>
    <w:rsid w:val="00DB6C5C"/>
    <w:rsid w:val="00DB6D49"/>
    <w:rsid w:val="00DB6D63"/>
    <w:rsid w:val="00DB7103"/>
    <w:rsid w:val="00DB7119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6CB"/>
    <w:rsid w:val="00DC1870"/>
    <w:rsid w:val="00DC1CE9"/>
    <w:rsid w:val="00DC1D23"/>
    <w:rsid w:val="00DC20AC"/>
    <w:rsid w:val="00DC20E4"/>
    <w:rsid w:val="00DC2538"/>
    <w:rsid w:val="00DC26AA"/>
    <w:rsid w:val="00DC26FF"/>
    <w:rsid w:val="00DC276D"/>
    <w:rsid w:val="00DC2CD2"/>
    <w:rsid w:val="00DC2E26"/>
    <w:rsid w:val="00DC3289"/>
    <w:rsid w:val="00DC340A"/>
    <w:rsid w:val="00DC355F"/>
    <w:rsid w:val="00DC35B7"/>
    <w:rsid w:val="00DC3789"/>
    <w:rsid w:val="00DC3B8A"/>
    <w:rsid w:val="00DC3E09"/>
    <w:rsid w:val="00DC3F9E"/>
    <w:rsid w:val="00DC4149"/>
    <w:rsid w:val="00DC42EC"/>
    <w:rsid w:val="00DC43D5"/>
    <w:rsid w:val="00DC440A"/>
    <w:rsid w:val="00DC470A"/>
    <w:rsid w:val="00DC4968"/>
    <w:rsid w:val="00DC4C89"/>
    <w:rsid w:val="00DC4E25"/>
    <w:rsid w:val="00DC4FD3"/>
    <w:rsid w:val="00DC53F2"/>
    <w:rsid w:val="00DC5492"/>
    <w:rsid w:val="00DC55A9"/>
    <w:rsid w:val="00DC560F"/>
    <w:rsid w:val="00DC5A59"/>
    <w:rsid w:val="00DC5F2B"/>
    <w:rsid w:val="00DC6316"/>
    <w:rsid w:val="00DC6444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C7E68"/>
    <w:rsid w:val="00DD0053"/>
    <w:rsid w:val="00DD028C"/>
    <w:rsid w:val="00DD02CF"/>
    <w:rsid w:val="00DD053D"/>
    <w:rsid w:val="00DD061E"/>
    <w:rsid w:val="00DD06F9"/>
    <w:rsid w:val="00DD072E"/>
    <w:rsid w:val="00DD07E1"/>
    <w:rsid w:val="00DD0C5B"/>
    <w:rsid w:val="00DD0D61"/>
    <w:rsid w:val="00DD0F40"/>
    <w:rsid w:val="00DD0F99"/>
    <w:rsid w:val="00DD0FBA"/>
    <w:rsid w:val="00DD10AA"/>
    <w:rsid w:val="00DD10E4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DCD"/>
    <w:rsid w:val="00DD2E3A"/>
    <w:rsid w:val="00DD3056"/>
    <w:rsid w:val="00DD306C"/>
    <w:rsid w:val="00DD32ED"/>
    <w:rsid w:val="00DD35DE"/>
    <w:rsid w:val="00DD37FB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1D7"/>
    <w:rsid w:val="00DD5434"/>
    <w:rsid w:val="00DD5486"/>
    <w:rsid w:val="00DD588F"/>
    <w:rsid w:val="00DD58F9"/>
    <w:rsid w:val="00DD5A18"/>
    <w:rsid w:val="00DD5F08"/>
    <w:rsid w:val="00DD6160"/>
    <w:rsid w:val="00DD648B"/>
    <w:rsid w:val="00DD650F"/>
    <w:rsid w:val="00DD696F"/>
    <w:rsid w:val="00DD6C25"/>
    <w:rsid w:val="00DD6D50"/>
    <w:rsid w:val="00DD6D55"/>
    <w:rsid w:val="00DD6E4D"/>
    <w:rsid w:val="00DD72BC"/>
    <w:rsid w:val="00DD7509"/>
    <w:rsid w:val="00DD7794"/>
    <w:rsid w:val="00DD7B74"/>
    <w:rsid w:val="00DD7D2E"/>
    <w:rsid w:val="00DE0337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0FCE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4F67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1C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1C0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648"/>
    <w:rsid w:val="00DF5A6D"/>
    <w:rsid w:val="00DF5B6B"/>
    <w:rsid w:val="00DF5E65"/>
    <w:rsid w:val="00DF62A8"/>
    <w:rsid w:val="00DF64A3"/>
    <w:rsid w:val="00DF656D"/>
    <w:rsid w:val="00DF6FB1"/>
    <w:rsid w:val="00DF702F"/>
    <w:rsid w:val="00DF7037"/>
    <w:rsid w:val="00DF72C9"/>
    <w:rsid w:val="00DF73C8"/>
    <w:rsid w:val="00DF7456"/>
    <w:rsid w:val="00DF759F"/>
    <w:rsid w:val="00DF7654"/>
    <w:rsid w:val="00DF77B0"/>
    <w:rsid w:val="00DF7B34"/>
    <w:rsid w:val="00DF7B39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20FD"/>
    <w:rsid w:val="00E0213F"/>
    <w:rsid w:val="00E021D6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4C"/>
    <w:rsid w:val="00E0428A"/>
    <w:rsid w:val="00E04432"/>
    <w:rsid w:val="00E044C5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734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D8"/>
    <w:rsid w:val="00E078F5"/>
    <w:rsid w:val="00E079D9"/>
    <w:rsid w:val="00E07EA6"/>
    <w:rsid w:val="00E10108"/>
    <w:rsid w:val="00E1052E"/>
    <w:rsid w:val="00E105C4"/>
    <w:rsid w:val="00E106B7"/>
    <w:rsid w:val="00E10885"/>
    <w:rsid w:val="00E10A2B"/>
    <w:rsid w:val="00E10E4A"/>
    <w:rsid w:val="00E111E9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A9"/>
    <w:rsid w:val="00E12BDD"/>
    <w:rsid w:val="00E12D35"/>
    <w:rsid w:val="00E12E0B"/>
    <w:rsid w:val="00E12F5A"/>
    <w:rsid w:val="00E1315C"/>
    <w:rsid w:val="00E131C8"/>
    <w:rsid w:val="00E133E0"/>
    <w:rsid w:val="00E1347A"/>
    <w:rsid w:val="00E135C6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5B5"/>
    <w:rsid w:val="00E169CF"/>
    <w:rsid w:val="00E16B61"/>
    <w:rsid w:val="00E16C6A"/>
    <w:rsid w:val="00E16D94"/>
    <w:rsid w:val="00E170AF"/>
    <w:rsid w:val="00E1715D"/>
    <w:rsid w:val="00E172F9"/>
    <w:rsid w:val="00E1739C"/>
    <w:rsid w:val="00E1739F"/>
    <w:rsid w:val="00E174A3"/>
    <w:rsid w:val="00E17514"/>
    <w:rsid w:val="00E17613"/>
    <w:rsid w:val="00E17785"/>
    <w:rsid w:val="00E1789C"/>
    <w:rsid w:val="00E17B25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71F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97A"/>
    <w:rsid w:val="00E25A57"/>
    <w:rsid w:val="00E25C81"/>
    <w:rsid w:val="00E25CA9"/>
    <w:rsid w:val="00E25D01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0FB"/>
    <w:rsid w:val="00E272E9"/>
    <w:rsid w:val="00E275B3"/>
    <w:rsid w:val="00E27756"/>
    <w:rsid w:val="00E277DF"/>
    <w:rsid w:val="00E27845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29C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70"/>
    <w:rsid w:val="00E324B8"/>
    <w:rsid w:val="00E3266C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798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B8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2ED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51C"/>
    <w:rsid w:val="00E4076B"/>
    <w:rsid w:val="00E40A49"/>
    <w:rsid w:val="00E40D3B"/>
    <w:rsid w:val="00E41135"/>
    <w:rsid w:val="00E411A9"/>
    <w:rsid w:val="00E411D9"/>
    <w:rsid w:val="00E4123F"/>
    <w:rsid w:val="00E41251"/>
    <w:rsid w:val="00E4180E"/>
    <w:rsid w:val="00E41875"/>
    <w:rsid w:val="00E418FA"/>
    <w:rsid w:val="00E419D8"/>
    <w:rsid w:val="00E41C38"/>
    <w:rsid w:val="00E41E77"/>
    <w:rsid w:val="00E4260F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3F84"/>
    <w:rsid w:val="00E44215"/>
    <w:rsid w:val="00E444D3"/>
    <w:rsid w:val="00E44502"/>
    <w:rsid w:val="00E44522"/>
    <w:rsid w:val="00E446F3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BD6"/>
    <w:rsid w:val="00E45C8E"/>
    <w:rsid w:val="00E45D07"/>
    <w:rsid w:val="00E45DF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8AA"/>
    <w:rsid w:val="00E47A14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5DE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804"/>
    <w:rsid w:val="00E55A04"/>
    <w:rsid w:val="00E55AA0"/>
    <w:rsid w:val="00E55B8E"/>
    <w:rsid w:val="00E55DBF"/>
    <w:rsid w:val="00E56094"/>
    <w:rsid w:val="00E562B3"/>
    <w:rsid w:val="00E5635D"/>
    <w:rsid w:val="00E56526"/>
    <w:rsid w:val="00E56BB0"/>
    <w:rsid w:val="00E56C1D"/>
    <w:rsid w:val="00E56D62"/>
    <w:rsid w:val="00E5729C"/>
    <w:rsid w:val="00E57336"/>
    <w:rsid w:val="00E57447"/>
    <w:rsid w:val="00E57460"/>
    <w:rsid w:val="00E578DE"/>
    <w:rsid w:val="00E57AD5"/>
    <w:rsid w:val="00E57D60"/>
    <w:rsid w:val="00E57E7E"/>
    <w:rsid w:val="00E60194"/>
    <w:rsid w:val="00E60275"/>
    <w:rsid w:val="00E602A6"/>
    <w:rsid w:val="00E6031C"/>
    <w:rsid w:val="00E60389"/>
    <w:rsid w:val="00E6096E"/>
    <w:rsid w:val="00E60A88"/>
    <w:rsid w:val="00E61084"/>
    <w:rsid w:val="00E610B3"/>
    <w:rsid w:val="00E612C6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563"/>
    <w:rsid w:val="00E6563F"/>
    <w:rsid w:val="00E65D6D"/>
    <w:rsid w:val="00E66033"/>
    <w:rsid w:val="00E66330"/>
    <w:rsid w:val="00E66565"/>
    <w:rsid w:val="00E6665B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84A"/>
    <w:rsid w:val="00E679A9"/>
    <w:rsid w:val="00E679FE"/>
    <w:rsid w:val="00E67A51"/>
    <w:rsid w:val="00E67BB3"/>
    <w:rsid w:val="00E67CBF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7B3"/>
    <w:rsid w:val="00E7188C"/>
    <w:rsid w:val="00E71977"/>
    <w:rsid w:val="00E71A20"/>
    <w:rsid w:val="00E71B81"/>
    <w:rsid w:val="00E71BE9"/>
    <w:rsid w:val="00E71C9E"/>
    <w:rsid w:val="00E71CE9"/>
    <w:rsid w:val="00E71DBC"/>
    <w:rsid w:val="00E71DC8"/>
    <w:rsid w:val="00E71E22"/>
    <w:rsid w:val="00E72077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8AF"/>
    <w:rsid w:val="00E76968"/>
    <w:rsid w:val="00E769CD"/>
    <w:rsid w:val="00E769D7"/>
    <w:rsid w:val="00E76A20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6F1"/>
    <w:rsid w:val="00E77817"/>
    <w:rsid w:val="00E77905"/>
    <w:rsid w:val="00E77D4A"/>
    <w:rsid w:val="00E77ED7"/>
    <w:rsid w:val="00E77F77"/>
    <w:rsid w:val="00E8011C"/>
    <w:rsid w:val="00E8032C"/>
    <w:rsid w:val="00E8055F"/>
    <w:rsid w:val="00E80732"/>
    <w:rsid w:val="00E80939"/>
    <w:rsid w:val="00E81277"/>
    <w:rsid w:val="00E817DB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09F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99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D9"/>
    <w:rsid w:val="00E8601F"/>
    <w:rsid w:val="00E86061"/>
    <w:rsid w:val="00E86100"/>
    <w:rsid w:val="00E8612B"/>
    <w:rsid w:val="00E8628D"/>
    <w:rsid w:val="00E86530"/>
    <w:rsid w:val="00E8656C"/>
    <w:rsid w:val="00E869F3"/>
    <w:rsid w:val="00E86A88"/>
    <w:rsid w:val="00E86CDE"/>
    <w:rsid w:val="00E86F67"/>
    <w:rsid w:val="00E8707E"/>
    <w:rsid w:val="00E8742C"/>
    <w:rsid w:val="00E87565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7D4"/>
    <w:rsid w:val="00E90998"/>
    <w:rsid w:val="00E90A02"/>
    <w:rsid w:val="00E90ED3"/>
    <w:rsid w:val="00E9108F"/>
    <w:rsid w:val="00E9173A"/>
    <w:rsid w:val="00E918A0"/>
    <w:rsid w:val="00E91C5F"/>
    <w:rsid w:val="00E91D94"/>
    <w:rsid w:val="00E91F9C"/>
    <w:rsid w:val="00E9208C"/>
    <w:rsid w:val="00E9229D"/>
    <w:rsid w:val="00E9230D"/>
    <w:rsid w:val="00E925C4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6CE"/>
    <w:rsid w:val="00E93B8D"/>
    <w:rsid w:val="00E94030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592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C48"/>
    <w:rsid w:val="00E96EA9"/>
    <w:rsid w:val="00E97362"/>
    <w:rsid w:val="00E97819"/>
    <w:rsid w:val="00E97AC6"/>
    <w:rsid w:val="00E97C1E"/>
    <w:rsid w:val="00E97C87"/>
    <w:rsid w:val="00EA01A4"/>
    <w:rsid w:val="00EA05C7"/>
    <w:rsid w:val="00EA05E6"/>
    <w:rsid w:val="00EA0784"/>
    <w:rsid w:val="00EA0A78"/>
    <w:rsid w:val="00EA0BB6"/>
    <w:rsid w:val="00EA0CC2"/>
    <w:rsid w:val="00EA0D9E"/>
    <w:rsid w:val="00EA0EF9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634"/>
    <w:rsid w:val="00EA1848"/>
    <w:rsid w:val="00EA1B27"/>
    <w:rsid w:val="00EA1B45"/>
    <w:rsid w:val="00EA1BA0"/>
    <w:rsid w:val="00EA1C40"/>
    <w:rsid w:val="00EA1DE1"/>
    <w:rsid w:val="00EA1E06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55C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3E"/>
    <w:rsid w:val="00EB0496"/>
    <w:rsid w:val="00EB0702"/>
    <w:rsid w:val="00EB09BA"/>
    <w:rsid w:val="00EB0A00"/>
    <w:rsid w:val="00EB0DBC"/>
    <w:rsid w:val="00EB130A"/>
    <w:rsid w:val="00EB1427"/>
    <w:rsid w:val="00EB16B5"/>
    <w:rsid w:val="00EB16FC"/>
    <w:rsid w:val="00EB1AED"/>
    <w:rsid w:val="00EB1D23"/>
    <w:rsid w:val="00EB1EE2"/>
    <w:rsid w:val="00EB1F80"/>
    <w:rsid w:val="00EB2042"/>
    <w:rsid w:val="00EB21CD"/>
    <w:rsid w:val="00EB241A"/>
    <w:rsid w:val="00EB25D1"/>
    <w:rsid w:val="00EB2A15"/>
    <w:rsid w:val="00EB2B1B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4F77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0B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B32"/>
    <w:rsid w:val="00EC0DE6"/>
    <w:rsid w:val="00EC1184"/>
    <w:rsid w:val="00EC16AF"/>
    <w:rsid w:val="00EC2034"/>
    <w:rsid w:val="00EC2041"/>
    <w:rsid w:val="00EC2058"/>
    <w:rsid w:val="00EC222F"/>
    <w:rsid w:val="00EC2400"/>
    <w:rsid w:val="00EC241A"/>
    <w:rsid w:val="00EC247B"/>
    <w:rsid w:val="00EC2546"/>
    <w:rsid w:val="00EC25D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6F2"/>
    <w:rsid w:val="00EC5970"/>
    <w:rsid w:val="00EC5CFF"/>
    <w:rsid w:val="00EC5E80"/>
    <w:rsid w:val="00EC62F5"/>
    <w:rsid w:val="00EC64CB"/>
    <w:rsid w:val="00EC6792"/>
    <w:rsid w:val="00EC685B"/>
    <w:rsid w:val="00EC6932"/>
    <w:rsid w:val="00EC69A5"/>
    <w:rsid w:val="00EC6F53"/>
    <w:rsid w:val="00EC7188"/>
    <w:rsid w:val="00EC7201"/>
    <w:rsid w:val="00EC7217"/>
    <w:rsid w:val="00EC7752"/>
    <w:rsid w:val="00EC7B18"/>
    <w:rsid w:val="00EC7CCE"/>
    <w:rsid w:val="00EC7DA4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0BA"/>
    <w:rsid w:val="00ED1112"/>
    <w:rsid w:val="00ED1A44"/>
    <w:rsid w:val="00ED1B60"/>
    <w:rsid w:val="00ED1BAA"/>
    <w:rsid w:val="00ED23DF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3F56"/>
    <w:rsid w:val="00ED40E1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92F"/>
    <w:rsid w:val="00ED5A41"/>
    <w:rsid w:val="00ED5CB2"/>
    <w:rsid w:val="00ED5EA2"/>
    <w:rsid w:val="00ED5F6E"/>
    <w:rsid w:val="00ED6351"/>
    <w:rsid w:val="00ED635D"/>
    <w:rsid w:val="00ED6D22"/>
    <w:rsid w:val="00ED6FE2"/>
    <w:rsid w:val="00ED74BD"/>
    <w:rsid w:val="00ED7667"/>
    <w:rsid w:val="00ED7931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84"/>
    <w:rsid w:val="00EE0DC5"/>
    <w:rsid w:val="00EE0F51"/>
    <w:rsid w:val="00EE10DF"/>
    <w:rsid w:val="00EE15B2"/>
    <w:rsid w:val="00EE170D"/>
    <w:rsid w:val="00EE1837"/>
    <w:rsid w:val="00EE19B0"/>
    <w:rsid w:val="00EE1A24"/>
    <w:rsid w:val="00EE1D73"/>
    <w:rsid w:val="00EE1E45"/>
    <w:rsid w:val="00EE1E48"/>
    <w:rsid w:val="00EE1FAF"/>
    <w:rsid w:val="00EE2261"/>
    <w:rsid w:val="00EE2443"/>
    <w:rsid w:val="00EE2563"/>
    <w:rsid w:val="00EE293D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403"/>
    <w:rsid w:val="00EE3524"/>
    <w:rsid w:val="00EE352D"/>
    <w:rsid w:val="00EE3753"/>
    <w:rsid w:val="00EE382A"/>
    <w:rsid w:val="00EE38FF"/>
    <w:rsid w:val="00EE3998"/>
    <w:rsid w:val="00EE39B1"/>
    <w:rsid w:val="00EE3C1A"/>
    <w:rsid w:val="00EE3C49"/>
    <w:rsid w:val="00EE3D3B"/>
    <w:rsid w:val="00EE4917"/>
    <w:rsid w:val="00EE49CC"/>
    <w:rsid w:val="00EE4AA2"/>
    <w:rsid w:val="00EE4BCE"/>
    <w:rsid w:val="00EE4C6F"/>
    <w:rsid w:val="00EE4ED7"/>
    <w:rsid w:val="00EE5011"/>
    <w:rsid w:val="00EE544D"/>
    <w:rsid w:val="00EE57C6"/>
    <w:rsid w:val="00EE5939"/>
    <w:rsid w:val="00EE59A5"/>
    <w:rsid w:val="00EE5C01"/>
    <w:rsid w:val="00EE5C83"/>
    <w:rsid w:val="00EE5CD5"/>
    <w:rsid w:val="00EE5E96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461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35"/>
    <w:rsid w:val="00EF225B"/>
    <w:rsid w:val="00EF234F"/>
    <w:rsid w:val="00EF270D"/>
    <w:rsid w:val="00EF28C9"/>
    <w:rsid w:val="00EF29A8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3E53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4FCB"/>
    <w:rsid w:val="00EF5036"/>
    <w:rsid w:val="00EF5073"/>
    <w:rsid w:val="00EF50D1"/>
    <w:rsid w:val="00EF51F1"/>
    <w:rsid w:val="00EF6098"/>
    <w:rsid w:val="00EF60DC"/>
    <w:rsid w:val="00EF6200"/>
    <w:rsid w:val="00EF63DB"/>
    <w:rsid w:val="00EF6911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AE0"/>
    <w:rsid w:val="00EF7B73"/>
    <w:rsid w:val="00EF7CE5"/>
    <w:rsid w:val="00EF7D98"/>
    <w:rsid w:val="00EF7EDF"/>
    <w:rsid w:val="00EF7FDB"/>
    <w:rsid w:val="00F00072"/>
    <w:rsid w:val="00F000AB"/>
    <w:rsid w:val="00F003C4"/>
    <w:rsid w:val="00F008BB"/>
    <w:rsid w:val="00F00913"/>
    <w:rsid w:val="00F00B45"/>
    <w:rsid w:val="00F00E2A"/>
    <w:rsid w:val="00F011FD"/>
    <w:rsid w:val="00F013CB"/>
    <w:rsid w:val="00F01581"/>
    <w:rsid w:val="00F016C6"/>
    <w:rsid w:val="00F01A79"/>
    <w:rsid w:val="00F01CD6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C9A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59E"/>
    <w:rsid w:val="00F07782"/>
    <w:rsid w:val="00F07A98"/>
    <w:rsid w:val="00F07B9C"/>
    <w:rsid w:val="00F07CD7"/>
    <w:rsid w:val="00F07E99"/>
    <w:rsid w:val="00F07F1D"/>
    <w:rsid w:val="00F1015B"/>
    <w:rsid w:val="00F1038A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273"/>
    <w:rsid w:val="00F1229C"/>
    <w:rsid w:val="00F122BF"/>
    <w:rsid w:val="00F125E9"/>
    <w:rsid w:val="00F126B8"/>
    <w:rsid w:val="00F12739"/>
    <w:rsid w:val="00F127BC"/>
    <w:rsid w:val="00F129D6"/>
    <w:rsid w:val="00F12BC4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3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D6A"/>
    <w:rsid w:val="00F17FF5"/>
    <w:rsid w:val="00F20041"/>
    <w:rsid w:val="00F2011A"/>
    <w:rsid w:val="00F201F0"/>
    <w:rsid w:val="00F20381"/>
    <w:rsid w:val="00F206F4"/>
    <w:rsid w:val="00F20A76"/>
    <w:rsid w:val="00F20B0D"/>
    <w:rsid w:val="00F20B41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10"/>
    <w:rsid w:val="00F259B8"/>
    <w:rsid w:val="00F25BFB"/>
    <w:rsid w:val="00F25C0F"/>
    <w:rsid w:val="00F25C16"/>
    <w:rsid w:val="00F25C7B"/>
    <w:rsid w:val="00F25DB7"/>
    <w:rsid w:val="00F26195"/>
    <w:rsid w:val="00F261EF"/>
    <w:rsid w:val="00F262DD"/>
    <w:rsid w:val="00F268B8"/>
    <w:rsid w:val="00F26AA8"/>
    <w:rsid w:val="00F26BE9"/>
    <w:rsid w:val="00F26FA3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0FF2"/>
    <w:rsid w:val="00F31301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5D"/>
    <w:rsid w:val="00F34FE2"/>
    <w:rsid w:val="00F3509F"/>
    <w:rsid w:val="00F3518E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3B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291"/>
    <w:rsid w:val="00F5053C"/>
    <w:rsid w:val="00F506D5"/>
    <w:rsid w:val="00F506E8"/>
    <w:rsid w:val="00F5072D"/>
    <w:rsid w:val="00F50A59"/>
    <w:rsid w:val="00F50EC6"/>
    <w:rsid w:val="00F50EEB"/>
    <w:rsid w:val="00F50F8B"/>
    <w:rsid w:val="00F514CE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4FF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3C3F"/>
    <w:rsid w:val="00F53D4B"/>
    <w:rsid w:val="00F54091"/>
    <w:rsid w:val="00F54221"/>
    <w:rsid w:val="00F54279"/>
    <w:rsid w:val="00F5443A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568"/>
    <w:rsid w:val="00F566FB"/>
    <w:rsid w:val="00F56959"/>
    <w:rsid w:val="00F56C78"/>
    <w:rsid w:val="00F56D5B"/>
    <w:rsid w:val="00F56D81"/>
    <w:rsid w:val="00F56FC6"/>
    <w:rsid w:val="00F5707C"/>
    <w:rsid w:val="00F5708F"/>
    <w:rsid w:val="00F574B0"/>
    <w:rsid w:val="00F5760D"/>
    <w:rsid w:val="00F57915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A09"/>
    <w:rsid w:val="00F60DCA"/>
    <w:rsid w:val="00F6113E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4B2"/>
    <w:rsid w:val="00F62622"/>
    <w:rsid w:val="00F627CC"/>
    <w:rsid w:val="00F629B9"/>
    <w:rsid w:val="00F62B86"/>
    <w:rsid w:val="00F62C26"/>
    <w:rsid w:val="00F62C52"/>
    <w:rsid w:val="00F62F21"/>
    <w:rsid w:val="00F6313C"/>
    <w:rsid w:val="00F631C7"/>
    <w:rsid w:val="00F6356E"/>
    <w:rsid w:val="00F636AF"/>
    <w:rsid w:val="00F63780"/>
    <w:rsid w:val="00F63A67"/>
    <w:rsid w:val="00F63A7A"/>
    <w:rsid w:val="00F63AE4"/>
    <w:rsid w:val="00F63BBF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ACE"/>
    <w:rsid w:val="00F65CF0"/>
    <w:rsid w:val="00F663AF"/>
    <w:rsid w:val="00F663F8"/>
    <w:rsid w:val="00F66417"/>
    <w:rsid w:val="00F66420"/>
    <w:rsid w:val="00F66442"/>
    <w:rsid w:val="00F66465"/>
    <w:rsid w:val="00F666B0"/>
    <w:rsid w:val="00F66BBB"/>
    <w:rsid w:val="00F66C6A"/>
    <w:rsid w:val="00F66C79"/>
    <w:rsid w:val="00F66F70"/>
    <w:rsid w:val="00F6707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C3D"/>
    <w:rsid w:val="00F70D00"/>
    <w:rsid w:val="00F70E5C"/>
    <w:rsid w:val="00F71651"/>
    <w:rsid w:val="00F716AE"/>
    <w:rsid w:val="00F71830"/>
    <w:rsid w:val="00F718BB"/>
    <w:rsid w:val="00F71A67"/>
    <w:rsid w:val="00F71B36"/>
    <w:rsid w:val="00F71B3E"/>
    <w:rsid w:val="00F71C77"/>
    <w:rsid w:val="00F71F05"/>
    <w:rsid w:val="00F720D9"/>
    <w:rsid w:val="00F7214D"/>
    <w:rsid w:val="00F723C6"/>
    <w:rsid w:val="00F725A6"/>
    <w:rsid w:val="00F72665"/>
    <w:rsid w:val="00F72F83"/>
    <w:rsid w:val="00F72FA0"/>
    <w:rsid w:val="00F73211"/>
    <w:rsid w:val="00F73988"/>
    <w:rsid w:val="00F739E8"/>
    <w:rsid w:val="00F73C5F"/>
    <w:rsid w:val="00F73CAD"/>
    <w:rsid w:val="00F73CE8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52B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D53"/>
    <w:rsid w:val="00F76E8E"/>
    <w:rsid w:val="00F772E7"/>
    <w:rsid w:val="00F774EC"/>
    <w:rsid w:val="00F77604"/>
    <w:rsid w:val="00F77667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63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3D60"/>
    <w:rsid w:val="00F841E8"/>
    <w:rsid w:val="00F841F3"/>
    <w:rsid w:val="00F84299"/>
    <w:rsid w:val="00F84AF7"/>
    <w:rsid w:val="00F84DC0"/>
    <w:rsid w:val="00F850DE"/>
    <w:rsid w:val="00F85132"/>
    <w:rsid w:val="00F85225"/>
    <w:rsid w:val="00F85458"/>
    <w:rsid w:val="00F85475"/>
    <w:rsid w:val="00F8561F"/>
    <w:rsid w:val="00F857B2"/>
    <w:rsid w:val="00F85853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9BB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357"/>
    <w:rsid w:val="00F915EA"/>
    <w:rsid w:val="00F917D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46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F50"/>
    <w:rsid w:val="00F97465"/>
    <w:rsid w:val="00F9751D"/>
    <w:rsid w:val="00F97580"/>
    <w:rsid w:val="00F975A0"/>
    <w:rsid w:val="00F979A7"/>
    <w:rsid w:val="00F97B6D"/>
    <w:rsid w:val="00F97BDD"/>
    <w:rsid w:val="00F97E57"/>
    <w:rsid w:val="00FA0033"/>
    <w:rsid w:val="00FA00FF"/>
    <w:rsid w:val="00FA0132"/>
    <w:rsid w:val="00FA0463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795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24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03"/>
    <w:rsid w:val="00FA5DF4"/>
    <w:rsid w:val="00FA611A"/>
    <w:rsid w:val="00FA6345"/>
    <w:rsid w:val="00FA6539"/>
    <w:rsid w:val="00FA65F3"/>
    <w:rsid w:val="00FA680D"/>
    <w:rsid w:val="00FA68DC"/>
    <w:rsid w:val="00FA6956"/>
    <w:rsid w:val="00FA6C61"/>
    <w:rsid w:val="00FA6E67"/>
    <w:rsid w:val="00FA6FA6"/>
    <w:rsid w:val="00FA736E"/>
    <w:rsid w:val="00FA737D"/>
    <w:rsid w:val="00FA757A"/>
    <w:rsid w:val="00FA771C"/>
    <w:rsid w:val="00FA7722"/>
    <w:rsid w:val="00FA775E"/>
    <w:rsid w:val="00FA77BF"/>
    <w:rsid w:val="00FA7AB2"/>
    <w:rsid w:val="00FA7D4F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11D"/>
    <w:rsid w:val="00FB329D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00"/>
    <w:rsid w:val="00FB5EEA"/>
    <w:rsid w:val="00FB61E7"/>
    <w:rsid w:val="00FB632D"/>
    <w:rsid w:val="00FB6BFC"/>
    <w:rsid w:val="00FB6C4C"/>
    <w:rsid w:val="00FB71A4"/>
    <w:rsid w:val="00FB7329"/>
    <w:rsid w:val="00FB7486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B3C"/>
    <w:rsid w:val="00FC0C5B"/>
    <w:rsid w:val="00FC0C87"/>
    <w:rsid w:val="00FC113F"/>
    <w:rsid w:val="00FC1D83"/>
    <w:rsid w:val="00FC1E79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4F45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B2"/>
    <w:rsid w:val="00FC60DF"/>
    <w:rsid w:val="00FC64B0"/>
    <w:rsid w:val="00FC65ED"/>
    <w:rsid w:val="00FC68B2"/>
    <w:rsid w:val="00FC68F6"/>
    <w:rsid w:val="00FC6A00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6D0"/>
    <w:rsid w:val="00FD0C33"/>
    <w:rsid w:val="00FD0F1B"/>
    <w:rsid w:val="00FD1013"/>
    <w:rsid w:val="00FD127B"/>
    <w:rsid w:val="00FD12CB"/>
    <w:rsid w:val="00FD173F"/>
    <w:rsid w:val="00FD1781"/>
    <w:rsid w:val="00FD1A53"/>
    <w:rsid w:val="00FD1AC1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21C"/>
    <w:rsid w:val="00FD3444"/>
    <w:rsid w:val="00FD36C7"/>
    <w:rsid w:val="00FD38B2"/>
    <w:rsid w:val="00FD38D7"/>
    <w:rsid w:val="00FD3A02"/>
    <w:rsid w:val="00FD3DC1"/>
    <w:rsid w:val="00FD421F"/>
    <w:rsid w:val="00FD45B4"/>
    <w:rsid w:val="00FD4910"/>
    <w:rsid w:val="00FD49F8"/>
    <w:rsid w:val="00FD4F29"/>
    <w:rsid w:val="00FD5099"/>
    <w:rsid w:val="00FD50C0"/>
    <w:rsid w:val="00FD51A8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C9"/>
    <w:rsid w:val="00FD60FA"/>
    <w:rsid w:val="00FD62EB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ABC"/>
    <w:rsid w:val="00FD7CAD"/>
    <w:rsid w:val="00FD7D6D"/>
    <w:rsid w:val="00FD7F12"/>
    <w:rsid w:val="00FD7FB2"/>
    <w:rsid w:val="00FE008D"/>
    <w:rsid w:val="00FE00B1"/>
    <w:rsid w:val="00FE0248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76E"/>
    <w:rsid w:val="00FE1B8F"/>
    <w:rsid w:val="00FE1B9E"/>
    <w:rsid w:val="00FE1D42"/>
    <w:rsid w:val="00FE1EC4"/>
    <w:rsid w:val="00FE1F27"/>
    <w:rsid w:val="00FE22EB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506"/>
    <w:rsid w:val="00FF15FC"/>
    <w:rsid w:val="00FF163B"/>
    <w:rsid w:val="00FF1828"/>
    <w:rsid w:val="00FF1888"/>
    <w:rsid w:val="00FF1890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9FF"/>
    <w:rsid w:val="00FF5BD5"/>
    <w:rsid w:val="00FF5DFE"/>
    <w:rsid w:val="00FF5E25"/>
    <w:rsid w:val="00FF5E85"/>
    <w:rsid w:val="00FF5F05"/>
    <w:rsid w:val="00FF5FAE"/>
    <w:rsid w:val="00FF62EC"/>
    <w:rsid w:val="00FF6406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7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52CF7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D51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PlainTable2">
    <w:name w:val="Plain Table 2"/>
    <w:basedOn w:val="TableNormal"/>
    <w:uiPriority w:val="42"/>
    <w:rsid w:val="003220CC"/>
    <w:rPr>
      <w:rFonts w:eastAsia="Times New Roman" w:cs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FSBlank">
    <w:name w:val="FS_Blank"/>
    <w:basedOn w:val="Normal"/>
    <w:link w:val="FSBlankChar"/>
    <w:qFormat/>
    <w:rsid w:val="001B08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B08B5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43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57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681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AB38-DC06-4125-94E1-1F08A4EC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45</Pages>
  <Words>9601</Words>
  <Characters>40174</Characters>
  <Application>Microsoft Office Word</Application>
  <DocSecurity>0</DocSecurity>
  <Lines>334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49676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Supanut, Chaiwiseswittaya</cp:lastModifiedBy>
  <cp:revision>6</cp:revision>
  <cp:lastPrinted>2022-07-29T10:32:00Z</cp:lastPrinted>
  <dcterms:created xsi:type="dcterms:W3CDTF">2022-08-03T06:13:00Z</dcterms:created>
  <dcterms:modified xsi:type="dcterms:W3CDTF">2022-08-04T09:38:00Z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