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B377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74B8F" w:rsidRPr="0072479F" w14:paraId="42869E6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28BAC8B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61266AB9" w:rsidR="00874B8F" w:rsidRPr="009018B0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018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018B0" w:rsidRPr="009018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4E5BE734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2BA7EA6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874B8F" w:rsidRPr="0072479F" w:rsidRDefault="00874B8F" w:rsidP="00874B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3AE63E0E" w:rsidR="00874B8F" w:rsidRPr="009018B0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018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018B0" w:rsidRPr="009018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065B4E23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A1986A9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874B8F" w:rsidRPr="0072479F" w:rsidRDefault="00874B8F" w:rsidP="00874B8F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21C3E88B" w:rsidR="00874B8F" w:rsidRPr="009018B0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018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018B0" w:rsidRPr="009018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7F9344F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6E5E289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3604711" w14:textId="2ECDE642" w:rsidR="00874B8F" w:rsidRPr="009018B0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018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018B0" w:rsidRPr="009018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874B8F" w:rsidRPr="0072479F" w14:paraId="1943AD1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3B9D4E43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62A61A16" w14:textId="2CDDBAA7" w:rsidR="00874B8F" w:rsidRPr="009018B0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018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018B0" w:rsidRPr="009018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874B8F" w:rsidRPr="0072479F" w14:paraId="24E5FBD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7FB2C2BB" w:rsidR="00874B8F" w:rsidRPr="00EB7EB8" w:rsidRDefault="00667896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3663FBE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5F99A89A" w14:textId="7A8C04E4" w:rsidR="00874B8F" w:rsidRPr="009018B0" w:rsidRDefault="009018B0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018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</w:tr>
      <w:tr w:rsidR="00874B8F" w:rsidRPr="0072479F" w14:paraId="35D3476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090D2080" w:rsidR="00874B8F" w:rsidRPr="0072479F" w:rsidRDefault="00667896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21FDC2D0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446A1C7A" w14:textId="0F0B40EE" w:rsidR="00874B8F" w:rsidRPr="009018B0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018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018B0" w:rsidRPr="009018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B560E9" w:rsidRPr="0072479F" w14:paraId="239E4195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AF19CC" w14:textId="0946BE4F" w:rsidR="00B560E9" w:rsidRDefault="00B560E9" w:rsidP="00B560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1D7D66CD" w14:textId="77777777" w:rsidR="00B560E9" w:rsidRPr="0072479F" w:rsidRDefault="00B560E9" w:rsidP="00B560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EDD8915" w14:textId="62D8CFB9" w:rsidR="00B560E9" w:rsidRPr="00831C1F" w:rsidRDefault="00B560E9" w:rsidP="00B560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918" w:type="dxa"/>
            <w:shd w:val="clear" w:color="auto" w:fill="auto"/>
          </w:tcPr>
          <w:p w14:paraId="43E0D6D3" w14:textId="26B1E070" w:rsidR="00B560E9" w:rsidRPr="009018B0" w:rsidRDefault="00B560E9" w:rsidP="00B560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</w:tr>
    </w:tbl>
    <w:p w14:paraId="57583177" w14:textId="585D5A71" w:rsidR="006E7CC5" w:rsidRPr="0072479F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72479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6E99AA" w14:textId="77777777" w:rsidR="006E7CC5" w:rsidRPr="0041025D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709FD21" w14:textId="5C4C102C" w:rsidR="006E7CC5" w:rsidRPr="006E7FCF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505A9B">
        <w:rPr>
          <w:rFonts w:ascii="Angsana New" w:hAnsi="Angsana New"/>
          <w:sz w:val="30"/>
          <w:szCs w:val="30"/>
          <w:cs/>
        </w:rPr>
        <w:t>วันที่</w:t>
      </w:r>
      <w:r w:rsidR="00DA5EEE" w:rsidRPr="00505A9B">
        <w:rPr>
          <w:rFonts w:ascii="Angsana New" w:hAnsi="Angsana New" w:hint="cs"/>
          <w:sz w:val="30"/>
          <w:szCs w:val="30"/>
          <w:cs/>
        </w:rPr>
        <w:t xml:space="preserve"> </w:t>
      </w:r>
      <w:r w:rsidR="00B71816" w:rsidRPr="00B71816">
        <w:rPr>
          <w:rFonts w:ascii="Angsana New" w:hAnsi="Angsana New"/>
          <w:sz w:val="30"/>
          <w:szCs w:val="30"/>
          <w:lang w:val="en-US"/>
        </w:rPr>
        <w:t xml:space="preserve">5 </w:t>
      </w:r>
      <w:r w:rsidR="00B71816" w:rsidRPr="00B71816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="00B71816" w:rsidRPr="00B71816">
        <w:rPr>
          <w:rFonts w:ascii="Angsana New" w:hAnsi="Angsana New"/>
          <w:sz w:val="30"/>
          <w:szCs w:val="30"/>
          <w:lang w:val="en-US"/>
        </w:rPr>
        <w:t>2565</w:t>
      </w:r>
    </w:p>
    <w:p w14:paraId="09538766" w14:textId="77777777" w:rsidR="00471CCE" w:rsidRPr="0041025D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47E0368" w14:textId="77777777" w:rsidR="00471CCE" w:rsidRPr="0072479F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41025D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4B11B06B" w14:textId="5C35CD59" w:rsidR="006E7CC5" w:rsidRPr="0072479F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72479F">
        <w:rPr>
          <w:rFonts w:ascii="Angsana New" w:hAnsi="Angsana New"/>
          <w:sz w:val="30"/>
          <w:szCs w:val="30"/>
        </w:rPr>
        <w:br/>
        <w:t>“</w:t>
      </w:r>
      <w:r w:rsidRPr="0072479F">
        <w:rPr>
          <w:rFonts w:ascii="Angsana New" w:hAnsi="Angsana New"/>
          <w:sz w:val="30"/>
          <w:szCs w:val="30"/>
          <w:cs/>
        </w:rPr>
        <w:t>มิตซูบิชิ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41025D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1FAE213" w14:textId="27782111" w:rsidR="00471CCE" w:rsidRPr="0072479F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41025D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F1CDE23" w14:textId="4B5FAE36" w:rsidR="006E7CC5" w:rsidRPr="002D17C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เรื่อง </w:t>
      </w:r>
      <w:r w:rsidRPr="0072479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>
        <w:rPr>
          <w:rFonts w:ascii="Angsana New" w:hAnsi="Angsana New"/>
          <w:sz w:val="30"/>
          <w:szCs w:val="30"/>
        </w:rPr>
        <w:t xml:space="preserve"> </w:t>
      </w:r>
      <w:r w:rsidR="002D17C1">
        <w:rPr>
          <w:rFonts w:ascii="Angsana New" w:hAnsi="Angsana New" w:hint="cs"/>
          <w:sz w:val="30"/>
          <w:szCs w:val="30"/>
          <w:cs/>
        </w:rPr>
        <w:t>โดย</w:t>
      </w:r>
      <w:r w:rsidRPr="0072479F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72479F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31</w:t>
      </w:r>
      <w:r w:rsidR="00B53DE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6D5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="00B53DEA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</w:t>
      </w:r>
      <w:r w:rsidR="00613FC5">
        <w:rPr>
          <w:rFonts w:ascii="Angsana New" w:hAnsi="Angsana New"/>
          <w:sz w:val="30"/>
          <w:szCs w:val="30"/>
          <w:lang w:val="en-US"/>
        </w:rPr>
        <w:t>5</w:t>
      </w:r>
    </w:p>
    <w:p w14:paraId="7A76CFF1" w14:textId="77777777" w:rsidR="009E4CC4" w:rsidRPr="0041025D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B572363" w14:textId="30D36827" w:rsidR="00B53DEA" w:rsidRPr="002D17C1" w:rsidRDefault="00701D75" w:rsidP="00B53DE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31</w:t>
      </w:r>
      <w:r w:rsidR="00FC46D5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C46D5"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</w:t>
      </w:r>
      <w:r w:rsidR="00613FC5">
        <w:rPr>
          <w:rFonts w:ascii="Angsana New" w:hAnsi="Angsana New"/>
          <w:sz w:val="30"/>
          <w:szCs w:val="30"/>
          <w:lang w:val="en-US"/>
        </w:rPr>
        <w:t>5</w:t>
      </w:r>
    </w:p>
    <w:p w14:paraId="39E26FF3" w14:textId="08F57F02" w:rsidR="00B10F4F" w:rsidRPr="0041025D" w:rsidRDefault="00B10F4F" w:rsidP="00B53DEA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5B2F749C" w14:textId="6E92701C" w:rsidR="00E83C43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41025D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393F2C8" w14:textId="3C80A696" w:rsidR="00E83C43" w:rsidRPr="0072479F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41025D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FC87CEE" w14:textId="391A82C8" w:rsidR="00B71816" w:rsidRDefault="00E83C43" w:rsidP="0034451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นโยบายในการกำหนดราคาไม่มีการเปลี่ยนแปลงอย่างมีสาระสำคัญในระหว่างงวด</w:t>
      </w:r>
      <w:r w:rsidR="001A7C97">
        <w:rPr>
          <w:rFonts w:ascii="Angsana New" w:hAnsi="Angsana New" w:hint="cs"/>
          <w:sz w:val="30"/>
          <w:szCs w:val="30"/>
          <w:cs/>
        </w:rPr>
        <w:t>สาม</w:t>
      </w:r>
      <w:r w:rsidRPr="0072479F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F6B07">
        <w:rPr>
          <w:rFonts w:ascii="Angsana New" w:hAnsi="Angsana New" w:hint="cs"/>
          <w:sz w:val="30"/>
          <w:szCs w:val="30"/>
          <w:cs/>
        </w:rPr>
        <w:t xml:space="preserve"> </w:t>
      </w:r>
      <w:r w:rsidR="00EF6B07">
        <w:rPr>
          <w:rFonts w:ascii="Angsana New" w:hAnsi="Angsana New"/>
          <w:sz w:val="30"/>
          <w:szCs w:val="30"/>
          <w:cs/>
        </w:rPr>
        <w:br/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="00613FC5">
        <w:rPr>
          <w:rFonts w:ascii="Angsana New" w:hAnsi="Angsana New"/>
          <w:sz w:val="30"/>
          <w:szCs w:val="30"/>
          <w:lang w:val="en-US"/>
        </w:rPr>
        <w:t xml:space="preserve">0 </w:t>
      </w:r>
      <w:r w:rsidR="00613FC5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C406E3"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</w:t>
      </w:r>
      <w:r w:rsidR="0034451A">
        <w:rPr>
          <w:rFonts w:ascii="Angsana New" w:hAnsi="Angsana New"/>
          <w:sz w:val="30"/>
          <w:szCs w:val="30"/>
          <w:lang w:val="en-US"/>
        </w:rPr>
        <w:t>5</w:t>
      </w:r>
    </w:p>
    <w:p w14:paraId="2A9C1347" w14:textId="409C4AC8" w:rsidR="00B71816" w:rsidRDefault="00B71816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B71816" w:rsidRPr="00C97CAD" w14:paraId="72FD66A6" w14:textId="77777777" w:rsidTr="00EE5322">
        <w:trPr>
          <w:tblHeader/>
        </w:trPr>
        <w:tc>
          <w:tcPr>
            <w:tcW w:w="5940" w:type="dxa"/>
          </w:tcPr>
          <w:p w14:paraId="28E475CB" w14:textId="77777777" w:rsidR="00B71816" w:rsidRPr="00594D19" w:rsidRDefault="00B71816" w:rsidP="00EE53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5F87ACCF" w14:textId="77777777" w:rsidR="00B71816" w:rsidRPr="00C97CAD" w:rsidRDefault="00B71816" w:rsidP="00EE5322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71816" w:rsidRPr="00C97CAD" w14:paraId="04B5422C" w14:textId="77777777" w:rsidTr="00EE5322">
        <w:trPr>
          <w:tblHeader/>
        </w:trPr>
        <w:tc>
          <w:tcPr>
            <w:tcW w:w="5940" w:type="dxa"/>
          </w:tcPr>
          <w:p w14:paraId="7E57EC41" w14:textId="77777777" w:rsidR="00B71816" w:rsidRPr="00C97CAD" w:rsidRDefault="00B71816" w:rsidP="00EE53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E0F86DB" w14:textId="77777777" w:rsidR="00B71816" w:rsidRPr="00C97CAD" w:rsidRDefault="00B71816" w:rsidP="00EE5322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71816" w:rsidRPr="00C97CAD" w14:paraId="14388BBD" w14:textId="77777777" w:rsidTr="00EE5322">
        <w:trPr>
          <w:tblHeader/>
        </w:trPr>
        <w:tc>
          <w:tcPr>
            <w:tcW w:w="5940" w:type="dxa"/>
          </w:tcPr>
          <w:p w14:paraId="38B857D1" w14:textId="77777777" w:rsidR="00B71816" w:rsidRPr="00C97CAD" w:rsidRDefault="00B71816" w:rsidP="00EE53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150" w:type="dxa"/>
            <w:gridSpan w:val="3"/>
          </w:tcPr>
          <w:p w14:paraId="130DD1DB" w14:textId="77777777" w:rsidR="00B71816" w:rsidRPr="00C97CAD" w:rsidRDefault="00B71816" w:rsidP="00EE5322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71816" w:rsidRPr="00C97CAD" w14:paraId="557DC83F" w14:textId="77777777" w:rsidTr="00EE5322">
        <w:trPr>
          <w:tblHeader/>
        </w:trPr>
        <w:tc>
          <w:tcPr>
            <w:tcW w:w="5940" w:type="dxa"/>
          </w:tcPr>
          <w:p w14:paraId="58558895" w14:textId="77777777" w:rsidR="00B71816" w:rsidRPr="00C97CAD" w:rsidRDefault="00B71816" w:rsidP="00EE53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806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64659B70" w14:textId="1545FDB7" w:rsidR="00B71816" w:rsidRPr="00C97CAD" w:rsidRDefault="00B71816" w:rsidP="00EE5322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908F354" w14:textId="77777777" w:rsidR="00B71816" w:rsidRPr="00C97CAD" w:rsidRDefault="00B71816" w:rsidP="00EE532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76B969C" w14:textId="121DF988" w:rsidR="00B71816" w:rsidRPr="00C97CAD" w:rsidRDefault="00B71816" w:rsidP="00EE532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71816" w:rsidRPr="00C97CAD" w14:paraId="265AF8BE" w14:textId="77777777" w:rsidTr="00EE5322">
        <w:trPr>
          <w:tblHeader/>
        </w:trPr>
        <w:tc>
          <w:tcPr>
            <w:tcW w:w="5940" w:type="dxa"/>
          </w:tcPr>
          <w:p w14:paraId="5577F01A" w14:textId="77777777" w:rsidR="00B71816" w:rsidRPr="00C97CAD" w:rsidRDefault="00B71816" w:rsidP="00EE53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542FFC4" w14:textId="77777777" w:rsidR="00B71816" w:rsidRPr="00C97CAD" w:rsidRDefault="00B71816" w:rsidP="00EE532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71816" w:rsidRPr="00C97CAD" w14:paraId="51CB8718" w14:textId="77777777" w:rsidTr="00EE5322">
        <w:tc>
          <w:tcPr>
            <w:tcW w:w="5940" w:type="dxa"/>
          </w:tcPr>
          <w:p w14:paraId="0B05524A" w14:textId="77777777" w:rsidR="00B71816" w:rsidRPr="00C97CAD" w:rsidRDefault="00B71816" w:rsidP="00EE53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66329C60" w14:textId="77777777" w:rsidR="00B71816" w:rsidRPr="00C97CAD" w:rsidRDefault="00B71816" w:rsidP="00EE532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EA5F142" w14:textId="77777777" w:rsidR="00B71816" w:rsidRPr="00C97CAD" w:rsidRDefault="00B71816" w:rsidP="00EE532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F253768" w14:textId="77777777" w:rsidR="00B71816" w:rsidRPr="00C97CAD" w:rsidRDefault="00B71816" w:rsidP="00EE5322">
            <w:pPr>
              <w:tabs>
                <w:tab w:val="decimal" w:pos="115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B71816" w:rsidRPr="00C97CAD" w14:paraId="4E789606" w14:textId="77777777" w:rsidTr="00EE5322">
        <w:tc>
          <w:tcPr>
            <w:tcW w:w="5940" w:type="dxa"/>
          </w:tcPr>
          <w:p w14:paraId="080A765E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146BB50A" w14:textId="5E85CD8E" w:rsidR="00B71816" w:rsidRPr="00C97CAD" w:rsidRDefault="00CF66FD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1,078,73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030CFFA7" w14:textId="77777777" w:rsidR="00B71816" w:rsidRPr="00C97CAD" w:rsidRDefault="00B71816" w:rsidP="00B71816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4B853EE" w14:textId="70CA8D68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1,104,23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71816" w:rsidRPr="00C97CAD" w14:paraId="41174075" w14:textId="77777777" w:rsidTr="00EE5322">
        <w:tc>
          <w:tcPr>
            <w:tcW w:w="5940" w:type="dxa"/>
          </w:tcPr>
          <w:p w14:paraId="03203661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05D2E4AF" w14:textId="5AE08A19" w:rsidR="00B71816" w:rsidRPr="00841481" w:rsidRDefault="00CF66FD" w:rsidP="00902AB1">
            <w:pPr>
              <w:tabs>
                <w:tab w:val="decimal" w:pos="87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69BBEF5" w14:textId="77777777" w:rsidR="00B71816" w:rsidRPr="00C97CAD" w:rsidRDefault="00B71816" w:rsidP="00B71816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FF97C03" w14:textId="7D72DB1F" w:rsidR="00B71816" w:rsidRPr="00C97CAD" w:rsidRDefault="00B71816" w:rsidP="00B71816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48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71816" w:rsidRPr="00C97CAD" w14:paraId="06670EF3" w14:textId="77777777" w:rsidTr="00EE5322">
        <w:tc>
          <w:tcPr>
            <w:tcW w:w="5940" w:type="dxa"/>
          </w:tcPr>
          <w:p w14:paraId="34109262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D6BCA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7ACC972F" w14:textId="6F37A5BA" w:rsidR="00B71816" w:rsidRPr="00841481" w:rsidRDefault="00CF66FD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70" w:type="dxa"/>
            <w:vAlign w:val="bottom"/>
          </w:tcPr>
          <w:p w14:paraId="15D0E142" w14:textId="77777777" w:rsidR="00B71816" w:rsidRPr="00C97CAD" w:rsidRDefault="00B71816" w:rsidP="00B71816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95E6C22" w14:textId="400A9DBB" w:rsidR="00B71816" w:rsidRPr="006806DE" w:rsidRDefault="00B71816" w:rsidP="00B71816">
            <w:pPr>
              <w:tabs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481">
              <w:rPr>
                <w:rFonts w:ascii="Angsana New" w:hAnsi="Angsana New"/>
                <w:sz w:val="30"/>
                <w:szCs w:val="30"/>
                <w:lang w:val="en-US"/>
              </w:rPr>
              <w:t>1,350</w:t>
            </w:r>
          </w:p>
        </w:tc>
      </w:tr>
      <w:tr w:rsidR="00B71816" w:rsidRPr="00C97CAD" w14:paraId="7888B861" w14:textId="77777777" w:rsidTr="00EE5322">
        <w:tc>
          <w:tcPr>
            <w:tcW w:w="5940" w:type="dxa"/>
          </w:tcPr>
          <w:p w14:paraId="3AB53567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440" w:type="dxa"/>
            <w:vAlign w:val="bottom"/>
          </w:tcPr>
          <w:p w14:paraId="54CE81F0" w14:textId="12DFB333" w:rsidR="00B71816" w:rsidRPr="00C97CAD" w:rsidRDefault="00CF66FD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48,655</w:t>
            </w:r>
          </w:p>
        </w:tc>
        <w:tc>
          <w:tcPr>
            <w:tcW w:w="270" w:type="dxa"/>
            <w:vAlign w:val="bottom"/>
          </w:tcPr>
          <w:p w14:paraId="115BC602" w14:textId="77777777" w:rsidR="00B71816" w:rsidRPr="00C97CAD" w:rsidRDefault="00B71816" w:rsidP="00B71816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8C7EAD6" w14:textId="4D025297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49,842</w:t>
            </w:r>
          </w:p>
        </w:tc>
      </w:tr>
      <w:tr w:rsidR="00B71816" w:rsidRPr="00C97CAD" w14:paraId="0741C460" w14:textId="77777777" w:rsidTr="00EE5322">
        <w:tc>
          <w:tcPr>
            <w:tcW w:w="5940" w:type="dxa"/>
          </w:tcPr>
          <w:p w14:paraId="30165AA0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440" w:type="dxa"/>
            <w:vAlign w:val="bottom"/>
          </w:tcPr>
          <w:p w14:paraId="649F697D" w14:textId="32014166" w:rsidR="00B71816" w:rsidRPr="00C97CAD" w:rsidRDefault="00CF66FD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45,09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529ED78C" w14:textId="77777777" w:rsidR="00B71816" w:rsidRPr="00C97CAD" w:rsidRDefault="00B71816" w:rsidP="00B71816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2BFE85B" w14:textId="17A86526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52,731</w:t>
            </w:r>
          </w:p>
        </w:tc>
      </w:tr>
      <w:tr w:rsidR="00B71816" w:rsidRPr="00C97CAD" w14:paraId="231DDD8C" w14:textId="77777777" w:rsidTr="00EE5322">
        <w:tc>
          <w:tcPr>
            <w:tcW w:w="5940" w:type="dxa"/>
          </w:tcPr>
          <w:p w14:paraId="01175E23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440" w:type="dxa"/>
            <w:vAlign w:val="bottom"/>
          </w:tcPr>
          <w:p w14:paraId="78830E39" w14:textId="247255D6" w:rsidR="00B71816" w:rsidRPr="00C97CAD" w:rsidRDefault="00CF66FD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12,87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56C592AC" w14:textId="77777777" w:rsidR="00B71816" w:rsidRPr="00C97CAD" w:rsidRDefault="00B71816" w:rsidP="00B71816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498C080" w14:textId="6CBA97C2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14,25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71816" w:rsidRPr="00C97CAD" w14:paraId="1780D6C2" w14:textId="77777777" w:rsidTr="00EE5322">
        <w:tc>
          <w:tcPr>
            <w:tcW w:w="5940" w:type="dxa"/>
          </w:tcPr>
          <w:p w14:paraId="4BC8FED4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78E4E2FA" w14:textId="25089913" w:rsidR="00B71816" w:rsidRPr="00C97CAD" w:rsidRDefault="00CF66FD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4,076</w:t>
            </w:r>
          </w:p>
        </w:tc>
        <w:tc>
          <w:tcPr>
            <w:tcW w:w="270" w:type="dxa"/>
            <w:vAlign w:val="bottom"/>
          </w:tcPr>
          <w:p w14:paraId="7FE49A76" w14:textId="77777777" w:rsidR="00B71816" w:rsidRPr="00C97CAD" w:rsidRDefault="00B71816" w:rsidP="00B71816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00694A3" w14:textId="7CE3EE52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3,98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71816" w:rsidRPr="00070ECD" w14:paraId="6C258AC0" w14:textId="77777777" w:rsidTr="00EE5322">
        <w:tc>
          <w:tcPr>
            <w:tcW w:w="5940" w:type="dxa"/>
          </w:tcPr>
          <w:p w14:paraId="44BB8407" w14:textId="77777777" w:rsidR="00B71816" w:rsidRPr="00070EC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</w:tcPr>
          <w:p w14:paraId="68C4E6D6" w14:textId="77777777" w:rsidR="00B71816" w:rsidRPr="00070EC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64D895C1" w14:textId="77777777" w:rsidR="00B71816" w:rsidRPr="00070ECD" w:rsidRDefault="00B71816" w:rsidP="00B71816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63F5EA2C" w14:textId="77777777" w:rsidR="00B71816" w:rsidRPr="00070EC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lang w:val="en-US"/>
              </w:rPr>
            </w:pPr>
          </w:p>
        </w:tc>
      </w:tr>
      <w:tr w:rsidR="00B71816" w:rsidRPr="00C97CAD" w14:paraId="4203869B" w14:textId="77777777" w:rsidTr="00EE5322">
        <w:tc>
          <w:tcPr>
            <w:tcW w:w="5940" w:type="dxa"/>
          </w:tcPr>
          <w:p w14:paraId="7748CFBF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3F56D716" w14:textId="77777777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8634D9" w14:textId="77777777" w:rsidR="00B71816" w:rsidRPr="00C97CAD" w:rsidRDefault="00B71816" w:rsidP="00B71816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A611BF" w14:textId="77777777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1816" w:rsidRPr="00C97CAD" w14:paraId="3D742139" w14:textId="77777777" w:rsidTr="00EE5322">
        <w:tc>
          <w:tcPr>
            <w:tcW w:w="5940" w:type="dxa"/>
          </w:tcPr>
          <w:p w14:paraId="1C4FD2D2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440" w:type="dxa"/>
            <w:vAlign w:val="bottom"/>
          </w:tcPr>
          <w:p w14:paraId="3D5790AA" w14:textId="583E83F5" w:rsidR="00B71816" w:rsidRPr="000D6BCA" w:rsidRDefault="004F3627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362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vAlign w:val="bottom"/>
          </w:tcPr>
          <w:p w14:paraId="6355A372" w14:textId="77777777" w:rsidR="00B71816" w:rsidRPr="00C97CAD" w:rsidRDefault="00B71816" w:rsidP="00B71816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6C3683" w14:textId="1DE10E0F" w:rsidR="00B71816" w:rsidRPr="006806DE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B71816" w:rsidRPr="00C97CAD" w14:paraId="24D3761D" w14:textId="77777777" w:rsidTr="00EE5322">
        <w:tc>
          <w:tcPr>
            <w:tcW w:w="5940" w:type="dxa"/>
          </w:tcPr>
          <w:p w14:paraId="2B2B552F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386FBEDF" w14:textId="40E3E081" w:rsidR="00B71816" w:rsidRPr="000D6BCA" w:rsidRDefault="00902AB1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4,294</w:t>
            </w:r>
          </w:p>
        </w:tc>
        <w:tc>
          <w:tcPr>
            <w:tcW w:w="270" w:type="dxa"/>
            <w:vAlign w:val="bottom"/>
          </w:tcPr>
          <w:p w14:paraId="31FA3FD6" w14:textId="77777777" w:rsidR="00B71816" w:rsidRPr="00C97CAD" w:rsidRDefault="00B71816" w:rsidP="00B71816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6FD1E0" w14:textId="366EDF74" w:rsidR="00B71816" w:rsidRPr="006806DE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4,294</w:t>
            </w:r>
          </w:p>
        </w:tc>
      </w:tr>
      <w:tr w:rsidR="00B71816" w:rsidRPr="00C97CAD" w14:paraId="6D914B97" w14:textId="77777777" w:rsidTr="00EE5322">
        <w:tc>
          <w:tcPr>
            <w:tcW w:w="5940" w:type="dxa"/>
          </w:tcPr>
          <w:p w14:paraId="5F66F40D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0BAD756F" w14:textId="0948FC5A" w:rsidR="00B71816" w:rsidRPr="000D6BCA" w:rsidRDefault="00902AB1" w:rsidP="00902AB1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3627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  <w:vAlign w:val="bottom"/>
          </w:tcPr>
          <w:p w14:paraId="187EED95" w14:textId="77777777" w:rsidR="00B71816" w:rsidRPr="00C97CAD" w:rsidRDefault="00B71816" w:rsidP="00B71816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6D20D4" w14:textId="67167D97" w:rsidR="00B71816" w:rsidRPr="006806DE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</w:tr>
      <w:tr w:rsidR="00B71816" w:rsidRPr="00C97CAD" w14:paraId="4D07B19B" w14:textId="77777777" w:rsidTr="00EE5322">
        <w:tc>
          <w:tcPr>
            <w:tcW w:w="5940" w:type="dxa"/>
          </w:tcPr>
          <w:p w14:paraId="7A0DD33E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440" w:type="dxa"/>
            <w:vAlign w:val="bottom"/>
          </w:tcPr>
          <w:p w14:paraId="7F6DE73B" w14:textId="64BC9E08" w:rsidR="00B71816" w:rsidRPr="00C97CAD" w:rsidRDefault="00902AB1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18,348</w:t>
            </w:r>
          </w:p>
        </w:tc>
        <w:tc>
          <w:tcPr>
            <w:tcW w:w="270" w:type="dxa"/>
            <w:vAlign w:val="bottom"/>
          </w:tcPr>
          <w:p w14:paraId="364CD06C" w14:textId="77777777" w:rsidR="00B71816" w:rsidRPr="00C97CAD" w:rsidRDefault="00B71816" w:rsidP="00B71816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E4A12B" w14:textId="0DD7DEA2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16,68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B71816" w:rsidRPr="00C97CAD" w14:paraId="59257BC8" w14:textId="77777777" w:rsidTr="00EE5322">
        <w:tc>
          <w:tcPr>
            <w:tcW w:w="5940" w:type="dxa"/>
          </w:tcPr>
          <w:p w14:paraId="3B356FFC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0C15E6E0" w14:textId="1F05E930" w:rsidR="00B71816" w:rsidRPr="00C97CAD" w:rsidRDefault="00902AB1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2,086</w:t>
            </w:r>
          </w:p>
        </w:tc>
        <w:tc>
          <w:tcPr>
            <w:tcW w:w="270" w:type="dxa"/>
            <w:vAlign w:val="bottom"/>
          </w:tcPr>
          <w:p w14:paraId="3F46C810" w14:textId="77777777" w:rsidR="00B71816" w:rsidRPr="00C97CAD" w:rsidRDefault="00B71816" w:rsidP="00B71816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75D97E" w14:textId="572F43D9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1,377</w:t>
            </w:r>
          </w:p>
        </w:tc>
      </w:tr>
      <w:tr w:rsidR="00B71816" w:rsidRPr="00070ECD" w14:paraId="03FF7A5E" w14:textId="77777777" w:rsidTr="00EE5322">
        <w:tc>
          <w:tcPr>
            <w:tcW w:w="5940" w:type="dxa"/>
          </w:tcPr>
          <w:p w14:paraId="0E0A8CAA" w14:textId="77777777" w:rsidR="00B71816" w:rsidRPr="00070EC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</w:tcPr>
          <w:p w14:paraId="45C3038A" w14:textId="77777777" w:rsidR="00B71816" w:rsidRPr="00070ECD" w:rsidRDefault="00B71816" w:rsidP="00B71816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56B9E4C" w14:textId="77777777" w:rsidR="00B71816" w:rsidRPr="00070ECD" w:rsidRDefault="00B71816" w:rsidP="00B71816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CA4A94A" w14:textId="77777777" w:rsidR="00B71816" w:rsidRPr="00070ECD" w:rsidRDefault="00B71816" w:rsidP="00B71816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</w:tr>
      <w:tr w:rsidR="00B71816" w:rsidRPr="00C97CAD" w14:paraId="7852CE4D" w14:textId="77777777" w:rsidTr="00EE5322">
        <w:tc>
          <w:tcPr>
            <w:tcW w:w="5940" w:type="dxa"/>
          </w:tcPr>
          <w:p w14:paraId="7B060CA3" w14:textId="77777777" w:rsidR="00B71816" w:rsidRPr="00361D37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321FB4AA" w14:textId="77777777" w:rsidR="00B71816" w:rsidRPr="00C97CAD" w:rsidRDefault="00B71816" w:rsidP="00B71816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62A385" w14:textId="77777777" w:rsidR="00B71816" w:rsidRPr="00C97CAD" w:rsidRDefault="00B71816" w:rsidP="00B71816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27DCEA" w14:textId="77777777" w:rsidR="00B71816" w:rsidRPr="00C97CAD" w:rsidRDefault="00B71816" w:rsidP="00B71816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1816" w:rsidRPr="00C97CAD" w14:paraId="7AC86C90" w14:textId="77777777" w:rsidTr="00EE5322">
        <w:tc>
          <w:tcPr>
            <w:tcW w:w="5940" w:type="dxa"/>
          </w:tcPr>
          <w:p w14:paraId="1BC16340" w14:textId="77777777" w:rsidR="00B71816" w:rsidRPr="00361D37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14:paraId="65094AB7" w14:textId="77777777" w:rsidR="00B71816" w:rsidRPr="00C97CAD" w:rsidRDefault="00B71816" w:rsidP="00B71816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843EB9" w14:textId="77777777" w:rsidR="00B71816" w:rsidRPr="00C97CAD" w:rsidRDefault="00B71816" w:rsidP="00B71816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C671CCB" w14:textId="77777777" w:rsidR="00B71816" w:rsidRPr="00C97CAD" w:rsidRDefault="00B71816" w:rsidP="00B71816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1816" w:rsidRPr="00C97CAD" w14:paraId="051A7C3D" w14:textId="77777777" w:rsidTr="00EE5322">
        <w:tc>
          <w:tcPr>
            <w:tcW w:w="5940" w:type="dxa"/>
          </w:tcPr>
          <w:p w14:paraId="75F9C1D3" w14:textId="77777777" w:rsidR="00B71816" w:rsidRPr="00361D37" w:rsidRDefault="00B71816" w:rsidP="00B71816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440" w:type="dxa"/>
          </w:tcPr>
          <w:p w14:paraId="098DC30D" w14:textId="01ED2FAE" w:rsidR="00B71816" w:rsidRPr="00670167" w:rsidRDefault="00C0786C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786C">
              <w:rPr>
                <w:rFonts w:ascii="Angsana New" w:hAnsi="Angsana New"/>
                <w:sz w:val="30"/>
                <w:szCs w:val="30"/>
                <w:lang w:val="en-US"/>
              </w:rPr>
              <w:t>23,88</w:t>
            </w:r>
            <w:r w:rsidR="004F0FA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E8085E4" w14:textId="77777777" w:rsidR="00B71816" w:rsidRPr="00C97CAD" w:rsidRDefault="00B71816" w:rsidP="00B71816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39D5033" w14:textId="0B060639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1D37">
              <w:rPr>
                <w:rFonts w:ascii="Angsana New" w:hAnsi="Angsana New"/>
                <w:sz w:val="30"/>
                <w:szCs w:val="30"/>
                <w:lang w:val="en-US"/>
              </w:rPr>
              <w:t>21,011</w:t>
            </w:r>
          </w:p>
        </w:tc>
      </w:tr>
      <w:tr w:rsidR="00B71816" w:rsidRPr="00C97CAD" w14:paraId="48B78AAB" w14:textId="77777777" w:rsidTr="00EE5322">
        <w:tc>
          <w:tcPr>
            <w:tcW w:w="5940" w:type="dxa"/>
          </w:tcPr>
          <w:p w14:paraId="641CDD1E" w14:textId="77777777" w:rsidR="00B71816" w:rsidRPr="00361D37" w:rsidRDefault="00B71816" w:rsidP="00B71816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440" w:type="dxa"/>
          </w:tcPr>
          <w:p w14:paraId="425BA123" w14:textId="4C904D79" w:rsidR="00B71816" w:rsidRPr="00670167" w:rsidRDefault="00C0786C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786C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</w:tcPr>
          <w:p w14:paraId="5041A25E" w14:textId="77777777" w:rsidR="00B71816" w:rsidRPr="00C97CAD" w:rsidRDefault="00B71816" w:rsidP="00B71816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FEC426" w14:textId="2C39837B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1D3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71816" w:rsidRPr="00C97CAD" w14:paraId="4D8CB4ED" w14:textId="77777777" w:rsidTr="00EE5322">
        <w:tc>
          <w:tcPr>
            <w:tcW w:w="5940" w:type="dxa"/>
          </w:tcPr>
          <w:p w14:paraId="444FAA0C" w14:textId="77777777" w:rsidR="00B71816" w:rsidRPr="00361D37" w:rsidRDefault="00B71816" w:rsidP="00B71816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3B7131" w14:textId="56F90342" w:rsidR="00B71816" w:rsidRPr="00670167" w:rsidRDefault="00C0786C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6722EAE" w14:textId="77777777" w:rsidR="00B71816" w:rsidRPr="00C97CAD" w:rsidRDefault="00B71816" w:rsidP="00B71816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75A6CC" w14:textId="05801B32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71816" w:rsidRPr="00C97CAD" w14:paraId="24990C3D" w14:textId="77777777" w:rsidTr="00EE5322">
        <w:tc>
          <w:tcPr>
            <w:tcW w:w="5940" w:type="dxa"/>
          </w:tcPr>
          <w:p w14:paraId="2A05D99E" w14:textId="77777777" w:rsidR="00B71816" w:rsidRPr="00361D37" w:rsidRDefault="00B71816" w:rsidP="00B71816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D7A3CFE" w14:textId="3D53078D" w:rsidR="00B71816" w:rsidRPr="00670167" w:rsidRDefault="00C0786C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078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24,080</w:t>
            </w:r>
          </w:p>
        </w:tc>
        <w:tc>
          <w:tcPr>
            <w:tcW w:w="270" w:type="dxa"/>
          </w:tcPr>
          <w:p w14:paraId="1582B7C4" w14:textId="77777777" w:rsidR="00B71816" w:rsidRPr="00C97CAD" w:rsidRDefault="00B71816" w:rsidP="00B71816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D0855C" w14:textId="792BDD6E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1D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21,299</w:t>
            </w:r>
          </w:p>
        </w:tc>
      </w:tr>
      <w:tr w:rsidR="00B71816" w:rsidRPr="00070ECD" w14:paraId="1AB4ED18" w14:textId="77777777" w:rsidTr="00EE5322">
        <w:tc>
          <w:tcPr>
            <w:tcW w:w="5940" w:type="dxa"/>
          </w:tcPr>
          <w:p w14:paraId="1E7756A1" w14:textId="77777777" w:rsidR="00B71816" w:rsidRPr="00070EC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6343297D" w14:textId="77777777" w:rsidR="00B71816" w:rsidRPr="00070ECD" w:rsidRDefault="00B71816" w:rsidP="00B71816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229B99CC" w14:textId="77777777" w:rsidR="00B71816" w:rsidRPr="00070ECD" w:rsidRDefault="00B71816" w:rsidP="00B71816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4667E47A" w14:textId="77777777" w:rsidR="00B71816" w:rsidRPr="00070ECD" w:rsidRDefault="00B71816" w:rsidP="00B71816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cs/>
              </w:rPr>
            </w:pPr>
          </w:p>
        </w:tc>
      </w:tr>
      <w:tr w:rsidR="00B71816" w:rsidRPr="00C97CAD" w14:paraId="7C32556E" w14:textId="77777777" w:rsidTr="00EE5322">
        <w:tc>
          <w:tcPr>
            <w:tcW w:w="5940" w:type="dxa"/>
          </w:tcPr>
          <w:p w14:paraId="29F88437" w14:textId="477B7E5C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</w:tcPr>
          <w:p w14:paraId="3DF50B4C" w14:textId="77777777" w:rsidR="00B71816" w:rsidRPr="00C97CAD" w:rsidRDefault="00B71816" w:rsidP="00B71816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BF29DD" w14:textId="77777777" w:rsidR="00B71816" w:rsidRPr="00C97CAD" w:rsidRDefault="00B71816" w:rsidP="00B71816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CB5F986" w14:textId="77777777" w:rsidR="00B71816" w:rsidRPr="00C97CAD" w:rsidRDefault="00B71816" w:rsidP="00B71816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1816" w:rsidRPr="00C97CAD" w14:paraId="1DFD4135" w14:textId="77777777" w:rsidTr="00EE5322">
        <w:tc>
          <w:tcPr>
            <w:tcW w:w="5940" w:type="dxa"/>
          </w:tcPr>
          <w:p w14:paraId="32044F4D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6A631E01" w14:textId="7CBDCB05" w:rsidR="00B71816" w:rsidRPr="00C97CAD" w:rsidRDefault="00902AB1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1,170,411</w:t>
            </w:r>
          </w:p>
        </w:tc>
        <w:tc>
          <w:tcPr>
            <w:tcW w:w="270" w:type="dxa"/>
            <w:vAlign w:val="bottom"/>
          </w:tcPr>
          <w:p w14:paraId="7782EED1" w14:textId="77777777" w:rsidR="00B71816" w:rsidRPr="00C97CAD" w:rsidRDefault="00B71816" w:rsidP="00B71816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510BBB0" w14:textId="3E3AC909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1,174,59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71816" w:rsidRPr="00C97CAD" w14:paraId="01C8E41C" w14:textId="77777777" w:rsidTr="00EE5322">
        <w:tc>
          <w:tcPr>
            <w:tcW w:w="5940" w:type="dxa"/>
          </w:tcPr>
          <w:p w14:paraId="17BB41E2" w14:textId="3DC84726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</w:t>
            </w:r>
            <w:r w:rsidR="00BB72C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สินค้า</w:t>
            </w:r>
          </w:p>
        </w:tc>
        <w:tc>
          <w:tcPr>
            <w:tcW w:w="1440" w:type="dxa"/>
            <w:vAlign w:val="bottom"/>
          </w:tcPr>
          <w:p w14:paraId="05DB345A" w14:textId="62ED596D" w:rsidR="00B71816" w:rsidRPr="00C97CAD" w:rsidRDefault="00902AB1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423,62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45740B7B" w14:textId="77777777" w:rsidR="00B71816" w:rsidRPr="00C97CAD" w:rsidRDefault="00B71816" w:rsidP="00B71816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E93CA9" w14:textId="4546F11C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328,13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71816" w:rsidRPr="00C97CAD" w14:paraId="3C060A5F" w14:textId="77777777" w:rsidTr="00EE5322">
        <w:tc>
          <w:tcPr>
            <w:tcW w:w="5940" w:type="dxa"/>
          </w:tcPr>
          <w:p w14:paraId="12E3A8F1" w14:textId="77777777" w:rsidR="00B71816" w:rsidRPr="00C97CAD" w:rsidRDefault="00B71816" w:rsidP="00B7181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42D4E3D2" w14:textId="0F2601FD" w:rsidR="00B71816" w:rsidRPr="00C97CAD" w:rsidRDefault="00902AB1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1,87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7C34B797" w14:textId="77777777" w:rsidR="00B71816" w:rsidRPr="00C97CAD" w:rsidRDefault="00B71816" w:rsidP="00B71816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D7426ED" w14:textId="0C1414DA" w:rsidR="00B71816" w:rsidRPr="00C97CAD" w:rsidRDefault="00B71816" w:rsidP="00B71816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C0786C" w:rsidRPr="00C97CAD" w14:paraId="1181E31A" w14:textId="77777777" w:rsidTr="00EE5322">
        <w:tc>
          <w:tcPr>
            <w:tcW w:w="5940" w:type="dxa"/>
          </w:tcPr>
          <w:p w14:paraId="4EC8A1CC" w14:textId="77777777" w:rsidR="00C0786C" w:rsidRPr="00C97CAD" w:rsidRDefault="00C0786C" w:rsidP="00C0786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01F3ED4C" w14:textId="75FA0E56" w:rsidR="00C0786C" w:rsidRPr="00C97CAD" w:rsidRDefault="00C0786C" w:rsidP="00C0786C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05E33C74" w14:textId="77777777" w:rsidR="00C0786C" w:rsidRPr="00C97CAD" w:rsidRDefault="00C0786C" w:rsidP="00C0786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992D853" w14:textId="7093785C" w:rsidR="00C0786C" w:rsidRPr="00C97CAD" w:rsidRDefault="00C0786C" w:rsidP="00C0786C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CA">
              <w:rPr>
                <w:rFonts w:ascii="Angsana New" w:hAnsi="Angsana New"/>
                <w:sz w:val="30"/>
                <w:szCs w:val="30"/>
                <w:cs/>
                <w:lang w:val="en-US"/>
              </w:rPr>
              <w:t>171</w:t>
            </w:r>
          </w:p>
        </w:tc>
      </w:tr>
      <w:tr w:rsidR="001B6815" w:rsidRPr="00C97CAD" w14:paraId="342BB389" w14:textId="77777777" w:rsidTr="00EE5322">
        <w:tc>
          <w:tcPr>
            <w:tcW w:w="5940" w:type="dxa"/>
          </w:tcPr>
          <w:p w14:paraId="66AB1A2E" w14:textId="67AB5F5E" w:rsidR="001B6815" w:rsidRPr="00C97CAD" w:rsidRDefault="001B6815" w:rsidP="00C0786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</w:t>
            </w: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(ต่อ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D18356B" w14:textId="77777777" w:rsidR="001B6815" w:rsidRPr="00902AB1" w:rsidRDefault="001B6815" w:rsidP="00C0786C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C63A7D" w14:textId="77777777" w:rsidR="001B6815" w:rsidRPr="00C97CAD" w:rsidRDefault="001B6815" w:rsidP="00C0786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BEA77A" w14:textId="77777777" w:rsidR="001B6815" w:rsidRPr="000D6BCA" w:rsidRDefault="001B6815" w:rsidP="00C0786C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0786C" w:rsidRPr="00C97CAD" w14:paraId="7F54A4E8" w14:textId="77777777" w:rsidTr="00EE5322">
        <w:tc>
          <w:tcPr>
            <w:tcW w:w="5940" w:type="dxa"/>
          </w:tcPr>
          <w:p w14:paraId="6E0DB9E0" w14:textId="77777777" w:rsidR="00C0786C" w:rsidRPr="00C97CAD" w:rsidRDefault="00C0786C" w:rsidP="00C0786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1FA0C5FB" w14:textId="55154E2B" w:rsidR="00C0786C" w:rsidRPr="00841481" w:rsidRDefault="00C0786C" w:rsidP="00C0786C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3,959</w:t>
            </w:r>
          </w:p>
        </w:tc>
        <w:tc>
          <w:tcPr>
            <w:tcW w:w="270" w:type="dxa"/>
            <w:vAlign w:val="bottom"/>
          </w:tcPr>
          <w:p w14:paraId="75D7EE8B" w14:textId="77777777" w:rsidR="00C0786C" w:rsidRPr="00C97CAD" w:rsidRDefault="00C0786C" w:rsidP="00C0786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E74BD2" w14:textId="39F17F0B" w:rsidR="00C0786C" w:rsidRPr="00C97CAD" w:rsidRDefault="00C0786C" w:rsidP="00C0786C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48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4148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1481">
              <w:rPr>
                <w:rFonts w:ascii="Angsana New" w:hAnsi="Angsana New"/>
                <w:sz w:val="30"/>
                <w:szCs w:val="30"/>
                <w:cs/>
                <w:lang w:val="en-US"/>
              </w:rPr>
              <w:t>93</w:t>
            </w:r>
            <w:r w:rsidRPr="0084148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0786C" w:rsidRPr="00C97CAD" w14:paraId="00511D53" w14:textId="77777777" w:rsidTr="00EE5322">
        <w:tc>
          <w:tcPr>
            <w:tcW w:w="5940" w:type="dxa"/>
          </w:tcPr>
          <w:p w14:paraId="6D474E97" w14:textId="77777777" w:rsidR="00C0786C" w:rsidRPr="00C97CAD" w:rsidRDefault="00C0786C" w:rsidP="00C0786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440" w:type="dxa"/>
            <w:vAlign w:val="bottom"/>
          </w:tcPr>
          <w:p w14:paraId="639EEFDD" w14:textId="057C4A46" w:rsidR="00C0786C" w:rsidRPr="00841481" w:rsidRDefault="00C0786C" w:rsidP="00C0786C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765C8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  <w:vAlign w:val="bottom"/>
          </w:tcPr>
          <w:p w14:paraId="6364D89C" w14:textId="77777777" w:rsidR="00C0786C" w:rsidRPr="00C97CAD" w:rsidRDefault="00C0786C" w:rsidP="00C0786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D6C505" w14:textId="20B35D07" w:rsidR="00C0786C" w:rsidRPr="00C97CAD" w:rsidRDefault="00C0786C" w:rsidP="00C0786C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481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</w:tr>
      <w:tr w:rsidR="00C0786C" w:rsidRPr="00C97CAD" w14:paraId="47BE7803" w14:textId="77777777" w:rsidTr="00EE5322">
        <w:tc>
          <w:tcPr>
            <w:tcW w:w="5940" w:type="dxa"/>
          </w:tcPr>
          <w:p w14:paraId="42DE97B9" w14:textId="77777777" w:rsidR="00C0786C" w:rsidRPr="00C97CAD" w:rsidRDefault="00C0786C" w:rsidP="00C0786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706F723E" w14:textId="58A838FD" w:rsidR="00C0786C" w:rsidRPr="00C97CAD" w:rsidRDefault="00C0786C" w:rsidP="00C0786C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13,781</w:t>
            </w:r>
          </w:p>
        </w:tc>
        <w:tc>
          <w:tcPr>
            <w:tcW w:w="270" w:type="dxa"/>
            <w:vAlign w:val="bottom"/>
          </w:tcPr>
          <w:p w14:paraId="7E7E9B2C" w14:textId="77777777" w:rsidR="00C0786C" w:rsidRPr="00C97CAD" w:rsidRDefault="00C0786C" w:rsidP="00C0786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13E17E" w14:textId="78DD95E3" w:rsidR="00C0786C" w:rsidRPr="00C97CAD" w:rsidRDefault="00C0786C" w:rsidP="00C0786C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36A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7243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2436A">
              <w:rPr>
                <w:rFonts w:ascii="Angsana New" w:hAnsi="Angsana New"/>
                <w:sz w:val="30"/>
                <w:szCs w:val="30"/>
                <w:cs/>
                <w:lang w:val="en-US"/>
              </w:rPr>
              <w:t>113</w:t>
            </w:r>
          </w:p>
        </w:tc>
      </w:tr>
    </w:tbl>
    <w:p w14:paraId="61F37DC3" w14:textId="2C7636BA" w:rsidR="005D32A0" w:rsidRPr="002C4EBE" w:rsidRDefault="005D32A0" w:rsidP="002C4EBE">
      <w:pPr>
        <w:pStyle w:val="Heading5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95F98" w:rsidRPr="0013335C" w14:paraId="2EB50138" w14:textId="77777777" w:rsidTr="004A3B3C">
        <w:trPr>
          <w:tblHeader/>
        </w:trPr>
        <w:tc>
          <w:tcPr>
            <w:tcW w:w="5940" w:type="dxa"/>
          </w:tcPr>
          <w:p w14:paraId="397273DC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76D39982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95F98" w:rsidRPr="0013335C" w14:paraId="49B2E4BD" w14:textId="77777777" w:rsidTr="004A3B3C">
        <w:trPr>
          <w:tblHeader/>
        </w:trPr>
        <w:tc>
          <w:tcPr>
            <w:tcW w:w="5940" w:type="dxa"/>
          </w:tcPr>
          <w:p w14:paraId="70FC97E2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55BB170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95F98" w:rsidRPr="0013335C" w14:paraId="7725441C" w14:textId="77777777" w:rsidTr="004A3B3C">
        <w:trPr>
          <w:tblHeader/>
        </w:trPr>
        <w:tc>
          <w:tcPr>
            <w:tcW w:w="5940" w:type="dxa"/>
          </w:tcPr>
          <w:p w14:paraId="6EFDF256" w14:textId="77777777" w:rsidR="00595F98" w:rsidRPr="004A3B3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1F46B89E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95F98" w:rsidRPr="0013335C" w14:paraId="4EBDDA29" w14:textId="77777777" w:rsidTr="004A3B3C">
        <w:trPr>
          <w:tblHeader/>
        </w:trPr>
        <w:tc>
          <w:tcPr>
            <w:tcW w:w="5940" w:type="dxa"/>
          </w:tcPr>
          <w:p w14:paraId="76991D03" w14:textId="75F677D3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AFAEA4F" w14:textId="0717CF3F" w:rsidR="00595F98" w:rsidRPr="005322FF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F75D0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="00CF75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36FBBA08" w14:textId="77777777" w:rsidR="00595F98" w:rsidRPr="0013335C" w:rsidRDefault="00595F9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21C9CF2" w14:textId="79B3323E" w:rsidR="00595F98" w:rsidRPr="005322FF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95F9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95F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595F98" w:rsidRPr="0013335C" w14:paraId="6307BA3C" w14:textId="77777777" w:rsidTr="004A3B3C">
        <w:trPr>
          <w:tblHeader/>
        </w:trPr>
        <w:tc>
          <w:tcPr>
            <w:tcW w:w="5940" w:type="dxa"/>
          </w:tcPr>
          <w:p w14:paraId="6BB2E7A5" w14:textId="59BB2E50" w:rsidR="00595F98" w:rsidRPr="002C4EBE" w:rsidRDefault="002C4EBE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C4E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440" w:type="dxa"/>
          </w:tcPr>
          <w:p w14:paraId="496DA059" w14:textId="5AE83194" w:rsidR="00595F98" w:rsidRPr="0013335C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F75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0DAD5678" w14:textId="77777777" w:rsidR="00595F98" w:rsidRPr="0013335C" w:rsidRDefault="00595F9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DDAEECB" w14:textId="5AA313FE" w:rsidR="00595F98" w:rsidRPr="0013335C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67FC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95F98" w:rsidRPr="0013335C" w14:paraId="392571E1" w14:textId="77777777" w:rsidTr="004A3B3C">
        <w:trPr>
          <w:tblHeader/>
        </w:trPr>
        <w:tc>
          <w:tcPr>
            <w:tcW w:w="5940" w:type="dxa"/>
          </w:tcPr>
          <w:p w14:paraId="3A807D7E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E5B219D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C4EBE" w:rsidRPr="0013335C" w14:paraId="72420567" w14:textId="77777777" w:rsidTr="00595F98">
        <w:tc>
          <w:tcPr>
            <w:tcW w:w="5940" w:type="dxa"/>
          </w:tcPr>
          <w:p w14:paraId="68647AF2" w14:textId="0B5FC627" w:rsidR="002C4EBE" w:rsidRPr="0013335C" w:rsidRDefault="002C4EBE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150" w:type="dxa"/>
            <w:gridSpan w:val="3"/>
          </w:tcPr>
          <w:p w14:paraId="71CD7658" w14:textId="77777777" w:rsidR="002C4EBE" w:rsidRPr="0013335C" w:rsidRDefault="002C4EBE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567FC7" w:rsidRPr="0013335C" w14:paraId="509AA7EB" w14:textId="77777777" w:rsidTr="00595F98">
        <w:tc>
          <w:tcPr>
            <w:tcW w:w="5940" w:type="dxa"/>
          </w:tcPr>
          <w:p w14:paraId="6C8EA9AA" w14:textId="77777777" w:rsidR="00567FC7" w:rsidRPr="0013335C" w:rsidRDefault="00567FC7" w:rsidP="00567FC7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80FD24C" w14:textId="0D352502" w:rsidR="00567FC7" w:rsidRPr="0013335C" w:rsidRDefault="00D34327" w:rsidP="00567FC7">
            <w:pPr>
              <w:tabs>
                <w:tab w:val="decimal" w:pos="1150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4327">
              <w:rPr>
                <w:rFonts w:ascii="Angsana New" w:hAnsi="Angsana New"/>
                <w:sz w:val="30"/>
                <w:szCs w:val="30"/>
                <w:lang w:val="en-US"/>
              </w:rPr>
              <w:t>301,13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14:paraId="52038B0B" w14:textId="77777777" w:rsidR="00567FC7" w:rsidRPr="0013335C" w:rsidRDefault="00567FC7" w:rsidP="00567FC7">
            <w:pPr>
              <w:tabs>
                <w:tab w:val="decimal" w:pos="1354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CFA123D" w14:textId="658FFDE5" w:rsidR="00567FC7" w:rsidRPr="0032394E" w:rsidRDefault="00567FC7" w:rsidP="00567FC7">
            <w:pPr>
              <w:tabs>
                <w:tab w:val="decimal" w:pos="1140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394E">
              <w:rPr>
                <w:rFonts w:asciiTheme="majorBidi" w:hAnsiTheme="majorBidi" w:cstheme="majorBidi"/>
                <w:sz w:val="30"/>
                <w:szCs w:val="30"/>
              </w:rPr>
              <w:t>274,141</w:t>
            </w:r>
          </w:p>
        </w:tc>
      </w:tr>
      <w:tr w:rsidR="00567FC7" w:rsidRPr="0013335C" w14:paraId="69180A84" w14:textId="77777777" w:rsidTr="00595F98">
        <w:tc>
          <w:tcPr>
            <w:tcW w:w="5940" w:type="dxa"/>
          </w:tcPr>
          <w:p w14:paraId="5828C2A7" w14:textId="77777777" w:rsidR="00567FC7" w:rsidRPr="0013335C" w:rsidRDefault="00567FC7" w:rsidP="00567FC7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EC06A2B" w14:textId="1F75068D" w:rsidR="00567FC7" w:rsidRPr="0013335C" w:rsidRDefault="00842085" w:rsidP="00567FC7">
            <w:pPr>
              <w:tabs>
                <w:tab w:val="decimal" w:pos="1151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208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26B5C3DF" w14:textId="77777777" w:rsidR="00567FC7" w:rsidRPr="0013335C" w:rsidRDefault="00567FC7" w:rsidP="00567FC7">
            <w:pPr>
              <w:tabs>
                <w:tab w:val="decimal" w:pos="1354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26280A18" w14:textId="4B777C6C" w:rsidR="00567FC7" w:rsidRPr="0032394E" w:rsidRDefault="00567FC7" w:rsidP="00567FC7">
            <w:pPr>
              <w:tabs>
                <w:tab w:val="decimal" w:pos="11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394E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567FC7" w:rsidRPr="0013335C" w14:paraId="3A6AFBEE" w14:textId="77777777" w:rsidTr="002C4EBE">
        <w:tc>
          <w:tcPr>
            <w:tcW w:w="5940" w:type="dxa"/>
          </w:tcPr>
          <w:p w14:paraId="5A5854F3" w14:textId="34769215" w:rsidR="00567FC7" w:rsidRPr="0013335C" w:rsidRDefault="00567FC7" w:rsidP="00567FC7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2C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  <w:r w:rsidRPr="00BB72C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FD6CE" w14:textId="027744FA" w:rsidR="00567FC7" w:rsidRPr="0013335C" w:rsidRDefault="00842085" w:rsidP="00567FC7">
            <w:pPr>
              <w:tabs>
                <w:tab w:val="decimal" w:pos="1150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2085">
              <w:rPr>
                <w:rFonts w:ascii="Angsana New" w:hAnsi="Angsana New"/>
                <w:sz w:val="30"/>
                <w:szCs w:val="30"/>
                <w:lang w:val="en-US"/>
              </w:rPr>
              <w:t>649,397</w:t>
            </w:r>
          </w:p>
        </w:tc>
        <w:tc>
          <w:tcPr>
            <w:tcW w:w="284" w:type="dxa"/>
          </w:tcPr>
          <w:p w14:paraId="1FA05F3A" w14:textId="77777777" w:rsidR="00567FC7" w:rsidRPr="0013335C" w:rsidRDefault="00567FC7" w:rsidP="00567FC7">
            <w:pPr>
              <w:tabs>
                <w:tab w:val="decimal" w:pos="1354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671E4FF" w14:textId="3EAD52D1" w:rsidR="00567FC7" w:rsidRPr="0013335C" w:rsidRDefault="00567FC7" w:rsidP="00567FC7">
            <w:pPr>
              <w:tabs>
                <w:tab w:val="decimal" w:pos="1140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94E">
              <w:rPr>
                <w:rFonts w:ascii="Angsana New" w:hAnsi="Angsana New"/>
                <w:sz w:val="30"/>
                <w:szCs w:val="30"/>
                <w:lang w:val="en-US"/>
              </w:rPr>
              <w:t>928,018</w:t>
            </w:r>
          </w:p>
        </w:tc>
      </w:tr>
      <w:tr w:rsidR="00567FC7" w:rsidRPr="0013335C" w14:paraId="3C0EDFAB" w14:textId="77777777" w:rsidTr="002C4EBE">
        <w:trPr>
          <w:trHeight w:val="49"/>
        </w:trPr>
        <w:tc>
          <w:tcPr>
            <w:tcW w:w="5940" w:type="dxa"/>
          </w:tcPr>
          <w:p w14:paraId="354FA584" w14:textId="77777777" w:rsidR="00567FC7" w:rsidRPr="0013335C" w:rsidRDefault="00567FC7" w:rsidP="00567FC7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D7A71" w14:textId="21796B88" w:rsidR="00567FC7" w:rsidRPr="0013335C" w:rsidRDefault="00842085" w:rsidP="00567FC7">
            <w:pPr>
              <w:tabs>
                <w:tab w:val="decimal" w:pos="1150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2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950,5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284" w:type="dxa"/>
            <w:shd w:val="clear" w:color="auto" w:fill="auto"/>
          </w:tcPr>
          <w:p w14:paraId="0D9F1174" w14:textId="77777777" w:rsidR="00567FC7" w:rsidRPr="00F11B48" w:rsidRDefault="00567FC7" w:rsidP="00567FC7">
            <w:pPr>
              <w:tabs>
                <w:tab w:val="decimal" w:pos="1354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D3ECC" w14:textId="623CF19D" w:rsidR="00567FC7" w:rsidRPr="00567FC7" w:rsidRDefault="00567FC7" w:rsidP="00567FC7">
            <w:pPr>
              <w:tabs>
                <w:tab w:val="decimal" w:pos="1140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39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1,202,195</w:t>
            </w:r>
          </w:p>
        </w:tc>
      </w:tr>
      <w:tr w:rsidR="00BB72C3" w:rsidRPr="0013335C" w14:paraId="23217F18" w14:textId="77777777" w:rsidTr="002C4EBE">
        <w:trPr>
          <w:trHeight w:val="49"/>
        </w:trPr>
        <w:tc>
          <w:tcPr>
            <w:tcW w:w="5940" w:type="dxa"/>
          </w:tcPr>
          <w:p w14:paraId="56745294" w14:textId="77777777" w:rsidR="00BB72C3" w:rsidRPr="0013335C" w:rsidRDefault="00BB72C3" w:rsidP="00567FC7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790D8CC" w14:textId="77777777" w:rsidR="00BB72C3" w:rsidRPr="0013335C" w:rsidRDefault="00BB72C3" w:rsidP="00567FC7">
            <w:pPr>
              <w:tabs>
                <w:tab w:val="decimal" w:pos="1150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AD9EC91" w14:textId="77777777" w:rsidR="00BB72C3" w:rsidRPr="00F11B48" w:rsidRDefault="00BB72C3" w:rsidP="00567FC7">
            <w:pPr>
              <w:tabs>
                <w:tab w:val="decimal" w:pos="1354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35554414" w14:textId="77777777" w:rsidR="00BB72C3" w:rsidRPr="00567FC7" w:rsidRDefault="00BB72C3" w:rsidP="00567FC7">
            <w:pPr>
              <w:tabs>
                <w:tab w:val="decimal" w:pos="1140"/>
              </w:tabs>
              <w:spacing w:line="400" w:lineRule="exact"/>
              <w:ind w:left="-108"/>
              <w:rPr>
                <w:b/>
                <w:bCs/>
              </w:rPr>
            </w:pPr>
          </w:p>
        </w:tc>
      </w:tr>
      <w:tr w:rsidR="00162BB1" w:rsidRPr="00426B46" w14:paraId="229EECC3" w14:textId="77777777" w:rsidTr="00A90973">
        <w:tc>
          <w:tcPr>
            <w:tcW w:w="5940" w:type="dxa"/>
          </w:tcPr>
          <w:p w14:paraId="43F7A1D5" w14:textId="46BDD486" w:rsidR="00162BB1" w:rsidRPr="00426B46" w:rsidRDefault="00162BB1" w:rsidP="00162B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26B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0E083E8D" w14:textId="09A1C472" w:rsidR="00162BB1" w:rsidRPr="00426B46" w:rsidRDefault="00162BB1" w:rsidP="00426B46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D54565A" w14:textId="77777777" w:rsidR="00162BB1" w:rsidRPr="00426B46" w:rsidRDefault="00162BB1" w:rsidP="00426B46">
            <w:pPr>
              <w:tabs>
                <w:tab w:val="decimal" w:pos="1354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57819E33" w14:textId="475E59A4" w:rsidR="00162BB1" w:rsidRPr="00426B46" w:rsidRDefault="00162BB1" w:rsidP="00426B46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B7307C" w:rsidRPr="00426B46" w14:paraId="2CF91ABF" w14:textId="77777777" w:rsidTr="00A90973">
        <w:tc>
          <w:tcPr>
            <w:tcW w:w="5940" w:type="dxa"/>
          </w:tcPr>
          <w:p w14:paraId="5368B13C" w14:textId="3F511CD4" w:rsidR="00B7307C" w:rsidRPr="00426B46" w:rsidRDefault="00B7307C" w:rsidP="00162B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14:paraId="72642AA1" w14:textId="6D7EF086" w:rsidR="00B7307C" w:rsidRPr="004F1EE2" w:rsidRDefault="004F1EE2" w:rsidP="004F1EE2">
            <w:pPr>
              <w:tabs>
                <w:tab w:val="decimal" w:pos="1150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1EE2">
              <w:rPr>
                <w:rFonts w:ascii="Angsana New" w:hAnsi="Angsana New"/>
                <w:sz w:val="30"/>
                <w:szCs w:val="30"/>
                <w:lang w:val="en-US"/>
              </w:rPr>
              <w:t>1,330</w:t>
            </w:r>
          </w:p>
        </w:tc>
        <w:tc>
          <w:tcPr>
            <w:tcW w:w="284" w:type="dxa"/>
            <w:shd w:val="clear" w:color="auto" w:fill="auto"/>
          </w:tcPr>
          <w:p w14:paraId="07C4488B" w14:textId="77777777" w:rsidR="00B7307C" w:rsidRPr="00426B46" w:rsidRDefault="00B7307C" w:rsidP="00426B46">
            <w:pPr>
              <w:tabs>
                <w:tab w:val="decimal" w:pos="1354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101FBF43" w14:textId="25CBC743" w:rsidR="00B7307C" w:rsidRPr="00B7307C" w:rsidRDefault="00B7307C" w:rsidP="00B7307C">
            <w:pPr>
              <w:tabs>
                <w:tab w:val="decimal" w:pos="8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B730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62BB1" w:rsidRPr="00426B46" w14:paraId="1FD9D9F7" w14:textId="77777777" w:rsidTr="00A90973">
        <w:tc>
          <w:tcPr>
            <w:tcW w:w="5940" w:type="dxa"/>
          </w:tcPr>
          <w:p w14:paraId="534FCF22" w14:textId="77777777" w:rsidR="00162BB1" w:rsidRPr="002C4EBE" w:rsidRDefault="00162BB1" w:rsidP="00162BB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C4EB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37CA359A" w14:textId="53EF2CD9" w:rsidR="00162BB1" w:rsidRPr="00426B46" w:rsidRDefault="004F1EE2" w:rsidP="00162BB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1E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63771E26" w14:textId="77777777" w:rsidR="00162BB1" w:rsidRPr="00426B46" w:rsidRDefault="00162BB1" w:rsidP="00162BB1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6BCC8366" w14:textId="5CD51B56" w:rsidR="00162BB1" w:rsidRPr="00426B46" w:rsidRDefault="00876948" w:rsidP="00162BB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62BB1" w:rsidRPr="00426B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67F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</w:tr>
      <w:tr w:rsidR="00162BB1" w:rsidRPr="00426B46" w14:paraId="4EAFED55" w14:textId="77777777" w:rsidTr="00226B52">
        <w:tc>
          <w:tcPr>
            <w:tcW w:w="5940" w:type="dxa"/>
          </w:tcPr>
          <w:p w14:paraId="038BA097" w14:textId="43CF0FE9" w:rsidR="00162BB1" w:rsidRPr="002C4EBE" w:rsidRDefault="00162BB1" w:rsidP="00162B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C4EB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C7BC0" w14:textId="0167691C" w:rsidR="00162BB1" w:rsidRPr="00426B46" w:rsidRDefault="004F1EE2" w:rsidP="00162BB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1E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1,736</w:t>
            </w:r>
          </w:p>
        </w:tc>
        <w:tc>
          <w:tcPr>
            <w:tcW w:w="284" w:type="dxa"/>
          </w:tcPr>
          <w:p w14:paraId="744445BF" w14:textId="77777777" w:rsidR="00162BB1" w:rsidRPr="00426B46" w:rsidRDefault="00162BB1" w:rsidP="00162BB1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A3497C9" w14:textId="0F149479" w:rsidR="00162BB1" w:rsidRPr="00426B46" w:rsidRDefault="00876948" w:rsidP="00162BB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67F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</w:tr>
      <w:tr w:rsidR="00162BB1" w:rsidRPr="00426B46" w14:paraId="5FB25B3C" w14:textId="77777777" w:rsidTr="00226B52">
        <w:tc>
          <w:tcPr>
            <w:tcW w:w="5940" w:type="dxa"/>
          </w:tcPr>
          <w:p w14:paraId="4E30C4B3" w14:textId="77777777" w:rsidR="00162BB1" w:rsidRPr="002C4EBE" w:rsidRDefault="00162BB1" w:rsidP="00162B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C4E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6D34E" w14:textId="5E78A7D5" w:rsidR="00162BB1" w:rsidRPr="00426B46" w:rsidRDefault="004F1EE2" w:rsidP="00C90FEC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F1E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4,541</w:t>
            </w:r>
          </w:p>
        </w:tc>
        <w:tc>
          <w:tcPr>
            <w:tcW w:w="284" w:type="dxa"/>
            <w:shd w:val="clear" w:color="auto" w:fill="auto"/>
          </w:tcPr>
          <w:p w14:paraId="7B152DBA" w14:textId="77777777" w:rsidR="00162BB1" w:rsidRPr="00426B46" w:rsidRDefault="00162BB1" w:rsidP="00162BB1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822F7" w14:textId="4C6C4BF3" w:rsidR="00162BB1" w:rsidRPr="00426B46" w:rsidRDefault="00876948" w:rsidP="00162BB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62BB1"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67F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2C4EBE" w:rsidRPr="00426B46" w14:paraId="311A451A" w14:textId="77777777" w:rsidTr="00F21D04">
        <w:tc>
          <w:tcPr>
            <w:tcW w:w="5940" w:type="dxa"/>
          </w:tcPr>
          <w:p w14:paraId="7E7B737A" w14:textId="77777777" w:rsidR="002C4EBE" w:rsidRPr="002C4EBE" w:rsidRDefault="002C4EBE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610A046E" w14:textId="77777777" w:rsidR="002C4EBE" w:rsidRDefault="002C4EBE" w:rsidP="00426B4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858EC91" w14:textId="77777777" w:rsidR="002C4EBE" w:rsidRPr="00426B46" w:rsidRDefault="002C4EBE" w:rsidP="00426B46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66785323" w14:textId="77777777" w:rsidR="002C4EBE" w:rsidRPr="00876948" w:rsidRDefault="002C4EBE" w:rsidP="00426B4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4EBE" w:rsidRPr="00426B46" w14:paraId="1B1FE435" w14:textId="1349DD64" w:rsidTr="00E76943">
        <w:tc>
          <w:tcPr>
            <w:tcW w:w="5940" w:type="dxa"/>
          </w:tcPr>
          <w:p w14:paraId="1D62FE38" w14:textId="0FD30344" w:rsidR="002C4EBE" w:rsidRPr="002C4EBE" w:rsidRDefault="002C4EBE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C4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C4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</w:p>
        </w:tc>
        <w:tc>
          <w:tcPr>
            <w:tcW w:w="1440" w:type="dxa"/>
            <w:shd w:val="clear" w:color="auto" w:fill="auto"/>
          </w:tcPr>
          <w:p w14:paraId="79BF593F" w14:textId="6BF3169B" w:rsidR="002C4EBE" w:rsidRPr="00426B46" w:rsidRDefault="002C4EBE" w:rsidP="00426B4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CCFBADA" w14:textId="77777777" w:rsidR="002C4EBE" w:rsidRPr="00426B46" w:rsidRDefault="002C4EBE" w:rsidP="00426B46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08400581" w14:textId="56DCB405" w:rsidR="002C4EBE" w:rsidRPr="00426B46" w:rsidRDefault="002C4EBE" w:rsidP="00426B4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4EBE" w:rsidRPr="00426B46" w14:paraId="7ABD5AC9" w14:textId="0CA041C6" w:rsidTr="00803B77">
        <w:tc>
          <w:tcPr>
            <w:tcW w:w="5940" w:type="dxa"/>
          </w:tcPr>
          <w:p w14:paraId="41DB9A6E" w14:textId="79A24724" w:rsidR="002C4EBE" w:rsidRPr="002C4EBE" w:rsidRDefault="002C4EBE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C4EB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0C041F5" w14:textId="4248D700" w:rsidR="002C4EBE" w:rsidRPr="00426B46" w:rsidRDefault="003F7F5F" w:rsidP="00426B46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7F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98,948</w:t>
            </w:r>
          </w:p>
        </w:tc>
        <w:tc>
          <w:tcPr>
            <w:tcW w:w="284" w:type="dxa"/>
            <w:shd w:val="clear" w:color="auto" w:fill="auto"/>
          </w:tcPr>
          <w:p w14:paraId="0AAF1F3C" w14:textId="77777777" w:rsidR="002C4EBE" w:rsidRPr="00426B46" w:rsidRDefault="002C4EBE" w:rsidP="00426B46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7B4E025B" w14:textId="7DAE8C6A" w:rsidR="002C4EBE" w:rsidRPr="00426B46" w:rsidRDefault="002C4EBE" w:rsidP="00426B46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6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98,247</w:t>
            </w:r>
          </w:p>
        </w:tc>
      </w:tr>
      <w:tr w:rsidR="002C4EBE" w:rsidRPr="00426B46" w14:paraId="3C3E4346" w14:textId="77777777" w:rsidTr="002C4EBE">
        <w:tc>
          <w:tcPr>
            <w:tcW w:w="5940" w:type="dxa"/>
          </w:tcPr>
          <w:p w14:paraId="053FDF58" w14:textId="77777777" w:rsidR="002C4EBE" w:rsidRPr="002C4EBE" w:rsidRDefault="002C4EBE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E67E937" w14:textId="77777777" w:rsidR="002C4EBE" w:rsidRPr="00426B46" w:rsidRDefault="002C4EBE" w:rsidP="00426B46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36AD04C" w14:textId="77777777" w:rsidR="002C4EBE" w:rsidRPr="00426B46" w:rsidRDefault="002C4EBE" w:rsidP="00426B46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3C5F469" w14:textId="77777777" w:rsidR="002C4EBE" w:rsidRPr="009B6ED9" w:rsidRDefault="002C4EBE" w:rsidP="00426B46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B6815" w:rsidRPr="00426B46" w14:paraId="79276CF1" w14:textId="77777777" w:rsidTr="002C4EBE">
        <w:tc>
          <w:tcPr>
            <w:tcW w:w="5940" w:type="dxa"/>
          </w:tcPr>
          <w:p w14:paraId="70DA4438" w14:textId="77777777" w:rsidR="001B6815" w:rsidRPr="002C4EBE" w:rsidRDefault="001B6815" w:rsidP="00426B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0781900" w14:textId="77777777" w:rsidR="001B6815" w:rsidRPr="00426B46" w:rsidRDefault="001B6815" w:rsidP="00426B46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A63C3D5" w14:textId="77777777" w:rsidR="001B6815" w:rsidRPr="00426B46" w:rsidRDefault="001B6815" w:rsidP="00426B46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005C8A04" w14:textId="77777777" w:rsidR="001B6815" w:rsidRPr="009B6ED9" w:rsidRDefault="001B6815" w:rsidP="00426B46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A3B3C" w:rsidRPr="00426B46" w14:paraId="350132DC" w14:textId="77777777" w:rsidTr="00A90973">
        <w:tc>
          <w:tcPr>
            <w:tcW w:w="5940" w:type="dxa"/>
          </w:tcPr>
          <w:p w14:paraId="16679A9C" w14:textId="5582BAE3" w:rsidR="004A3B3C" w:rsidRPr="00426B46" w:rsidRDefault="004A3B3C" w:rsidP="004A3B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26B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1440" w:type="dxa"/>
          </w:tcPr>
          <w:p w14:paraId="1FA3094C" w14:textId="2C9E6A2D" w:rsidR="004A3B3C" w:rsidRPr="00426B46" w:rsidRDefault="004A3B3C" w:rsidP="004A3B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CA86C0B" w14:textId="77777777" w:rsidR="004A3B3C" w:rsidRPr="00426B46" w:rsidRDefault="004A3B3C" w:rsidP="004A3B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445CE1D" w14:textId="3BA7BA2F" w:rsidR="004A3B3C" w:rsidRPr="00426B46" w:rsidRDefault="004A3B3C" w:rsidP="004A3B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3B3C" w:rsidRPr="00426B46" w14:paraId="1E9D7E93" w14:textId="77777777" w:rsidTr="00A90973">
        <w:tc>
          <w:tcPr>
            <w:tcW w:w="5940" w:type="dxa"/>
          </w:tcPr>
          <w:p w14:paraId="144C98CE" w14:textId="619026B0" w:rsidR="004A3B3C" w:rsidRPr="007B2DB1" w:rsidRDefault="004A3B3C" w:rsidP="004A3B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/>
              </w:rPr>
            </w:pPr>
            <w:r w:rsidRPr="002C4EB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98ED001" w14:textId="12E05035" w:rsidR="004A3B3C" w:rsidRPr="00426B46" w:rsidRDefault="003F7F5F" w:rsidP="004A3B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7F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143,989</w:t>
            </w:r>
          </w:p>
        </w:tc>
        <w:tc>
          <w:tcPr>
            <w:tcW w:w="284" w:type="dxa"/>
            <w:shd w:val="clear" w:color="auto" w:fill="auto"/>
          </w:tcPr>
          <w:p w14:paraId="56CEA6E8" w14:textId="77777777" w:rsidR="004A3B3C" w:rsidRPr="00426B46" w:rsidRDefault="004A3B3C" w:rsidP="004A3B3C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50E5E560" w14:textId="117B3430" w:rsidR="004A3B3C" w:rsidRPr="00426B46" w:rsidRDefault="004A3B3C" w:rsidP="004A3B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6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176,830</w:t>
            </w:r>
          </w:p>
        </w:tc>
      </w:tr>
      <w:tr w:rsidR="004A3B3C" w:rsidRPr="00A90973" w14:paraId="2B9785C7" w14:textId="77777777" w:rsidTr="00A90973">
        <w:tc>
          <w:tcPr>
            <w:tcW w:w="5940" w:type="dxa"/>
          </w:tcPr>
          <w:p w14:paraId="2BAEE2AA" w14:textId="6D237056" w:rsidR="004A3B3C" w:rsidRPr="00A90973" w:rsidRDefault="004A3B3C" w:rsidP="004A3B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F3A5338" w14:textId="77777777" w:rsidR="004A3B3C" w:rsidRPr="00A90973" w:rsidRDefault="004A3B3C" w:rsidP="004A3B3C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4A3B3C" w:rsidRPr="00A90973" w14:paraId="7120CFA0" w14:textId="77777777" w:rsidTr="00A90973">
        <w:tc>
          <w:tcPr>
            <w:tcW w:w="5940" w:type="dxa"/>
          </w:tcPr>
          <w:p w14:paraId="19E8FBB2" w14:textId="03997780" w:rsidR="004A3B3C" w:rsidRPr="00A90973" w:rsidRDefault="004A3B3C" w:rsidP="004A3B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3150" w:type="dxa"/>
            <w:gridSpan w:val="3"/>
          </w:tcPr>
          <w:p w14:paraId="1A0C9E47" w14:textId="77777777" w:rsidR="004A3B3C" w:rsidRPr="00A90973" w:rsidRDefault="004A3B3C" w:rsidP="004A3B3C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4A3B3C" w:rsidRPr="00A90973" w14:paraId="0BF4FC47" w14:textId="77777777" w:rsidTr="00A90973">
        <w:tc>
          <w:tcPr>
            <w:tcW w:w="5940" w:type="dxa"/>
          </w:tcPr>
          <w:p w14:paraId="5A63B580" w14:textId="77777777" w:rsidR="004A3B3C" w:rsidRPr="00A90973" w:rsidRDefault="004A3B3C" w:rsidP="004A3B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E36D8DA" w14:textId="07E7B0ED" w:rsidR="004A3B3C" w:rsidRPr="00A90973" w:rsidRDefault="000138C1" w:rsidP="004A3B3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8C1">
              <w:rPr>
                <w:rFonts w:ascii="Angsana New" w:hAnsi="Angsana New"/>
                <w:sz w:val="30"/>
                <w:szCs w:val="30"/>
                <w:lang w:val="en-US"/>
              </w:rPr>
              <w:t>99,25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5929E581" w14:textId="77777777" w:rsidR="004A3B3C" w:rsidRPr="00A90973" w:rsidRDefault="004A3B3C" w:rsidP="004A3B3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7567C8D" w14:textId="31A2269C" w:rsidR="004A3B3C" w:rsidRPr="00A90973" w:rsidRDefault="004A3B3C" w:rsidP="004A3B3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7,078</w:t>
            </w:r>
          </w:p>
        </w:tc>
      </w:tr>
      <w:tr w:rsidR="004A3B3C" w:rsidRPr="00A90973" w14:paraId="03BD9C4B" w14:textId="77777777" w:rsidTr="00A90973">
        <w:tc>
          <w:tcPr>
            <w:tcW w:w="5940" w:type="dxa"/>
          </w:tcPr>
          <w:p w14:paraId="507ED51B" w14:textId="77777777" w:rsidR="004A3B3C" w:rsidRPr="00A90973" w:rsidRDefault="004A3B3C" w:rsidP="004A3B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CC2582F" w14:textId="2C5641DB" w:rsidR="004A3B3C" w:rsidRPr="00A90973" w:rsidRDefault="000138C1" w:rsidP="004A3B3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8C1">
              <w:rPr>
                <w:rFonts w:ascii="Angsana New" w:hAnsi="Angsana New"/>
                <w:sz w:val="30"/>
                <w:szCs w:val="30"/>
                <w:lang w:val="en-US"/>
              </w:rPr>
              <w:t>7,9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84" w:type="dxa"/>
          </w:tcPr>
          <w:p w14:paraId="36BDC1B7" w14:textId="77777777" w:rsidR="004A3B3C" w:rsidRPr="00A90973" w:rsidRDefault="004A3B3C" w:rsidP="004A3B3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BD5DA0" w14:textId="3A1914AA" w:rsidR="004A3B3C" w:rsidRPr="00A90973" w:rsidRDefault="004A3B3C" w:rsidP="004A3B3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7,985</w:t>
            </w:r>
          </w:p>
        </w:tc>
      </w:tr>
      <w:tr w:rsidR="004A3B3C" w:rsidRPr="00A90973" w14:paraId="6E754F83" w14:textId="77777777" w:rsidTr="00A90973">
        <w:tc>
          <w:tcPr>
            <w:tcW w:w="5940" w:type="dxa"/>
          </w:tcPr>
          <w:p w14:paraId="1C21A292" w14:textId="72291C74" w:rsidR="004A3B3C" w:rsidRPr="00A90973" w:rsidRDefault="004A3B3C" w:rsidP="004A3B3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4E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666CCA" w14:textId="64700E6B" w:rsidR="004A3B3C" w:rsidRPr="00A90973" w:rsidRDefault="000138C1" w:rsidP="004A3B3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8C1">
              <w:rPr>
                <w:rFonts w:ascii="Angsana New" w:hAnsi="Angsana New"/>
                <w:sz w:val="30"/>
                <w:szCs w:val="30"/>
                <w:lang w:val="en-US"/>
              </w:rPr>
              <w:t>6,48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61687299" w14:textId="77777777" w:rsidR="004A3B3C" w:rsidRPr="00A90973" w:rsidRDefault="004A3B3C" w:rsidP="004A3B3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F014307" w14:textId="4BE0FE6B" w:rsidR="004A3B3C" w:rsidRPr="00A90973" w:rsidRDefault="004A3B3C" w:rsidP="004A3B3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9,365</w:t>
            </w:r>
          </w:p>
        </w:tc>
      </w:tr>
      <w:tr w:rsidR="004A3B3C" w:rsidRPr="00A90973" w14:paraId="4E2E27A9" w14:textId="77777777" w:rsidTr="00A90973">
        <w:tc>
          <w:tcPr>
            <w:tcW w:w="5940" w:type="dxa"/>
          </w:tcPr>
          <w:p w14:paraId="25784B0E" w14:textId="77777777" w:rsidR="004A3B3C" w:rsidRPr="00A90973" w:rsidRDefault="004A3B3C" w:rsidP="004A3B3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4124F" w14:textId="4B7342F4" w:rsidR="004A3B3C" w:rsidRPr="00A90973" w:rsidRDefault="000138C1" w:rsidP="004A3B3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138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113,677</w:t>
            </w:r>
          </w:p>
        </w:tc>
        <w:tc>
          <w:tcPr>
            <w:tcW w:w="284" w:type="dxa"/>
            <w:shd w:val="clear" w:color="auto" w:fill="auto"/>
          </w:tcPr>
          <w:p w14:paraId="529F1958" w14:textId="77777777" w:rsidR="004A3B3C" w:rsidRPr="00A90973" w:rsidRDefault="004A3B3C" w:rsidP="004A3B3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C2B19" w14:textId="2B91418C" w:rsidR="004A3B3C" w:rsidRPr="00A90973" w:rsidRDefault="004A3B3C" w:rsidP="004A3B3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34,428</w:t>
            </w:r>
          </w:p>
        </w:tc>
      </w:tr>
    </w:tbl>
    <w:p w14:paraId="74FBB9B6" w14:textId="77777777" w:rsidR="009B6ED9" w:rsidRDefault="009B6ED9" w:rsidP="00CC7EE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FB19434" w14:textId="498B0784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743D7DFD" w14:textId="77777777" w:rsidR="00302122" w:rsidRPr="00226264" w:rsidRDefault="00302122" w:rsidP="0075417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302122" w:rsidRPr="00754170" w14:paraId="4526EEA8" w14:textId="77777777" w:rsidTr="00EC26D5">
        <w:trPr>
          <w:tblHeader/>
        </w:trPr>
        <w:tc>
          <w:tcPr>
            <w:tcW w:w="3415" w:type="pct"/>
          </w:tcPr>
          <w:p w14:paraId="11BEC7D2" w14:textId="77777777" w:rsidR="00754170" w:rsidRDefault="00754170" w:rsidP="006D66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B414D8B" w14:textId="77777777" w:rsidR="00ED7DD1" w:rsidRDefault="00ED7DD1" w:rsidP="006D66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61746BF" w14:textId="7B9ADAC1" w:rsidR="00302122" w:rsidRPr="00754170" w:rsidRDefault="00754170" w:rsidP="006D66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B6E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9B6E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E872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B6E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9B6E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50" w:type="pct"/>
          </w:tcPr>
          <w:p w14:paraId="760206B1" w14:textId="77777777" w:rsidR="00302122" w:rsidRPr="00754170" w:rsidRDefault="00302122" w:rsidP="006D66B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E1C8EF0" w14:textId="77777777" w:rsidR="00ED7DD1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6C7B780" w14:textId="41E44AF6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76D7856F" w14:textId="77777777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02122" w:rsidRPr="00754170" w14:paraId="117A2AA6" w14:textId="77777777" w:rsidTr="00EC26D5">
        <w:trPr>
          <w:tblHeader/>
        </w:trPr>
        <w:tc>
          <w:tcPr>
            <w:tcW w:w="3415" w:type="pct"/>
          </w:tcPr>
          <w:p w14:paraId="0B965F08" w14:textId="77777777" w:rsidR="00302122" w:rsidRPr="00754170" w:rsidRDefault="00302122" w:rsidP="006D66B2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C866C3" w14:textId="77777777" w:rsidR="00302122" w:rsidRPr="00754170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D1B0ACC" w14:textId="77777777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6B6" w:rsidRPr="00754170" w14:paraId="218A43CA" w14:textId="77777777" w:rsidTr="00EC26D5">
        <w:trPr>
          <w:tblHeader/>
        </w:trPr>
        <w:tc>
          <w:tcPr>
            <w:tcW w:w="3415" w:type="pct"/>
          </w:tcPr>
          <w:p w14:paraId="1A616512" w14:textId="2700A16D" w:rsidR="006626B6" w:rsidRPr="00754170" w:rsidRDefault="006626B6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0" w:type="pct"/>
          </w:tcPr>
          <w:p w14:paraId="256F228E" w14:textId="77777777" w:rsidR="006626B6" w:rsidRPr="00754170" w:rsidRDefault="006626B6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7F880DE7" w14:textId="28EE8717" w:rsidR="006626B6" w:rsidRPr="002C4EBE" w:rsidRDefault="009F1AA7" w:rsidP="00EC26D5">
            <w:pPr>
              <w:tabs>
                <w:tab w:val="decimal" w:pos="2233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9F1AA7">
              <w:rPr>
                <w:rFonts w:ascii="Angsana New" w:hAnsi="Angsana New"/>
                <w:sz w:val="30"/>
                <w:szCs w:val="30"/>
              </w:rPr>
              <w:t>59,119</w:t>
            </w:r>
          </w:p>
        </w:tc>
      </w:tr>
      <w:tr w:rsidR="006626B6" w:rsidRPr="00754170" w14:paraId="595F5C61" w14:textId="77777777" w:rsidTr="00EC26D5">
        <w:trPr>
          <w:tblHeader/>
        </w:trPr>
        <w:tc>
          <w:tcPr>
            <w:tcW w:w="3415" w:type="pct"/>
          </w:tcPr>
          <w:p w14:paraId="038131BA" w14:textId="7F07569D" w:rsidR="006626B6" w:rsidRPr="00754170" w:rsidRDefault="006626B6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0E5D6C6A" w14:textId="77777777" w:rsidR="006626B6" w:rsidRPr="00754170" w:rsidRDefault="006626B6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6B1D2D4A" w14:textId="56BAA6B7" w:rsidR="006626B6" w:rsidRPr="002C4EBE" w:rsidRDefault="009F1AA7" w:rsidP="00ED7DD1">
            <w:pPr>
              <w:tabs>
                <w:tab w:val="decimal" w:pos="222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9F1AA7">
              <w:rPr>
                <w:rFonts w:ascii="Angsana New" w:hAnsi="Angsana New"/>
                <w:sz w:val="30"/>
                <w:szCs w:val="30"/>
              </w:rPr>
              <w:t>(19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9F1AA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5D15427" w14:textId="6E26ADBD" w:rsidR="000E2084" w:rsidRDefault="000E2084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CE41BFA" w14:textId="36122A73" w:rsidR="002C4EBE" w:rsidRDefault="002C4EBE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1F35571" w14:textId="1F21BDD3" w:rsidR="002C4EBE" w:rsidRDefault="002C4EBE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C7BFF2C" w14:textId="6BF92BAD" w:rsidR="002C4EBE" w:rsidRDefault="002C4EBE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10D6CE1" w14:textId="0B16D646" w:rsidR="002C4EBE" w:rsidRDefault="002C4EBE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626E971" w14:textId="1DD63565" w:rsidR="002C4EBE" w:rsidRDefault="002C4EBE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DCB3703" w14:textId="30CF5F69" w:rsidR="002C4EBE" w:rsidRDefault="002C4EBE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E8BFD0A" w14:textId="77777777" w:rsidR="00C63889" w:rsidRDefault="00C63889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21DF5E9" w14:textId="77777777" w:rsidR="002C4EBE" w:rsidRPr="00D150AC" w:rsidRDefault="002C4EBE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52FFB171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ECD8585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74186CAC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72479F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72479F" w:rsidSect="00E8423C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2"/>
          <w:cols w:space="737"/>
        </w:sectPr>
      </w:pPr>
    </w:p>
    <w:p w14:paraId="35273BB9" w14:textId="123236BA" w:rsidR="004732E7" w:rsidRDefault="00367DC2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สำหรับงวด</w:t>
      </w:r>
      <w:r w:rsidR="00F844B8">
        <w:rPr>
          <w:rFonts w:ascii="Angsana New" w:eastAsia="Calibri" w:hAnsi="Angsana New" w:hint="cs"/>
          <w:sz w:val="30"/>
          <w:szCs w:val="30"/>
          <w:cs/>
          <w:lang w:val="en-US"/>
        </w:rPr>
        <w:t>สาม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เดือน</w:t>
      </w:r>
      <w:r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="00D6640E">
        <w:rPr>
          <w:rFonts w:ascii="Angsana New" w:hAnsi="Angsana New"/>
          <w:sz w:val="30"/>
          <w:szCs w:val="30"/>
          <w:lang w:val="en-US"/>
        </w:rPr>
        <w:t xml:space="preserve">0 </w:t>
      </w:r>
      <w:r w:rsidR="00D6640E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2C5FCE">
        <w:rPr>
          <w:rFonts w:ascii="Angsana New" w:hAnsi="Angsana New"/>
          <w:sz w:val="30"/>
          <w:szCs w:val="30"/>
          <w:cs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</w:t>
      </w:r>
      <w:r w:rsidR="00D6640E">
        <w:rPr>
          <w:rFonts w:ascii="Angsana New" w:hAnsi="Angsana New"/>
          <w:sz w:val="30"/>
          <w:szCs w:val="30"/>
          <w:lang w:val="en-US"/>
        </w:rPr>
        <w:t>5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</w:t>
      </w:r>
      <w:r w:rsidR="00D6640E">
        <w:rPr>
          <w:rFonts w:ascii="Angsana New" w:hAnsi="Angsana New"/>
          <w:sz w:val="30"/>
          <w:szCs w:val="30"/>
          <w:lang w:val="en-US"/>
        </w:rPr>
        <w:t>4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442FC73" w14:textId="77777777" w:rsidR="002D2D78" w:rsidRDefault="002D2D78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4407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2A19E9" w:rsidRPr="00046328" w14:paraId="4DA76F70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4445225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7" w:type="dxa"/>
            <w:gridSpan w:val="15"/>
            <w:vAlign w:val="bottom"/>
          </w:tcPr>
          <w:p w14:paraId="2B433DD2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2A19E9" w:rsidRPr="00046328" w14:paraId="32D41208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2B6B06D6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3F20FD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38568B9D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36DE13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32F2692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18B8C68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270" w:type="dxa"/>
            <w:vAlign w:val="bottom"/>
          </w:tcPr>
          <w:p w14:paraId="03A4D5DB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5ACD77F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A19E9" w:rsidRPr="00046328" w14:paraId="3753B8F8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0CC49028" w14:textId="10033DF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สำหรับงวด</w:t>
            </w:r>
            <w:r w:rsidR="009B6ED9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สาม</w:t>
            </w: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876948" w:rsidRPr="00876948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  <w:r w:rsidR="009B6ED9"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0 </w:t>
            </w:r>
            <w:r w:rsidR="009B6ED9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BDAFA70" w14:textId="57ADE6AE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9B6ED9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4AC68576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CFAD390" w14:textId="1661B4BF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9B6ED9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7D93110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E0131F5" w14:textId="265A4B6D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9B6ED9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5EE63395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55C215" w14:textId="769E343A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9B6ED9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35036922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EE51E75" w14:textId="6488F3CC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9B6ED9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16CE57EE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05100EBF" w14:textId="44CC7A2E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9B6ED9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54125B3A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F428F7E" w14:textId="615BF4AB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9B6ED9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1787C34C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E5BEB03" w14:textId="0F752CA9" w:rsidR="002A19E9" w:rsidRPr="00EA4EF7" w:rsidRDefault="00876948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9B6ED9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</w:tr>
      <w:tr w:rsidR="002A19E9" w:rsidRPr="00046328" w14:paraId="642A0A87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21EBC4A2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7" w:type="dxa"/>
            <w:gridSpan w:val="15"/>
            <w:tcBorders>
              <w:bottom w:val="nil"/>
            </w:tcBorders>
            <w:vAlign w:val="bottom"/>
          </w:tcPr>
          <w:p w14:paraId="6CE339B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2D2D78" w:rsidRPr="00046328" w14:paraId="48A70128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3BE2D05C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6021CE" w14:textId="1B072800" w:rsidR="002D2D78" w:rsidRPr="00EA4EF7" w:rsidRDefault="00342493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760,01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0DFDA126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1BE2F4" w14:textId="2AC1472C" w:rsidR="002D2D78" w:rsidRPr="00EA4EF7" w:rsidRDefault="009B6ED9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9B6ED9">
              <w:rPr>
                <w:rFonts w:ascii="Angsana New" w:hAnsi="Angsana New"/>
                <w:sz w:val="26"/>
                <w:szCs w:val="26"/>
                <w:lang w:val="en-US"/>
              </w:rPr>
              <w:t>757,399</w:t>
            </w:r>
          </w:p>
        </w:tc>
        <w:tc>
          <w:tcPr>
            <w:tcW w:w="270" w:type="dxa"/>
            <w:vAlign w:val="bottom"/>
          </w:tcPr>
          <w:p w14:paraId="06DE94AB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FA186C" w14:textId="67710F9C" w:rsidR="002D2D78" w:rsidRPr="00EA4EF7" w:rsidRDefault="00342493" w:rsidP="002D2D78">
            <w:pPr>
              <w:tabs>
                <w:tab w:val="decimal" w:pos="950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1,149,560</w:t>
            </w:r>
          </w:p>
        </w:tc>
        <w:tc>
          <w:tcPr>
            <w:tcW w:w="270" w:type="dxa"/>
            <w:vAlign w:val="bottom"/>
          </w:tcPr>
          <w:p w14:paraId="4C87B8D5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CA95CE" w14:textId="4860D1B8" w:rsidR="002D2D78" w:rsidRPr="00EA4EF7" w:rsidRDefault="009B6ED9" w:rsidP="002D2D78">
            <w:pPr>
              <w:tabs>
                <w:tab w:val="decimal" w:pos="89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9B6ED9">
              <w:rPr>
                <w:rFonts w:ascii="Angsana New" w:hAnsi="Angsana New"/>
                <w:sz w:val="26"/>
                <w:szCs w:val="26"/>
                <w:lang w:val="en-US"/>
              </w:rPr>
              <w:t>1,158,026</w:t>
            </w:r>
          </w:p>
        </w:tc>
        <w:tc>
          <w:tcPr>
            <w:tcW w:w="270" w:type="dxa"/>
            <w:vAlign w:val="bottom"/>
          </w:tcPr>
          <w:p w14:paraId="2FE1ABD2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8962AA" w14:textId="3DE21B85" w:rsidR="002D2D78" w:rsidRPr="00EA4EF7" w:rsidRDefault="00342493" w:rsidP="002D2D78">
            <w:pPr>
              <w:tabs>
                <w:tab w:val="decimal" w:pos="86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340,44</w:t>
            </w:r>
            <w:r w:rsidR="00855FCF">
              <w:rPr>
                <w:rFonts w:ascii="Angsana New" w:eastAsia="Calibri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549B099E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ACCE7F6" w14:textId="1699C5F0" w:rsidR="002D2D78" w:rsidRPr="00EA4EF7" w:rsidRDefault="009B6ED9" w:rsidP="002D2D78">
            <w:pPr>
              <w:tabs>
                <w:tab w:val="decimal" w:pos="877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9B6ED9">
              <w:rPr>
                <w:rFonts w:ascii="Angsana New" w:hAnsi="Angsana New"/>
                <w:sz w:val="26"/>
                <w:szCs w:val="26"/>
                <w:lang w:val="en-US"/>
              </w:rPr>
              <w:t>363,938</w:t>
            </w:r>
          </w:p>
        </w:tc>
        <w:tc>
          <w:tcPr>
            <w:tcW w:w="270" w:type="dxa"/>
            <w:vAlign w:val="bottom"/>
          </w:tcPr>
          <w:p w14:paraId="01EBA1FC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B1FD50" w14:textId="257F7FCC" w:rsidR="002D2D78" w:rsidRPr="00EA4EF7" w:rsidRDefault="00342493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</w:t>
            </w: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34249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250</w:t>
            </w: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34249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02</w:t>
            </w:r>
            <w:r w:rsidR="00855FCF">
              <w:rPr>
                <w:rFonts w:ascii="Angsana New" w:eastAsia="Calibri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124FCBD2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4AF508" w14:textId="5B1D8ACA" w:rsidR="002D2D78" w:rsidRPr="00EA4EF7" w:rsidRDefault="009B6ED9" w:rsidP="00631BC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9B6ED9">
              <w:rPr>
                <w:rFonts w:ascii="Angsana New" w:hAnsi="Angsana New"/>
                <w:sz w:val="26"/>
                <w:szCs w:val="26"/>
                <w:lang w:val="en-US"/>
              </w:rPr>
              <w:t>2,279,363</w:t>
            </w:r>
          </w:p>
        </w:tc>
      </w:tr>
      <w:tr w:rsidR="002D2D78" w:rsidRPr="00046328" w14:paraId="28D4C0E6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49E43FC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(ขาดทุน) 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46FDD35" w14:textId="7CC5AF57" w:rsidR="002D2D78" w:rsidRPr="00EA4EF7" w:rsidRDefault="00342493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24,57</w:t>
            </w:r>
            <w:r w:rsidR="00855FCF">
              <w:rPr>
                <w:rFonts w:ascii="Angsana New" w:eastAsia="Calibri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861644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D110AA4" w14:textId="76D44688" w:rsidR="002D2D78" w:rsidRPr="00EA4EF7" w:rsidRDefault="009B6ED9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9B6ED9">
              <w:rPr>
                <w:rFonts w:ascii="Angsana New" w:hAnsi="Angsana New"/>
                <w:sz w:val="26"/>
                <w:szCs w:val="26"/>
                <w:lang w:val="en-US"/>
              </w:rPr>
              <w:t>88,872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D20A8D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1EB75F4" w14:textId="1AFDB5C0" w:rsidR="002D2D78" w:rsidRPr="00EA4EF7" w:rsidRDefault="00342493" w:rsidP="002D2D78">
            <w:pPr>
              <w:tabs>
                <w:tab w:val="decimal" w:pos="950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88,04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18C3FF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E23C382" w14:textId="79080866" w:rsidR="002D2D78" w:rsidRPr="00EA4EF7" w:rsidRDefault="009B6ED9" w:rsidP="002D2D78">
            <w:pPr>
              <w:tabs>
                <w:tab w:val="decimal" w:pos="89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9B6ED9">
              <w:rPr>
                <w:rFonts w:ascii="Angsana New" w:hAnsi="Angsana New"/>
                <w:sz w:val="26"/>
                <w:szCs w:val="26"/>
                <w:lang w:val="en-US"/>
              </w:rPr>
              <w:t>228,967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104312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3E9D24C" w14:textId="4252AFAB" w:rsidR="002D2D78" w:rsidRPr="00EA4EF7" w:rsidRDefault="00342493" w:rsidP="002D2D78">
            <w:pPr>
              <w:tabs>
                <w:tab w:val="decimal" w:pos="86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(22,9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90</w:t>
            </w: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356F66" w14:textId="77777777" w:rsidR="002D2D78" w:rsidRPr="00EA4EF7" w:rsidRDefault="002D2D78" w:rsidP="002D2D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</w:tcPr>
          <w:p w14:paraId="18FF61F7" w14:textId="5A0901B8" w:rsidR="002D2D78" w:rsidRPr="00EA4EF7" w:rsidRDefault="009B6ED9" w:rsidP="002D2D78">
            <w:pPr>
              <w:tabs>
                <w:tab w:val="decimal" w:pos="877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9B6ED9">
              <w:rPr>
                <w:rFonts w:ascii="Angsana New" w:hAnsi="Angsana New"/>
                <w:sz w:val="26"/>
                <w:szCs w:val="26"/>
                <w:lang w:val="en-US"/>
              </w:rPr>
              <w:t>(5,044)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5E0644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A2327C2" w14:textId="41CCC995" w:rsidR="002D2D78" w:rsidRPr="00EA4EF7" w:rsidRDefault="00342493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89,63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1B91B23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552E981" w14:textId="4EE36A57" w:rsidR="002D2D78" w:rsidRPr="00EA4EF7" w:rsidRDefault="009B6ED9" w:rsidP="00631BC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9B6ED9">
              <w:rPr>
                <w:rFonts w:ascii="Angsana New" w:hAnsi="Angsana New"/>
                <w:sz w:val="26"/>
                <w:szCs w:val="26"/>
                <w:lang w:val="en-US"/>
              </w:rPr>
              <w:t>312,795</w:t>
            </w:r>
          </w:p>
        </w:tc>
      </w:tr>
      <w:tr w:rsidR="002D2D78" w:rsidRPr="00046328" w14:paraId="143E1109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04F8F28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D7CD6A5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435B3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80F6708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F08922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C98E0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5B8B78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102796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F7183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69B72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A30DB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0452A73D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E67CA4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248833C" w14:textId="047E875B" w:rsidR="002D2D78" w:rsidRPr="00EA4EF7" w:rsidRDefault="00342493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(179,9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10</w:t>
            </w: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DF5EC1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E42D04D" w14:textId="1C87B485" w:rsidR="002D2D78" w:rsidRPr="00EA4EF7" w:rsidRDefault="009B6ED9" w:rsidP="00631BC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9B6ED9">
              <w:rPr>
                <w:rFonts w:ascii="Angsana New" w:hAnsi="Angsana New"/>
                <w:sz w:val="26"/>
                <w:szCs w:val="26"/>
              </w:rPr>
              <w:t>(178,214)</w:t>
            </w:r>
          </w:p>
        </w:tc>
      </w:tr>
      <w:tr w:rsidR="002D2D78" w:rsidRPr="00046328" w14:paraId="3CAB6BC7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2C2051E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EF1BC6A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AD617A2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25575B3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3911151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F52409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84DDE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142138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F4F53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671306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F59BF98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31181990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99802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FD64604" w14:textId="08563AF8" w:rsidR="002D2D78" w:rsidRPr="00EA4EF7" w:rsidRDefault="00342493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9,676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48C5DF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4DBBB40" w14:textId="5215177C" w:rsidR="002D2D78" w:rsidRPr="00EA4EF7" w:rsidRDefault="009B6ED9" w:rsidP="00631BC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9B6ED9">
              <w:rPr>
                <w:rFonts w:ascii="Angsana New" w:hAnsi="Angsana New"/>
                <w:sz w:val="26"/>
                <w:szCs w:val="26"/>
                <w:lang w:val="en-US"/>
              </w:rPr>
              <w:t>11,618</w:t>
            </w:r>
          </w:p>
        </w:tc>
      </w:tr>
      <w:tr w:rsidR="002D2D78" w:rsidRPr="00046328" w14:paraId="0EEAA8ED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17528FDB" w14:textId="61EEDFC7" w:rsidR="002D2D78" w:rsidRPr="00E431F6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556580E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20DF3AF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C4A400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8793B4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3A329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B3884C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80A35A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078212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D15C63A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762892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7A351840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1F04316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94A9C4D" w14:textId="4F48D8BE" w:rsidR="002D2D78" w:rsidRPr="00EA4EF7" w:rsidRDefault="00342493" w:rsidP="002D2D78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30,216</w:t>
            </w:r>
          </w:p>
        </w:tc>
        <w:tc>
          <w:tcPr>
            <w:tcW w:w="270" w:type="dxa"/>
            <w:vAlign w:val="bottom"/>
          </w:tcPr>
          <w:p w14:paraId="1E5B12BC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6EA8B31" w14:textId="4A3CCB63" w:rsidR="002D2D78" w:rsidRPr="00EA4EF7" w:rsidRDefault="00631BC8" w:rsidP="00631BC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631BC8">
              <w:rPr>
                <w:rFonts w:ascii="Angsana New" w:hAnsi="Angsana New"/>
                <w:sz w:val="26"/>
                <w:szCs w:val="26"/>
              </w:rPr>
              <w:t>14,907</w:t>
            </w:r>
          </w:p>
        </w:tc>
      </w:tr>
      <w:tr w:rsidR="002D2D78" w:rsidRPr="00046328" w14:paraId="428ED146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5B5F4292" w14:textId="77777777" w:rsidR="002D2D78" w:rsidRPr="00E431F6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089B6E6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3A89EA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6C9D9A8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AFE16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E67821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3F76DDF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63EEDF6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3BCA1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BC39D8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A7F3C73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7E3F0401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89A0DC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4ECF390" w14:textId="5ECBCEFE" w:rsidR="002D2D78" w:rsidRPr="00EA4EF7" w:rsidRDefault="00342493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16,813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1489469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872435B" w14:textId="10044E0F" w:rsidR="002D2D78" w:rsidRPr="00EA4EF7" w:rsidRDefault="00631BC8" w:rsidP="00631BC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31BC8">
              <w:rPr>
                <w:rFonts w:ascii="Angsana New" w:hAnsi="Angsana New"/>
                <w:sz w:val="26"/>
                <w:szCs w:val="26"/>
                <w:lang w:val="en-US"/>
              </w:rPr>
              <w:t>17,723</w:t>
            </w:r>
          </w:p>
        </w:tc>
      </w:tr>
      <w:tr w:rsidR="002D2D78" w:rsidRPr="00046328" w14:paraId="18AF6D2C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7BFF54C0" w14:textId="77777777" w:rsidR="002D2D78" w:rsidRPr="00E431F6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D63404A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A61825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5F9254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218B6F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930F4B5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62893B3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DB732F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82AE7C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10B748C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F82E6D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7BDF9B7A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C5C867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49E5EEA" w14:textId="21440F9B" w:rsidR="002D2D78" w:rsidRPr="00EA4EF7" w:rsidRDefault="00342493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(6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C03E3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41DDCE0" w14:textId="1808FB48" w:rsidR="002D2D78" w:rsidRPr="00EA4EF7" w:rsidRDefault="00631BC8" w:rsidP="00631BC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631BC8">
              <w:rPr>
                <w:rFonts w:ascii="Angsana New" w:hAnsi="Angsana New"/>
                <w:sz w:val="26"/>
                <w:szCs w:val="26"/>
              </w:rPr>
              <w:t>(69)</w:t>
            </w:r>
          </w:p>
        </w:tc>
      </w:tr>
      <w:tr w:rsidR="002D2D78" w:rsidRPr="00046328" w14:paraId="510926A5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1CFBE4C3" w14:textId="450162CA" w:rsidR="002D2D78" w:rsidRPr="00E431F6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</w:t>
            </w:r>
            <w:r w:rsidR="00B940AE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B940AE">
              <w:rPr>
                <w:rFonts w:ascii="Angsana New" w:eastAsia="Calibri" w:hAnsi="Angsana New"/>
                <w:sz w:val="26"/>
                <w:szCs w:val="26"/>
                <w:lang w:val="en-US"/>
              </w:rPr>
              <w:t>(</w:t>
            </w:r>
            <w:r w:rsidR="00B940AE"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="00B940AE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) </w:t>
            </w:r>
            <w:r w:rsidR="00855FCF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ของบริษัทร่วม</w:t>
            </w:r>
          </w:p>
        </w:tc>
        <w:tc>
          <w:tcPr>
            <w:tcW w:w="990" w:type="dxa"/>
            <w:vAlign w:val="bottom"/>
          </w:tcPr>
          <w:p w14:paraId="0683D40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69B31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40822B8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28AA83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E2229E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FAD3863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35908C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B299D4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3C42431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AD6542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75127FAC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1B8DC7F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EFED73" w14:textId="6C288F6C" w:rsidR="002D2D78" w:rsidRPr="00EA4EF7" w:rsidRDefault="00342493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(26</w:t>
            </w:r>
            <w:r w:rsidR="004925BC">
              <w:rPr>
                <w:rFonts w:ascii="Angsana New" w:eastAsia="Calibri" w:hAnsi="Angsana New"/>
                <w:sz w:val="26"/>
                <w:szCs w:val="26"/>
                <w:lang w:val="en-US"/>
              </w:rPr>
              <w:t>8</w:t>
            </w: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E750B2E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3A923E" w14:textId="7EE9DFFE" w:rsidR="002D2D78" w:rsidRPr="00EA4EF7" w:rsidRDefault="00631BC8" w:rsidP="00631BC8">
            <w:pPr>
              <w:tabs>
                <w:tab w:val="decimal" w:pos="972"/>
              </w:tabs>
              <w:spacing w:line="300" w:lineRule="exact"/>
              <w:ind w:right="-108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631BC8">
              <w:rPr>
                <w:rFonts w:ascii="Angsana New" w:hAnsi="Angsana New"/>
                <w:sz w:val="26"/>
                <w:szCs w:val="26"/>
              </w:rPr>
              <w:t>475</w:t>
            </w:r>
          </w:p>
        </w:tc>
      </w:tr>
      <w:tr w:rsidR="002D2D78" w:rsidRPr="00046328" w14:paraId="343DF312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671C64C7" w14:textId="38001D86" w:rsidR="002D2D78" w:rsidRPr="00E431F6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="00855FCF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 (</w:t>
            </w:r>
            <w:r w:rsidR="00855FCF"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="00855FCF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ก่อนภาษีเงินได้</w:t>
            </w:r>
          </w:p>
        </w:tc>
        <w:tc>
          <w:tcPr>
            <w:tcW w:w="990" w:type="dxa"/>
            <w:vAlign w:val="bottom"/>
          </w:tcPr>
          <w:p w14:paraId="47530228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6868688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E3EC9F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F941B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5BCF6C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3131F6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B56680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E1E78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7CF49A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C06C79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3E0E1E19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A576A4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CC553BB" w14:textId="0296166F" w:rsidR="002D2D78" w:rsidRPr="00713C0B" w:rsidRDefault="00342493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713C0B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(33,906)</w:t>
            </w:r>
          </w:p>
        </w:tc>
        <w:tc>
          <w:tcPr>
            <w:tcW w:w="270" w:type="dxa"/>
            <w:vAlign w:val="bottom"/>
          </w:tcPr>
          <w:p w14:paraId="692A2B30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1C7ACD4" w14:textId="1B198A61" w:rsidR="002D2D78" w:rsidRPr="00631BC8" w:rsidRDefault="00631BC8" w:rsidP="00631BC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631BC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179,235</w:t>
            </w:r>
          </w:p>
        </w:tc>
      </w:tr>
      <w:tr w:rsidR="002D2D78" w:rsidRPr="00046328" w14:paraId="2AB56B09" w14:textId="77777777" w:rsidTr="00AA14BB">
        <w:trPr>
          <w:trHeight w:val="288"/>
        </w:trPr>
        <w:tc>
          <w:tcPr>
            <w:tcW w:w="3510" w:type="dxa"/>
            <w:vAlign w:val="bottom"/>
          </w:tcPr>
          <w:p w14:paraId="47A2B9E7" w14:textId="030AE589" w:rsidR="002D2D78" w:rsidRPr="00E431F6" w:rsidRDefault="004A02E2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990" w:type="dxa"/>
            <w:vAlign w:val="bottom"/>
          </w:tcPr>
          <w:p w14:paraId="48C2ADE1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957E35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5179F8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650DE6F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72059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4E4835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234C983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23592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D209166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76F18A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F1CFBCD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5F49195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81DE1D" w14:textId="130ECB76" w:rsidR="002D2D78" w:rsidRPr="00EA4EF7" w:rsidRDefault="00342493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sz w:val="26"/>
                <w:szCs w:val="26"/>
                <w:lang w:val="en-US"/>
              </w:rPr>
              <w:t>6,27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7B32E855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07F100" w14:textId="71657DE3" w:rsidR="002D2D78" w:rsidRPr="00EA4EF7" w:rsidRDefault="00631BC8" w:rsidP="000D1ADE">
            <w:pPr>
              <w:tabs>
                <w:tab w:val="decimal" w:pos="1043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631BC8">
              <w:rPr>
                <w:rFonts w:ascii="Angsana New" w:hAnsi="Angsana New"/>
                <w:sz w:val="26"/>
                <w:szCs w:val="26"/>
              </w:rPr>
              <w:t>(34,471)</w:t>
            </w:r>
          </w:p>
        </w:tc>
      </w:tr>
      <w:tr w:rsidR="002D2D78" w:rsidRPr="00046328" w14:paraId="40C1CC1C" w14:textId="77777777" w:rsidTr="00DE2F71">
        <w:trPr>
          <w:trHeight w:val="208"/>
        </w:trPr>
        <w:tc>
          <w:tcPr>
            <w:tcW w:w="3510" w:type="dxa"/>
            <w:vAlign w:val="bottom"/>
          </w:tcPr>
          <w:p w14:paraId="0CD8109D" w14:textId="66AFAD81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="00F767E5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(</w:t>
            </w:r>
            <w:r w:rsidR="00804462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ข</w:t>
            </w:r>
            <w:r w:rsidR="00F767E5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าดทุน) </w:t>
            </w: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</w:p>
        </w:tc>
        <w:tc>
          <w:tcPr>
            <w:tcW w:w="990" w:type="dxa"/>
            <w:vAlign w:val="bottom"/>
          </w:tcPr>
          <w:p w14:paraId="5802106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3D2B0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A93217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F3882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1BC0ECD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6908A0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0C8AF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3CA7DB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007340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5206EF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71E0F0DD" w14:textId="77777777" w:rsidR="002D2D78" w:rsidRPr="00EA4EF7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D8539CE" w14:textId="77777777" w:rsidR="002D2D78" w:rsidRPr="00EA4EF7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786D9" w14:textId="2525169E" w:rsidR="002D2D78" w:rsidRPr="00EA4EF7" w:rsidRDefault="00342493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(27,630)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ACD2C11" w14:textId="77777777" w:rsidR="002D2D78" w:rsidRPr="00EA4EF7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205DF8" w14:textId="45903E3F" w:rsidR="002D2D78" w:rsidRPr="00EA4EF7" w:rsidRDefault="00631BC8" w:rsidP="00631BC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631BC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144,764</w:t>
            </w:r>
          </w:p>
        </w:tc>
      </w:tr>
      <w:tr w:rsidR="002D2D78" w:rsidRPr="00046328" w14:paraId="3306E8D3" w14:textId="77777777" w:rsidTr="00DE2F71">
        <w:trPr>
          <w:trHeight w:val="288"/>
        </w:trPr>
        <w:tc>
          <w:tcPr>
            <w:tcW w:w="3510" w:type="dxa"/>
            <w:vAlign w:val="bottom"/>
          </w:tcPr>
          <w:p w14:paraId="65C01FEB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955ABB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AC68209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C7785C3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53524D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88F9E4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E74FDB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0EF7D53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A7B372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9BCB2B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DCE17A6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66E0BC8" w14:textId="77777777" w:rsidR="002D2D78" w:rsidRPr="001A0B4D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C6AE47" w14:textId="77777777" w:rsidR="002D2D78" w:rsidRPr="001A0B4D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6F18C397" w14:textId="77777777" w:rsidR="002D2D78" w:rsidRPr="001A0B4D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463FB" w14:textId="77777777" w:rsidR="002D2D78" w:rsidRPr="001A0B4D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D4C4BDB" w14:textId="77777777" w:rsidR="002D2D78" w:rsidRPr="001A0B4D" w:rsidRDefault="002D2D78" w:rsidP="00631BC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</w:tr>
      <w:tr w:rsidR="002D2D78" w:rsidRPr="00046328" w14:paraId="3E74F9D3" w14:textId="77777777" w:rsidTr="00B211D8">
        <w:trPr>
          <w:trHeight w:val="288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4CBDD408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97C1BFC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4A6DAA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5DC170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D2C5BF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F904FB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40EDCC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BEF7212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F7D089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D081A38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E2B952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16EC7D0C" w14:textId="77777777" w:rsidR="002D2D78" w:rsidRPr="00226264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85EB63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1A3E704" w14:textId="77777777" w:rsidR="002D2D78" w:rsidRPr="00226264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7E26B2E" w14:textId="77777777" w:rsidR="002D2D78" w:rsidRPr="00226264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4369EC1" w14:textId="77777777" w:rsidR="002D2D78" w:rsidRPr="00226264" w:rsidRDefault="002D2D78" w:rsidP="00631BC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2D2D78" w:rsidRPr="00046328" w14:paraId="79164BF8" w14:textId="77777777" w:rsidTr="006A16DC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28A0F7D5" w14:textId="54741DC6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76948"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  <w:r w:rsidR="00D6640E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0 </w:t>
            </w:r>
            <w:r w:rsidR="00D6640E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876948"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</w:t>
            </w:r>
            <w:r w:rsidR="00D6640E">
              <w:rPr>
                <w:rFonts w:ascii="Angsana New" w:eastAsia="Calibri" w:hAnsi="Angsana New"/>
                <w:sz w:val="26"/>
                <w:szCs w:val="26"/>
                <w:lang w:val="en-US"/>
              </w:rPr>
              <w:t>65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="00876948"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="00876948"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D6640E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2507A99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7C1FB8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8D98B0B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B7FD7C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846BBF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262EDE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BE0C221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88450C5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71B54CE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E91485C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691F659" w14:textId="77777777" w:rsidR="002D2D78" w:rsidRPr="00226264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A470CD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788325A" w14:textId="588D0F77" w:rsidR="002D2D78" w:rsidRPr="00226264" w:rsidRDefault="00342493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9,946,27</w:t>
            </w:r>
            <w:r w:rsidR="004925BC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008447" w14:textId="77777777" w:rsidR="002D2D78" w:rsidRPr="00226264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DF92FB" w14:textId="7236CEF7" w:rsidR="002D2D78" w:rsidRPr="00226264" w:rsidRDefault="00631BC8" w:rsidP="00631BC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631BC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</w:t>
            </w:r>
            <w:r w:rsidR="00E8423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253,183</w:t>
            </w:r>
          </w:p>
        </w:tc>
      </w:tr>
      <w:tr w:rsidR="002D2D78" w:rsidRPr="00046328" w14:paraId="613192E2" w14:textId="77777777" w:rsidTr="006A16DC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676D706A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C7E8512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C3F953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540D3AD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3054440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183221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47DE9A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B337FC7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1B9DA38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1F589E2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B78063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1C53547" w14:textId="77777777" w:rsidR="002D2D78" w:rsidRPr="00226264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999A12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0B85DA3" w14:textId="77777777" w:rsidR="002D2D78" w:rsidRPr="00226264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ECF96E" w14:textId="77777777" w:rsidR="002D2D78" w:rsidRPr="00226264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D29A1D1" w14:textId="77777777" w:rsidR="002D2D78" w:rsidRPr="00226264" w:rsidRDefault="002D2D78" w:rsidP="00631BC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2D2D78" w:rsidRPr="00046328" w14:paraId="1E3FD382" w14:textId="77777777" w:rsidTr="006A16DC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45DCDEA3" w14:textId="31EFAF44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76948"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  <w:r w:rsidR="00D6640E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0 </w:t>
            </w:r>
            <w:r w:rsidR="00D6640E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="00876948"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D6640E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="00876948"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="00876948"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D6640E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555FAB1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E7F2C39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FD04AF8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D8D1C7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CF49648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3643F0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D92ABA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048E18F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702096E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30C30A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7DB716B1" w14:textId="77777777" w:rsidR="002D2D78" w:rsidRPr="00226264" w:rsidRDefault="002D2D78" w:rsidP="002D2D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3EE901D" w14:textId="77777777" w:rsidR="002D2D78" w:rsidRPr="00226264" w:rsidRDefault="002D2D78" w:rsidP="002D2D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221BA6A4" w14:textId="57A36CEC" w:rsidR="002D2D78" w:rsidRPr="00226264" w:rsidRDefault="00342493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34249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2,049,08</w:t>
            </w:r>
            <w:r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D4B008" w14:textId="77777777" w:rsidR="002D2D78" w:rsidRPr="00226264" w:rsidRDefault="002D2D78" w:rsidP="002D2D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F71DD34" w14:textId="4C9343F4" w:rsidR="002D2D78" w:rsidRPr="00226264" w:rsidRDefault="00631BC8" w:rsidP="00631BC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631BC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</w:t>
            </w:r>
            <w:r w:rsidR="00E8423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241,361</w:t>
            </w:r>
          </w:p>
        </w:tc>
      </w:tr>
    </w:tbl>
    <w:p w14:paraId="61B8610A" w14:textId="77777777" w:rsidR="00B211D8" w:rsidRDefault="00B211D8" w:rsidP="0079421C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B211D8" w:rsidSect="00FD457C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bookmarkEnd w:id="0"/>
    <w:p w14:paraId="49BC465F" w14:textId="71CC9E09" w:rsidR="00E5444F" w:rsidRPr="0072479F" w:rsidRDefault="00E5444F" w:rsidP="00525EB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72479F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09864E" w14:textId="1898990D" w:rsidR="00502F6D" w:rsidRPr="00E8423C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</w:t>
      </w:r>
      <w:r w:rsidRPr="00E8423C">
        <w:rPr>
          <w:rFonts w:ascii="Angsana New" w:hAnsi="Angsana New"/>
          <w:sz w:val="30"/>
          <w:szCs w:val="30"/>
          <w:cs/>
          <w:lang w:val="en-US"/>
        </w:rPr>
        <w:t>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E8423C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E8423C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3F2B3A3F" w:rsidR="001A6A37" w:rsidRPr="00E8423C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F301DD" w:rsidRPr="00E8423C" w14:paraId="7A6A982E" w14:textId="77777777" w:rsidTr="00F301DD">
        <w:tc>
          <w:tcPr>
            <w:tcW w:w="3870" w:type="dxa"/>
            <w:shd w:val="clear" w:color="auto" w:fill="auto"/>
            <w:vAlign w:val="bottom"/>
          </w:tcPr>
          <w:p w14:paraId="12BFAFFE" w14:textId="77777777" w:rsidR="00F301DD" w:rsidRPr="00E8423C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52935D2E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301DD" w:rsidRPr="00E8423C" w14:paraId="329C774E" w14:textId="77777777" w:rsidTr="00F301DD">
        <w:tc>
          <w:tcPr>
            <w:tcW w:w="3870" w:type="dxa"/>
            <w:shd w:val="clear" w:color="auto" w:fill="auto"/>
            <w:vAlign w:val="bottom"/>
          </w:tcPr>
          <w:p w14:paraId="665D212F" w14:textId="77777777" w:rsidR="00F301DD" w:rsidRPr="00E8423C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258C965F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D7177BB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250B03C6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01DD" w:rsidRPr="00046328" w14:paraId="14A6CE9A" w14:textId="77777777" w:rsidTr="00F301DD">
        <w:tc>
          <w:tcPr>
            <w:tcW w:w="3870" w:type="dxa"/>
            <w:shd w:val="clear" w:color="auto" w:fill="auto"/>
            <w:vAlign w:val="bottom"/>
          </w:tcPr>
          <w:p w14:paraId="3799C3E7" w14:textId="61DB6522" w:rsidR="00F301DD" w:rsidRPr="00E8423C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2F088E11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EEA07" w14:textId="77777777" w:rsidR="00F301DD" w:rsidRPr="00E8423C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6A51629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6501A67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A11D6C2" w14:textId="336FCDB6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6948"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9689531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C301B92" w14:textId="21DE2C01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6948"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C9E6E4E" w14:textId="77777777" w:rsidR="00F301DD" w:rsidRPr="00E8423C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4FA7E00" w14:textId="669F1997" w:rsidR="00F301DD" w:rsidRPr="00E8423C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6948"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8C0B3C6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3BD6A61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01DD" w:rsidRPr="008C0F16" w14:paraId="6AC3FD53" w14:textId="77777777" w:rsidTr="00F301DD">
        <w:tc>
          <w:tcPr>
            <w:tcW w:w="3870" w:type="dxa"/>
            <w:shd w:val="clear" w:color="auto" w:fill="auto"/>
            <w:vAlign w:val="bottom"/>
          </w:tcPr>
          <w:p w14:paraId="5E50A8BC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0275582A" w14:textId="77777777" w:rsidR="00F301DD" w:rsidRPr="008C0F16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4355" w:rsidRPr="008C0F16" w14:paraId="6B587215" w14:textId="77777777" w:rsidTr="00F301DD">
        <w:tc>
          <w:tcPr>
            <w:tcW w:w="3870" w:type="dxa"/>
            <w:shd w:val="clear" w:color="auto" w:fill="auto"/>
            <w:vAlign w:val="bottom"/>
          </w:tcPr>
          <w:p w14:paraId="40DA1821" w14:textId="464D6964" w:rsidR="00784355" w:rsidRPr="00046328" w:rsidRDefault="00784355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6948" w:rsidRPr="0087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631B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631B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631B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09DC8149" w14:textId="77777777" w:rsidR="00784355" w:rsidRPr="008C0F16" w:rsidRDefault="00784355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301DD" w:rsidRPr="00046328" w14:paraId="4B79357E" w14:textId="77777777" w:rsidTr="00F301DD">
        <w:tc>
          <w:tcPr>
            <w:tcW w:w="3870" w:type="dxa"/>
            <w:shd w:val="clear" w:color="auto" w:fill="auto"/>
          </w:tcPr>
          <w:p w14:paraId="7BDA5096" w14:textId="77777777" w:rsidR="00F301DD" w:rsidRPr="00046328" w:rsidRDefault="00F301DD" w:rsidP="00DC19B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5765F769" w14:textId="77777777" w:rsidR="00F301DD" w:rsidRPr="008E5BE3" w:rsidRDefault="00F301DD" w:rsidP="00DC19B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D1671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56CAA8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D700D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748255B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CDC11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756F91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45C9D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5D37D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4065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2E30D1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1925B0E1" w14:textId="77777777" w:rsidTr="00F301DD">
        <w:tc>
          <w:tcPr>
            <w:tcW w:w="3870" w:type="dxa"/>
            <w:shd w:val="clear" w:color="auto" w:fill="auto"/>
          </w:tcPr>
          <w:p w14:paraId="04060755" w14:textId="77777777" w:rsidR="00F301DD" w:rsidRPr="00046328" w:rsidRDefault="00F301DD" w:rsidP="00DC19B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D7FF38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AD9FAB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FD303A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3F7DF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7D0A52C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D2D7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A6666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36963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DEF15B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DE33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C6350F5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65810814" w14:textId="77777777" w:rsidTr="00F301DD">
        <w:tc>
          <w:tcPr>
            <w:tcW w:w="3870" w:type="dxa"/>
            <w:shd w:val="clear" w:color="auto" w:fill="auto"/>
          </w:tcPr>
          <w:p w14:paraId="55FF7477" w14:textId="77777777" w:rsidR="00F301DD" w:rsidRPr="00046328" w:rsidRDefault="00F301DD" w:rsidP="00F301DD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2D652B36" w14:textId="08474392" w:rsidR="00F301DD" w:rsidRPr="00631BC8" w:rsidRDefault="00B16EC4" w:rsidP="00F301DD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16EC4">
              <w:rPr>
                <w:rFonts w:ascii="Angsana New" w:hAnsi="Angsana New" w:cs="Angsana New"/>
                <w:sz w:val="30"/>
                <w:szCs w:val="30"/>
              </w:rPr>
              <w:t>2,219,65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D379002" w14:textId="77777777" w:rsidR="00F301DD" w:rsidRPr="00631BC8" w:rsidRDefault="00F301DD" w:rsidP="00F301D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779C6AF3" w14:textId="259E775D" w:rsidR="00F301DD" w:rsidRPr="00631BC8" w:rsidRDefault="00B16EC4" w:rsidP="00F301D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16EC4">
              <w:rPr>
                <w:rFonts w:ascii="Angsana New" w:hAnsi="Angsana New" w:cs="Angsana New"/>
                <w:sz w:val="30"/>
                <w:szCs w:val="30"/>
              </w:rPr>
              <w:t>2,219,65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6BFDE65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49C394BE" w14:textId="10442457" w:rsidR="00F301DD" w:rsidRPr="00631BC8" w:rsidRDefault="00B16EC4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16EC4">
              <w:rPr>
                <w:rFonts w:ascii="Angsana New" w:hAnsi="Angsana New" w:cs="Angsana New"/>
                <w:sz w:val="30"/>
                <w:szCs w:val="30"/>
              </w:rPr>
              <w:t>3,03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F2E24DF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584975C6" w14:textId="2132E7C9" w:rsidR="00F301DD" w:rsidRPr="00631BC8" w:rsidRDefault="00B16EC4" w:rsidP="00F301DD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16E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380306" w14:textId="77777777" w:rsidR="00F301DD" w:rsidRPr="00631BC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20D8CBB5" w14:textId="36DEFC9B" w:rsidR="00F301DD" w:rsidRPr="00631BC8" w:rsidRDefault="00B16EC4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16EC4">
              <w:rPr>
                <w:rFonts w:ascii="Angsana New" w:hAnsi="Angsana New" w:cs="Angsana New"/>
                <w:sz w:val="30"/>
                <w:szCs w:val="30"/>
              </w:rPr>
              <w:t>2,216,62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0BA004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31069B50" w14:textId="2DC7BA0B" w:rsidR="00F301DD" w:rsidRPr="00631BC8" w:rsidRDefault="00B16EC4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16EC4">
              <w:rPr>
                <w:rFonts w:ascii="Angsana New" w:hAnsi="Angsana New" w:cs="Angsana New"/>
                <w:sz w:val="30"/>
                <w:szCs w:val="30"/>
              </w:rPr>
              <w:t>2,219,65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301DD" w:rsidRPr="00046328" w14:paraId="5ECF5848" w14:textId="77777777" w:rsidTr="00F301DD">
        <w:tc>
          <w:tcPr>
            <w:tcW w:w="3870" w:type="dxa"/>
            <w:shd w:val="clear" w:color="auto" w:fill="auto"/>
          </w:tcPr>
          <w:p w14:paraId="221FD410" w14:textId="77777777" w:rsidR="00F301DD" w:rsidRPr="00046328" w:rsidRDefault="00F301DD" w:rsidP="00EB0E8C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FC06A" w14:textId="00175189" w:rsidR="00F301DD" w:rsidRPr="00631BC8" w:rsidRDefault="00B16EC4" w:rsidP="00F301DD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B16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2,219,65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F555C6D" w14:textId="77777777" w:rsidR="00F301DD" w:rsidRPr="00631BC8" w:rsidRDefault="00F301DD" w:rsidP="00F301D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7AB1A" w14:textId="2CD8679F" w:rsidR="00F301DD" w:rsidRPr="00631BC8" w:rsidRDefault="00B16EC4" w:rsidP="00F301D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B16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2,219,655</w:t>
            </w:r>
          </w:p>
        </w:tc>
        <w:tc>
          <w:tcPr>
            <w:tcW w:w="236" w:type="dxa"/>
          </w:tcPr>
          <w:p w14:paraId="6EFBAE54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485BBAF6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2203F52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2A29D900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2768EED" w14:textId="77777777" w:rsidR="00F301DD" w:rsidRPr="00631BC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955CDE0" w14:textId="77777777" w:rsidR="00F301DD" w:rsidRPr="00631BC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BC7D18F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2BBF23DB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4BA1FEF5" w14:textId="77777777" w:rsidR="0039685D" w:rsidRDefault="0039685D">
      <w:pPr>
        <w:rPr>
          <w:cs/>
        </w:rPr>
      </w:pPr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F301DD" w:rsidRPr="00697BBC" w14:paraId="3EC47292" w14:textId="77777777" w:rsidTr="00DC19B8">
        <w:tc>
          <w:tcPr>
            <w:tcW w:w="3870" w:type="dxa"/>
            <w:shd w:val="clear" w:color="auto" w:fill="auto"/>
            <w:vAlign w:val="bottom"/>
          </w:tcPr>
          <w:p w14:paraId="4DB80218" w14:textId="1B9559C8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273531CE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301DD" w:rsidRPr="00697BBC" w14:paraId="7632FCE4" w14:textId="77777777" w:rsidTr="00DC19B8">
        <w:tc>
          <w:tcPr>
            <w:tcW w:w="3870" w:type="dxa"/>
            <w:shd w:val="clear" w:color="auto" w:fill="auto"/>
            <w:vAlign w:val="bottom"/>
          </w:tcPr>
          <w:p w14:paraId="116C1080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79C1C095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9061C47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1A7784EB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01DD" w:rsidRPr="00046328" w14:paraId="6B4D4E3F" w14:textId="77777777" w:rsidTr="00DC19B8">
        <w:tc>
          <w:tcPr>
            <w:tcW w:w="3870" w:type="dxa"/>
            <w:shd w:val="clear" w:color="auto" w:fill="auto"/>
            <w:vAlign w:val="bottom"/>
          </w:tcPr>
          <w:p w14:paraId="1D1CA8A6" w14:textId="06AFBF9C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6F7E987B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22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C9F04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75D51DF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21A7D54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6D46C486" w14:textId="02FE16F6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6948"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EEE2DAF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25B66B9" w14:textId="6EDF58AC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6948"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7807A03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6D57E6A" w14:textId="691A5E3D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75F5A43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0168732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01DD" w:rsidRPr="008C0F16" w14:paraId="784C0A52" w14:textId="77777777" w:rsidTr="00DC19B8">
        <w:tc>
          <w:tcPr>
            <w:tcW w:w="3870" w:type="dxa"/>
            <w:shd w:val="clear" w:color="auto" w:fill="auto"/>
            <w:vAlign w:val="bottom"/>
          </w:tcPr>
          <w:p w14:paraId="0FBFB2DD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483D7205" w14:textId="77777777" w:rsidR="00F301DD" w:rsidRPr="008C0F16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397C" w:rsidRPr="008C0F16" w14:paraId="6DB67CB9" w14:textId="77777777" w:rsidTr="00DC19B8">
        <w:tc>
          <w:tcPr>
            <w:tcW w:w="3870" w:type="dxa"/>
            <w:shd w:val="clear" w:color="auto" w:fill="auto"/>
            <w:vAlign w:val="bottom"/>
          </w:tcPr>
          <w:p w14:paraId="03A7BAE5" w14:textId="5398D3BC" w:rsidR="0013397C" w:rsidRPr="00046328" w:rsidRDefault="0013397C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631B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54B98F2C" w14:textId="77777777" w:rsidR="0013397C" w:rsidRPr="008C0F16" w:rsidRDefault="0013397C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301DD" w:rsidRPr="00046328" w14:paraId="0FDB17DB" w14:textId="77777777" w:rsidTr="00DC19B8">
        <w:tc>
          <w:tcPr>
            <w:tcW w:w="3870" w:type="dxa"/>
            <w:shd w:val="clear" w:color="auto" w:fill="auto"/>
          </w:tcPr>
          <w:p w14:paraId="1834EA32" w14:textId="77777777" w:rsidR="00F301DD" w:rsidRPr="00046328" w:rsidRDefault="00F301DD" w:rsidP="00DC19B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4109442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874FC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10D2C9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744A6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55788C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26B34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9B7753E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19A0F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401A1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5A45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AEEA27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79E6402D" w14:textId="77777777" w:rsidTr="00DC19B8">
        <w:tc>
          <w:tcPr>
            <w:tcW w:w="3870" w:type="dxa"/>
            <w:shd w:val="clear" w:color="auto" w:fill="auto"/>
          </w:tcPr>
          <w:p w14:paraId="632EEC9F" w14:textId="77777777" w:rsidR="00F301DD" w:rsidRPr="00046328" w:rsidRDefault="00F301DD" w:rsidP="00DC19B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1A387538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F59693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29E45D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EA2B0A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E81F8A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2BCB5F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25CCA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93E5E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44A873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25ED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96D1C5F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2CA5B0E0" w14:textId="77777777" w:rsidTr="00DC19B8">
        <w:tc>
          <w:tcPr>
            <w:tcW w:w="3870" w:type="dxa"/>
            <w:shd w:val="clear" w:color="auto" w:fill="auto"/>
          </w:tcPr>
          <w:p w14:paraId="1138EC1F" w14:textId="77777777" w:rsidR="00F301DD" w:rsidRPr="00046328" w:rsidRDefault="00F301DD" w:rsidP="00DC19B8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4FC718C8" w14:textId="7A26823C" w:rsidR="00F301DD" w:rsidRPr="00046328" w:rsidRDefault="00631BC8" w:rsidP="00216D67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31BC8">
              <w:rPr>
                <w:rFonts w:ascii="Angsana New" w:hAnsi="Angsana New" w:cs="Angsana New"/>
                <w:sz w:val="30"/>
                <w:szCs w:val="30"/>
                <w:lang w:val="en-US"/>
              </w:rPr>
              <w:t>2,328,411</w:t>
            </w:r>
          </w:p>
        </w:tc>
        <w:tc>
          <w:tcPr>
            <w:tcW w:w="236" w:type="dxa"/>
            <w:shd w:val="clear" w:color="auto" w:fill="auto"/>
          </w:tcPr>
          <w:p w14:paraId="240EA15A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050B45D" w14:textId="22EE15C7" w:rsidR="00F301DD" w:rsidRPr="00046328" w:rsidRDefault="00631BC8" w:rsidP="00DC19B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31BC8">
              <w:rPr>
                <w:rFonts w:ascii="Angsana New" w:hAnsi="Angsana New" w:cs="Angsana New"/>
                <w:sz w:val="30"/>
                <w:szCs w:val="30"/>
                <w:lang w:val="en-US"/>
              </w:rPr>
              <w:t>2,328,411</w:t>
            </w:r>
          </w:p>
        </w:tc>
        <w:tc>
          <w:tcPr>
            <w:tcW w:w="236" w:type="dxa"/>
          </w:tcPr>
          <w:p w14:paraId="1324363E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F41B5EC" w14:textId="41A5F2FF" w:rsidR="00F301DD" w:rsidRPr="00046328" w:rsidRDefault="00876948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F301DD"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1BC8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6ED10E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AF270C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79ADC2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0BC05F" w14:textId="08332628" w:rsidR="00F301DD" w:rsidRPr="00046328" w:rsidRDefault="00631BC8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31BC8">
              <w:rPr>
                <w:rFonts w:ascii="Angsana New" w:hAnsi="Angsana New" w:cs="Angsana New"/>
                <w:sz w:val="30"/>
                <w:szCs w:val="30"/>
                <w:lang w:val="en-US"/>
              </w:rPr>
              <w:t>2,324,526</w:t>
            </w:r>
          </w:p>
        </w:tc>
        <w:tc>
          <w:tcPr>
            <w:tcW w:w="270" w:type="dxa"/>
          </w:tcPr>
          <w:p w14:paraId="6DDFCEA1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E06F9B0" w14:textId="788E1F0D" w:rsidR="00F301DD" w:rsidRPr="00046328" w:rsidRDefault="00631BC8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31BC8">
              <w:rPr>
                <w:rFonts w:ascii="Angsana New" w:hAnsi="Angsana New" w:cs="Angsana New"/>
                <w:sz w:val="30"/>
                <w:szCs w:val="30"/>
                <w:lang w:val="en-US"/>
              </w:rPr>
              <w:t>2,328,411</w:t>
            </w:r>
          </w:p>
        </w:tc>
      </w:tr>
      <w:tr w:rsidR="00F301DD" w:rsidRPr="00046328" w14:paraId="77E7703D" w14:textId="77777777" w:rsidTr="00DC19B8">
        <w:tc>
          <w:tcPr>
            <w:tcW w:w="3870" w:type="dxa"/>
            <w:shd w:val="clear" w:color="auto" w:fill="auto"/>
          </w:tcPr>
          <w:p w14:paraId="6B7F5657" w14:textId="77777777" w:rsidR="00F301DD" w:rsidRPr="00046328" w:rsidRDefault="00F301DD" w:rsidP="007F6AD2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04710" w14:textId="1189A54A" w:rsidR="00F301DD" w:rsidRPr="00216D67" w:rsidRDefault="00631BC8" w:rsidP="00216D67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BC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2,328,411</w:t>
            </w:r>
          </w:p>
        </w:tc>
        <w:tc>
          <w:tcPr>
            <w:tcW w:w="236" w:type="dxa"/>
            <w:shd w:val="clear" w:color="auto" w:fill="auto"/>
          </w:tcPr>
          <w:p w14:paraId="6452E33D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47E5D" w14:textId="26C6870D" w:rsidR="00F301DD" w:rsidRPr="00046328" w:rsidRDefault="00631BC8" w:rsidP="00DC19B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BC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2,328,411</w:t>
            </w:r>
          </w:p>
        </w:tc>
        <w:tc>
          <w:tcPr>
            <w:tcW w:w="236" w:type="dxa"/>
          </w:tcPr>
          <w:p w14:paraId="0AD0A28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0F71E3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4EADF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73FCD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B6FCD0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0D84B4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8B40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70EA54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FD457C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2831F9CB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5FC1A169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Pr="00C07704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5A17BB3F" w:rsidR="0079421C" w:rsidRDefault="003B2D3B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68E2">
        <w:rPr>
          <w:rFonts w:ascii="Angsana New" w:hAnsi="Angsana New" w:hint="cs"/>
          <w:sz w:val="30"/>
          <w:szCs w:val="30"/>
          <w:cs/>
          <w:lang w:val="en-US"/>
        </w:rPr>
        <w:t>หากปัจจัยที่มีนัยสำคัญและ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ไม่สามารถสังเกตได้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ปัจจัยหนึ่งมีความ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เป็นไปได้อย่าง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สมเ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หตุ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ผล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ที่จะมีการเปลี่ยนแปลง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 ณ วันที่รายงาน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ในขณะที่ปัจจัยอื่นคงที่ </w:t>
      </w:r>
      <w:r w:rsidR="0079421C" w:rsidRPr="002468E2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876948" w:rsidRPr="002468E2">
        <w:rPr>
          <w:rFonts w:ascii="Angsana New" w:hAnsi="Angsana New"/>
          <w:sz w:val="30"/>
          <w:szCs w:val="30"/>
          <w:lang w:val="en-US"/>
        </w:rPr>
        <w:t>3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จะมีผลกระทบดังนี้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7777777" w:rsidR="0058456C" w:rsidRPr="00D3194E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58456C" w:rsidRPr="0013335C" w14:paraId="6F57CF7B" w14:textId="77777777" w:rsidTr="004E3E38">
        <w:trPr>
          <w:tblHeader/>
        </w:trPr>
        <w:tc>
          <w:tcPr>
            <w:tcW w:w="3465" w:type="pct"/>
          </w:tcPr>
          <w:p w14:paraId="14F34004" w14:textId="77777777" w:rsidR="00B11F88" w:rsidRDefault="00B11F88" w:rsidP="00FD745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0F0CACB" w14:textId="0F08C0EE" w:rsidR="0058456C" w:rsidRPr="00B11F88" w:rsidRDefault="0058456C" w:rsidP="002C5FC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0A0A0EA" w14:textId="77777777" w:rsidR="0058456C" w:rsidRPr="0013335C" w:rsidRDefault="0058456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3D4A22AD" w14:textId="77777777" w:rsidR="0058456C" w:rsidRDefault="0058456C" w:rsidP="002C5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60210F60" w14:textId="77777777" w:rsidR="0058456C" w:rsidRPr="009F5672" w:rsidRDefault="0058456C" w:rsidP="002C5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58456C" w:rsidRPr="0013335C" w14:paraId="1FEEEC57" w14:textId="77777777" w:rsidTr="004E3E38">
        <w:trPr>
          <w:tblHeader/>
        </w:trPr>
        <w:tc>
          <w:tcPr>
            <w:tcW w:w="3465" w:type="pct"/>
          </w:tcPr>
          <w:p w14:paraId="16BF9A52" w14:textId="4BC8196B" w:rsidR="0058456C" w:rsidRPr="0013335C" w:rsidRDefault="00B11F88" w:rsidP="002C5FC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4F900059" w14:textId="77777777" w:rsidR="0058456C" w:rsidRPr="0013335C" w:rsidRDefault="0058456C" w:rsidP="002C5FCE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626A37E3" w14:textId="77777777" w:rsidR="0058456C" w:rsidRPr="0013335C" w:rsidRDefault="0058456C" w:rsidP="002C5FC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8456C" w:rsidRPr="0013335C" w14:paraId="3362CA4B" w14:textId="77777777" w:rsidTr="004E3E38">
        <w:trPr>
          <w:tblHeader/>
        </w:trPr>
        <w:tc>
          <w:tcPr>
            <w:tcW w:w="3465" w:type="pct"/>
          </w:tcPr>
          <w:p w14:paraId="4C24B2E9" w14:textId="77777777" w:rsidR="0058456C" w:rsidRPr="0013335C" w:rsidRDefault="0058456C" w:rsidP="002C5FC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6F06797" w14:textId="77777777" w:rsidR="0058456C" w:rsidRPr="0013335C" w:rsidRDefault="0058456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3FC2E89E" w14:textId="77777777" w:rsidR="0058456C" w:rsidRPr="0013335C" w:rsidRDefault="0058456C" w:rsidP="002C5FC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9421C" w:rsidRPr="0013335C" w14:paraId="0AF11383" w14:textId="77777777" w:rsidTr="004E3E38">
        <w:tc>
          <w:tcPr>
            <w:tcW w:w="3465" w:type="pct"/>
          </w:tcPr>
          <w:p w14:paraId="6FF7715D" w14:textId="77777777" w:rsidR="0079421C" w:rsidRPr="0013335C" w:rsidRDefault="0079421C" w:rsidP="002C5FC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02C4FFFD" w14:textId="77777777" w:rsidR="0079421C" w:rsidRPr="0013335C" w:rsidRDefault="0079421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C65DD8C" w14:textId="77777777" w:rsidR="0079421C" w:rsidRPr="0013335C" w:rsidRDefault="0079421C" w:rsidP="002C5FCE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2D78" w:rsidRPr="0013335C" w14:paraId="57EB6601" w14:textId="77777777" w:rsidTr="004E3E38">
        <w:tc>
          <w:tcPr>
            <w:tcW w:w="3465" w:type="pct"/>
          </w:tcPr>
          <w:p w14:paraId="5D863F49" w14:textId="5E3FC89E" w:rsidR="002D2D78" w:rsidRPr="0013335C" w:rsidRDefault="002D2D78" w:rsidP="002D2D78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1B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0236C44A" w14:textId="77777777" w:rsidR="002D2D78" w:rsidRPr="0013335C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3CBA7370" w14:textId="69C2B9C2" w:rsidR="002D2D78" w:rsidRPr="0013335C" w:rsidRDefault="00876948" w:rsidP="002D2D7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D2D78" w:rsidRPr="006E19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3097E">
              <w:rPr>
                <w:rFonts w:ascii="Angsana New" w:hAnsi="Angsana New"/>
                <w:sz w:val="30"/>
                <w:szCs w:val="30"/>
                <w:lang w:val="en-US"/>
              </w:rPr>
              <w:t>324,526</w:t>
            </w:r>
          </w:p>
        </w:tc>
      </w:tr>
      <w:tr w:rsidR="002D2D78" w:rsidRPr="0013335C" w14:paraId="5DB16DD5" w14:textId="77777777" w:rsidTr="004E3E38">
        <w:tc>
          <w:tcPr>
            <w:tcW w:w="3465" w:type="pct"/>
          </w:tcPr>
          <w:p w14:paraId="4A5EA202" w14:textId="3B599DD8" w:rsidR="002D2D78" w:rsidRPr="006E1932" w:rsidRDefault="002D2D78" w:rsidP="002D2D78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2B7A09DC" w14:textId="77777777" w:rsidR="002D2D78" w:rsidRPr="0013335C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5C7A5F93" w14:textId="77777777" w:rsidR="002D2D78" w:rsidRPr="0013335C" w:rsidRDefault="002D2D78" w:rsidP="002D2D7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D2D78" w:rsidRPr="0013335C" w14:paraId="7F35425B" w14:textId="77777777" w:rsidTr="004E3E38">
        <w:tc>
          <w:tcPr>
            <w:tcW w:w="3465" w:type="pct"/>
          </w:tcPr>
          <w:p w14:paraId="7ACF5FA3" w14:textId="77777777" w:rsidR="002D2D78" w:rsidRPr="00FB3AB4" w:rsidRDefault="002D2D78" w:rsidP="002D2D78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0094F990" w14:textId="77777777" w:rsidR="002D2D78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61BF33DB" w14:textId="2129E43F" w:rsidR="002D2D78" w:rsidRPr="00631BC8" w:rsidRDefault="00B16EC4" w:rsidP="002D2D78">
            <w:pPr>
              <w:tabs>
                <w:tab w:val="decimal" w:pos="820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16EC4">
              <w:rPr>
                <w:rFonts w:ascii="Angsana New" w:hAnsi="Angsana New"/>
                <w:sz w:val="30"/>
                <w:szCs w:val="30"/>
                <w:lang w:val="en-US"/>
              </w:rPr>
              <w:t>(107,90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16EC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D2D78" w:rsidRPr="0013335C" w14:paraId="36DD6C59" w14:textId="77777777" w:rsidTr="004E3E38">
        <w:tc>
          <w:tcPr>
            <w:tcW w:w="3465" w:type="pct"/>
          </w:tcPr>
          <w:p w14:paraId="393F892E" w14:textId="022E2884" w:rsidR="002D2D78" w:rsidRPr="0058456C" w:rsidRDefault="002D2D78" w:rsidP="002D2D7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876948" w:rsidRPr="0087694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631B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631B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876948"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631B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557E87BF" w14:textId="77777777" w:rsidR="002D2D78" w:rsidRPr="0013335C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1A5480C9" w14:textId="7B858C8E" w:rsidR="002D2D78" w:rsidRPr="00631BC8" w:rsidRDefault="00B16EC4" w:rsidP="002D2D7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B16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2,216,62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7B204608" w14:textId="780928CE" w:rsidR="0058456C" w:rsidRDefault="0058456C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126F4FAA" w14:textId="534FE4BA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3B06A7B6" w14:textId="095CB96D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454248F0" w14:textId="1AF4FDD3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15908CA9" w14:textId="78AE91D7" w:rsidR="005F2501" w:rsidRPr="00831C1F" w:rsidRDefault="00D2305A" w:rsidP="00525EB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7777777" w:rsidR="004B0C28" w:rsidRPr="0072479F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9C69AD" w:rsidRPr="0072479F" w14:paraId="664638F4" w14:textId="77777777" w:rsidTr="00434390">
        <w:trPr>
          <w:tblHeader/>
        </w:trPr>
        <w:tc>
          <w:tcPr>
            <w:tcW w:w="6660" w:type="dxa"/>
          </w:tcPr>
          <w:p w14:paraId="510E032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19B84E6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C69AD" w:rsidRPr="0072479F" w14:paraId="06867CEB" w14:textId="77777777" w:rsidTr="00434390">
        <w:trPr>
          <w:tblHeader/>
        </w:trPr>
        <w:tc>
          <w:tcPr>
            <w:tcW w:w="6660" w:type="dxa"/>
          </w:tcPr>
          <w:p w14:paraId="2F03DAD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41EEF053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9C69AD" w:rsidRPr="000442CF" w14:paraId="7B164577" w14:textId="77777777" w:rsidTr="00434390">
        <w:trPr>
          <w:tblHeader/>
        </w:trPr>
        <w:tc>
          <w:tcPr>
            <w:tcW w:w="6660" w:type="dxa"/>
          </w:tcPr>
          <w:p w14:paraId="7072F1E6" w14:textId="29B2CCDB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876948" w:rsidRPr="0087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8C0F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2557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C0F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C0F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2520" w:type="dxa"/>
          </w:tcPr>
          <w:p w14:paraId="04B6FD0B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C69AD" w:rsidRPr="0072479F" w14:paraId="1B3857D1" w14:textId="77777777" w:rsidTr="00434390">
        <w:trPr>
          <w:tblHeader/>
        </w:trPr>
        <w:tc>
          <w:tcPr>
            <w:tcW w:w="6660" w:type="dxa"/>
          </w:tcPr>
          <w:p w14:paraId="2073E87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19A99EA8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C69AD" w:rsidRPr="0072479F" w14:paraId="045E8AFB" w14:textId="77777777" w:rsidTr="00434390">
        <w:trPr>
          <w:trHeight w:val="389"/>
        </w:trPr>
        <w:tc>
          <w:tcPr>
            <w:tcW w:w="6660" w:type="dxa"/>
          </w:tcPr>
          <w:p w14:paraId="5B8DBD06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67996FAF" w14:textId="77777777" w:rsidR="009C69AD" w:rsidRPr="0072479F" w:rsidRDefault="009C69AD" w:rsidP="00434390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69AD" w:rsidRPr="0072479F" w14:paraId="18E173FA" w14:textId="77777777" w:rsidTr="00434390">
        <w:trPr>
          <w:trHeight w:val="407"/>
        </w:trPr>
        <w:tc>
          <w:tcPr>
            <w:tcW w:w="6660" w:type="dxa"/>
          </w:tcPr>
          <w:p w14:paraId="41751D4F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44F2277B" w14:textId="58FF2281" w:rsidR="009C69AD" w:rsidRPr="0072479F" w:rsidRDefault="002A5200" w:rsidP="008A14FA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200">
              <w:rPr>
                <w:rFonts w:ascii="Angsana New" w:hAnsi="Angsana New"/>
                <w:b/>
                <w:bCs/>
                <w:sz w:val="30"/>
                <w:szCs w:val="30"/>
              </w:rPr>
              <w:t>37,523</w:t>
            </w:r>
          </w:p>
        </w:tc>
      </w:tr>
      <w:tr w:rsidR="009C69AD" w:rsidRPr="0072479F" w14:paraId="08110E70" w14:textId="77777777" w:rsidTr="001B2652">
        <w:trPr>
          <w:trHeight w:val="107"/>
        </w:trPr>
        <w:tc>
          <w:tcPr>
            <w:tcW w:w="6660" w:type="dxa"/>
          </w:tcPr>
          <w:p w14:paraId="1C2AEC94" w14:textId="77777777" w:rsidR="009C69AD" w:rsidRPr="0072479F" w:rsidRDefault="009C69AD" w:rsidP="0043439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35C2AA6E" w14:textId="77777777" w:rsidR="009C69AD" w:rsidRPr="0072479F" w:rsidRDefault="009C69AD" w:rsidP="008A14FA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9AD" w:rsidRPr="0072479F" w14:paraId="72730EEF" w14:textId="77777777" w:rsidTr="001B2652">
        <w:tc>
          <w:tcPr>
            <w:tcW w:w="6660" w:type="dxa"/>
            <w:vAlign w:val="center"/>
          </w:tcPr>
          <w:p w14:paraId="3463E180" w14:textId="3F30EF76" w:rsidR="009C69AD" w:rsidRPr="0072479F" w:rsidRDefault="004B0C28" w:rsidP="009C69AD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520" w:type="dxa"/>
            <w:vAlign w:val="bottom"/>
          </w:tcPr>
          <w:p w14:paraId="76CEB141" w14:textId="77777777" w:rsidR="009C69AD" w:rsidRPr="0072479F" w:rsidRDefault="009C69AD" w:rsidP="008A14FA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C28" w:rsidRPr="0072479F" w14:paraId="3B17A87D" w14:textId="77777777" w:rsidTr="001B2652">
        <w:tc>
          <w:tcPr>
            <w:tcW w:w="6660" w:type="dxa"/>
            <w:vAlign w:val="center"/>
          </w:tcPr>
          <w:p w14:paraId="4310DEA2" w14:textId="2D81238B" w:rsidR="004B0C28" w:rsidRPr="0072479F" w:rsidRDefault="001B2652" w:rsidP="004B0C2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7939D7C5" w14:textId="33F952DC" w:rsidR="004B0C28" w:rsidRPr="00A5707B" w:rsidRDefault="002A5200" w:rsidP="004B0C28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13,000</w:t>
            </w:r>
          </w:p>
        </w:tc>
      </w:tr>
    </w:tbl>
    <w:p w14:paraId="28296313" w14:textId="4043EA30" w:rsidR="006F1473" w:rsidRDefault="006F1473" w:rsidP="000E42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7BF800" w14:textId="61F23D82" w:rsidR="00B560E9" w:rsidRDefault="00B560E9" w:rsidP="00B560E9">
      <w:pPr>
        <w:tabs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8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B560E9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75BEDF84" w14:textId="77777777" w:rsidR="00B560E9" w:rsidRPr="0072479F" w:rsidRDefault="00B560E9" w:rsidP="00B56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691BF2B" w14:textId="24164E29" w:rsidR="00B560E9" w:rsidRPr="0072479F" w:rsidRDefault="00B560E9" w:rsidP="00B560E9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539F1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3539F1">
        <w:rPr>
          <w:rFonts w:ascii="Angsana New" w:hAnsi="Angsana New"/>
          <w:sz w:val="30"/>
          <w:szCs w:val="30"/>
          <w:lang w:val="en-US"/>
        </w:rPr>
        <w:t>2</w:t>
      </w:r>
      <w:r w:rsidR="003539F1">
        <w:rPr>
          <w:rFonts w:ascii="Angsana New" w:hAnsi="Angsana New"/>
          <w:sz w:val="30"/>
          <w:szCs w:val="30"/>
          <w:lang w:val="en-US"/>
        </w:rPr>
        <w:t>6</w:t>
      </w:r>
      <w:r w:rsidRPr="003539F1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3539F1">
        <w:rPr>
          <w:rFonts w:ascii="Angsana New" w:hAnsi="Angsana New"/>
          <w:sz w:val="30"/>
          <w:szCs w:val="30"/>
          <w:lang w:val="en-US"/>
        </w:rPr>
        <w:t>256</w:t>
      </w:r>
      <w:r w:rsidR="003539F1">
        <w:rPr>
          <w:rFonts w:ascii="Angsana New" w:hAnsi="Angsana New"/>
          <w:sz w:val="30"/>
          <w:szCs w:val="30"/>
          <w:lang w:val="en-US"/>
        </w:rPr>
        <w:t>5</w:t>
      </w:r>
      <w:r w:rsidRPr="003539F1">
        <w:rPr>
          <w:rFonts w:ascii="Angsana New" w:hAnsi="Angsana New"/>
          <w:sz w:val="30"/>
          <w:szCs w:val="30"/>
        </w:rPr>
        <w:t xml:space="preserve"> </w:t>
      </w:r>
      <w:r w:rsidRPr="003539F1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3539F1">
        <w:rPr>
          <w:rFonts w:ascii="Angsana New" w:hAnsi="Angsana New"/>
          <w:sz w:val="30"/>
          <w:szCs w:val="30"/>
        </w:rPr>
        <w:t xml:space="preserve"> </w:t>
      </w:r>
      <w:r w:rsidR="003539F1">
        <w:rPr>
          <w:rFonts w:ascii="Angsana New" w:hAnsi="Angsana New"/>
          <w:sz w:val="30"/>
          <w:szCs w:val="30"/>
          <w:lang w:val="en-US"/>
        </w:rPr>
        <w:t>8.55</w:t>
      </w:r>
      <w:r w:rsidRPr="003539F1">
        <w:rPr>
          <w:rFonts w:ascii="Angsana New" w:hAnsi="Angsana New"/>
          <w:sz w:val="30"/>
          <w:szCs w:val="30"/>
        </w:rPr>
        <w:t xml:space="preserve"> </w:t>
      </w:r>
      <w:r w:rsidRPr="003539F1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3539F1">
        <w:rPr>
          <w:rFonts w:ascii="Angsana New" w:hAnsi="Angsana New"/>
          <w:sz w:val="30"/>
          <w:szCs w:val="30"/>
        </w:rPr>
        <w:t xml:space="preserve"> </w:t>
      </w:r>
      <w:r w:rsidR="003539F1">
        <w:rPr>
          <w:rFonts w:ascii="Angsana New" w:hAnsi="Angsana New"/>
          <w:sz w:val="30"/>
          <w:szCs w:val="30"/>
        </w:rPr>
        <w:t>169.3</w:t>
      </w:r>
      <w:r w:rsidRPr="003539F1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เงินปันผลดังกล่าวจะจ่ายให้แก่ผู้ถือหุ้นภายในเดือนสิงหาคม </w:t>
      </w:r>
      <w:r w:rsidRPr="003539F1">
        <w:rPr>
          <w:rFonts w:ascii="Angsana New" w:hAnsi="Angsana New"/>
          <w:sz w:val="30"/>
          <w:szCs w:val="30"/>
          <w:lang w:val="en-US"/>
        </w:rPr>
        <w:t>256</w:t>
      </w:r>
      <w:r w:rsidR="003539F1">
        <w:rPr>
          <w:rFonts w:ascii="Angsana New" w:hAnsi="Angsana New"/>
          <w:sz w:val="30"/>
          <w:szCs w:val="30"/>
          <w:lang w:val="en-US"/>
        </w:rPr>
        <w:t>5</w:t>
      </w: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FD457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539CA" w14:textId="77777777" w:rsidR="00D13ABD" w:rsidRDefault="00D13ABD">
      <w:r>
        <w:separator/>
      </w:r>
    </w:p>
  </w:endnote>
  <w:endnote w:type="continuationSeparator" w:id="0">
    <w:p w14:paraId="42CDC91A" w14:textId="77777777" w:rsidR="00D13ABD" w:rsidRDefault="00D13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A990" w14:textId="1D13666F" w:rsidR="00B37703" w:rsidRDefault="00B37703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86CF" w14:textId="42B29079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3068A" w14:textId="7CB3472C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F932" w14:textId="069A6CE1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C2078" w14:textId="77777777" w:rsidR="00D13ABD" w:rsidRDefault="00D13ABD">
      <w:r>
        <w:separator/>
      </w:r>
    </w:p>
  </w:footnote>
  <w:footnote w:type="continuationSeparator" w:id="0">
    <w:p w14:paraId="25EC7567" w14:textId="77777777" w:rsidR="00D13ABD" w:rsidRDefault="00D13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F48B0" w14:textId="77777777" w:rsidR="00B37703" w:rsidRDefault="00B37703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59E85AC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4D800E9A" w14:textId="7E16D6D3" w:rsidR="00B37703" w:rsidRPr="00624810" w:rsidRDefault="00B37703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613FC5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613FC5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613FC5">
      <w:rPr>
        <w:rFonts w:ascii="Angsana New" w:hAnsi="Angsana New"/>
        <w:b/>
        <w:bCs/>
        <w:sz w:val="32"/>
        <w:szCs w:val="32"/>
        <w:lang w:val="en-US"/>
      </w:rPr>
      <w:t>5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0E1D" w14:textId="77777777" w:rsidR="00B37703" w:rsidRDefault="00B37703" w:rsidP="00F767E5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0DD6599" w14:textId="7043AD5C" w:rsidR="00B37703" w:rsidRDefault="00B37703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88F6A1C" w14:textId="247A7DE7" w:rsidR="00B37703" w:rsidRPr="00624810" w:rsidRDefault="00B37703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3</w:t>
    </w:r>
    <w:r w:rsidR="008F49BC">
      <w:rPr>
        <w:rFonts w:ascii="Angsana New" w:hAnsi="Angsana New"/>
        <w:b/>
        <w:bCs/>
        <w:sz w:val="32"/>
        <w:szCs w:val="32"/>
        <w:lang w:val="en-US"/>
      </w:rPr>
      <w:t xml:space="preserve">0 </w:t>
    </w:r>
    <w:r w:rsidR="008F49BC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8F49BC">
      <w:rPr>
        <w:rFonts w:ascii="Angsana New" w:hAnsi="Angsana New"/>
        <w:b/>
        <w:bCs/>
        <w:sz w:val="32"/>
        <w:szCs w:val="32"/>
        <w:lang w:val="en-US"/>
      </w:rPr>
      <w:t>5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E632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D86C14A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5B20567" w14:textId="5FF6EB32" w:rsidR="00B37703" w:rsidRPr="00624810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3</w:t>
    </w:r>
    <w:r w:rsidR="008F49BC">
      <w:rPr>
        <w:rFonts w:ascii="Angsana New" w:hAnsi="Angsana New"/>
        <w:b/>
        <w:bCs/>
        <w:sz w:val="32"/>
        <w:szCs w:val="32"/>
        <w:lang w:val="en-US"/>
      </w:rPr>
      <w:t>0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="008F49BC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25</w:t>
    </w:r>
    <w:r w:rsidR="008F49BC">
      <w:rPr>
        <w:rFonts w:ascii="Angsana New" w:hAnsi="Angsana New"/>
        <w:b/>
        <w:bCs/>
        <w:sz w:val="32"/>
        <w:szCs w:val="32"/>
        <w:lang w:val="en-US"/>
      </w:rPr>
      <w:t>65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323C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C41FE44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2AC441B5" w14:textId="245BE66F" w:rsidR="00B37703" w:rsidRPr="00624810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3</w:t>
    </w:r>
    <w:r w:rsidR="008F49BC">
      <w:rPr>
        <w:rFonts w:ascii="Angsana New" w:hAnsi="Angsana New"/>
        <w:b/>
        <w:bCs/>
        <w:sz w:val="32"/>
        <w:szCs w:val="32"/>
        <w:lang w:val="en-US"/>
      </w:rPr>
      <w:t>0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="008F49BC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8F49BC">
      <w:rPr>
        <w:rFonts w:ascii="Angsana New" w:hAnsi="Angsana New"/>
        <w:b/>
        <w:bCs/>
        <w:sz w:val="32"/>
        <w:szCs w:val="32"/>
        <w:lang w:val="en-US"/>
      </w:rPr>
      <w:t>5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EFA305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12"/>
  </w:num>
  <w:num w:numId="5">
    <w:abstractNumId w:val="2"/>
  </w:num>
  <w:num w:numId="6">
    <w:abstractNumId w:val="8"/>
  </w:num>
  <w:num w:numId="7">
    <w:abstractNumId w:val="15"/>
  </w:num>
  <w:num w:numId="8">
    <w:abstractNumId w:val="16"/>
  </w:num>
  <w:num w:numId="9">
    <w:abstractNumId w:val="11"/>
  </w:num>
  <w:num w:numId="10">
    <w:abstractNumId w:val="7"/>
  </w:num>
  <w:num w:numId="11">
    <w:abstractNumId w:val="14"/>
  </w:num>
  <w:num w:numId="12">
    <w:abstractNumId w:val="4"/>
  </w:num>
  <w:num w:numId="13">
    <w:abstractNumId w:val="5"/>
  </w:num>
  <w:num w:numId="14">
    <w:abstractNumId w:val="3"/>
  </w:num>
  <w:num w:numId="15">
    <w:abstractNumId w:val="13"/>
  </w:num>
  <w:num w:numId="16">
    <w:abstractNumId w:val="18"/>
  </w:num>
  <w:num w:numId="17">
    <w:abstractNumId w:val="9"/>
  </w:num>
  <w:num w:numId="18">
    <w:abstractNumId w:val="17"/>
  </w:num>
  <w:num w:numId="1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EE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68E2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062A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D6A"/>
    <w:rsid w:val="002A2DFC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493"/>
    <w:rsid w:val="00342553"/>
    <w:rsid w:val="003426D7"/>
    <w:rsid w:val="00342EF8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6A1"/>
    <w:rsid w:val="003511AE"/>
    <w:rsid w:val="003513F0"/>
    <w:rsid w:val="003515F5"/>
    <w:rsid w:val="003519A4"/>
    <w:rsid w:val="00351D5B"/>
    <w:rsid w:val="00352C0E"/>
    <w:rsid w:val="00352C95"/>
    <w:rsid w:val="003539F1"/>
    <w:rsid w:val="00354F00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32FB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89E"/>
    <w:rsid w:val="00604F91"/>
    <w:rsid w:val="00605061"/>
    <w:rsid w:val="0060559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80"/>
    <w:rsid w:val="00801605"/>
    <w:rsid w:val="008019CF"/>
    <w:rsid w:val="00801F64"/>
    <w:rsid w:val="00802591"/>
    <w:rsid w:val="00802930"/>
    <w:rsid w:val="00804462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12E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1D1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AA7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24F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30D2"/>
    <w:rsid w:val="00FF379A"/>
    <w:rsid w:val="00FF3B4D"/>
    <w:rsid w:val="00FF3C98"/>
    <w:rsid w:val="00FF4192"/>
    <w:rsid w:val="00FF41CD"/>
    <w:rsid w:val="00FF426F"/>
    <w:rsid w:val="00FF4A84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11</Pages>
  <Words>1759</Words>
  <Characters>7873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2022-07-21T02:29:00Z</cp:lastPrinted>
  <dcterms:created xsi:type="dcterms:W3CDTF">2022-08-04T08:53:00Z</dcterms:created>
  <dcterms:modified xsi:type="dcterms:W3CDTF">2022-08-04T08:54:00Z</dcterms:modified>
</cp:coreProperties>
</file>