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06D10" w14:textId="77777777" w:rsidR="007346EB" w:rsidRPr="00BE6907" w:rsidRDefault="00407925" w:rsidP="0006154D">
      <w:pPr>
        <w:tabs>
          <w:tab w:val="left" w:pos="0"/>
          <w:tab w:val="left" w:pos="1170"/>
          <w:tab w:val="left" w:pos="9540"/>
        </w:tabs>
        <w:spacing w:line="240" w:lineRule="atLeast"/>
        <w:jc w:val="thaiDistribute"/>
        <w:rPr>
          <w:rFonts w:cstheme="minorBidi"/>
          <w:b/>
          <w:bCs/>
          <w:szCs w:val="28"/>
          <w:cs/>
          <w:lang w:val="en-US" w:bidi="th-TH"/>
        </w:rPr>
      </w:pPr>
      <w:r w:rsidRPr="00127A8B">
        <w:rPr>
          <w:rFonts w:cs="Times New Roman"/>
          <w:b/>
          <w:bCs/>
          <w:szCs w:val="22"/>
        </w:rPr>
        <w:t>Note</w:t>
      </w:r>
      <w:r w:rsidRPr="00127A8B">
        <w:rPr>
          <w:rFonts w:cs="Times New Roman"/>
          <w:b/>
          <w:bCs/>
          <w:szCs w:val="22"/>
        </w:rPr>
        <w:tab/>
        <w:t>Contents</w:t>
      </w:r>
    </w:p>
    <w:p w14:paraId="6D84F186" w14:textId="77777777" w:rsidR="00407925" w:rsidRPr="00127A8B" w:rsidRDefault="00407925" w:rsidP="0064123D">
      <w:pPr>
        <w:tabs>
          <w:tab w:val="left" w:pos="0"/>
          <w:tab w:val="left" w:pos="540"/>
          <w:tab w:val="left" w:pos="9540"/>
        </w:tabs>
        <w:spacing w:line="240" w:lineRule="atLeast"/>
        <w:jc w:val="thaiDistribute"/>
        <w:rPr>
          <w:rFonts w:cs="Times New Roman"/>
          <w:lang w:val="en-US"/>
        </w:rPr>
      </w:pPr>
    </w:p>
    <w:p w14:paraId="2032A568" w14:textId="77777777" w:rsidR="00A6576B" w:rsidRPr="001C1506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General information</w:t>
      </w:r>
    </w:p>
    <w:p w14:paraId="520046D8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Basis of preparation of the interim financial statements</w:t>
      </w:r>
    </w:p>
    <w:p w14:paraId="6FAAB1EB" w14:textId="77777777" w:rsidR="00A6576B" w:rsidRPr="00F262A0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F262A0">
        <w:t>Related parties</w:t>
      </w:r>
    </w:p>
    <w:p w14:paraId="02788254" w14:textId="07D4AC69" w:rsidR="00121359" w:rsidRDefault="00121359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21359">
        <w:t xml:space="preserve">Trade </w:t>
      </w:r>
      <w:r w:rsidR="00977EA5" w:rsidRPr="00977EA5">
        <w:t xml:space="preserve">receivables </w:t>
      </w:r>
    </w:p>
    <w:p w14:paraId="642C9107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Investments in subsidiary</w:t>
      </w:r>
    </w:p>
    <w:p w14:paraId="1CC4A273" w14:textId="77777777" w:rsidR="00A6576B" w:rsidRPr="001C1506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Business segment information</w:t>
      </w:r>
    </w:p>
    <w:p w14:paraId="3E98C548" w14:textId="77777777" w:rsidR="00A6576B" w:rsidRPr="001C1506" w:rsidRDefault="001C18D8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>
        <w:t>Dividends</w:t>
      </w:r>
    </w:p>
    <w:p w14:paraId="05D53B25" w14:textId="1516B23F" w:rsidR="00A6576B" w:rsidRPr="000C1945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color w:val="FF0000"/>
        </w:rPr>
      </w:pPr>
      <w:r w:rsidRPr="00FC155B">
        <w:t xml:space="preserve">Commitments </w:t>
      </w:r>
    </w:p>
    <w:p w14:paraId="48E66BE9" w14:textId="517731BD" w:rsidR="00EF1017" w:rsidRPr="007D2C44" w:rsidRDefault="00EF1017" w:rsidP="00A4586A">
      <w:pPr>
        <w:pStyle w:val="index"/>
        <w:tabs>
          <w:tab w:val="clear" w:pos="1134"/>
        </w:tabs>
        <w:spacing w:line="280" w:lineRule="atLeast"/>
        <w:ind w:left="1170" w:firstLine="0"/>
        <w:jc w:val="thaiDistribute"/>
        <w:outlineLvl w:val="0"/>
        <w:rPr>
          <w:color w:val="000000" w:themeColor="text1"/>
        </w:rPr>
      </w:pPr>
    </w:p>
    <w:p w14:paraId="2A2A5720" w14:textId="77777777" w:rsidR="00A65C4C" w:rsidRDefault="00A65C4C" w:rsidP="00A65C4C">
      <w:pPr>
        <w:pStyle w:val="index"/>
        <w:tabs>
          <w:tab w:val="clear" w:pos="1134"/>
        </w:tabs>
        <w:spacing w:line="280" w:lineRule="atLeast"/>
        <w:ind w:left="0" w:firstLine="0"/>
        <w:jc w:val="thaiDistribute"/>
        <w:outlineLvl w:val="0"/>
      </w:pPr>
    </w:p>
    <w:p w14:paraId="355D2D35" w14:textId="77777777" w:rsidR="00A14605" w:rsidRDefault="00A14605" w:rsidP="00445031">
      <w:pPr>
        <w:pStyle w:val="index"/>
        <w:tabs>
          <w:tab w:val="clear" w:pos="1134"/>
        </w:tabs>
        <w:spacing w:line="280" w:lineRule="atLeast"/>
        <w:ind w:left="1170" w:firstLine="0"/>
        <w:jc w:val="thaiDistribute"/>
        <w:outlineLvl w:val="0"/>
        <w:rPr>
          <w:cs/>
          <w:lang w:bidi="th-TH"/>
        </w:rPr>
      </w:pPr>
    </w:p>
    <w:p w14:paraId="529C2823" w14:textId="77777777" w:rsidR="00ED364F" w:rsidRPr="00A14605" w:rsidRDefault="00ED364F" w:rsidP="00785AEE">
      <w:pPr>
        <w:pStyle w:val="index"/>
        <w:tabs>
          <w:tab w:val="clear" w:pos="1134"/>
          <w:tab w:val="num" w:pos="1170"/>
        </w:tabs>
        <w:spacing w:after="0" w:line="230" w:lineRule="exact"/>
        <w:ind w:left="340" w:firstLine="0"/>
        <w:outlineLvl w:val="0"/>
        <w:rPr>
          <w:lang w:val="en-US"/>
        </w:rPr>
      </w:pPr>
    </w:p>
    <w:p w14:paraId="4BBCB768" w14:textId="77777777" w:rsidR="004C33A5" w:rsidRPr="00127A8B" w:rsidRDefault="00967BC4" w:rsidP="0064123D">
      <w:pPr>
        <w:spacing w:after="20" w:line="280" w:lineRule="atLeast"/>
        <w:ind w:left="540"/>
        <w:jc w:val="thaiDistribute"/>
        <w:rPr>
          <w:rFonts w:cs="Times New Roman"/>
        </w:rPr>
      </w:pPr>
      <w:r w:rsidRPr="00127A8B">
        <w:rPr>
          <w:rFonts w:cs="Times New Roman"/>
        </w:rPr>
        <w:br w:type="page"/>
      </w:r>
      <w:r w:rsidR="004C33A5" w:rsidRPr="00127A8B">
        <w:rPr>
          <w:rFonts w:cs="Times New Roman"/>
        </w:rPr>
        <w:lastRenderedPageBreak/>
        <w:t xml:space="preserve">These notes form an integral part of the </w:t>
      </w:r>
      <w:r w:rsidR="008E2A74">
        <w:rPr>
          <w:rFonts w:cs="Times New Roman"/>
        </w:rPr>
        <w:t xml:space="preserve">interim </w:t>
      </w:r>
      <w:r w:rsidR="004C33A5" w:rsidRPr="00127A8B">
        <w:rPr>
          <w:rFonts w:cs="Times New Roman"/>
        </w:rPr>
        <w:t>financial statements.</w:t>
      </w:r>
    </w:p>
    <w:p w14:paraId="21D4F1D1" w14:textId="77777777" w:rsidR="009F0056" w:rsidRPr="00CD6E79" w:rsidRDefault="009F0056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014D9B06" w14:textId="75B099B4" w:rsidR="00032B56" w:rsidRPr="00433361" w:rsidRDefault="00433361" w:rsidP="00032B56">
      <w:pPr>
        <w:tabs>
          <w:tab w:val="left" w:pos="540"/>
        </w:tabs>
        <w:ind w:left="540"/>
        <w:jc w:val="both"/>
        <w:rPr>
          <w:rFonts w:cs="Times New Roman"/>
        </w:rPr>
      </w:pPr>
      <w:r w:rsidRPr="00615273">
        <w:rPr>
          <w:rFonts w:cs="Times New Roman"/>
          <w:spacing w:val="-2"/>
        </w:rPr>
        <w:t>The interim</w:t>
      </w:r>
      <w:r w:rsidR="00525B87">
        <w:rPr>
          <w:rFonts w:cs="Times New Roman"/>
          <w:spacing w:val="-2"/>
        </w:rPr>
        <w:t xml:space="preserve"> </w:t>
      </w:r>
      <w:r w:rsidRPr="00615273">
        <w:rPr>
          <w:rFonts w:cs="Times New Roman"/>
          <w:spacing w:val="-2"/>
        </w:rPr>
        <w:t xml:space="preserve">financial statements issued for Thai </w:t>
      </w:r>
      <w:r w:rsidR="00BD66A7" w:rsidRPr="00615273">
        <w:rPr>
          <w:rFonts w:cs="Times New Roman"/>
          <w:spacing w:val="-2"/>
        </w:rPr>
        <w:t xml:space="preserve">statutory and </w:t>
      </w:r>
      <w:r w:rsidRPr="00615273">
        <w:rPr>
          <w:rFonts w:cs="Times New Roman"/>
          <w:spacing w:val="-2"/>
        </w:rPr>
        <w:t>regulatory reporting purposes a</w:t>
      </w:r>
      <w:r w:rsidR="00B66B0D" w:rsidRPr="00615273">
        <w:rPr>
          <w:rFonts w:cs="Times New Roman"/>
          <w:spacing w:val="-2"/>
        </w:rPr>
        <w:t>re prepared</w:t>
      </w:r>
      <w:r w:rsidR="00B66B0D">
        <w:rPr>
          <w:rFonts w:cs="Times New Roman"/>
        </w:rPr>
        <w:t xml:space="preserve"> in the Thai </w:t>
      </w:r>
      <w:r w:rsidR="00145CB8">
        <w:rPr>
          <w:rFonts w:cs="Times New Roman"/>
        </w:rPr>
        <w:t>and English language</w:t>
      </w:r>
      <w:r w:rsidR="00B66B0D">
        <w:rPr>
          <w:rFonts w:cs="Times New Roman"/>
        </w:rPr>
        <w:t>s</w:t>
      </w:r>
      <w:r w:rsidR="00655849">
        <w:rPr>
          <w:rFonts w:cs="Times New Roman"/>
        </w:rPr>
        <w:t>,</w:t>
      </w:r>
      <w:r w:rsidR="00D023FA">
        <w:rPr>
          <w:rFonts w:cs="Times New Roman"/>
        </w:rPr>
        <w:t xml:space="preserve"> </w:t>
      </w:r>
      <w:r w:rsidR="00655849">
        <w:rPr>
          <w:rFonts w:cs="Times New Roman"/>
        </w:rPr>
        <w:t>and were approved and authoriz</w:t>
      </w:r>
      <w:r w:rsidRPr="00433361">
        <w:rPr>
          <w:rFonts w:cs="Times New Roman"/>
        </w:rPr>
        <w:t>ed for issue by the</w:t>
      </w:r>
      <w:r w:rsidR="00A01414">
        <w:rPr>
          <w:rFonts w:cs="Times New Roman"/>
        </w:rPr>
        <w:t xml:space="preserve"> audit committee, as appointed by the</w:t>
      </w:r>
      <w:r w:rsidRPr="00433361">
        <w:rPr>
          <w:rFonts w:cs="Times New Roman"/>
        </w:rPr>
        <w:t xml:space="preserve"> Board of Directors</w:t>
      </w:r>
      <w:r w:rsidR="00A01414">
        <w:rPr>
          <w:rFonts w:cs="Times New Roman"/>
        </w:rPr>
        <w:t xml:space="preserve"> of the Company,</w:t>
      </w:r>
      <w:r w:rsidRPr="00433361">
        <w:rPr>
          <w:rFonts w:cs="Times New Roman"/>
        </w:rPr>
        <w:t xml:space="preserve"> on </w:t>
      </w:r>
      <w:r w:rsidR="00525119">
        <w:rPr>
          <w:rFonts w:cs="Cordia New"/>
          <w:lang w:bidi="th-TH"/>
        </w:rPr>
        <w:t>8</w:t>
      </w:r>
      <w:r w:rsidR="00A6708A" w:rsidRPr="007C26A7">
        <w:rPr>
          <w:rFonts w:cs="Cordia New"/>
          <w:lang w:bidi="th-TH"/>
        </w:rPr>
        <w:t xml:space="preserve"> </w:t>
      </w:r>
      <w:r w:rsidR="009D7E92">
        <w:rPr>
          <w:rFonts w:cs="Cordia New"/>
          <w:lang w:bidi="th-TH"/>
        </w:rPr>
        <w:t>August</w:t>
      </w:r>
      <w:r w:rsidR="00DC54CB" w:rsidRPr="007C26A7">
        <w:rPr>
          <w:rFonts w:cs="Cordia New"/>
          <w:lang w:bidi="th-TH"/>
        </w:rPr>
        <w:t xml:space="preserve"> 20</w:t>
      </w:r>
      <w:r w:rsidR="006D2559" w:rsidRPr="007C26A7">
        <w:rPr>
          <w:rFonts w:cs="Cordia New"/>
          <w:lang w:bidi="th-TH"/>
        </w:rPr>
        <w:t>2</w:t>
      </w:r>
      <w:r w:rsidR="00525119">
        <w:rPr>
          <w:rFonts w:cs="Cordia New"/>
          <w:lang w:bidi="th-TH"/>
        </w:rPr>
        <w:t>2</w:t>
      </w:r>
      <w:r w:rsidR="00D84076" w:rsidRPr="007C26A7">
        <w:rPr>
          <w:rFonts w:cs="Cordia New"/>
          <w:lang w:bidi="th-TH"/>
        </w:rPr>
        <w:t>.</w:t>
      </w:r>
    </w:p>
    <w:p w14:paraId="1940DC38" w14:textId="77777777" w:rsidR="00C04BB2" w:rsidRPr="00CD6E79" w:rsidRDefault="00C04BB2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684D1C2C" w14:textId="77777777" w:rsidR="002D25E4" w:rsidRPr="00127A8B" w:rsidRDefault="002D25E4" w:rsidP="004A3539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G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eneral</w:t>
      </w:r>
      <w:r w:rsidR="000B1CE8" w:rsidRPr="00127A8B">
        <w:rPr>
          <w:rFonts w:cs="Times New Roman"/>
          <w:b/>
          <w:bCs/>
          <w:sz w:val="24"/>
          <w:szCs w:val="24"/>
          <w:lang w:val="en-US"/>
        </w:rPr>
        <w:t xml:space="preserve"> information</w:t>
      </w:r>
    </w:p>
    <w:p w14:paraId="713EA26E" w14:textId="77777777" w:rsidR="002D25E4" w:rsidRPr="00CD6E79" w:rsidRDefault="002D25E4" w:rsidP="009D4858">
      <w:pPr>
        <w:pStyle w:val="BodyText"/>
        <w:spacing w:after="0" w:line="240" w:lineRule="auto"/>
        <w:ind w:left="540"/>
        <w:jc w:val="thaiDistribute"/>
        <w:rPr>
          <w:rFonts w:cs="Times New Roman"/>
          <w:szCs w:val="22"/>
          <w:lang w:val="en-US"/>
        </w:rPr>
      </w:pPr>
    </w:p>
    <w:p w14:paraId="0AEA4169" w14:textId="1DFA1D26" w:rsidR="002D25E4" w:rsidRPr="00CD6E79" w:rsidRDefault="00433361" w:rsidP="00433361">
      <w:pPr>
        <w:pStyle w:val="BodyText"/>
        <w:spacing w:after="0" w:line="240" w:lineRule="atLeast"/>
        <w:ind w:left="547"/>
        <w:jc w:val="thaiDistribute"/>
        <w:rPr>
          <w:rFonts w:cstheme="minorBidi"/>
          <w:cs/>
          <w:lang w:bidi="th-TH"/>
        </w:rPr>
      </w:pPr>
      <w:r w:rsidRPr="00CD6E79">
        <w:rPr>
          <w:rFonts w:cs="Times New Roman"/>
        </w:rPr>
        <w:t>Quality Construction Products Public Company Limited</w:t>
      </w:r>
      <w:r w:rsidR="002D25E4" w:rsidRPr="00CD6E79">
        <w:rPr>
          <w:rFonts w:cs="Times New Roman"/>
          <w:lang w:val="en-US"/>
        </w:rPr>
        <w:t xml:space="preserve">, </w:t>
      </w:r>
      <w:r w:rsidR="00B30CD7">
        <w:rPr>
          <w:rFonts w:cs="Times New Roman"/>
          <w:lang w:val="en-US"/>
        </w:rPr>
        <w:t>(</w:t>
      </w:r>
      <w:r w:rsidR="008B0380" w:rsidRPr="00CD6E79">
        <w:rPr>
          <w:rFonts w:cs="Times New Roman"/>
          <w:lang w:val="en-US"/>
        </w:rPr>
        <w:t xml:space="preserve">the </w:t>
      </w:r>
      <w:r w:rsidR="00134E65" w:rsidRPr="00CD6E79">
        <w:rPr>
          <w:rFonts w:cs="Times New Roman"/>
          <w:lang w:val="en-US"/>
        </w:rPr>
        <w:t>“Company”</w:t>
      </w:r>
      <w:r w:rsidR="008452EC" w:rsidRPr="00CD6E79">
        <w:rPr>
          <w:rFonts w:cs="Times New Roman"/>
          <w:lang w:val="en-US"/>
        </w:rPr>
        <w:t>)</w:t>
      </w:r>
      <w:r w:rsidR="0045076D" w:rsidRPr="00CD6E79">
        <w:rPr>
          <w:rFonts w:cs="Times New Roman"/>
          <w:lang w:val="en-US"/>
        </w:rPr>
        <w:t>, is incorporated</w:t>
      </w:r>
      <w:r w:rsidR="002D25E4" w:rsidRPr="00CD6E79">
        <w:rPr>
          <w:rFonts w:cs="Times New Roman"/>
          <w:lang w:val="en-US"/>
        </w:rPr>
        <w:t xml:space="preserve"> in Thailand</w:t>
      </w:r>
      <w:r w:rsidR="00CB5082">
        <w:rPr>
          <w:rFonts w:cs="Times New Roman"/>
          <w:lang w:val="en-US"/>
        </w:rPr>
        <w:t xml:space="preserve"> </w:t>
      </w:r>
      <w:r w:rsidR="00CB5082">
        <w:rPr>
          <w:spacing w:val="-4"/>
          <w:lang w:val="en-US"/>
        </w:rPr>
        <w:t>a</w:t>
      </w:r>
      <w:r w:rsidR="009D276F">
        <w:rPr>
          <w:spacing w:val="-4"/>
          <w:lang w:val="en-US"/>
        </w:rPr>
        <w:t xml:space="preserve">nd has its </w:t>
      </w:r>
      <w:r w:rsidR="00637F4D" w:rsidRPr="00CD6E79">
        <w:rPr>
          <w:rFonts w:cs="Times New Roman"/>
          <w:spacing w:val="-6"/>
          <w:lang w:val="en-US"/>
        </w:rPr>
        <w:t>registered</w:t>
      </w:r>
      <w:r w:rsidR="0045076D" w:rsidRPr="00CD6E79">
        <w:rPr>
          <w:rFonts w:cs="Times New Roman"/>
          <w:spacing w:val="-6"/>
          <w:lang w:val="en-US"/>
        </w:rPr>
        <w:t xml:space="preserve"> office </w:t>
      </w:r>
      <w:r w:rsidRPr="00CD6E79">
        <w:rPr>
          <w:rFonts w:cs="Times New Roman"/>
          <w:spacing w:val="-6"/>
          <w:lang w:val="en-US"/>
        </w:rPr>
        <w:t xml:space="preserve">at 144 Moo 16, </w:t>
      </w:r>
      <w:proofErr w:type="spellStart"/>
      <w:r w:rsidRPr="00CD6E79">
        <w:rPr>
          <w:rFonts w:cs="Times New Roman"/>
          <w:spacing w:val="-6"/>
          <w:lang w:val="en-US"/>
        </w:rPr>
        <w:t>Udomsorayuth</w:t>
      </w:r>
      <w:proofErr w:type="spellEnd"/>
      <w:r w:rsidRPr="00CD6E79">
        <w:rPr>
          <w:rFonts w:cs="Times New Roman"/>
          <w:spacing w:val="-6"/>
          <w:lang w:val="en-US"/>
        </w:rPr>
        <w:t xml:space="preserve"> Road, </w:t>
      </w:r>
      <w:proofErr w:type="spellStart"/>
      <w:r w:rsidRPr="00CD6E79">
        <w:rPr>
          <w:rFonts w:cs="Times New Roman"/>
          <w:spacing w:val="-6"/>
          <w:lang w:val="en-US"/>
        </w:rPr>
        <w:t>Tambol</w:t>
      </w:r>
      <w:proofErr w:type="spellEnd"/>
      <w:r w:rsidR="008452EC" w:rsidRPr="00CD6E79">
        <w:rPr>
          <w:rFonts w:cs="Times New Roman"/>
          <w:spacing w:val="-6"/>
          <w:lang w:val="en-US"/>
        </w:rPr>
        <w:t xml:space="preserve"> </w:t>
      </w:r>
      <w:proofErr w:type="spellStart"/>
      <w:r w:rsidR="008452EC" w:rsidRPr="00CD6E79">
        <w:rPr>
          <w:rFonts w:cs="Times New Roman"/>
          <w:spacing w:val="-6"/>
          <w:lang w:val="en-US"/>
        </w:rPr>
        <w:t>Bangkrasan</w:t>
      </w:r>
      <w:proofErr w:type="spellEnd"/>
      <w:r w:rsidR="008452EC" w:rsidRPr="00CD6E79">
        <w:rPr>
          <w:rFonts w:cs="Times New Roman"/>
          <w:spacing w:val="-6"/>
          <w:lang w:val="en-US"/>
        </w:rPr>
        <w:t xml:space="preserve">, </w:t>
      </w:r>
      <w:proofErr w:type="spellStart"/>
      <w:r w:rsidR="008452EC" w:rsidRPr="00CD6E79">
        <w:rPr>
          <w:rFonts w:cs="Times New Roman"/>
          <w:spacing w:val="-6"/>
          <w:lang w:val="en-US"/>
        </w:rPr>
        <w:t>Amphur</w:t>
      </w:r>
      <w:proofErr w:type="spellEnd"/>
      <w:r w:rsidR="008452EC" w:rsidRPr="00CD6E79">
        <w:rPr>
          <w:rFonts w:cs="Times New Roman"/>
          <w:spacing w:val="-6"/>
          <w:lang w:val="en-US"/>
        </w:rPr>
        <w:t xml:space="preserve"> </w:t>
      </w:r>
      <w:r w:rsidRPr="00CD6E79">
        <w:rPr>
          <w:rFonts w:cs="Times New Roman"/>
          <w:spacing w:val="-6"/>
          <w:lang w:val="en-US"/>
        </w:rPr>
        <w:t>Bang pa-in,</w:t>
      </w:r>
      <w:r w:rsidRPr="00CD6E79">
        <w:t xml:space="preserve"> </w:t>
      </w:r>
      <w:r w:rsidRPr="00CD6E79">
        <w:rPr>
          <w:rFonts w:cs="Times New Roman"/>
          <w:lang w:val="en-US"/>
        </w:rPr>
        <w:t>Ayutthaya</w:t>
      </w:r>
      <w:r w:rsidR="00655849" w:rsidRPr="00CD6E79">
        <w:rPr>
          <w:rFonts w:cs="Times New Roman"/>
          <w:lang w:val="en-US"/>
        </w:rPr>
        <w:t>,</w:t>
      </w:r>
      <w:r w:rsidR="00E54F09" w:rsidRPr="00CD6E79">
        <w:rPr>
          <w:rFonts w:cs="Times New Roman"/>
          <w:lang w:val="en-US"/>
        </w:rPr>
        <w:t xml:space="preserve"> </w:t>
      </w:r>
      <w:r w:rsidR="00E54F09" w:rsidRPr="00CD6E79">
        <w:rPr>
          <w:rFonts w:cs="Cordia New"/>
          <w:lang w:val="en-US" w:bidi="th-TH"/>
        </w:rPr>
        <w:t>13160</w:t>
      </w:r>
      <w:r w:rsidR="009C5CB1" w:rsidRPr="00CD6E79">
        <w:rPr>
          <w:rFonts w:cs="Cordia New"/>
          <w:lang w:val="en-US" w:bidi="th-TH"/>
        </w:rPr>
        <w:t>,</w:t>
      </w:r>
      <w:r w:rsidR="00E54F09" w:rsidRPr="00CD6E79">
        <w:rPr>
          <w:rFonts w:cs="Cordia New"/>
          <w:lang w:val="en-US" w:bidi="th-TH"/>
        </w:rPr>
        <w:t xml:space="preserve"> Thailand</w:t>
      </w:r>
      <w:r w:rsidRPr="00CD6E79">
        <w:rPr>
          <w:rFonts w:cs="Times New Roman"/>
          <w:lang w:val="en-US"/>
        </w:rPr>
        <w:t>.</w:t>
      </w:r>
    </w:p>
    <w:p w14:paraId="57DC1EE7" w14:textId="77777777" w:rsidR="00514CEF" w:rsidRPr="00CD6E79" w:rsidRDefault="00514CEF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329A61E1" w14:textId="601F9D4C" w:rsidR="00A97B73" w:rsidRPr="00CD6E79" w:rsidRDefault="00A97B73" w:rsidP="00A97B73">
      <w:pPr>
        <w:pStyle w:val="BodyText"/>
        <w:spacing w:after="0" w:line="240" w:lineRule="atLeast"/>
        <w:ind w:left="547"/>
        <w:jc w:val="thaiDistribute"/>
        <w:rPr>
          <w:rFonts w:cs="Times New Roman"/>
        </w:rPr>
      </w:pPr>
      <w:r w:rsidRPr="00CD6E79">
        <w:rPr>
          <w:rFonts w:cs="Times New Roman"/>
          <w:spacing w:val="-4"/>
        </w:rPr>
        <w:t xml:space="preserve">The </w:t>
      </w:r>
      <w:r w:rsidR="00602ADF">
        <w:rPr>
          <w:rFonts w:cs="Times New Roman"/>
          <w:spacing w:val="-4"/>
        </w:rPr>
        <w:t>pa</w:t>
      </w:r>
      <w:r w:rsidR="006370FB">
        <w:rPr>
          <w:rFonts w:cs="Times New Roman"/>
          <w:spacing w:val="-4"/>
        </w:rPr>
        <w:t>rent</w:t>
      </w:r>
      <w:r w:rsidRPr="00CD6E79">
        <w:rPr>
          <w:rFonts w:cs="Times New Roman"/>
          <w:spacing w:val="-4"/>
        </w:rPr>
        <w:t xml:space="preserve"> and ultimate parent companies during the financial period were SCG Building Materials</w:t>
      </w:r>
      <w:r w:rsidRPr="00CD6E79">
        <w:rPr>
          <w:rFonts w:cs="Times New Roman"/>
        </w:rPr>
        <w:t xml:space="preserve"> Company Limited and The Siam Cement Public Company Limited. Both are incorporated</w:t>
      </w:r>
      <w:r w:rsidR="004C2842" w:rsidRPr="00CD6E79">
        <w:rPr>
          <w:rFonts w:cs="Times New Roman"/>
        </w:rPr>
        <w:t xml:space="preserve"> </w:t>
      </w:r>
      <w:r w:rsidRPr="00CD6E79">
        <w:rPr>
          <w:rFonts w:cs="Times New Roman"/>
        </w:rPr>
        <w:t>in Thailand.</w:t>
      </w:r>
    </w:p>
    <w:p w14:paraId="67A9C609" w14:textId="77777777" w:rsidR="00514CEF" w:rsidRPr="00CD6E79" w:rsidRDefault="00514CEF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771F242D" w14:textId="77777777" w:rsidR="00076ACB" w:rsidRDefault="002D25E4" w:rsidP="0064123D">
      <w:pPr>
        <w:pStyle w:val="BodyText"/>
        <w:spacing w:after="0" w:line="240" w:lineRule="atLeast"/>
        <w:ind w:left="547"/>
        <w:jc w:val="thaiDistribute"/>
        <w:rPr>
          <w:rFonts w:cs="Times New Roman"/>
          <w:lang w:val="en-US"/>
        </w:rPr>
      </w:pPr>
      <w:r w:rsidRPr="004C2842">
        <w:rPr>
          <w:rFonts w:cs="Times New Roman"/>
          <w:spacing w:val="-6"/>
          <w:lang w:val="en-US"/>
        </w:rPr>
        <w:t xml:space="preserve">The principal </w:t>
      </w:r>
      <w:r w:rsidR="00AC5A9E" w:rsidRPr="004C2842">
        <w:rPr>
          <w:rFonts w:cs="Times New Roman"/>
          <w:spacing w:val="-6"/>
          <w:lang w:val="en-US"/>
        </w:rPr>
        <w:t>business</w:t>
      </w:r>
      <w:r w:rsidR="00A97B73" w:rsidRPr="004C2842">
        <w:rPr>
          <w:rFonts w:cs="Times New Roman"/>
          <w:spacing w:val="-6"/>
          <w:lang w:val="en-US"/>
        </w:rPr>
        <w:t>es</w:t>
      </w:r>
      <w:r w:rsidR="00AC5A9E" w:rsidRPr="004C2842">
        <w:rPr>
          <w:rFonts w:cs="Times New Roman"/>
          <w:spacing w:val="-6"/>
          <w:lang w:val="en-US"/>
        </w:rPr>
        <w:t xml:space="preserve"> </w:t>
      </w:r>
      <w:r w:rsidRPr="004C2842">
        <w:rPr>
          <w:rFonts w:cs="Times New Roman"/>
          <w:spacing w:val="-6"/>
          <w:lang w:val="en-US"/>
        </w:rPr>
        <w:t xml:space="preserve">of the Company </w:t>
      </w:r>
      <w:r w:rsidR="00A97B73" w:rsidRPr="004C2842">
        <w:rPr>
          <w:rFonts w:cs="Times New Roman"/>
          <w:spacing w:val="-6"/>
          <w:lang w:val="en-US"/>
        </w:rPr>
        <w:t>are to produce and distribute of autoclaved aerated concrete blocks,</w:t>
      </w:r>
      <w:r w:rsidR="00A97B73" w:rsidRPr="004C2842">
        <w:rPr>
          <w:rFonts w:cs="Times New Roman"/>
          <w:lang w:val="en-US"/>
        </w:rPr>
        <w:t xml:space="preserve"> reinforced wall panels, floor panels, and lintels for construction uses</w:t>
      </w:r>
      <w:r w:rsidR="00A97B73" w:rsidRPr="00A97B73">
        <w:rPr>
          <w:rFonts w:cs="Times New Roman"/>
          <w:lang w:val="en-US"/>
        </w:rPr>
        <w:t>.</w:t>
      </w:r>
    </w:p>
    <w:p w14:paraId="00BBDB8C" w14:textId="77777777" w:rsidR="00290879" w:rsidRPr="00CD6E79" w:rsidRDefault="00290879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41E22D73" w14:textId="0E050B45" w:rsidR="00290879" w:rsidRDefault="00290879" w:rsidP="00290879">
      <w:pPr>
        <w:pStyle w:val="block"/>
        <w:shd w:val="clear" w:color="auto" w:fill="FFFFFF"/>
        <w:spacing w:after="0" w:line="240" w:lineRule="atLeast"/>
        <w:ind w:left="540"/>
        <w:jc w:val="both"/>
        <w:rPr>
          <w:lang w:val="en-US"/>
        </w:rPr>
      </w:pPr>
      <w:r w:rsidRPr="009C7B7F">
        <w:rPr>
          <w:lang w:val="en-US"/>
        </w:rPr>
        <w:t>Detai</w:t>
      </w:r>
      <w:r w:rsidR="001B0B6C">
        <w:rPr>
          <w:lang w:val="en-US"/>
        </w:rPr>
        <w:t>ls of the Company’s subsidiary</w:t>
      </w:r>
      <w:r w:rsidRPr="009C7B7F">
        <w:rPr>
          <w:lang w:val="en-US"/>
        </w:rPr>
        <w:t xml:space="preserve"> </w:t>
      </w:r>
      <w:r>
        <w:rPr>
          <w:lang w:val="en-US"/>
        </w:rPr>
        <w:t xml:space="preserve">as at </w:t>
      </w:r>
      <w:r w:rsidR="004C1153">
        <w:rPr>
          <w:lang w:val="en-US"/>
        </w:rPr>
        <w:t>3</w:t>
      </w:r>
      <w:r w:rsidR="009D7E92">
        <w:rPr>
          <w:lang w:val="en-US"/>
        </w:rPr>
        <w:t>0</w:t>
      </w:r>
      <w:r w:rsidR="004C1153">
        <w:rPr>
          <w:lang w:val="en-US"/>
        </w:rPr>
        <w:t xml:space="preserve"> </w:t>
      </w:r>
      <w:r w:rsidR="009D7E92">
        <w:rPr>
          <w:lang w:val="en-US"/>
        </w:rPr>
        <w:t>June</w:t>
      </w:r>
      <w:r w:rsidR="00B30CD7">
        <w:rPr>
          <w:lang w:val="en-US"/>
        </w:rPr>
        <w:t xml:space="preserve"> </w:t>
      </w:r>
      <w:r w:rsidR="004C1153">
        <w:rPr>
          <w:lang w:val="en-US"/>
        </w:rPr>
        <w:t>202</w:t>
      </w:r>
      <w:r w:rsidR="00CF7D9A">
        <w:rPr>
          <w:lang w:val="en-US"/>
        </w:rPr>
        <w:t>2</w:t>
      </w:r>
      <w:r w:rsidR="00FB3AE8">
        <w:rPr>
          <w:lang w:val="en-US"/>
        </w:rPr>
        <w:t xml:space="preserve"> </w:t>
      </w:r>
      <w:r w:rsidRPr="009C7B7F">
        <w:rPr>
          <w:lang w:val="en-US"/>
        </w:rPr>
        <w:t xml:space="preserve">and </w:t>
      </w:r>
      <w:r>
        <w:rPr>
          <w:lang w:val="en-US"/>
        </w:rPr>
        <w:t>31 December 20</w:t>
      </w:r>
      <w:r w:rsidR="00121359">
        <w:rPr>
          <w:lang w:val="en-US"/>
        </w:rPr>
        <w:t>2</w:t>
      </w:r>
      <w:r w:rsidR="00CF7D9A">
        <w:rPr>
          <w:lang w:val="en-US"/>
        </w:rPr>
        <w:t>1</w:t>
      </w:r>
      <w:r w:rsidR="00FB3AE8">
        <w:rPr>
          <w:lang w:val="en-US"/>
        </w:rPr>
        <w:t xml:space="preserve"> </w:t>
      </w:r>
      <w:r w:rsidR="00A4586A">
        <w:rPr>
          <w:lang w:val="en-US"/>
        </w:rPr>
        <w:t>was</w:t>
      </w:r>
      <w:r w:rsidRPr="009C7B7F">
        <w:rPr>
          <w:lang w:val="en-US"/>
        </w:rPr>
        <w:t xml:space="preserve"> as follows: </w:t>
      </w:r>
    </w:p>
    <w:p w14:paraId="1CF67956" w14:textId="77777777" w:rsidR="00C70938" w:rsidRPr="00CD6E79" w:rsidRDefault="00C70938" w:rsidP="009D4858">
      <w:pPr>
        <w:pStyle w:val="block"/>
        <w:shd w:val="clear" w:color="auto" w:fill="FFFFFF"/>
        <w:spacing w:after="0" w:line="240" w:lineRule="auto"/>
        <w:ind w:left="540"/>
        <w:jc w:val="both"/>
        <w:rPr>
          <w:rFonts w:cs="Times New Roman"/>
          <w:szCs w:val="22"/>
          <w:lang w:val="en-US"/>
        </w:rPr>
      </w:pPr>
    </w:p>
    <w:tbl>
      <w:tblPr>
        <w:tblW w:w="9194" w:type="dxa"/>
        <w:tblInd w:w="450" w:type="dxa"/>
        <w:shd w:val="clear" w:color="auto" w:fill="FF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8"/>
        <w:gridCol w:w="2681"/>
        <w:gridCol w:w="1469"/>
        <w:gridCol w:w="183"/>
        <w:gridCol w:w="1260"/>
        <w:gridCol w:w="178"/>
        <w:gridCol w:w="1175"/>
      </w:tblGrid>
      <w:tr w:rsidR="00556884" w:rsidRPr="008F1515" w14:paraId="218C5C1E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  <w:vAlign w:val="bottom"/>
          </w:tcPr>
          <w:p w14:paraId="36998E0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</w:p>
          <w:p w14:paraId="3BEAFF82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Name of the entity</w:t>
            </w:r>
          </w:p>
        </w:tc>
        <w:tc>
          <w:tcPr>
            <w:tcW w:w="2682" w:type="dxa"/>
            <w:shd w:val="clear" w:color="auto" w:fill="FFFFFF"/>
            <w:vAlign w:val="bottom"/>
          </w:tcPr>
          <w:p w14:paraId="4158EAF4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Type of business</w:t>
            </w:r>
          </w:p>
        </w:tc>
        <w:tc>
          <w:tcPr>
            <w:tcW w:w="1469" w:type="dxa"/>
            <w:shd w:val="clear" w:color="auto" w:fill="FFFFFF"/>
            <w:vAlign w:val="bottom"/>
          </w:tcPr>
          <w:p w14:paraId="0B3A6C7C" w14:textId="08834B9E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Country of incorporation</w:t>
            </w:r>
            <w:r>
              <w:rPr>
                <w:rFonts w:cs="Times New Roman"/>
                <w:b/>
                <w:bCs/>
                <w:lang w:val="en-US"/>
              </w:rPr>
              <w:t xml:space="preserve"> /</w:t>
            </w:r>
            <w:r w:rsidRPr="008F1515">
              <w:rPr>
                <w:rFonts w:cs="Times New Roman"/>
                <w:b/>
                <w:bCs/>
              </w:rPr>
              <w:t>nationality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5B607C5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2613" w:type="dxa"/>
            <w:gridSpan w:val="3"/>
            <w:shd w:val="clear" w:color="auto" w:fill="FFFFFF"/>
            <w:vAlign w:val="bottom"/>
          </w:tcPr>
          <w:p w14:paraId="60727200" w14:textId="3251E01F" w:rsidR="001C1B39" w:rsidRPr="008F1515" w:rsidRDefault="00556884" w:rsidP="001C1B39">
            <w:pPr>
              <w:pStyle w:val="acctfourfigures"/>
              <w:shd w:val="clear" w:color="auto" w:fill="FFFFFF"/>
              <w:spacing w:line="240" w:lineRule="atLeast"/>
              <w:ind w:left="-67" w:right="-85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Ownership interest</w:t>
            </w:r>
          </w:p>
        </w:tc>
      </w:tr>
      <w:tr w:rsidR="001C1B39" w:rsidRPr="008F1515" w14:paraId="429754BC" w14:textId="77777777" w:rsidTr="001C1B39">
        <w:trPr>
          <w:cantSplit/>
          <w:tblHeader/>
        </w:trPr>
        <w:tc>
          <w:tcPr>
            <w:tcW w:w="2250" w:type="dxa"/>
            <w:shd w:val="clear" w:color="auto" w:fill="FFFFFF"/>
          </w:tcPr>
          <w:p w14:paraId="20B6B6E1" w14:textId="77777777" w:rsidR="001C1B39" w:rsidRPr="008F1515" w:rsidRDefault="001C1B39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/>
              <w:rPr>
                <w:rFonts w:cs="Times New Roman"/>
              </w:rPr>
            </w:pPr>
          </w:p>
        </w:tc>
        <w:tc>
          <w:tcPr>
            <w:tcW w:w="2682" w:type="dxa"/>
            <w:shd w:val="clear" w:color="auto" w:fill="FFFFFF"/>
            <w:vAlign w:val="bottom"/>
          </w:tcPr>
          <w:p w14:paraId="1C929043" w14:textId="77777777" w:rsidR="001C1B39" w:rsidRPr="008F1515" w:rsidRDefault="001C1B39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  <w:cs/>
                <w:lang w:bidi="th-TH"/>
              </w:rPr>
            </w:pPr>
          </w:p>
        </w:tc>
        <w:tc>
          <w:tcPr>
            <w:tcW w:w="1469" w:type="dxa"/>
            <w:shd w:val="clear" w:color="auto" w:fill="FFFFFF"/>
            <w:vAlign w:val="bottom"/>
          </w:tcPr>
          <w:p w14:paraId="3DB5087F" w14:textId="77777777" w:rsidR="001C1B39" w:rsidRPr="008F1515" w:rsidRDefault="001C1B39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83" w:type="dxa"/>
            <w:shd w:val="clear" w:color="auto" w:fill="FFFFFF"/>
            <w:vAlign w:val="bottom"/>
          </w:tcPr>
          <w:p w14:paraId="0B535CA6" w14:textId="1CA9A85C" w:rsidR="001C1B39" w:rsidRPr="008F1515" w:rsidRDefault="001C1B39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8"/>
              <w:jc w:val="center"/>
              <w:rPr>
                <w:rFonts w:cs="Times New Roman"/>
              </w:rPr>
            </w:pPr>
          </w:p>
        </w:tc>
        <w:tc>
          <w:tcPr>
            <w:tcW w:w="2610" w:type="dxa"/>
            <w:gridSpan w:val="3"/>
            <w:shd w:val="clear" w:color="auto" w:fill="FFFFFF"/>
            <w:vAlign w:val="bottom"/>
          </w:tcPr>
          <w:p w14:paraId="6513C5C7" w14:textId="33AC95C2" w:rsidR="001C1B39" w:rsidRPr="008F1515" w:rsidRDefault="001C1B39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8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  <w:b/>
                <w:bCs/>
              </w:rPr>
              <w:t>(%)</w:t>
            </w:r>
          </w:p>
        </w:tc>
      </w:tr>
      <w:tr w:rsidR="006822E2" w:rsidRPr="008F1515" w14:paraId="243517E0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9ADF809" w14:textId="77777777" w:rsidR="006822E2" w:rsidRPr="008F1515" w:rsidRDefault="006822E2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121128B8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3753DE35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2780560C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0171C615" w14:textId="50CD90E5" w:rsidR="006822E2" w:rsidRPr="008F1515" w:rsidRDefault="006D2559" w:rsidP="001C1B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7" w:right="-8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9D7E92">
              <w:rPr>
                <w:rFonts w:cs="Times New Roman"/>
              </w:rPr>
              <w:t>0</w:t>
            </w:r>
            <w:r w:rsidR="00121359">
              <w:rPr>
                <w:rFonts w:cs="Times New Roman"/>
              </w:rPr>
              <w:t xml:space="preserve"> </w:t>
            </w:r>
            <w:r w:rsidR="009D7E92">
              <w:rPr>
                <w:rFonts w:cs="Times New Roman"/>
              </w:rPr>
              <w:t>June</w:t>
            </w:r>
          </w:p>
        </w:tc>
        <w:tc>
          <w:tcPr>
            <w:tcW w:w="1353" w:type="dxa"/>
            <w:gridSpan w:val="2"/>
            <w:shd w:val="clear" w:color="auto" w:fill="FFFFFF"/>
          </w:tcPr>
          <w:p w14:paraId="04C8BE31" w14:textId="77777777" w:rsidR="006822E2" w:rsidRPr="006822E2" w:rsidRDefault="006822E2" w:rsidP="006822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spacing w:val="-8"/>
                <w:lang w:val="en-US" w:bidi="th-TH"/>
              </w:rPr>
            </w:pPr>
            <w:r w:rsidRPr="006822E2">
              <w:rPr>
                <w:spacing w:val="-8"/>
                <w:lang w:val="en-US" w:bidi="th-TH"/>
              </w:rPr>
              <w:t>31 December</w:t>
            </w:r>
          </w:p>
        </w:tc>
      </w:tr>
      <w:tr w:rsidR="00556884" w:rsidRPr="008F1515" w14:paraId="47D6798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3E1A295" w14:textId="77777777" w:rsidR="00556884" w:rsidRPr="008F1515" w:rsidRDefault="00556884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2226FD2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CCA2974" w14:textId="77777777" w:rsidR="00556884" w:rsidRPr="008F1515" w:rsidRDefault="00556884" w:rsidP="0003756E">
            <w:pPr>
              <w:pStyle w:val="acctfourfigures"/>
              <w:shd w:val="clear" w:color="auto" w:fill="FFFFFF"/>
              <w:tabs>
                <w:tab w:val="left" w:pos="1305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2A5216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13FEDE2F" w14:textId="4FC9621C" w:rsidR="00556884" w:rsidRPr="008F1515" w:rsidRDefault="006D2559" w:rsidP="001C1B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7" w:right="-66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9D276F">
              <w:rPr>
                <w:rFonts w:cs="Times New Roman"/>
              </w:rPr>
              <w:t>2</w:t>
            </w:r>
          </w:p>
        </w:tc>
        <w:tc>
          <w:tcPr>
            <w:tcW w:w="178" w:type="dxa"/>
            <w:shd w:val="clear" w:color="auto" w:fill="FFFFFF"/>
          </w:tcPr>
          <w:p w14:paraId="339E7749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  <w:vAlign w:val="bottom"/>
          </w:tcPr>
          <w:p w14:paraId="6152FD90" w14:textId="67A13CB8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</w:rPr>
              <w:t>20</w:t>
            </w:r>
            <w:r w:rsidR="0010240C">
              <w:rPr>
                <w:rFonts w:cs="Times New Roman"/>
              </w:rPr>
              <w:t>2</w:t>
            </w:r>
            <w:r w:rsidR="009D276F">
              <w:rPr>
                <w:rFonts w:cs="Times New Roman"/>
              </w:rPr>
              <w:t>1</w:t>
            </w:r>
          </w:p>
        </w:tc>
      </w:tr>
      <w:tr w:rsidR="00556884" w:rsidRPr="008F1515" w14:paraId="30205886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0A01A97C" w14:textId="77777777" w:rsidR="00556884" w:rsidRPr="008F1515" w:rsidRDefault="00556884" w:rsidP="003B31F3">
            <w:pPr>
              <w:shd w:val="clear" w:color="auto" w:fill="FFFFFF"/>
              <w:spacing w:line="240" w:lineRule="atLeast"/>
              <w:ind w:left="20"/>
              <w:rPr>
                <w:rFonts w:cs="Times New Roman"/>
                <w:b/>
                <w:bCs/>
                <w:i/>
                <w:iCs/>
              </w:rPr>
            </w:pPr>
            <w:r w:rsidRPr="008F1515">
              <w:rPr>
                <w:rFonts w:cs="Times New Roman"/>
                <w:b/>
                <w:bCs/>
                <w:i/>
                <w:iCs/>
              </w:rPr>
              <w:t>Direct subsidiary</w:t>
            </w:r>
          </w:p>
        </w:tc>
        <w:tc>
          <w:tcPr>
            <w:tcW w:w="2682" w:type="dxa"/>
            <w:shd w:val="clear" w:color="auto" w:fill="FFFFFF"/>
          </w:tcPr>
          <w:p w14:paraId="7CCFA14E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46C346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6244CFC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39AA1E0A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78" w:type="dxa"/>
            <w:shd w:val="clear" w:color="auto" w:fill="FFFFFF"/>
          </w:tcPr>
          <w:p w14:paraId="4E4F2BD7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4E51B88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</w:tr>
      <w:tr w:rsidR="00556884" w:rsidRPr="008F1515" w14:paraId="44AF16D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63F0EBD6" w14:textId="77777777" w:rsidR="00556884" w:rsidRPr="006822E2" w:rsidRDefault="00556884" w:rsidP="003B31F3">
            <w:pPr>
              <w:shd w:val="clear" w:color="auto" w:fill="FFFFFF"/>
              <w:spacing w:line="240" w:lineRule="atLeast"/>
              <w:ind w:left="20"/>
              <w:rPr>
                <w:rFonts w:cs="Times New Roman"/>
                <w:spacing w:val="-4"/>
              </w:rPr>
            </w:pPr>
            <w:r w:rsidRPr="006822E2">
              <w:rPr>
                <w:rFonts w:cs="Times New Roman"/>
                <w:spacing w:val="-4"/>
              </w:rPr>
              <w:t>Q-Con Eastern Co., Ltd.</w:t>
            </w:r>
          </w:p>
        </w:tc>
        <w:tc>
          <w:tcPr>
            <w:tcW w:w="2682" w:type="dxa"/>
            <w:shd w:val="clear" w:color="auto" w:fill="FFFFFF"/>
          </w:tcPr>
          <w:p w14:paraId="2C9464CF" w14:textId="77777777" w:rsidR="00556884" w:rsidRPr="00E90D88" w:rsidRDefault="00556884" w:rsidP="003B31F3">
            <w:pPr>
              <w:pStyle w:val="acctfourfigures"/>
              <w:shd w:val="clear" w:color="auto" w:fill="FFFFFF"/>
              <w:spacing w:line="240" w:lineRule="atLeast"/>
              <w:jc w:val="both"/>
              <w:rPr>
                <w:rFonts w:cs="Times New Roman"/>
                <w:spacing w:val="-4"/>
              </w:rPr>
            </w:pPr>
            <w:r w:rsidRPr="00E90D88">
              <w:rPr>
                <w:rFonts w:cs="Times New Roman"/>
                <w:spacing w:val="-4"/>
              </w:rPr>
              <w:t>Manufacturer and distributor autoclaved aerated concrete, block, reinforced wall panels, floor panels and lintels for construction uses.</w:t>
            </w:r>
          </w:p>
        </w:tc>
        <w:tc>
          <w:tcPr>
            <w:tcW w:w="1469" w:type="dxa"/>
            <w:shd w:val="clear" w:color="auto" w:fill="FFFFFF"/>
          </w:tcPr>
          <w:p w14:paraId="53EC1A89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</w:rPr>
              <w:t>Thailand</w:t>
            </w:r>
          </w:p>
        </w:tc>
        <w:tc>
          <w:tcPr>
            <w:tcW w:w="180" w:type="dxa"/>
            <w:shd w:val="clear" w:color="auto" w:fill="FFFFFF"/>
          </w:tcPr>
          <w:p w14:paraId="23C2E299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067BBF7B" w14:textId="77777777" w:rsidR="00556884" w:rsidRPr="008F1515" w:rsidRDefault="00CF7C08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  <w:tc>
          <w:tcPr>
            <w:tcW w:w="178" w:type="dxa"/>
            <w:shd w:val="clear" w:color="auto" w:fill="FFFFFF"/>
          </w:tcPr>
          <w:p w14:paraId="546D987D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0B7FE634" w14:textId="77777777" w:rsidR="00556884" w:rsidRPr="008F1515" w:rsidRDefault="00147521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</w:tr>
    </w:tbl>
    <w:p w14:paraId="0C0CB1B8" w14:textId="77777777" w:rsidR="00556884" w:rsidRPr="00CD6E79" w:rsidRDefault="00556884" w:rsidP="009D4858">
      <w:pPr>
        <w:pStyle w:val="block"/>
        <w:shd w:val="clear" w:color="auto" w:fill="FFFFFF"/>
        <w:spacing w:after="0" w:line="240" w:lineRule="auto"/>
        <w:ind w:left="540"/>
        <w:jc w:val="both"/>
        <w:rPr>
          <w:szCs w:val="22"/>
          <w:cs/>
          <w:lang w:val="en-US" w:bidi="th-TH"/>
        </w:rPr>
      </w:pPr>
    </w:p>
    <w:p w14:paraId="5E0A915F" w14:textId="77777777" w:rsidR="002D25E4" w:rsidRPr="00127A8B" w:rsidRDefault="002D25E4" w:rsidP="00CF5523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B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asis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preparation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134E65" w:rsidRPr="00127A8B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1F2BCE">
        <w:rPr>
          <w:rFonts w:cs="Times New Roman"/>
          <w:b/>
          <w:bCs/>
          <w:sz w:val="24"/>
          <w:szCs w:val="24"/>
          <w:lang w:val="en-US"/>
        </w:rPr>
        <w:t xml:space="preserve">interim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financial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statements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</w:p>
    <w:p w14:paraId="5677C5D3" w14:textId="77777777" w:rsidR="00FE3037" w:rsidRPr="00CD6E79" w:rsidRDefault="00FE3037" w:rsidP="009D4858">
      <w:pPr>
        <w:pStyle w:val="BodyText"/>
        <w:spacing w:after="0" w:line="240" w:lineRule="auto"/>
        <w:ind w:left="540"/>
        <w:jc w:val="thaiDistribute"/>
        <w:rPr>
          <w:rFonts w:cstheme="minorBidi"/>
          <w:szCs w:val="22"/>
          <w:cs/>
          <w:lang w:val="en-US" w:bidi="th-TH"/>
        </w:rPr>
      </w:pPr>
    </w:p>
    <w:p w14:paraId="4BED0119" w14:textId="77777777" w:rsidR="007760B4" w:rsidRPr="00127A8B" w:rsidRDefault="007760B4" w:rsidP="008002CE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tLeast"/>
        <w:ind w:hanging="900"/>
        <w:jc w:val="thaiDistribute"/>
        <w:rPr>
          <w:rFonts w:cs="Times New Roman"/>
          <w:b/>
          <w:bCs/>
          <w:i/>
          <w:iCs/>
        </w:rPr>
      </w:pPr>
      <w:r w:rsidRPr="00127A8B">
        <w:rPr>
          <w:rFonts w:cs="Times New Roman"/>
          <w:b/>
          <w:bCs/>
          <w:i/>
          <w:iCs/>
        </w:rPr>
        <w:t>Statement of compliance</w:t>
      </w:r>
    </w:p>
    <w:p w14:paraId="5E5006EE" w14:textId="77777777" w:rsidR="007760B4" w:rsidRPr="00CD6E79" w:rsidRDefault="007760B4" w:rsidP="009D4858">
      <w:pPr>
        <w:pStyle w:val="BodyText"/>
        <w:spacing w:after="0" w:line="240" w:lineRule="auto"/>
        <w:ind w:left="540"/>
        <w:jc w:val="thaiDistribute"/>
        <w:rPr>
          <w:rFonts w:cs="Times New Roman"/>
          <w:szCs w:val="22"/>
          <w:lang w:val="en-US"/>
        </w:rPr>
      </w:pPr>
    </w:p>
    <w:p w14:paraId="7E4E834C" w14:textId="6C772F71" w:rsidR="008548D0" w:rsidRPr="006817CA" w:rsidRDefault="008548D0" w:rsidP="008548D0">
      <w:pPr>
        <w:ind w:left="540"/>
        <w:jc w:val="both"/>
        <w:rPr>
          <w:lang w:val="en-US" w:bidi="th-TH"/>
        </w:rPr>
      </w:pPr>
      <w:r w:rsidRPr="00437F8E">
        <w:rPr>
          <w:spacing w:val="-2"/>
        </w:rPr>
        <w:t>The interim</w:t>
      </w:r>
      <w:r w:rsidR="00CB5082">
        <w:rPr>
          <w:spacing w:val="-2"/>
        </w:rPr>
        <w:t xml:space="preserve"> </w:t>
      </w:r>
      <w:r w:rsidRPr="00437F8E">
        <w:rPr>
          <w:spacing w:val="-2"/>
        </w:rPr>
        <w:t xml:space="preserve">financial statements are presented in the same format as the annual </w:t>
      </w:r>
      <w:r w:rsidRPr="00623F51">
        <w:t xml:space="preserve">financial statements </w:t>
      </w:r>
      <w:r w:rsidRPr="00623F51">
        <w:rPr>
          <w:spacing w:val="2"/>
        </w:rPr>
        <w:t xml:space="preserve">and </w:t>
      </w:r>
      <w:r w:rsidRPr="00623F51">
        <w:rPr>
          <w:szCs w:val="22"/>
        </w:rPr>
        <w:t>together with</w:t>
      </w:r>
      <w:r w:rsidRPr="00623F51">
        <w:rPr>
          <w:sz w:val="20"/>
        </w:rPr>
        <w:t xml:space="preserve"> </w:t>
      </w:r>
      <w:r w:rsidRPr="00623F51">
        <w:rPr>
          <w:spacing w:val="2"/>
        </w:rPr>
        <w:t xml:space="preserve">notes to the interim financial statements on a condensed basis </w:t>
      </w:r>
      <w:r w:rsidRPr="00437F8E">
        <w:t>in accordance with</w:t>
      </w:r>
      <w:r w:rsidRPr="007B072C">
        <w:t xml:space="preserve"> Thai Accounting Standard (TAS) No. 34 “</w:t>
      </w:r>
      <w:r w:rsidRPr="007B072C">
        <w:rPr>
          <w:i/>
          <w:iCs/>
        </w:rPr>
        <w:t>Interim Financial Reporting</w:t>
      </w:r>
      <w:r w:rsidRPr="0087112F">
        <w:rPr>
          <w:i/>
          <w:iCs/>
        </w:rPr>
        <w:t>”</w:t>
      </w:r>
      <w:r w:rsidRPr="0087112F">
        <w:t>, guidelines</w:t>
      </w:r>
      <w:r w:rsidRPr="00437F8E">
        <w:rPr>
          <w:spacing w:val="-2"/>
        </w:rPr>
        <w:t xml:space="preserve"> </w:t>
      </w:r>
      <w:r w:rsidRPr="007B072C">
        <w:t xml:space="preserve">promulgated by the Federation of Accounting Professions and applicable rules </w:t>
      </w:r>
      <w:r w:rsidRPr="007B072C">
        <w:rPr>
          <w:lang w:val="en-US"/>
        </w:rPr>
        <w:t>and regulations of the Thai Securities a</w:t>
      </w:r>
      <w:r w:rsidRPr="0087112F">
        <w:rPr>
          <w:lang w:val="en-US"/>
        </w:rPr>
        <w:t>nd Exchange Commission.</w:t>
      </w:r>
      <w:r w:rsidRPr="0087112F">
        <w:rPr>
          <w:rFonts w:hint="cs"/>
          <w:cs/>
          <w:lang w:val="en-US" w:bidi="th-TH"/>
        </w:rPr>
        <w:t xml:space="preserve"> </w:t>
      </w:r>
      <w:r w:rsidRPr="004434B1">
        <w:rPr>
          <w:lang w:val="en-US" w:bidi="th-TH"/>
        </w:rPr>
        <w:t xml:space="preserve">The interim financial statements focus on new activities, events and circumstances to avoid repetition of </w:t>
      </w:r>
      <w:r w:rsidRPr="0087112F">
        <w:rPr>
          <w:lang w:val="en-US" w:bidi="th-TH"/>
        </w:rPr>
        <w:t xml:space="preserve">information previously reported in annual </w:t>
      </w:r>
      <w:r w:rsidRPr="004434B1">
        <w:rPr>
          <w:lang w:val="en-US" w:bidi="th-TH"/>
        </w:rPr>
        <w:t xml:space="preserve">financial statements. Accordingly, these interim financial statements </w:t>
      </w:r>
      <w:r w:rsidRPr="006817CA">
        <w:rPr>
          <w:spacing w:val="-2"/>
          <w:lang w:val="en-US" w:bidi="th-TH"/>
        </w:rPr>
        <w:t xml:space="preserve">should be read in conjunction with the consolidated </w:t>
      </w:r>
      <w:r w:rsidR="009D276F">
        <w:rPr>
          <w:spacing w:val="-2"/>
          <w:lang w:val="en-US" w:bidi="th-TH"/>
        </w:rPr>
        <w:t>and</w:t>
      </w:r>
      <w:r w:rsidR="009D276F" w:rsidRPr="009D276F">
        <w:t xml:space="preserve"> </w:t>
      </w:r>
      <w:r w:rsidR="00E32A67" w:rsidRPr="009D276F">
        <w:rPr>
          <w:spacing w:val="-2"/>
          <w:lang w:val="en-US" w:bidi="th-TH"/>
        </w:rPr>
        <w:t>separate</w:t>
      </w:r>
      <w:r w:rsidR="00E32A67">
        <w:rPr>
          <w:spacing w:val="-2"/>
          <w:lang w:val="en-US" w:bidi="th-TH"/>
        </w:rPr>
        <w:t xml:space="preserve"> </w:t>
      </w:r>
      <w:r w:rsidRPr="006817CA">
        <w:rPr>
          <w:spacing w:val="-2"/>
          <w:lang w:val="en-US" w:bidi="th-TH"/>
        </w:rPr>
        <w:t>financial statements of the Group</w:t>
      </w:r>
      <w:r w:rsidR="009D276F">
        <w:rPr>
          <w:spacing w:val="-2"/>
          <w:lang w:val="en-US" w:bidi="th-TH"/>
        </w:rPr>
        <w:t xml:space="preserve"> and the </w:t>
      </w:r>
      <w:r w:rsidR="00E32A67">
        <w:rPr>
          <w:spacing w:val="-2"/>
          <w:lang w:val="en-US" w:bidi="th-TH"/>
        </w:rPr>
        <w:t>Company</w:t>
      </w:r>
      <w:r w:rsidRPr="006817CA">
        <w:rPr>
          <w:spacing w:val="-2"/>
          <w:lang w:val="en-US" w:bidi="th-TH"/>
        </w:rPr>
        <w:t xml:space="preserve"> for the year ended</w:t>
      </w:r>
      <w:r w:rsidRPr="006817CA">
        <w:rPr>
          <w:lang w:val="en-US" w:bidi="th-TH"/>
        </w:rPr>
        <w:t xml:space="preserve"> 31</w:t>
      </w:r>
      <w:r w:rsidRPr="006817CA">
        <w:rPr>
          <w:cs/>
          <w:lang w:val="en-US" w:bidi="th-TH"/>
        </w:rPr>
        <w:t xml:space="preserve"> </w:t>
      </w:r>
      <w:r w:rsidRPr="006817CA">
        <w:rPr>
          <w:lang w:val="en-US" w:bidi="th-TH"/>
        </w:rPr>
        <w:t>December 2021.</w:t>
      </w:r>
    </w:p>
    <w:p w14:paraId="250FE4A3" w14:textId="77777777" w:rsidR="008548D0" w:rsidRPr="009758EB" w:rsidRDefault="008548D0" w:rsidP="008548D0">
      <w:pPr>
        <w:jc w:val="both"/>
        <w:rPr>
          <w:lang w:val="en-US"/>
        </w:rPr>
      </w:pPr>
    </w:p>
    <w:p w14:paraId="6DC2F596" w14:textId="10443614" w:rsidR="008548D0" w:rsidRDefault="008548D0" w:rsidP="008548D0">
      <w:pPr>
        <w:ind w:left="540"/>
        <w:jc w:val="both"/>
      </w:pPr>
      <w:r w:rsidRPr="00DA5EE6">
        <w:t xml:space="preserve">In preparing these interim financial statements, judgments and estimates are made by </w:t>
      </w:r>
      <w:r w:rsidRPr="003A1357">
        <w:rPr>
          <w:spacing w:val="-2"/>
        </w:rPr>
        <w:t>management in applying the Group’s accounting policies. Actual results may differ from these estimates.</w:t>
      </w:r>
      <w:r w:rsidRPr="00DA5EE6">
        <w:t xml:space="preserve"> The accounting policies, methods of computation and the key sources of estimation uncertainty were </w:t>
      </w:r>
      <w:r w:rsidRPr="00437F8E">
        <w:rPr>
          <w:spacing w:val="-6"/>
        </w:rPr>
        <w:t>the same as those described in the</w:t>
      </w:r>
      <w:r w:rsidRPr="00437F8E">
        <w:rPr>
          <w:spacing w:val="-6"/>
          <w:lang w:val="en-US"/>
        </w:rPr>
        <w:t xml:space="preserve"> </w:t>
      </w:r>
      <w:r w:rsidRPr="00437F8E">
        <w:rPr>
          <w:spacing w:val="-6"/>
        </w:rPr>
        <w:t>financial statements for the year ended 31 December 2021</w:t>
      </w:r>
      <w:r>
        <w:t xml:space="preserve"> </w:t>
      </w:r>
      <w:r w:rsidRPr="00376773">
        <w:t>unless otherwise stated.</w:t>
      </w:r>
    </w:p>
    <w:p w14:paraId="23DB5F81" w14:textId="1CDFCCF9" w:rsidR="00E32A67" w:rsidRDefault="00E32A67" w:rsidP="008548D0">
      <w:pPr>
        <w:ind w:left="540"/>
        <w:jc w:val="both"/>
      </w:pPr>
    </w:p>
    <w:p w14:paraId="50C71FB5" w14:textId="77777777" w:rsidR="00D1063E" w:rsidRDefault="00D1063E" w:rsidP="008548D0">
      <w:pPr>
        <w:ind w:left="540"/>
        <w:jc w:val="both"/>
      </w:pPr>
    </w:p>
    <w:p w14:paraId="5185BBD8" w14:textId="77777777" w:rsidR="0093633D" w:rsidRPr="00037937" w:rsidRDefault="0093633D" w:rsidP="008B0481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uto"/>
        <w:ind w:hanging="900"/>
        <w:jc w:val="thaiDistribute"/>
        <w:rPr>
          <w:rFonts w:cs="Times New Roman"/>
          <w:b/>
          <w:bCs/>
          <w:i/>
          <w:iCs/>
          <w:cs/>
        </w:rPr>
      </w:pPr>
      <w:r w:rsidRPr="00037937">
        <w:rPr>
          <w:rFonts w:cs="Times New Roman"/>
          <w:b/>
          <w:bCs/>
          <w:i/>
          <w:iCs/>
        </w:rPr>
        <w:lastRenderedPageBreak/>
        <w:t>Functional and presentation currency</w:t>
      </w:r>
    </w:p>
    <w:p w14:paraId="12842909" w14:textId="77777777" w:rsidR="0093633D" w:rsidRPr="008B0481" w:rsidRDefault="0093633D" w:rsidP="008B0481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szCs w:val="22"/>
          <w:lang w:val="en-US"/>
        </w:rPr>
      </w:pPr>
    </w:p>
    <w:p w14:paraId="7326F065" w14:textId="21F7B06B" w:rsidR="0093633D" w:rsidRDefault="0093633D" w:rsidP="008B0481">
      <w:pPr>
        <w:pStyle w:val="BodyText"/>
        <w:spacing w:after="0" w:line="240" w:lineRule="auto"/>
        <w:ind w:left="540"/>
        <w:jc w:val="thaiDistribute"/>
      </w:pPr>
      <w:r>
        <w:t xml:space="preserve">The interim financial statements are </w:t>
      </w:r>
      <w:r w:rsidR="00AD0ABF">
        <w:t xml:space="preserve">prepared and </w:t>
      </w:r>
      <w:r>
        <w:t xml:space="preserve">presented in Thai Baht, which is the </w:t>
      </w:r>
      <w:r w:rsidR="00871FF3">
        <w:t>Company</w:t>
      </w:r>
      <w:r>
        <w:t xml:space="preserve">’s functional currency. All financial information presented in Thai Baht has been rounded in the notes to </w:t>
      </w:r>
      <w:r w:rsidR="001F2286">
        <w:t xml:space="preserve">the </w:t>
      </w:r>
      <w:r>
        <w:t xml:space="preserve">interim financial statements to the nearest thousand Baht unless otherwise stated. </w:t>
      </w:r>
    </w:p>
    <w:p w14:paraId="37E14063" w14:textId="77777777" w:rsidR="0093633D" w:rsidRPr="008B0481" w:rsidRDefault="0093633D" w:rsidP="008B0481">
      <w:pPr>
        <w:autoSpaceDE w:val="0"/>
        <w:autoSpaceDN w:val="0"/>
        <w:adjustRightInd w:val="0"/>
        <w:spacing w:line="240" w:lineRule="auto"/>
        <w:ind w:left="540" w:right="137" w:firstLine="562"/>
        <w:jc w:val="thaiDistribute"/>
        <w:rPr>
          <w:szCs w:val="22"/>
          <w:lang w:val="en-AU"/>
        </w:rPr>
      </w:pPr>
    </w:p>
    <w:p w14:paraId="4BFD3460" w14:textId="77777777" w:rsidR="00A6576B" w:rsidRDefault="00197D34" w:rsidP="008B0481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uto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C1506">
        <w:rPr>
          <w:rFonts w:cs="Times New Roman"/>
          <w:b/>
          <w:bCs/>
          <w:sz w:val="24"/>
          <w:szCs w:val="24"/>
          <w:lang w:val="en-US"/>
        </w:rPr>
        <w:t>Related parties</w:t>
      </w:r>
    </w:p>
    <w:p w14:paraId="4BCF2FB3" w14:textId="77777777" w:rsidR="005F5E0E" w:rsidRPr="008B0481" w:rsidRDefault="005F5E0E" w:rsidP="008B0481">
      <w:pPr>
        <w:pStyle w:val="BodyText"/>
        <w:tabs>
          <w:tab w:val="left" w:pos="540"/>
        </w:tabs>
        <w:spacing w:after="0" w:line="240" w:lineRule="auto"/>
        <w:ind w:left="720"/>
        <w:jc w:val="thaiDistribute"/>
        <w:rPr>
          <w:rFonts w:cs="Times New Roman"/>
          <w:b/>
          <w:bCs/>
          <w:szCs w:val="22"/>
          <w:lang w:val="en-US"/>
        </w:rPr>
      </w:pPr>
    </w:p>
    <w:p w14:paraId="551F9278" w14:textId="4474BFB2" w:rsidR="00AD38B2" w:rsidRPr="00970345" w:rsidRDefault="00AD38B2" w:rsidP="00AD38B2">
      <w:pPr>
        <w:spacing w:line="240" w:lineRule="auto"/>
        <w:ind w:left="540" w:right="2"/>
        <w:jc w:val="thaiDistribute"/>
        <w:rPr>
          <w:spacing w:val="4"/>
          <w:lang w:val="en-US"/>
        </w:rPr>
      </w:pPr>
      <w:r w:rsidRPr="00B2324A">
        <w:t xml:space="preserve">Related parties which have no material changes in relationships with the Group during the three-month </w:t>
      </w:r>
      <w:r w:rsidR="00F550F5" w:rsidRPr="00CD53EF">
        <w:t>and six-month</w:t>
      </w:r>
      <w:r w:rsidR="00F550F5" w:rsidRPr="002F1DEE">
        <w:rPr>
          <w:rFonts w:cs="Times New Roman"/>
          <w:szCs w:val="22"/>
        </w:rPr>
        <w:t xml:space="preserve"> </w:t>
      </w:r>
      <w:r w:rsidRPr="00B2324A">
        <w:t>period</w:t>
      </w:r>
      <w:r w:rsidR="00ED06A5">
        <w:t>s</w:t>
      </w:r>
      <w:r w:rsidRPr="00B2324A">
        <w:t xml:space="preserve"> ended 3</w:t>
      </w:r>
      <w:r w:rsidR="00F550F5">
        <w:t>0</w:t>
      </w:r>
      <w:r w:rsidRPr="00B2324A">
        <w:t xml:space="preserve"> </w:t>
      </w:r>
      <w:r w:rsidR="00F550F5">
        <w:t>June</w:t>
      </w:r>
      <w:r w:rsidRPr="00B2324A">
        <w:t xml:space="preserve"> 2022.</w:t>
      </w:r>
    </w:p>
    <w:p w14:paraId="579ABA74" w14:textId="77777777" w:rsidR="00AC261C" w:rsidRPr="008B0481" w:rsidRDefault="00AC261C" w:rsidP="00AC261C">
      <w:pPr>
        <w:spacing w:line="240" w:lineRule="auto"/>
        <w:ind w:left="540" w:right="11"/>
        <w:jc w:val="both"/>
        <w:rPr>
          <w:rFonts w:cs="Times New Roman"/>
          <w:szCs w:val="22"/>
        </w:rPr>
      </w:pPr>
    </w:p>
    <w:p w14:paraId="6635046A" w14:textId="6F86293A" w:rsidR="0040668F" w:rsidRPr="002F1DEE" w:rsidRDefault="0040668F" w:rsidP="00CB5082">
      <w:pPr>
        <w:ind w:left="540" w:right="2"/>
        <w:jc w:val="thaiDistribute"/>
        <w:rPr>
          <w:rFonts w:cs="Times New Roman"/>
          <w:szCs w:val="22"/>
        </w:rPr>
      </w:pPr>
      <w:r w:rsidRPr="002F1DEE">
        <w:rPr>
          <w:rFonts w:cs="Times New Roman"/>
          <w:szCs w:val="22"/>
        </w:rPr>
        <w:t>Significant transactions with related parties for the three-month</w:t>
      </w:r>
      <w:r w:rsidR="005F4F92">
        <w:rPr>
          <w:rFonts w:cs="Times New Roman"/>
          <w:szCs w:val="22"/>
        </w:rPr>
        <w:t xml:space="preserve"> </w:t>
      </w:r>
      <w:r w:rsidR="005F4F92" w:rsidRPr="00CD53EF">
        <w:t>and six-month</w:t>
      </w:r>
      <w:r w:rsidRPr="002F1DEE">
        <w:rPr>
          <w:rFonts w:cs="Times New Roman"/>
          <w:szCs w:val="22"/>
        </w:rPr>
        <w:t xml:space="preserve"> period</w:t>
      </w:r>
      <w:r>
        <w:rPr>
          <w:rFonts w:cs="Times New Roman"/>
          <w:szCs w:val="22"/>
        </w:rPr>
        <w:t>s</w:t>
      </w:r>
      <w:r w:rsidRPr="002F1DEE">
        <w:rPr>
          <w:rFonts w:cs="Times New Roman"/>
          <w:szCs w:val="22"/>
        </w:rPr>
        <w:t xml:space="preserve"> ended 3</w:t>
      </w:r>
      <w:r w:rsidR="00E32A67">
        <w:rPr>
          <w:rFonts w:cstheme="minorBidi"/>
          <w:szCs w:val="28"/>
          <w:lang w:val="en-US" w:bidi="th-TH"/>
        </w:rPr>
        <w:t>0</w:t>
      </w:r>
      <w:r w:rsidRPr="002F1DEE">
        <w:rPr>
          <w:rFonts w:cs="Times New Roman"/>
          <w:szCs w:val="22"/>
        </w:rPr>
        <w:t xml:space="preserve"> </w:t>
      </w:r>
      <w:r w:rsidR="00F96BD3">
        <w:rPr>
          <w:rFonts w:cs="Times New Roman"/>
          <w:szCs w:val="22"/>
        </w:rPr>
        <w:t>June</w:t>
      </w:r>
      <w:r w:rsidRPr="002F1DEE">
        <w:rPr>
          <w:rFonts w:cs="Times New Roman"/>
          <w:szCs w:val="22"/>
        </w:rPr>
        <w:t xml:space="preserve"> are summarized as follows:</w:t>
      </w:r>
    </w:p>
    <w:p w14:paraId="701E26F3" w14:textId="77777777" w:rsidR="00AF2713" w:rsidRPr="00C33DD1" w:rsidRDefault="00AF2713" w:rsidP="00F73478">
      <w:pPr>
        <w:spacing w:line="240" w:lineRule="auto"/>
        <w:ind w:left="540" w:right="-79"/>
        <w:jc w:val="thaiDistribute"/>
        <w:rPr>
          <w:rFonts w:cs="Times New Roman"/>
          <w:spacing w:val="-4"/>
          <w:szCs w:val="22"/>
        </w:rPr>
      </w:pPr>
    </w:p>
    <w:tbl>
      <w:tblPr>
        <w:tblW w:w="94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5"/>
        <w:gridCol w:w="1190"/>
        <w:gridCol w:w="260"/>
        <w:gridCol w:w="1207"/>
        <w:gridCol w:w="272"/>
        <w:gridCol w:w="1281"/>
        <w:gridCol w:w="268"/>
        <w:gridCol w:w="1206"/>
      </w:tblGrid>
      <w:tr w:rsidR="00B035BE" w:rsidRPr="003A4BC5" w14:paraId="27B9EACC" w14:textId="77777777" w:rsidTr="00CB5082">
        <w:trPr>
          <w:trHeight w:val="522"/>
        </w:trPr>
        <w:tc>
          <w:tcPr>
            <w:tcW w:w="3755" w:type="dxa"/>
          </w:tcPr>
          <w:p w14:paraId="4FC91F01" w14:textId="77777777" w:rsidR="00B035BE" w:rsidRPr="0097174C" w:rsidRDefault="00B035BE" w:rsidP="000D0B93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71B74466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Consolidated </w:t>
            </w:r>
          </w:p>
          <w:p w14:paraId="1EC7F17F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2" w:type="dxa"/>
          </w:tcPr>
          <w:p w14:paraId="77885319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54" w:type="dxa"/>
            <w:gridSpan w:val="3"/>
          </w:tcPr>
          <w:p w14:paraId="43E8EE9A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bookmarkStart w:id="0" w:name="_Hlk110235051"/>
            <w:r w:rsidRPr="0097174C">
              <w:rPr>
                <w:rFonts w:cs="Times New Roman"/>
                <w:szCs w:val="22"/>
              </w:rPr>
              <w:t xml:space="preserve">Separate </w:t>
            </w:r>
          </w:p>
          <w:bookmarkEnd w:id="0"/>
          <w:p w14:paraId="5A1661FC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</w:tr>
      <w:tr w:rsidR="00B035BE" w:rsidRPr="003A4BC5" w14:paraId="2293F30A" w14:textId="77777777" w:rsidTr="00CB5082">
        <w:trPr>
          <w:trHeight w:val="261"/>
        </w:trPr>
        <w:tc>
          <w:tcPr>
            <w:tcW w:w="3755" w:type="dxa"/>
          </w:tcPr>
          <w:p w14:paraId="22715D51" w14:textId="77777777" w:rsidR="00B035BE" w:rsidRPr="0097174C" w:rsidRDefault="00B035BE" w:rsidP="000D0B93">
            <w:pPr>
              <w:spacing w:line="240" w:lineRule="atLeast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7215B1A8" w14:textId="5BA429E2" w:rsidR="00B035BE" w:rsidRPr="008F4A6E" w:rsidRDefault="00B035BE" w:rsidP="000D0B93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three-month period</w:t>
            </w:r>
            <w:r w:rsidR="008F4A6E"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  <w:tc>
          <w:tcPr>
            <w:tcW w:w="272" w:type="dxa"/>
          </w:tcPr>
          <w:p w14:paraId="454D73F1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754" w:type="dxa"/>
            <w:gridSpan w:val="3"/>
          </w:tcPr>
          <w:p w14:paraId="4765AC68" w14:textId="43E7B165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three-month period</w:t>
            </w:r>
            <w:r w:rsidR="008F4A6E">
              <w:rPr>
                <w:rFonts w:cs="Times New Roman"/>
                <w:b w:val="0"/>
                <w:bCs/>
                <w:szCs w:val="22"/>
              </w:rPr>
              <w:t>s</w:t>
            </w:r>
          </w:p>
        </w:tc>
      </w:tr>
      <w:tr w:rsidR="009D429A" w:rsidRPr="003A4BC5" w14:paraId="74DDCA5E" w14:textId="77777777" w:rsidTr="00CB5082">
        <w:trPr>
          <w:trHeight w:val="246"/>
        </w:trPr>
        <w:tc>
          <w:tcPr>
            <w:tcW w:w="3755" w:type="dxa"/>
          </w:tcPr>
          <w:p w14:paraId="20DF97A2" w14:textId="77777777" w:rsidR="009D429A" w:rsidRPr="0097174C" w:rsidRDefault="009D429A" w:rsidP="009D429A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90" w:type="dxa"/>
          </w:tcPr>
          <w:p w14:paraId="3CC8E2E4" w14:textId="0EDA7EE3" w:rsidR="009D429A" w:rsidRPr="009D429A" w:rsidRDefault="009D429A" w:rsidP="009D429A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 w:rsidR="00057AFB">
              <w:rPr>
                <w:b w:val="0"/>
                <w:bCs/>
                <w:szCs w:val="28"/>
                <w:lang w:val="en-US" w:bidi="th-TH"/>
              </w:rPr>
              <w:t>2</w:t>
            </w:r>
          </w:p>
        </w:tc>
        <w:tc>
          <w:tcPr>
            <w:tcW w:w="260" w:type="dxa"/>
          </w:tcPr>
          <w:p w14:paraId="01B511C9" w14:textId="77777777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7" w:type="dxa"/>
          </w:tcPr>
          <w:p w14:paraId="1A77EE0A" w14:textId="66A1044E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</w:t>
            </w:r>
            <w:r w:rsidR="00057AFB">
              <w:rPr>
                <w:rFonts w:cs="Times New Roman"/>
                <w:b w:val="0"/>
                <w:bCs/>
                <w:szCs w:val="22"/>
              </w:rPr>
              <w:t>1</w:t>
            </w:r>
          </w:p>
        </w:tc>
        <w:tc>
          <w:tcPr>
            <w:tcW w:w="272" w:type="dxa"/>
          </w:tcPr>
          <w:p w14:paraId="05F3BAF3" w14:textId="77777777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81" w:type="dxa"/>
          </w:tcPr>
          <w:p w14:paraId="7257A110" w14:textId="0A693889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 w:rsidR="00057AFB">
              <w:rPr>
                <w:b w:val="0"/>
                <w:bCs/>
                <w:szCs w:val="28"/>
                <w:lang w:val="en-US" w:bidi="th-TH"/>
              </w:rPr>
              <w:t>2</w:t>
            </w:r>
          </w:p>
        </w:tc>
        <w:tc>
          <w:tcPr>
            <w:tcW w:w="268" w:type="dxa"/>
          </w:tcPr>
          <w:p w14:paraId="26CAEA23" w14:textId="77777777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4" w:type="dxa"/>
          </w:tcPr>
          <w:p w14:paraId="5184F5FD" w14:textId="0AB9C8B7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</w:t>
            </w:r>
            <w:r w:rsidR="00057AFB">
              <w:rPr>
                <w:rFonts w:cs="Times New Roman"/>
                <w:b w:val="0"/>
                <w:bCs/>
                <w:szCs w:val="22"/>
              </w:rPr>
              <w:t>1</w:t>
            </w:r>
          </w:p>
        </w:tc>
      </w:tr>
      <w:tr w:rsidR="00B035BE" w:rsidRPr="003A4BC5" w14:paraId="01D67282" w14:textId="77777777" w:rsidTr="00CB5082">
        <w:trPr>
          <w:trHeight w:val="261"/>
        </w:trPr>
        <w:tc>
          <w:tcPr>
            <w:tcW w:w="3755" w:type="dxa"/>
          </w:tcPr>
          <w:p w14:paraId="7BA961B8" w14:textId="77777777" w:rsidR="00B035BE" w:rsidRPr="0097174C" w:rsidRDefault="00B035BE" w:rsidP="000D0B9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684" w:type="dxa"/>
            <w:gridSpan w:val="7"/>
          </w:tcPr>
          <w:p w14:paraId="2C16CD80" w14:textId="77777777" w:rsidR="00B035BE" w:rsidRPr="0097174C" w:rsidRDefault="00B035BE" w:rsidP="000D0B93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97174C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B035BE" w:rsidRPr="003A4BC5" w14:paraId="3D894D51" w14:textId="77777777" w:rsidTr="00CB5082">
        <w:trPr>
          <w:trHeight w:val="261"/>
        </w:trPr>
        <w:tc>
          <w:tcPr>
            <w:tcW w:w="3755" w:type="dxa"/>
          </w:tcPr>
          <w:p w14:paraId="1AF391E3" w14:textId="1EE6D556" w:rsidR="00B035BE" w:rsidRPr="0097174C" w:rsidRDefault="002B6751" w:rsidP="000D0B93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  <w:szCs w:val="28"/>
                <w:lang w:val="en-US" w:bidi="th-TH"/>
              </w:rPr>
              <w:t>U</w:t>
            </w:r>
            <w:r w:rsidRPr="001008B8">
              <w:rPr>
                <w:rFonts w:cs="Times New Roman"/>
                <w:b/>
                <w:bCs/>
                <w:szCs w:val="22"/>
              </w:rPr>
              <w:t>ultimate</w:t>
            </w:r>
            <w:r w:rsidR="001008B8" w:rsidRPr="001008B8">
              <w:rPr>
                <w:rFonts w:cs="Times New Roman"/>
                <w:b/>
                <w:bCs/>
                <w:szCs w:val="22"/>
              </w:rPr>
              <w:t xml:space="preserve"> parent</w:t>
            </w:r>
            <w:r w:rsidR="002F1DEE">
              <w:rPr>
                <w:rFonts w:cs="Times New Roman"/>
                <w:b/>
                <w:bCs/>
                <w:szCs w:val="22"/>
              </w:rPr>
              <w:t xml:space="preserve"> company</w:t>
            </w:r>
          </w:p>
        </w:tc>
        <w:tc>
          <w:tcPr>
            <w:tcW w:w="1190" w:type="dxa"/>
            <w:vAlign w:val="bottom"/>
          </w:tcPr>
          <w:p w14:paraId="0D306ED6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1618C928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4FE9CCF6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5768D381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6B86E968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31B52A0D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0E1B0486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</w:tr>
      <w:tr w:rsidR="00456C22" w:rsidRPr="003A4BC5" w14:paraId="16767908" w14:textId="77777777" w:rsidTr="00CB5082">
        <w:trPr>
          <w:trHeight w:val="204"/>
        </w:trPr>
        <w:tc>
          <w:tcPr>
            <w:tcW w:w="3755" w:type="dxa"/>
          </w:tcPr>
          <w:p w14:paraId="454E2E21" w14:textId="782CE78C" w:rsidR="00456C22" w:rsidRPr="0097174C" w:rsidRDefault="00CF7D9A" w:rsidP="00456C22">
            <w:pPr>
              <w:spacing w:line="240" w:lineRule="atLeast"/>
              <w:rPr>
                <w:rFonts w:cs="Times New Roman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  <w:vAlign w:val="bottom"/>
          </w:tcPr>
          <w:p w14:paraId="634C8965" w14:textId="50EC86B4" w:rsidR="00456C22" w:rsidRPr="0097174C" w:rsidRDefault="00CF7D9A" w:rsidP="00456C2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CF7D9A">
              <w:t>4,079</w:t>
            </w:r>
          </w:p>
        </w:tc>
        <w:tc>
          <w:tcPr>
            <w:tcW w:w="260" w:type="dxa"/>
            <w:vAlign w:val="bottom"/>
          </w:tcPr>
          <w:p w14:paraId="0A3FC6A1" w14:textId="77777777" w:rsidR="00456C22" w:rsidRPr="0097174C" w:rsidRDefault="00456C22" w:rsidP="00456C22"/>
        </w:tc>
        <w:tc>
          <w:tcPr>
            <w:tcW w:w="1207" w:type="dxa"/>
            <w:vAlign w:val="bottom"/>
          </w:tcPr>
          <w:p w14:paraId="4BB3C749" w14:textId="16007586" w:rsidR="00456C22" w:rsidRPr="00FE1AF6" w:rsidRDefault="00456C22" w:rsidP="00456C2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2</w:t>
            </w:r>
            <w:r w:rsidRPr="00D17686">
              <w:t>,</w:t>
            </w:r>
            <w:r>
              <w:t>995</w:t>
            </w:r>
          </w:p>
        </w:tc>
        <w:tc>
          <w:tcPr>
            <w:tcW w:w="272" w:type="dxa"/>
            <w:vAlign w:val="bottom"/>
          </w:tcPr>
          <w:p w14:paraId="4AF10938" w14:textId="77777777" w:rsidR="00456C22" w:rsidRPr="0097174C" w:rsidRDefault="00456C22" w:rsidP="00456C22"/>
        </w:tc>
        <w:tc>
          <w:tcPr>
            <w:tcW w:w="1281" w:type="dxa"/>
            <w:vAlign w:val="bottom"/>
          </w:tcPr>
          <w:p w14:paraId="1BFB910C" w14:textId="08A07493" w:rsidR="00456C22" w:rsidRPr="00547E32" w:rsidRDefault="00CF7D9A" w:rsidP="00C76E41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lang w:val="en-US" w:bidi="th-TH"/>
              </w:rPr>
            </w:pPr>
            <w:r w:rsidRPr="00CF7D9A">
              <w:rPr>
                <w:lang w:val="en-US" w:bidi="th-TH"/>
              </w:rPr>
              <w:t>3,851</w:t>
            </w:r>
          </w:p>
        </w:tc>
        <w:tc>
          <w:tcPr>
            <w:tcW w:w="268" w:type="dxa"/>
            <w:vAlign w:val="bottom"/>
          </w:tcPr>
          <w:p w14:paraId="1CF83BD3" w14:textId="77777777" w:rsidR="00456C22" w:rsidRPr="0097174C" w:rsidRDefault="00456C22" w:rsidP="00456C22"/>
        </w:tc>
        <w:tc>
          <w:tcPr>
            <w:tcW w:w="1204" w:type="dxa"/>
            <w:vAlign w:val="bottom"/>
          </w:tcPr>
          <w:p w14:paraId="7A1BC58C" w14:textId="4D970B82" w:rsidR="00456C22" w:rsidRPr="0097174C" w:rsidRDefault="00456C22" w:rsidP="00CB508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>
              <w:t>2,791</w:t>
            </w:r>
          </w:p>
        </w:tc>
      </w:tr>
      <w:tr w:rsidR="00456C22" w:rsidRPr="003A4BC5" w14:paraId="2E223D89" w14:textId="77777777" w:rsidTr="00CB5082">
        <w:trPr>
          <w:trHeight w:val="204"/>
        </w:trPr>
        <w:tc>
          <w:tcPr>
            <w:tcW w:w="3755" w:type="dxa"/>
          </w:tcPr>
          <w:p w14:paraId="5A0DF468" w14:textId="77777777" w:rsidR="00456C22" w:rsidRPr="0097174C" w:rsidRDefault="00456C22" w:rsidP="00456C22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64662514" w14:textId="77777777" w:rsidR="00456C22" w:rsidRPr="0097174C" w:rsidRDefault="00456C22" w:rsidP="00456C2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3DA94E4D" w14:textId="77777777" w:rsidR="00456C22" w:rsidRPr="0097174C" w:rsidRDefault="00456C22" w:rsidP="00456C22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232DB83E" w14:textId="77777777" w:rsidR="00456C22" w:rsidRPr="0097174C" w:rsidRDefault="00456C22" w:rsidP="00456C2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2C01D4F4" w14:textId="77777777" w:rsidR="00456C22" w:rsidRPr="0097174C" w:rsidRDefault="00456C22" w:rsidP="00456C22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5D53517B" w14:textId="77777777" w:rsidR="00456C22" w:rsidRPr="0097174C" w:rsidRDefault="00456C22" w:rsidP="00456C2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6069C867" w14:textId="77777777" w:rsidR="00456C22" w:rsidRPr="0097174C" w:rsidRDefault="00456C22" w:rsidP="00456C22">
            <w:pPr>
              <w:spacing w:line="240" w:lineRule="auto"/>
              <w:rPr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553A06C3" w14:textId="77777777" w:rsidR="00456C22" w:rsidRPr="0097174C" w:rsidRDefault="00456C22" w:rsidP="00456C2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456C22" w:rsidRPr="003A4BC5" w14:paraId="308D74FE" w14:textId="77777777" w:rsidTr="00CB5082">
        <w:trPr>
          <w:trHeight w:val="261"/>
        </w:trPr>
        <w:tc>
          <w:tcPr>
            <w:tcW w:w="3755" w:type="dxa"/>
          </w:tcPr>
          <w:p w14:paraId="0A3E946F" w14:textId="49036BF2" w:rsidR="00456C22" w:rsidRPr="0097174C" w:rsidRDefault="00456C22" w:rsidP="00456C2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D429A">
              <w:rPr>
                <w:b/>
                <w:bCs/>
                <w:szCs w:val="28"/>
                <w:lang w:val="en-US" w:bidi="th-TH"/>
              </w:rPr>
              <w:t>Shareholder of the company</w:t>
            </w:r>
          </w:p>
        </w:tc>
        <w:tc>
          <w:tcPr>
            <w:tcW w:w="1190" w:type="dxa"/>
            <w:vAlign w:val="bottom"/>
          </w:tcPr>
          <w:p w14:paraId="1DD11622" w14:textId="77777777" w:rsidR="00456C22" w:rsidRPr="0097174C" w:rsidRDefault="00456C22" w:rsidP="00456C2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794AC57A" w14:textId="77777777" w:rsidR="00456C22" w:rsidRPr="0097174C" w:rsidRDefault="00456C22" w:rsidP="00456C2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4486E330" w14:textId="77777777" w:rsidR="00456C22" w:rsidRPr="0097174C" w:rsidRDefault="00456C22" w:rsidP="00456C2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05C68AAC" w14:textId="77777777" w:rsidR="00456C22" w:rsidRPr="0097174C" w:rsidRDefault="00456C22" w:rsidP="00456C2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CC2A0FB" w14:textId="77777777" w:rsidR="00456C22" w:rsidRPr="0097174C" w:rsidRDefault="00456C22" w:rsidP="00456C2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41A69560" w14:textId="77777777" w:rsidR="00456C22" w:rsidRPr="0097174C" w:rsidRDefault="00456C22" w:rsidP="00456C2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2EBD55B3" w14:textId="77777777" w:rsidR="00456C22" w:rsidRPr="0097174C" w:rsidRDefault="00456C22" w:rsidP="00456C2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</w:tr>
      <w:tr w:rsidR="00547E32" w:rsidRPr="003A4BC5" w14:paraId="77A548AF" w14:textId="77777777" w:rsidTr="00CB5082">
        <w:trPr>
          <w:trHeight w:val="276"/>
        </w:trPr>
        <w:tc>
          <w:tcPr>
            <w:tcW w:w="3755" w:type="dxa"/>
          </w:tcPr>
          <w:p w14:paraId="25FD839A" w14:textId="5240B6AB" w:rsidR="00547E32" w:rsidRPr="0097174C" w:rsidRDefault="00547E32" w:rsidP="00547E32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09AE67DE" w14:textId="6668DDBF" w:rsidR="00547E32" w:rsidRPr="00FE1AF6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F273F8">
              <w:t>6,938</w:t>
            </w:r>
          </w:p>
        </w:tc>
        <w:tc>
          <w:tcPr>
            <w:tcW w:w="260" w:type="dxa"/>
            <w:vAlign w:val="bottom"/>
          </w:tcPr>
          <w:p w14:paraId="02D3569D" w14:textId="77777777" w:rsidR="00547E32" w:rsidRPr="0097174C" w:rsidRDefault="00547E32" w:rsidP="00547E32"/>
        </w:tc>
        <w:tc>
          <w:tcPr>
            <w:tcW w:w="1207" w:type="dxa"/>
            <w:vAlign w:val="bottom"/>
          </w:tcPr>
          <w:p w14:paraId="00AE89E6" w14:textId="3DFD7775" w:rsidR="00547E32" w:rsidRPr="0097174C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3</w:t>
            </w:r>
            <w:r w:rsidRPr="008D37EB">
              <w:t>,</w:t>
            </w:r>
            <w:r>
              <w:t>888</w:t>
            </w:r>
          </w:p>
        </w:tc>
        <w:tc>
          <w:tcPr>
            <w:tcW w:w="272" w:type="dxa"/>
            <w:vAlign w:val="bottom"/>
          </w:tcPr>
          <w:p w14:paraId="42ECED43" w14:textId="77777777" w:rsidR="00547E32" w:rsidRPr="0097174C" w:rsidRDefault="00547E32" w:rsidP="00547E32"/>
        </w:tc>
        <w:tc>
          <w:tcPr>
            <w:tcW w:w="1281" w:type="dxa"/>
          </w:tcPr>
          <w:p w14:paraId="1656F05D" w14:textId="401508AF" w:rsidR="00547E32" w:rsidRPr="006F1F34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120B96">
              <w:t>6,938</w:t>
            </w:r>
          </w:p>
        </w:tc>
        <w:tc>
          <w:tcPr>
            <w:tcW w:w="268" w:type="dxa"/>
            <w:vAlign w:val="bottom"/>
          </w:tcPr>
          <w:p w14:paraId="204FDC08" w14:textId="77777777" w:rsidR="00547E32" w:rsidRPr="006F1F34" w:rsidRDefault="00547E32" w:rsidP="00547E32">
            <w:pPr>
              <w:tabs>
                <w:tab w:val="decimal" w:pos="946"/>
              </w:tabs>
            </w:pPr>
          </w:p>
        </w:tc>
        <w:tc>
          <w:tcPr>
            <w:tcW w:w="1204" w:type="dxa"/>
            <w:vAlign w:val="bottom"/>
          </w:tcPr>
          <w:p w14:paraId="32B8D3E2" w14:textId="684AC904" w:rsidR="00547E32" w:rsidRPr="00FE1AF6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3,888</w:t>
            </w:r>
          </w:p>
        </w:tc>
      </w:tr>
      <w:tr w:rsidR="00547E32" w:rsidRPr="003A4BC5" w14:paraId="35E63E07" w14:textId="77777777" w:rsidTr="00CB5082">
        <w:trPr>
          <w:trHeight w:val="246"/>
        </w:trPr>
        <w:tc>
          <w:tcPr>
            <w:tcW w:w="3755" w:type="dxa"/>
          </w:tcPr>
          <w:p w14:paraId="2C7B8188" w14:textId="77777777" w:rsidR="00547E32" w:rsidRPr="0097174C" w:rsidRDefault="00547E32" w:rsidP="00547E3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1924FE79" w14:textId="600FDE9F" w:rsidR="00547E32" w:rsidRPr="00FE1AF6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F273F8">
              <w:t>71</w:t>
            </w:r>
          </w:p>
        </w:tc>
        <w:tc>
          <w:tcPr>
            <w:tcW w:w="260" w:type="dxa"/>
            <w:vAlign w:val="bottom"/>
          </w:tcPr>
          <w:p w14:paraId="3B43270C" w14:textId="77777777" w:rsidR="00547E32" w:rsidRPr="000D0B93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1A3DCEF4" w14:textId="0F2AF805" w:rsidR="00547E32" w:rsidRPr="000D0B93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D37EB">
              <w:t>8</w:t>
            </w:r>
            <w:r>
              <w:t>2</w:t>
            </w:r>
          </w:p>
        </w:tc>
        <w:tc>
          <w:tcPr>
            <w:tcW w:w="272" w:type="dxa"/>
            <w:vAlign w:val="bottom"/>
          </w:tcPr>
          <w:p w14:paraId="50392714" w14:textId="77777777" w:rsidR="00547E32" w:rsidRPr="000D0B93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B9D0C33" w14:textId="01FAFEB7" w:rsidR="00547E32" w:rsidRPr="00FE1AF6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120B96">
              <w:t>71</w:t>
            </w:r>
          </w:p>
        </w:tc>
        <w:tc>
          <w:tcPr>
            <w:tcW w:w="268" w:type="dxa"/>
            <w:vAlign w:val="bottom"/>
          </w:tcPr>
          <w:p w14:paraId="12E9C384" w14:textId="77777777" w:rsidR="00547E32" w:rsidRPr="00FE1AF6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4" w:type="dxa"/>
            <w:vAlign w:val="bottom"/>
          </w:tcPr>
          <w:p w14:paraId="2CFE6144" w14:textId="00404EDE" w:rsidR="00547E32" w:rsidRPr="00FE1AF6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82</w:t>
            </w:r>
          </w:p>
        </w:tc>
      </w:tr>
      <w:tr w:rsidR="00456C22" w:rsidRPr="003A4BC5" w14:paraId="26E50603" w14:textId="77777777" w:rsidTr="00CB5082">
        <w:trPr>
          <w:trHeight w:val="204"/>
        </w:trPr>
        <w:tc>
          <w:tcPr>
            <w:tcW w:w="3755" w:type="dxa"/>
          </w:tcPr>
          <w:p w14:paraId="15A49737" w14:textId="77777777" w:rsidR="00456C22" w:rsidRPr="0097174C" w:rsidRDefault="00456C22" w:rsidP="00456C22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6649E2DC" w14:textId="77777777" w:rsidR="00456C22" w:rsidRPr="00FE1AF6" w:rsidRDefault="00456C22" w:rsidP="00456C2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</w:p>
        </w:tc>
        <w:tc>
          <w:tcPr>
            <w:tcW w:w="260" w:type="dxa"/>
            <w:vAlign w:val="bottom"/>
          </w:tcPr>
          <w:p w14:paraId="3B90EF82" w14:textId="77777777" w:rsidR="00456C22" w:rsidRPr="0097174C" w:rsidRDefault="00456C22" w:rsidP="00456C22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4241230C" w14:textId="77777777" w:rsidR="00456C22" w:rsidRPr="0097174C" w:rsidRDefault="00456C22" w:rsidP="00456C2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57EA4E83" w14:textId="77777777" w:rsidR="00456C22" w:rsidRPr="0097174C" w:rsidRDefault="00456C22" w:rsidP="00456C22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52D2D88C" w14:textId="77777777" w:rsidR="00456C22" w:rsidRPr="00FE1AF6" w:rsidRDefault="00456C22" w:rsidP="00456C2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8" w:type="dxa"/>
            <w:vAlign w:val="bottom"/>
          </w:tcPr>
          <w:p w14:paraId="7DCA4E58" w14:textId="77777777" w:rsidR="00456C22" w:rsidRPr="00FE1AF6" w:rsidRDefault="00456C22" w:rsidP="00456C22">
            <w:pPr>
              <w:tabs>
                <w:tab w:val="decimal" w:pos="946"/>
              </w:tabs>
              <w:spacing w:line="240" w:lineRule="auto"/>
            </w:pPr>
          </w:p>
        </w:tc>
        <w:tc>
          <w:tcPr>
            <w:tcW w:w="1204" w:type="dxa"/>
            <w:vAlign w:val="bottom"/>
          </w:tcPr>
          <w:p w14:paraId="552C7DDA" w14:textId="77777777" w:rsidR="00456C22" w:rsidRPr="00FE1AF6" w:rsidRDefault="00456C22" w:rsidP="00456C2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456C22" w:rsidRPr="003A4BC5" w14:paraId="160CF07F" w14:textId="77777777" w:rsidTr="00CB5082">
        <w:trPr>
          <w:trHeight w:val="276"/>
        </w:trPr>
        <w:tc>
          <w:tcPr>
            <w:tcW w:w="3755" w:type="dxa"/>
          </w:tcPr>
          <w:p w14:paraId="729F6A50" w14:textId="77777777" w:rsidR="00456C22" w:rsidRPr="0097174C" w:rsidRDefault="00456C22" w:rsidP="00456C2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b/>
                <w:bCs/>
                <w:szCs w:val="22"/>
              </w:rPr>
              <w:t>Subsidiary</w:t>
            </w:r>
          </w:p>
        </w:tc>
        <w:tc>
          <w:tcPr>
            <w:tcW w:w="1190" w:type="dxa"/>
            <w:vAlign w:val="bottom"/>
          </w:tcPr>
          <w:p w14:paraId="68BE6C15" w14:textId="77777777" w:rsidR="00456C22" w:rsidRPr="00FE1AF6" w:rsidRDefault="00456C22" w:rsidP="00456C2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</w:p>
        </w:tc>
        <w:tc>
          <w:tcPr>
            <w:tcW w:w="260" w:type="dxa"/>
            <w:vAlign w:val="bottom"/>
          </w:tcPr>
          <w:p w14:paraId="6C45468E" w14:textId="77777777" w:rsidR="00456C22" w:rsidRPr="0097174C" w:rsidRDefault="00456C22" w:rsidP="00456C22"/>
        </w:tc>
        <w:tc>
          <w:tcPr>
            <w:tcW w:w="1207" w:type="dxa"/>
            <w:vAlign w:val="bottom"/>
          </w:tcPr>
          <w:p w14:paraId="38B0A920" w14:textId="77777777" w:rsidR="00456C22" w:rsidRPr="0097174C" w:rsidRDefault="00456C22" w:rsidP="00456C2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C550E0F" w14:textId="77777777" w:rsidR="00456C22" w:rsidRPr="0097174C" w:rsidRDefault="00456C22" w:rsidP="00456C22"/>
        </w:tc>
        <w:tc>
          <w:tcPr>
            <w:tcW w:w="1281" w:type="dxa"/>
            <w:vAlign w:val="bottom"/>
          </w:tcPr>
          <w:p w14:paraId="160942B3" w14:textId="77777777" w:rsidR="00456C22" w:rsidRPr="00FE1AF6" w:rsidRDefault="00456C22" w:rsidP="00456C2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8" w:type="dxa"/>
            <w:vAlign w:val="bottom"/>
          </w:tcPr>
          <w:p w14:paraId="7C507A35" w14:textId="77777777" w:rsidR="00456C22" w:rsidRPr="0097174C" w:rsidRDefault="00456C22" w:rsidP="00456C22">
            <w:pPr>
              <w:tabs>
                <w:tab w:val="decimal" w:pos="946"/>
              </w:tabs>
            </w:pPr>
          </w:p>
        </w:tc>
        <w:tc>
          <w:tcPr>
            <w:tcW w:w="1204" w:type="dxa"/>
            <w:vAlign w:val="bottom"/>
          </w:tcPr>
          <w:p w14:paraId="366D3166" w14:textId="77777777" w:rsidR="00456C22" w:rsidRPr="00FE1AF6" w:rsidRDefault="00456C22" w:rsidP="00456C2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547E32" w:rsidRPr="003A4BC5" w14:paraId="455AB2C5" w14:textId="77777777" w:rsidTr="00CB5082">
        <w:trPr>
          <w:trHeight w:val="261"/>
        </w:trPr>
        <w:tc>
          <w:tcPr>
            <w:tcW w:w="3755" w:type="dxa"/>
          </w:tcPr>
          <w:p w14:paraId="6374A891" w14:textId="339DAD61" w:rsidR="00547E32" w:rsidRPr="0097174C" w:rsidRDefault="00547E32" w:rsidP="00547E3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  <w:vAlign w:val="bottom"/>
          </w:tcPr>
          <w:p w14:paraId="0D739C12" w14:textId="7119F4E8" w:rsidR="00547E32" w:rsidRPr="00547E32" w:rsidRDefault="00547E32" w:rsidP="00547E3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27370667" w14:textId="77777777" w:rsidR="00547E32" w:rsidRPr="0097174C" w:rsidRDefault="00547E32" w:rsidP="00547E32"/>
        </w:tc>
        <w:tc>
          <w:tcPr>
            <w:tcW w:w="1207" w:type="dxa"/>
            <w:vAlign w:val="bottom"/>
          </w:tcPr>
          <w:p w14:paraId="04FD692D" w14:textId="0CBCF3CA" w:rsidR="00547E32" w:rsidRPr="0097174C" w:rsidRDefault="00547E32" w:rsidP="00547E3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8B888F7" w14:textId="77777777" w:rsidR="00547E32" w:rsidRPr="0097174C" w:rsidRDefault="00547E32" w:rsidP="00547E32"/>
        </w:tc>
        <w:tc>
          <w:tcPr>
            <w:tcW w:w="1281" w:type="dxa"/>
          </w:tcPr>
          <w:p w14:paraId="2A6B2640" w14:textId="7F95C628" w:rsidR="00547E32" w:rsidRPr="00FE1AF6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600E7A">
              <w:t>209</w:t>
            </w:r>
          </w:p>
        </w:tc>
        <w:tc>
          <w:tcPr>
            <w:tcW w:w="268" w:type="dxa"/>
            <w:vAlign w:val="bottom"/>
          </w:tcPr>
          <w:p w14:paraId="6BA739C4" w14:textId="77777777" w:rsidR="00547E32" w:rsidRPr="0097174C" w:rsidRDefault="00547E32" w:rsidP="00547E32">
            <w:pPr>
              <w:tabs>
                <w:tab w:val="decimal" w:pos="946"/>
              </w:tabs>
            </w:pPr>
          </w:p>
        </w:tc>
        <w:tc>
          <w:tcPr>
            <w:tcW w:w="1204" w:type="dxa"/>
            <w:vAlign w:val="bottom"/>
          </w:tcPr>
          <w:p w14:paraId="09601037" w14:textId="3653C6C3" w:rsidR="00547E32" w:rsidRPr="00FE1AF6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-</w:t>
            </w:r>
          </w:p>
        </w:tc>
      </w:tr>
      <w:tr w:rsidR="00547E32" w:rsidRPr="003A4BC5" w14:paraId="1AA66B6E" w14:textId="77777777" w:rsidTr="00CB5082">
        <w:trPr>
          <w:trHeight w:val="261"/>
        </w:trPr>
        <w:tc>
          <w:tcPr>
            <w:tcW w:w="3755" w:type="dxa"/>
          </w:tcPr>
          <w:p w14:paraId="6981FED4" w14:textId="688A5772" w:rsidR="00547E32" w:rsidRPr="0097174C" w:rsidRDefault="00547E32" w:rsidP="00547E3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  <w:vAlign w:val="bottom"/>
          </w:tcPr>
          <w:p w14:paraId="3B1A0899" w14:textId="0BD567D0" w:rsidR="00547E32" w:rsidRPr="00FE1AF6" w:rsidRDefault="00547E32" w:rsidP="00547E3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70C8998A" w14:textId="77777777" w:rsidR="00547E32" w:rsidRPr="0097174C" w:rsidRDefault="00547E32" w:rsidP="00547E32"/>
        </w:tc>
        <w:tc>
          <w:tcPr>
            <w:tcW w:w="1207" w:type="dxa"/>
            <w:vAlign w:val="bottom"/>
          </w:tcPr>
          <w:p w14:paraId="5AB739AB" w14:textId="1ADE2B85" w:rsidR="00547E32" w:rsidRPr="00456C22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22C3CBF" w14:textId="77777777" w:rsidR="00547E32" w:rsidRPr="0097174C" w:rsidRDefault="00547E32" w:rsidP="00547E32"/>
        </w:tc>
        <w:tc>
          <w:tcPr>
            <w:tcW w:w="1281" w:type="dxa"/>
          </w:tcPr>
          <w:p w14:paraId="36234D3E" w14:textId="2FDFE05F" w:rsidR="00547E32" w:rsidRPr="00FE1AF6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600E7A">
              <w:t>10,224</w:t>
            </w:r>
          </w:p>
        </w:tc>
        <w:tc>
          <w:tcPr>
            <w:tcW w:w="268" w:type="dxa"/>
            <w:vAlign w:val="bottom"/>
          </w:tcPr>
          <w:p w14:paraId="035725E9" w14:textId="77777777" w:rsidR="00547E32" w:rsidRPr="0097174C" w:rsidRDefault="00547E32" w:rsidP="00547E32">
            <w:pPr>
              <w:tabs>
                <w:tab w:val="decimal" w:pos="946"/>
              </w:tabs>
            </w:pPr>
          </w:p>
        </w:tc>
        <w:tc>
          <w:tcPr>
            <w:tcW w:w="1204" w:type="dxa"/>
            <w:vAlign w:val="bottom"/>
          </w:tcPr>
          <w:p w14:paraId="4155FBB7" w14:textId="2BB372C8" w:rsidR="00547E32" w:rsidRPr="00FE1AF6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57</w:t>
            </w:r>
          </w:p>
        </w:tc>
      </w:tr>
      <w:tr w:rsidR="00547E32" w:rsidRPr="003A4BC5" w14:paraId="0141FADF" w14:textId="77777777" w:rsidTr="00CB5082">
        <w:trPr>
          <w:trHeight w:val="276"/>
        </w:trPr>
        <w:tc>
          <w:tcPr>
            <w:tcW w:w="3755" w:type="dxa"/>
          </w:tcPr>
          <w:p w14:paraId="0972F4D5" w14:textId="77777777" w:rsidR="00547E32" w:rsidRPr="0097174C" w:rsidRDefault="00547E32" w:rsidP="00547E3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Service income</w:t>
            </w:r>
          </w:p>
        </w:tc>
        <w:tc>
          <w:tcPr>
            <w:tcW w:w="1190" w:type="dxa"/>
            <w:vAlign w:val="bottom"/>
          </w:tcPr>
          <w:p w14:paraId="1A2747CD" w14:textId="14FC5009" w:rsidR="00547E32" w:rsidRPr="00FE1AF6" w:rsidRDefault="00547E32" w:rsidP="00547E3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6FFA54B1" w14:textId="77777777" w:rsidR="00547E32" w:rsidRPr="0097174C" w:rsidRDefault="00547E32" w:rsidP="00547E32"/>
        </w:tc>
        <w:tc>
          <w:tcPr>
            <w:tcW w:w="1207" w:type="dxa"/>
            <w:vAlign w:val="bottom"/>
          </w:tcPr>
          <w:p w14:paraId="7190069B" w14:textId="037BE201" w:rsidR="00547E32" w:rsidRPr="00456C22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3D5A4F56" w14:textId="77777777" w:rsidR="00547E32" w:rsidRPr="0097174C" w:rsidRDefault="00547E32" w:rsidP="00547E32"/>
        </w:tc>
        <w:tc>
          <w:tcPr>
            <w:tcW w:w="1281" w:type="dxa"/>
          </w:tcPr>
          <w:p w14:paraId="4CA266CA" w14:textId="3AAF6F75" w:rsidR="00547E32" w:rsidRPr="00FE1AF6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600E7A">
              <w:t>2,355</w:t>
            </w:r>
          </w:p>
        </w:tc>
        <w:tc>
          <w:tcPr>
            <w:tcW w:w="268" w:type="dxa"/>
            <w:vAlign w:val="bottom"/>
          </w:tcPr>
          <w:p w14:paraId="0D4E3757" w14:textId="77777777" w:rsidR="00547E32" w:rsidRPr="0097174C" w:rsidRDefault="00547E32" w:rsidP="00547E32">
            <w:pPr>
              <w:tabs>
                <w:tab w:val="decimal" w:pos="946"/>
              </w:tabs>
            </w:pPr>
          </w:p>
        </w:tc>
        <w:tc>
          <w:tcPr>
            <w:tcW w:w="1204" w:type="dxa"/>
            <w:vAlign w:val="bottom"/>
          </w:tcPr>
          <w:p w14:paraId="0CADC3EC" w14:textId="2D86EA35" w:rsidR="00547E32" w:rsidRPr="00FE1AF6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8442B">
              <w:t>2,790</w:t>
            </w:r>
          </w:p>
        </w:tc>
      </w:tr>
      <w:tr w:rsidR="00547E32" w:rsidRPr="003A4BC5" w14:paraId="0FF4947D" w14:textId="77777777" w:rsidTr="00CB5082">
        <w:trPr>
          <w:trHeight w:val="261"/>
        </w:trPr>
        <w:tc>
          <w:tcPr>
            <w:tcW w:w="3755" w:type="dxa"/>
          </w:tcPr>
          <w:p w14:paraId="2FE2B966" w14:textId="77777777" w:rsidR="00547E32" w:rsidRPr="0097174C" w:rsidRDefault="00547E32" w:rsidP="00547E3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szCs w:val="28"/>
                <w:lang w:val="en-US" w:bidi="th-TH"/>
              </w:rPr>
              <w:t xml:space="preserve">Trademark </w:t>
            </w:r>
            <w:r w:rsidRPr="0097174C">
              <w:rPr>
                <w:rFonts w:cs="Times New Roman"/>
                <w:szCs w:val="22"/>
                <w:lang w:val="en-US" w:bidi="th-TH"/>
              </w:rPr>
              <w:t>income</w:t>
            </w:r>
          </w:p>
        </w:tc>
        <w:tc>
          <w:tcPr>
            <w:tcW w:w="1190" w:type="dxa"/>
            <w:vAlign w:val="bottom"/>
          </w:tcPr>
          <w:p w14:paraId="27EF4829" w14:textId="2E9728F6" w:rsidR="00547E32" w:rsidRPr="00FE1AF6" w:rsidRDefault="00547E32" w:rsidP="00547E3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21B01906" w14:textId="77777777" w:rsidR="00547E32" w:rsidRPr="0097174C" w:rsidRDefault="00547E32" w:rsidP="00547E32"/>
        </w:tc>
        <w:tc>
          <w:tcPr>
            <w:tcW w:w="1207" w:type="dxa"/>
            <w:vAlign w:val="bottom"/>
          </w:tcPr>
          <w:p w14:paraId="7BBCC3A2" w14:textId="2868828E" w:rsidR="00547E32" w:rsidRPr="00456C22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3AA107F" w14:textId="77777777" w:rsidR="00547E32" w:rsidRPr="0097174C" w:rsidRDefault="00547E32" w:rsidP="00547E32"/>
        </w:tc>
        <w:tc>
          <w:tcPr>
            <w:tcW w:w="1281" w:type="dxa"/>
          </w:tcPr>
          <w:p w14:paraId="7E478850" w14:textId="7753B843" w:rsidR="00547E32" w:rsidRPr="00FE1AF6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600E7A">
              <w:t>1,816</w:t>
            </w:r>
          </w:p>
        </w:tc>
        <w:tc>
          <w:tcPr>
            <w:tcW w:w="268" w:type="dxa"/>
            <w:vAlign w:val="bottom"/>
          </w:tcPr>
          <w:p w14:paraId="19455D66" w14:textId="77777777" w:rsidR="00547E32" w:rsidRPr="0097174C" w:rsidRDefault="00547E32" w:rsidP="00547E32">
            <w:pPr>
              <w:tabs>
                <w:tab w:val="decimal" w:pos="946"/>
              </w:tabs>
            </w:pPr>
          </w:p>
        </w:tc>
        <w:tc>
          <w:tcPr>
            <w:tcW w:w="1204" w:type="dxa"/>
            <w:vAlign w:val="bottom"/>
          </w:tcPr>
          <w:p w14:paraId="151CE11B" w14:textId="755EFB2F" w:rsidR="00547E32" w:rsidRPr="00FE1AF6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8442B">
              <w:t>1,</w:t>
            </w:r>
            <w:r>
              <w:t>297</w:t>
            </w:r>
          </w:p>
        </w:tc>
      </w:tr>
      <w:tr w:rsidR="00547E32" w:rsidRPr="003A4BC5" w14:paraId="2F8059E1" w14:textId="77777777" w:rsidTr="00CB5082">
        <w:trPr>
          <w:trHeight w:val="261"/>
        </w:trPr>
        <w:tc>
          <w:tcPr>
            <w:tcW w:w="3755" w:type="dxa"/>
          </w:tcPr>
          <w:p w14:paraId="34F1446C" w14:textId="77777777" w:rsidR="00547E32" w:rsidRPr="0097174C" w:rsidRDefault="00547E32" w:rsidP="00547E3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  <w:vAlign w:val="bottom"/>
          </w:tcPr>
          <w:p w14:paraId="26DAA1E0" w14:textId="780B27FA" w:rsidR="00547E32" w:rsidRPr="00FE1AF6" w:rsidRDefault="00547E32" w:rsidP="00547E3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2C80E285" w14:textId="77777777" w:rsidR="00547E32" w:rsidRPr="0097174C" w:rsidRDefault="00547E32" w:rsidP="00547E32"/>
        </w:tc>
        <w:tc>
          <w:tcPr>
            <w:tcW w:w="1207" w:type="dxa"/>
            <w:vAlign w:val="bottom"/>
          </w:tcPr>
          <w:p w14:paraId="677EE17B" w14:textId="62AE6D1A" w:rsidR="00547E32" w:rsidRPr="00456C22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99D0B5F" w14:textId="77777777" w:rsidR="00547E32" w:rsidRPr="0097174C" w:rsidRDefault="00547E32" w:rsidP="00547E32"/>
        </w:tc>
        <w:tc>
          <w:tcPr>
            <w:tcW w:w="1281" w:type="dxa"/>
          </w:tcPr>
          <w:p w14:paraId="68C9ED43" w14:textId="61D0DD98" w:rsidR="00547E32" w:rsidRPr="00FE1AF6" w:rsidRDefault="00547E32" w:rsidP="00547E32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600E7A">
              <w:t>10</w:t>
            </w:r>
          </w:p>
        </w:tc>
        <w:tc>
          <w:tcPr>
            <w:tcW w:w="268" w:type="dxa"/>
            <w:vAlign w:val="bottom"/>
          </w:tcPr>
          <w:p w14:paraId="25A0148F" w14:textId="77777777" w:rsidR="00547E32" w:rsidRPr="00FE1AF6" w:rsidRDefault="00547E32" w:rsidP="00547E32">
            <w:pPr>
              <w:tabs>
                <w:tab w:val="decimal" w:pos="560"/>
                <w:tab w:val="decimal" w:pos="946"/>
              </w:tabs>
            </w:pPr>
          </w:p>
        </w:tc>
        <w:tc>
          <w:tcPr>
            <w:tcW w:w="1204" w:type="dxa"/>
            <w:vAlign w:val="bottom"/>
          </w:tcPr>
          <w:p w14:paraId="09417709" w14:textId="757957D5" w:rsidR="00547E32" w:rsidRPr="00FE1AF6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-</w:t>
            </w:r>
          </w:p>
        </w:tc>
      </w:tr>
      <w:tr w:rsidR="00547E32" w:rsidRPr="003A4BC5" w14:paraId="5B970FFC" w14:textId="77777777" w:rsidTr="00CB5082">
        <w:trPr>
          <w:trHeight w:val="261"/>
        </w:trPr>
        <w:tc>
          <w:tcPr>
            <w:tcW w:w="3755" w:type="dxa"/>
          </w:tcPr>
          <w:p w14:paraId="6A04DCC2" w14:textId="77777777" w:rsidR="00547E32" w:rsidRPr="0097174C" w:rsidRDefault="00547E32" w:rsidP="00547E32">
            <w:pPr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5795FE61" w14:textId="77777777" w:rsidR="00547E32" w:rsidRPr="00FE1AF6" w:rsidRDefault="00547E32" w:rsidP="00547E3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</w:pPr>
          </w:p>
        </w:tc>
        <w:tc>
          <w:tcPr>
            <w:tcW w:w="260" w:type="dxa"/>
            <w:vAlign w:val="bottom"/>
          </w:tcPr>
          <w:p w14:paraId="304CAB67" w14:textId="77777777" w:rsidR="00547E32" w:rsidRPr="0097174C" w:rsidRDefault="00547E32" w:rsidP="00547E3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085851EF" w14:textId="77777777" w:rsidR="00547E32" w:rsidRPr="0097174C" w:rsidRDefault="00547E32" w:rsidP="00547E3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3F4BE430" w14:textId="77777777" w:rsidR="00547E32" w:rsidRPr="0097174C" w:rsidRDefault="00547E32" w:rsidP="00547E3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5D7DDF46" w14:textId="77777777" w:rsidR="00547E32" w:rsidRPr="00FE1AF6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8" w:type="dxa"/>
            <w:vAlign w:val="bottom"/>
          </w:tcPr>
          <w:p w14:paraId="40EB7877" w14:textId="77777777" w:rsidR="00547E32" w:rsidRPr="00FE1AF6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10" w:right="-127"/>
            </w:pPr>
          </w:p>
        </w:tc>
        <w:tc>
          <w:tcPr>
            <w:tcW w:w="1204" w:type="dxa"/>
            <w:vAlign w:val="bottom"/>
          </w:tcPr>
          <w:p w14:paraId="2479469F" w14:textId="77777777" w:rsidR="00547E32" w:rsidRPr="00FE1AF6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547E32" w:rsidRPr="003A4BC5" w14:paraId="1656510E" w14:textId="77777777" w:rsidTr="00CB5082">
        <w:trPr>
          <w:trHeight w:val="261"/>
        </w:trPr>
        <w:tc>
          <w:tcPr>
            <w:tcW w:w="3755" w:type="dxa"/>
          </w:tcPr>
          <w:p w14:paraId="4D4D28AA" w14:textId="3EDB21D1" w:rsidR="00547E32" w:rsidRPr="0097174C" w:rsidRDefault="00547E32" w:rsidP="00547E3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b/>
                <w:bCs/>
                <w:szCs w:val="22"/>
              </w:rPr>
              <w:t>Other</w:t>
            </w:r>
            <w:r>
              <w:rPr>
                <w:rFonts w:cs="Times New Roman"/>
                <w:b/>
                <w:bCs/>
                <w:szCs w:val="22"/>
              </w:rPr>
              <w:t xml:space="preserve"> </w:t>
            </w:r>
            <w:r w:rsidRPr="009D429A">
              <w:rPr>
                <w:rFonts w:cs="Times New Roman"/>
                <w:b/>
                <w:bCs/>
                <w:szCs w:val="22"/>
              </w:rPr>
              <w:t>related parties</w:t>
            </w:r>
          </w:p>
        </w:tc>
        <w:tc>
          <w:tcPr>
            <w:tcW w:w="1190" w:type="dxa"/>
            <w:vAlign w:val="bottom"/>
          </w:tcPr>
          <w:p w14:paraId="241DCDBD" w14:textId="77777777" w:rsidR="00547E32" w:rsidRPr="00FE1AF6" w:rsidRDefault="00547E32" w:rsidP="00547E3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</w:pPr>
          </w:p>
        </w:tc>
        <w:tc>
          <w:tcPr>
            <w:tcW w:w="260" w:type="dxa"/>
            <w:vAlign w:val="bottom"/>
          </w:tcPr>
          <w:p w14:paraId="266A862E" w14:textId="77777777" w:rsidR="00547E32" w:rsidRPr="0097174C" w:rsidRDefault="00547E32" w:rsidP="00547E3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5FAA673A" w14:textId="77777777" w:rsidR="00547E32" w:rsidRPr="0097174C" w:rsidRDefault="00547E32" w:rsidP="00547E3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27471814" w14:textId="77777777" w:rsidR="00547E32" w:rsidRPr="0097174C" w:rsidRDefault="00547E32" w:rsidP="00547E3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6D738257" w14:textId="77777777" w:rsidR="00547E32" w:rsidRPr="00FE1AF6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8" w:type="dxa"/>
            <w:vAlign w:val="bottom"/>
          </w:tcPr>
          <w:p w14:paraId="035C43F6" w14:textId="77777777" w:rsidR="00547E32" w:rsidRPr="00FE1AF6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10" w:right="-127"/>
            </w:pPr>
          </w:p>
        </w:tc>
        <w:tc>
          <w:tcPr>
            <w:tcW w:w="1204" w:type="dxa"/>
            <w:vAlign w:val="bottom"/>
          </w:tcPr>
          <w:p w14:paraId="05A7EDB1" w14:textId="77777777" w:rsidR="00547E32" w:rsidRPr="00FE1AF6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547E32" w:rsidRPr="003A4BC5" w14:paraId="117888EA" w14:textId="77777777" w:rsidTr="00CB5082">
        <w:trPr>
          <w:trHeight w:val="261"/>
        </w:trPr>
        <w:tc>
          <w:tcPr>
            <w:tcW w:w="3755" w:type="dxa"/>
          </w:tcPr>
          <w:p w14:paraId="087050F1" w14:textId="402C2296" w:rsidR="00547E32" w:rsidRPr="0097174C" w:rsidRDefault="00547E32" w:rsidP="00547E32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57DDF2A2" w14:textId="363939DC" w:rsidR="00547E32" w:rsidRPr="00FE1AF6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5F6696">
              <w:t>298,518</w:t>
            </w:r>
          </w:p>
        </w:tc>
        <w:tc>
          <w:tcPr>
            <w:tcW w:w="260" w:type="dxa"/>
            <w:vAlign w:val="bottom"/>
          </w:tcPr>
          <w:p w14:paraId="78B21CD2" w14:textId="77777777" w:rsidR="00547E32" w:rsidRPr="0097174C" w:rsidRDefault="00547E32" w:rsidP="00547E32"/>
        </w:tc>
        <w:tc>
          <w:tcPr>
            <w:tcW w:w="1207" w:type="dxa"/>
            <w:vAlign w:val="bottom"/>
          </w:tcPr>
          <w:p w14:paraId="64089AAD" w14:textId="040756C3" w:rsidR="00547E32" w:rsidRPr="0097174C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245</w:t>
            </w:r>
            <w:r w:rsidRPr="0034027E">
              <w:t>,</w:t>
            </w:r>
            <w:r>
              <w:t>474</w:t>
            </w:r>
          </w:p>
        </w:tc>
        <w:tc>
          <w:tcPr>
            <w:tcW w:w="272" w:type="dxa"/>
            <w:vAlign w:val="bottom"/>
          </w:tcPr>
          <w:p w14:paraId="3922B863" w14:textId="77777777" w:rsidR="00547E32" w:rsidRPr="0097174C" w:rsidRDefault="00547E32" w:rsidP="00547E32"/>
        </w:tc>
        <w:tc>
          <w:tcPr>
            <w:tcW w:w="1281" w:type="dxa"/>
          </w:tcPr>
          <w:p w14:paraId="04088A21" w14:textId="6EF991FD" w:rsidR="00547E32" w:rsidRPr="006F1F34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9B74D7">
              <w:t>232,006</w:t>
            </w:r>
          </w:p>
        </w:tc>
        <w:tc>
          <w:tcPr>
            <w:tcW w:w="268" w:type="dxa"/>
            <w:vAlign w:val="bottom"/>
          </w:tcPr>
          <w:p w14:paraId="56A7D77F" w14:textId="77777777" w:rsidR="00547E32" w:rsidRPr="006F1F34" w:rsidRDefault="00547E32" w:rsidP="00547E32">
            <w:pPr>
              <w:tabs>
                <w:tab w:val="decimal" w:pos="946"/>
              </w:tabs>
            </w:pPr>
          </w:p>
        </w:tc>
        <w:tc>
          <w:tcPr>
            <w:tcW w:w="1204" w:type="dxa"/>
            <w:vAlign w:val="bottom"/>
          </w:tcPr>
          <w:p w14:paraId="0003163B" w14:textId="5E24C754" w:rsidR="00547E32" w:rsidRPr="00FE1AF6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198</w:t>
            </w:r>
            <w:r w:rsidRPr="0034027E">
              <w:t>,</w:t>
            </w:r>
            <w:r>
              <w:t>229</w:t>
            </w:r>
          </w:p>
        </w:tc>
      </w:tr>
      <w:tr w:rsidR="00547E32" w:rsidRPr="003A4BC5" w14:paraId="544846C1" w14:textId="77777777" w:rsidTr="00CB5082">
        <w:trPr>
          <w:trHeight w:val="276"/>
        </w:trPr>
        <w:tc>
          <w:tcPr>
            <w:tcW w:w="3755" w:type="dxa"/>
          </w:tcPr>
          <w:p w14:paraId="58292451" w14:textId="1E499FC3" w:rsidR="00547E32" w:rsidRPr="0097174C" w:rsidRDefault="00547E32" w:rsidP="00547E32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</w:tcPr>
          <w:p w14:paraId="3D631EA4" w14:textId="4C6D8928" w:rsidR="00547E32" w:rsidRPr="00FE1AF6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5F6696">
              <w:t>97,195</w:t>
            </w:r>
          </w:p>
        </w:tc>
        <w:tc>
          <w:tcPr>
            <w:tcW w:w="260" w:type="dxa"/>
            <w:vAlign w:val="bottom"/>
          </w:tcPr>
          <w:p w14:paraId="1E9B4841" w14:textId="77777777" w:rsidR="00547E32" w:rsidRPr="000D0B93" w:rsidRDefault="00547E32" w:rsidP="00547E32">
            <w:pPr>
              <w:rPr>
                <w:rFonts w:cs="Times New Roman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462FB4D0" w14:textId="6E0CD495" w:rsidR="00547E32" w:rsidRPr="000D0B93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77</w:t>
            </w:r>
            <w:r w:rsidRPr="0034027E">
              <w:t>,</w:t>
            </w:r>
            <w:r>
              <w:t>137</w:t>
            </w:r>
          </w:p>
        </w:tc>
        <w:tc>
          <w:tcPr>
            <w:tcW w:w="272" w:type="dxa"/>
            <w:vAlign w:val="bottom"/>
          </w:tcPr>
          <w:p w14:paraId="2F38692E" w14:textId="77777777" w:rsidR="00547E32" w:rsidRPr="000D0B93" w:rsidRDefault="00547E32" w:rsidP="00547E32">
            <w:pPr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227C67B" w14:textId="776289EC" w:rsidR="00547E32" w:rsidRPr="00FE1AF6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9B74D7">
              <w:t>80,590</w:t>
            </w:r>
          </w:p>
        </w:tc>
        <w:tc>
          <w:tcPr>
            <w:tcW w:w="268" w:type="dxa"/>
            <w:vAlign w:val="bottom"/>
          </w:tcPr>
          <w:p w14:paraId="6AF61C12" w14:textId="77777777" w:rsidR="00547E32" w:rsidRPr="00FE1AF6" w:rsidRDefault="00547E32" w:rsidP="00547E32">
            <w:pPr>
              <w:tabs>
                <w:tab w:val="decimal" w:pos="946"/>
              </w:tabs>
            </w:pPr>
          </w:p>
        </w:tc>
        <w:tc>
          <w:tcPr>
            <w:tcW w:w="1204" w:type="dxa"/>
            <w:vAlign w:val="bottom"/>
          </w:tcPr>
          <w:p w14:paraId="7E9FD200" w14:textId="45F6F5E4" w:rsidR="00547E32" w:rsidRPr="00FE1AF6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65</w:t>
            </w:r>
            <w:r w:rsidRPr="0034027E">
              <w:t>,</w:t>
            </w:r>
            <w:r>
              <w:t>416</w:t>
            </w:r>
          </w:p>
        </w:tc>
      </w:tr>
      <w:tr w:rsidR="00547E32" w:rsidRPr="003A4BC5" w14:paraId="0767C1D9" w14:textId="77777777" w:rsidTr="00CB5082">
        <w:trPr>
          <w:trHeight w:val="261"/>
        </w:trPr>
        <w:tc>
          <w:tcPr>
            <w:tcW w:w="3755" w:type="dxa"/>
          </w:tcPr>
          <w:p w14:paraId="73275735" w14:textId="1CF888F3" w:rsidR="00547E32" w:rsidRPr="0097174C" w:rsidRDefault="00547E32" w:rsidP="00547E32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  <w:r>
              <w:rPr>
                <w:rFonts w:cs="Times New Roman"/>
                <w:szCs w:val="22"/>
                <w:lang w:val="en-US" w:bidi="th-TH"/>
              </w:rPr>
              <w:t xml:space="preserve"> </w:t>
            </w:r>
            <w:r w:rsidRPr="0049752A">
              <w:rPr>
                <w:rFonts w:cs="Times New Roman"/>
                <w:szCs w:val="22"/>
                <w:lang w:val="en-US" w:bidi="th-TH"/>
              </w:rPr>
              <w:t>equipment</w:t>
            </w:r>
          </w:p>
        </w:tc>
        <w:tc>
          <w:tcPr>
            <w:tcW w:w="1190" w:type="dxa"/>
          </w:tcPr>
          <w:p w14:paraId="47497D2C" w14:textId="4D55BA19" w:rsidR="00547E32" w:rsidRPr="00FE1AF6" w:rsidRDefault="00547E32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08"/>
            </w:pPr>
            <w:r w:rsidRPr="005F6696">
              <w:t>568</w:t>
            </w:r>
          </w:p>
        </w:tc>
        <w:tc>
          <w:tcPr>
            <w:tcW w:w="260" w:type="dxa"/>
            <w:vAlign w:val="bottom"/>
          </w:tcPr>
          <w:p w14:paraId="6953D0A2" w14:textId="77777777" w:rsidR="00547E32" w:rsidRPr="000D0B93" w:rsidRDefault="00547E32" w:rsidP="00547E32">
            <w:pPr>
              <w:rPr>
                <w:rFonts w:cs="Times New Roman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4F77B3E9" w14:textId="39F2345E" w:rsidR="00547E32" w:rsidRDefault="00547E32" w:rsidP="00CF7D9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108"/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3E3DE269" w14:textId="77777777" w:rsidR="00547E32" w:rsidRPr="000D0B93" w:rsidRDefault="00547E32" w:rsidP="00547E32">
            <w:pPr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6723BE25" w14:textId="32E38951" w:rsidR="00547E32" w:rsidRPr="00FE1AF6" w:rsidRDefault="00547E32" w:rsidP="00CF7D9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08"/>
            </w:pPr>
            <w:r w:rsidRPr="009B74D7">
              <w:t>568</w:t>
            </w:r>
          </w:p>
        </w:tc>
        <w:tc>
          <w:tcPr>
            <w:tcW w:w="268" w:type="dxa"/>
            <w:vAlign w:val="bottom"/>
          </w:tcPr>
          <w:p w14:paraId="61426FC6" w14:textId="77777777" w:rsidR="00547E32" w:rsidRPr="00FE1AF6" w:rsidRDefault="00547E32" w:rsidP="00547E32">
            <w:pPr>
              <w:tabs>
                <w:tab w:val="decimal" w:pos="946"/>
              </w:tabs>
            </w:pPr>
          </w:p>
        </w:tc>
        <w:tc>
          <w:tcPr>
            <w:tcW w:w="1204" w:type="dxa"/>
            <w:vAlign w:val="bottom"/>
          </w:tcPr>
          <w:p w14:paraId="4CC6F311" w14:textId="76E53FAF" w:rsidR="00547E32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</w:tr>
      <w:tr w:rsidR="00547E32" w:rsidRPr="00AD7F2B" w14:paraId="1BF9DAE8" w14:textId="77777777" w:rsidTr="00CB5082">
        <w:trPr>
          <w:trHeight w:val="261"/>
        </w:trPr>
        <w:tc>
          <w:tcPr>
            <w:tcW w:w="3755" w:type="dxa"/>
          </w:tcPr>
          <w:p w14:paraId="73CF4495" w14:textId="77777777" w:rsidR="00547E32" w:rsidRPr="0097174C" w:rsidRDefault="00547E32" w:rsidP="00547E32">
            <w:pPr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90" w:type="dxa"/>
          </w:tcPr>
          <w:p w14:paraId="71870C99" w14:textId="579B8F7B" w:rsidR="00547E32" w:rsidRPr="00FE1AF6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5F6696">
              <w:t>248</w:t>
            </w:r>
          </w:p>
        </w:tc>
        <w:tc>
          <w:tcPr>
            <w:tcW w:w="260" w:type="dxa"/>
            <w:vAlign w:val="bottom"/>
          </w:tcPr>
          <w:p w14:paraId="64FB4F2D" w14:textId="77777777" w:rsidR="00547E32" w:rsidRPr="000D0B93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18196C75" w14:textId="3F00E907" w:rsidR="00547E32" w:rsidRPr="000D0B93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799</w:t>
            </w:r>
          </w:p>
        </w:tc>
        <w:tc>
          <w:tcPr>
            <w:tcW w:w="272" w:type="dxa"/>
            <w:vAlign w:val="bottom"/>
          </w:tcPr>
          <w:p w14:paraId="226288B1" w14:textId="77777777" w:rsidR="00547E32" w:rsidRPr="000D0B93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922AD04" w14:textId="5B0AAED5" w:rsidR="00547E32" w:rsidRPr="00FE1AF6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9B74D7">
              <w:t>247</w:t>
            </w:r>
          </w:p>
        </w:tc>
        <w:tc>
          <w:tcPr>
            <w:tcW w:w="268" w:type="dxa"/>
            <w:vAlign w:val="bottom"/>
          </w:tcPr>
          <w:p w14:paraId="02544D92" w14:textId="77777777" w:rsidR="00547E32" w:rsidRPr="00FE1AF6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4" w:type="dxa"/>
            <w:vAlign w:val="bottom"/>
          </w:tcPr>
          <w:p w14:paraId="773088B7" w14:textId="05718214" w:rsidR="00547E32" w:rsidRPr="00FE1AF6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1,248</w:t>
            </w:r>
          </w:p>
        </w:tc>
      </w:tr>
      <w:tr w:rsidR="00547E32" w:rsidRPr="003A4BC5" w14:paraId="3E7C2B85" w14:textId="77777777" w:rsidTr="00CB5082">
        <w:trPr>
          <w:trHeight w:val="261"/>
        </w:trPr>
        <w:tc>
          <w:tcPr>
            <w:tcW w:w="3755" w:type="dxa"/>
          </w:tcPr>
          <w:p w14:paraId="5B4FBB97" w14:textId="27C1794E" w:rsidR="00547E32" w:rsidRPr="0097174C" w:rsidRDefault="00CF7D9A" w:rsidP="00547E32">
            <w:pPr>
              <w:spacing w:line="240" w:lineRule="atLeast"/>
              <w:rPr>
                <w:rFonts w:cs="Times New Roman"/>
                <w:color w:val="0000FF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1CDC6A5F" w14:textId="05DC3BE7" w:rsidR="00547E32" w:rsidRPr="00FE1AF6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5F6696">
              <w:t>3,087</w:t>
            </w:r>
          </w:p>
        </w:tc>
        <w:tc>
          <w:tcPr>
            <w:tcW w:w="260" w:type="dxa"/>
            <w:vAlign w:val="bottom"/>
          </w:tcPr>
          <w:p w14:paraId="4EE9822C" w14:textId="77777777" w:rsidR="00547E32" w:rsidRPr="000D0B93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6F33ACA5" w14:textId="78925115" w:rsidR="00547E32" w:rsidRPr="000D0B93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027E">
              <w:t>3,3</w:t>
            </w:r>
            <w:r>
              <w:t>73</w:t>
            </w:r>
          </w:p>
        </w:tc>
        <w:tc>
          <w:tcPr>
            <w:tcW w:w="272" w:type="dxa"/>
            <w:vAlign w:val="bottom"/>
          </w:tcPr>
          <w:p w14:paraId="2C732DE7" w14:textId="77777777" w:rsidR="00547E32" w:rsidRPr="000D0B93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59B4C96A" w14:textId="43E1FD3E" w:rsidR="00547E32" w:rsidRPr="00FE1AF6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9B74D7">
              <w:t>2,494</w:t>
            </w:r>
          </w:p>
        </w:tc>
        <w:tc>
          <w:tcPr>
            <w:tcW w:w="268" w:type="dxa"/>
            <w:vAlign w:val="bottom"/>
          </w:tcPr>
          <w:p w14:paraId="079FC0D3" w14:textId="77777777" w:rsidR="00547E32" w:rsidRPr="00FE1AF6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4" w:type="dxa"/>
            <w:vAlign w:val="bottom"/>
          </w:tcPr>
          <w:p w14:paraId="16B525E9" w14:textId="544B333D" w:rsidR="00547E32" w:rsidRPr="00FE1AF6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027E">
              <w:t>2,8</w:t>
            </w:r>
            <w:r>
              <w:t>62</w:t>
            </w:r>
          </w:p>
        </w:tc>
      </w:tr>
      <w:tr w:rsidR="00547E32" w:rsidRPr="003A4BC5" w14:paraId="4CF34CD3" w14:textId="77777777" w:rsidTr="00CB5082">
        <w:trPr>
          <w:trHeight w:val="261"/>
        </w:trPr>
        <w:tc>
          <w:tcPr>
            <w:tcW w:w="3755" w:type="dxa"/>
          </w:tcPr>
          <w:p w14:paraId="552D62F2" w14:textId="77777777" w:rsidR="00547E32" w:rsidRPr="0097174C" w:rsidRDefault="00547E32" w:rsidP="00547E3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4939C3BE" w14:textId="6CF2B4B4" w:rsidR="00547E32" w:rsidRPr="00FE1AF6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5F6696">
              <w:t>1,396</w:t>
            </w:r>
          </w:p>
        </w:tc>
        <w:tc>
          <w:tcPr>
            <w:tcW w:w="260" w:type="dxa"/>
            <w:vAlign w:val="bottom"/>
          </w:tcPr>
          <w:p w14:paraId="48172418" w14:textId="77777777" w:rsidR="00547E32" w:rsidRPr="000D0B93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3AD07EEA" w14:textId="74F1CA3A" w:rsidR="00547E32" w:rsidRPr="000D0B93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BA1BACF" w14:textId="77777777" w:rsidR="00547E32" w:rsidRPr="000D0B93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688954E" w14:textId="4FBD0186" w:rsidR="00547E32" w:rsidRPr="00FE1AF6" w:rsidRDefault="00547E32" w:rsidP="00547E32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9B74D7">
              <w:t>649</w:t>
            </w:r>
          </w:p>
        </w:tc>
        <w:tc>
          <w:tcPr>
            <w:tcW w:w="268" w:type="dxa"/>
            <w:vAlign w:val="bottom"/>
          </w:tcPr>
          <w:p w14:paraId="30D49FCA" w14:textId="77777777" w:rsidR="00547E32" w:rsidRPr="00FE1AF6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4" w:type="dxa"/>
            <w:vAlign w:val="bottom"/>
          </w:tcPr>
          <w:p w14:paraId="6802C2AD" w14:textId="78CBC783" w:rsidR="00547E32" w:rsidRPr="00FE1AF6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-</w:t>
            </w:r>
          </w:p>
        </w:tc>
      </w:tr>
      <w:tr w:rsidR="00547E32" w:rsidRPr="00AD7F2B" w14:paraId="5BF4CFA1" w14:textId="77777777" w:rsidTr="00CB5082">
        <w:trPr>
          <w:trHeight w:val="261"/>
        </w:trPr>
        <w:tc>
          <w:tcPr>
            <w:tcW w:w="3755" w:type="dxa"/>
          </w:tcPr>
          <w:p w14:paraId="2CD71CA9" w14:textId="77777777" w:rsidR="00547E32" w:rsidRPr="0097174C" w:rsidRDefault="00547E32" w:rsidP="00547E32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Interest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</w:tcPr>
          <w:p w14:paraId="53734959" w14:textId="360B488A" w:rsidR="00547E32" w:rsidRPr="00FE1AF6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5F6696">
              <w:t>888</w:t>
            </w:r>
          </w:p>
        </w:tc>
        <w:tc>
          <w:tcPr>
            <w:tcW w:w="260" w:type="dxa"/>
            <w:vAlign w:val="bottom"/>
          </w:tcPr>
          <w:p w14:paraId="08D1BFE4" w14:textId="77777777" w:rsidR="00547E32" w:rsidRPr="000D0B93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71BB3829" w14:textId="32C566F0" w:rsidR="00547E32" w:rsidRPr="000D0B93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027E">
              <w:t>1,</w:t>
            </w:r>
            <w:r>
              <w:t>118</w:t>
            </w:r>
          </w:p>
        </w:tc>
        <w:tc>
          <w:tcPr>
            <w:tcW w:w="272" w:type="dxa"/>
            <w:vAlign w:val="bottom"/>
          </w:tcPr>
          <w:p w14:paraId="36666EC9" w14:textId="77777777" w:rsidR="00547E32" w:rsidRPr="000D0B93" w:rsidRDefault="00547E32" w:rsidP="00547E3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12B4F275" w14:textId="20F04EE5" w:rsidR="00547E32" w:rsidRPr="00030A35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lang w:val="en-US" w:bidi="th-TH"/>
              </w:rPr>
            </w:pPr>
            <w:r w:rsidRPr="009B74D7">
              <w:t>175</w:t>
            </w:r>
          </w:p>
        </w:tc>
        <w:tc>
          <w:tcPr>
            <w:tcW w:w="268" w:type="dxa"/>
            <w:vAlign w:val="bottom"/>
          </w:tcPr>
          <w:p w14:paraId="42C63963" w14:textId="77777777" w:rsidR="00547E32" w:rsidRPr="00FE1AF6" w:rsidRDefault="00547E32" w:rsidP="00547E3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4" w:type="dxa"/>
            <w:vAlign w:val="bottom"/>
          </w:tcPr>
          <w:p w14:paraId="49945E5C" w14:textId="0D8E9F42" w:rsidR="00547E32" w:rsidRPr="00FE1AF6" w:rsidRDefault="00547E32" w:rsidP="00547E3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264</w:t>
            </w:r>
          </w:p>
        </w:tc>
      </w:tr>
    </w:tbl>
    <w:p w14:paraId="68C535E8" w14:textId="77777777" w:rsidR="00800027" w:rsidRPr="00C33DD1" w:rsidRDefault="00800027" w:rsidP="004908DD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4DF609E6" w14:textId="77777777" w:rsidR="00517C21" w:rsidRDefault="00517C21" w:rsidP="009A61E0">
      <w:pPr>
        <w:spacing w:line="240" w:lineRule="auto"/>
        <w:ind w:left="657" w:hanging="99"/>
        <w:rPr>
          <w:rFonts w:cs="Times New Roman"/>
          <w:szCs w:val="22"/>
          <w:lang w:val="en-US"/>
        </w:rPr>
      </w:pPr>
      <w:r>
        <w:rPr>
          <w:rFonts w:cs="Times New Roman"/>
          <w:szCs w:val="22"/>
          <w:lang w:val="en-US"/>
        </w:rPr>
        <w:br w:type="page"/>
      </w: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57"/>
        <w:gridCol w:w="1185"/>
        <w:gridCol w:w="268"/>
        <w:gridCol w:w="1260"/>
        <w:gridCol w:w="264"/>
        <w:gridCol w:w="1182"/>
      </w:tblGrid>
      <w:tr w:rsidR="00517C21" w:rsidRPr="003A4BC5" w14:paraId="41A2F0C6" w14:textId="77777777" w:rsidTr="00F31584">
        <w:tc>
          <w:tcPr>
            <w:tcW w:w="3690" w:type="dxa"/>
          </w:tcPr>
          <w:p w14:paraId="72E69EB5" w14:textId="77777777" w:rsidR="00517C21" w:rsidRPr="0097174C" w:rsidRDefault="00517C21" w:rsidP="00F31584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2" w:type="dxa"/>
            <w:gridSpan w:val="3"/>
          </w:tcPr>
          <w:p w14:paraId="14638403" w14:textId="77777777" w:rsidR="00517C21" w:rsidRPr="0097174C" w:rsidRDefault="00517C21" w:rsidP="00F31584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Consolidated </w:t>
            </w:r>
          </w:p>
          <w:p w14:paraId="48CC1D1D" w14:textId="77777777" w:rsidR="00517C21" w:rsidRPr="0097174C" w:rsidRDefault="00517C21" w:rsidP="00F31584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68" w:type="dxa"/>
          </w:tcPr>
          <w:p w14:paraId="5985B9F3" w14:textId="77777777" w:rsidR="00517C21" w:rsidRPr="0097174C" w:rsidRDefault="00517C21" w:rsidP="00F31584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06" w:type="dxa"/>
            <w:gridSpan w:val="3"/>
          </w:tcPr>
          <w:p w14:paraId="7A3B8600" w14:textId="77777777" w:rsidR="00517C21" w:rsidRPr="0097174C" w:rsidRDefault="00517C21" w:rsidP="00F31584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Separate </w:t>
            </w:r>
          </w:p>
          <w:p w14:paraId="5890AF53" w14:textId="77777777" w:rsidR="00517C21" w:rsidRPr="0097174C" w:rsidRDefault="00517C21" w:rsidP="00F31584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</w:tr>
      <w:tr w:rsidR="00517C21" w:rsidRPr="003A4BC5" w14:paraId="17861375" w14:textId="77777777" w:rsidTr="00F31584">
        <w:tc>
          <w:tcPr>
            <w:tcW w:w="3690" w:type="dxa"/>
          </w:tcPr>
          <w:p w14:paraId="22FBABCE" w14:textId="77777777" w:rsidR="00517C21" w:rsidRPr="0097174C" w:rsidRDefault="00517C21" w:rsidP="00F31584">
            <w:pPr>
              <w:spacing w:line="240" w:lineRule="atLeast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2612" w:type="dxa"/>
            <w:gridSpan w:val="3"/>
          </w:tcPr>
          <w:p w14:paraId="2BFAC971" w14:textId="0921C460" w:rsidR="00517C21" w:rsidRPr="008F4A6E" w:rsidRDefault="00517C21" w:rsidP="00F31584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six</w:t>
            </w:r>
            <w:r w:rsidRPr="0097174C">
              <w:rPr>
                <w:rFonts w:cs="Times New Roman"/>
                <w:b w:val="0"/>
                <w:bCs/>
                <w:szCs w:val="22"/>
              </w:rPr>
              <w:t>-month period</w:t>
            </w:r>
            <w:r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  <w:tc>
          <w:tcPr>
            <w:tcW w:w="268" w:type="dxa"/>
          </w:tcPr>
          <w:p w14:paraId="4F0EB217" w14:textId="77777777" w:rsidR="00517C21" w:rsidRPr="0097174C" w:rsidRDefault="00517C21" w:rsidP="00F31584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706" w:type="dxa"/>
            <w:gridSpan w:val="3"/>
          </w:tcPr>
          <w:p w14:paraId="01D3057C" w14:textId="240ADE67" w:rsidR="00517C21" w:rsidRPr="0097174C" w:rsidRDefault="00517C21" w:rsidP="00F31584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six</w:t>
            </w:r>
            <w:r w:rsidRPr="0097174C">
              <w:rPr>
                <w:rFonts w:cs="Times New Roman"/>
                <w:b w:val="0"/>
                <w:bCs/>
                <w:szCs w:val="22"/>
              </w:rPr>
              <w:t>-month period</w:t>
            </w:r>
            <w:r>
              <w:rPr>
                <w:rFonts w:cs="Times New Roman"/>
                <w:b w:val="0"/>
                <w:bCs/>
                <w:szCs w:val="22"/>
              </w:rPr>
              <w:t>s</w:t>
            </w:r>
          </w:p>
        </w:tc>
      </w:tr>
      <w:tr w:rsidR="00517C21" w:rsidRPr="003A4BC5" w14:paraId="0848C7CF" w14:textId="77777777" w:rsidTr="00F31584">
        <w:tc>
          <w:tcPr>
            <w:tcW w:w="3690" w:type="dxa"/>
          </w:tcPr>
          <w:p w14:paraId="0DA525D5" w14:textId="77777777" w:rsidR="00517C21" w:rsidRPr="0097174C" w:rsidRDefault="00517C21" w:rsidP="00F31584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3A91AF2" w14:textId="4EB8EF7C" w:rsidR="00517C21" w:rsidRPr="009D429A" w:rsidRDefault="00517C21" w:rsidP="00F31584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 w:rsidR="000630B0">
              <w:rPr>
                <w:b w:val="0"/>
                <w:bCs/>
                <w:szCs w:val="28"/>
                <w:lang w:val="en-US" w:bidi="th-TH"/>
              </w:rPr>
              <w:t>2</w:t>
            </w:r>
          </w:p>
        </w:tc>
        <w:tc>
          <w:tcPr>
            <w:tcW w:w="257" w:type="dxa"/>
          </w:tcPr>
          <w:p w14:paraId="597B8317" w14:textId="77777777" w:rsidR="00517C21" w:rsidRPr="0097174C" w:rsidRDefault="00517C21" w:rsidP="00F31584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5" w:type="dxa"/>
          </w:tcPr>
          <w:p w14:paraId="7260E6A3" w14:textId="4B4933F8" w:rsidR="00517C21" w:rsidRPr="0097174C" w:rsidRDefault="00517C21" w:rsidP="00F31584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</w:t>
            </w:r>
            <w:r w:rsidR="000630B0">
              <w:rPr>
                <w:rFonts w:cs="Times New Roman"/>
                <w:b w:val="0"/>
                <w:bCs/>
                <w:szCs w:val="22"/>
              </w:rPr>
              <w:t>1</w:t>
            </w:r>
          </w:p>
        </w:tc>
        <w:tc>
          <w:tcPr>
            <w:tcW w:w="268" w:type="dxa"/>
          </w:tcPr>
          <w:p w14:paraId="0A7D00E4" w14:textId="77777777" w:rsidR="00517C21" w:rsidRPr="0097174C" w:rsidRDefault="00517C21" w:rsidP="00F31584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60" w:type="dxa"/>
          </w:tcPr>
          <w:p w14:paraId="7897E019" w14:textId="1D805DE7" w:rsidR="00517C21" w:rsidRPr="0097174C" w:rsidRDefault="00517C21" w:rsidP="00F31584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 w:rsidR="000630B0">
              <w:rPr>
                <w:b w:val="0"/>
                <w:bCs/>
                <w:szCs w:val="28"/>
                <w:lang w:val="en-US" w:bidi="th-TH"/>
              </w:rPr>
              <w:t>2</w:t>
            </w:r>
          </w:p>
        </w:tc>
        <w:tc>
          <w:tcPr>
            <w:tcW w:w="264" w:type="dxa"/>
          </w:tcPr>
          <w:p w14:paraId="757D24E7" w14:textId="77777777" w:rsidR="00517C21" w:rsidRPr="0097174C" w:rsidRDefault="00517C21" w:rsidP="00F31584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2" w:type="dxa"/>
          </w:tcPr>
          <w:p w14:paraId="5CFD9BA4" w14:textId="55B2A49C" w:rsidR="00517C21" w:rsidRPr="0097174C" w:rsidRDefault="00517C21" w:rsidP="00F31584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</w:t>
            </w:r>
            <w:r w:rsidR="000630B0">
              <w:rPr>
                <w:rFonts w:cs="Times New Roman"/>
                <w:b w:val="0"/>
                <w:bCs/>
                <w:szCs w:val="22"/>
              </w:rPr>
              <w:t>1</w:t>
            </w:r>
          </w:p>
        </w:tc>
      </w:tr>
      <w:tr w:rsidR="00517C21" w:rsidRPr="003A4BC5" w14:paraId="184D2097" w14:textId="77777777" w:rsidTr="00F31584">
        <w:tc>
          <w:tcPr>
            <w:tcW w:w="3690" w:type="dxa"/>
          </w:tcPr>
          <w:p w14:paraId="6B2612E2" w14:textId="77777777" w:rsidR="00517C21" w:rsidRPr="0097174C" w:rsidRDefault="00517C21" w:rsidP="00F31584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586" w:type="dxa"/>
            <w:gridSpan w:val="7"/>
          </w:tcPr>
          <w:p w14:paraId="2EAF5B45" w14:textId="77777777" w:rsidR="00517C21" w:rsidRPr="0097174C" w:rsidRDefault="00517C21" w:rsidP="00F31584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97174C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517C21" w:rsidRPr="003A4BC5" w14:paraId="31E229FA" w14:textId="77777777" w:rsidTr="00F31584">
        <w:tc>
          <w:tcPr>
            <w:tcW w:w="3690" w:type="dxa"/>
          </w:tcPr>
          <w:p w14:paraId="61E7EF02" w14:textId="77777777" w:rsidR="00517C21" w:rsidRPr="0097174C" w:rsidRDefault="00517C21" w:rsidP="00F31584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  <w:szCs w:val="28"/>
                <w:lang w:val="en-US" w:bidi="th-TH"/>
              </w:rPr>
              <w:t>U</w:t>
            </w:r>
            <w:r w:rsidRPr="001008B8">
              <w:rPr>
                <w:rFonts w:cs="Times New Roman"/>
                <w:b/>
                <w:bCs/>
                <w:szCs w:val="22"/>
              </w:rPr>
              <w:t>ultimate parent</w:t>
            </w:r>
            <w:r>
              <w:rPr>
                <w:rFonts w:cs="Times New Roman"/>
                <w:b/>
                <w:bCs/>
                <w:szCs w:val="22"/>
              </w:rPr>
              <w:t xml:space="preserve"> company</w:t>
            </w:r>
          </w:p>
        </w:tc>
        <w:tc>
          <w:tcPr>
            <w:tcW w:w="1170" w:type="dxa"/>
            <w:vAlign w:val="bottom"/>
          </w:tcPr>
          <w:p w14:paraId="19C91BBC" w14:textId="77777777" w:rsidR="00517C21" w:rsidRPr="0097174C" w:rsidRDefault="00517C21" w:rsidP="00F3158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5339C660" w14:textId="77777777" w:rsidR="00517C21" w:rsidRPr="0097174C" w:rsidRDefault="00517C21" w:rsidP="00F3158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6A7C2ADD" w14:textId="77777777" w:rsidR="00517C21" w:rsidRPr="0097174C" w:rsidRDefault="00517C21" w:rsidP="00F3158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38853FE5" w14:textId="77777777" w:rsidR="00517C21" w:rsidRPr="0097174C" w:rsidRDefault="00517C21" w:rsidP="00F3158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AF10556" w14:textId="77777777" w:rsidR="00517C21" w:rsidRPr="0097174C" w:rsidRDefault="00517C21" w:rsidP="00F3158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264" w:type="dxa"/>
            <w:vAlign w:val="bottom"/>
          </w:tcPr>
          <w:p w14:paraId="3B66A995" w14:textId="77777777" w:rsidR="00517C21" w:rsidRPr="0097174C" w:rsidRDefault="00517C21" w:rsidP="00F3158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2" w:type="dxa"/>
            <w:vAlign w:val="bottom"/>
          </w:tcPr>
          <w:p w14:paraId="6C847DFC" w14:textId="77777777" w:rsidR="00517C21" w:rsidRPr="0097174C" w:rsidRDefault="00517C21" w:rsidP="00F3158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</w:tr>
      <w:tr w:rsidR="00617D40" w:rsidRPr="003A4BC5" w14:paraId="3A5F4CD7" w14:textId="77777777" w:rsidTr="00CF7D9A">
        <w:tc>
          <w:tcPr>
            <w:tcW w:w="3690" w:type="dxa"/>
          </w:tcPr>
          <w:p w14:paraId="65775101" w14:textId="5E0D0381" w:rsidR="00617D40" w:rsidRDefault="00617D40" w:rsidP="00617D40">
            <w:pPr>
              <w:spacing w:line="240" w:lineRule="atLeast"/>
              <w:rPr>
                <w:b/>
                <w:bCs/>
                <w:szCs w:val="28"/>
                <w:lang w:val="en-US" w:bidi="th-TH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70" w:type="dxa"/>
          </w:tcPr>
          <w:p w14:paraId="2D6B930B" w14:textId="6721EC64" w:rsidR="00617D40" w:rsidRPr="00617D40" w:rsidRDefault="00617D40" w:rsidP="00617D4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0205E9">
              <w:t>8</w:t>
            </w:r>
          </w:p>
        </w:tc>
        <w:tc>
          <w:tcPr>
            <w:tcW w:w="257" w:type="dxa"/>
            <w:vAlign w:val="bottom"/>
          </w:tcPr>
          <w:p w14:paraId="12F4D442" w14:textId="77777777" w:rsidR="00617D40" w:rsidRPr="0097174C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557F917C" w14:textId="3AA7F551" w:rsidR="00617D40" w:rsidRPr="0097174C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9FD3404" w14:textId="77777777" w:rsidR="00617D40" w:rsidRPr="0097174C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21C13B7F" w14:textId="0B21E4FC" w:rsidR="00617D40" w:rsidRPr="00617D40" w:rsidRDefault="00617D40" w:rsidP="00617D4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D55714">
              <w:t>8</w:t>
            </w:r>
          </w:p>
        </w:tc>
        <w:tc>
          <w:tcPr>
            <w:tcW w:w="264" w:type="dxa"/>
            <w:vAlign w:val="bottom"/>
          </w:tcPr>
          <w:p w14:paraId="0D1439E7" w14:textId="77777777" w:rsidR="00617D40" w:rsidRPr="0097174C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2" w:type="dxa"/>
            <w:vAlign w:val="bottom"/>
          </w:tcPr>
          <w:p w14:paraId="5BFE0053" w14:textId="60576451" w:rsidR="00617D40" w:rsidRPr="0097174C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>
              <w:t>-</w:t>
            </w:r>
          </w:p>
        </w:tc>
      </w:tr>
      <w:tr w:rsidR="00617D40" w:rsidRPr="003A4BC5" w14:paraId="2C31EB31" w14:textId="77777777" w:rsidTr="00CF7D9A">
        <w:tc>
          <w:tcPr>
            <w:tcW w:w="3690" w:type="dxa"/>
          </w:tcPr>
          <w:p w14:paraId="4777E885" w14:textId="37E4C507" w:rsidR="00617D40" w:rsidRPr="00517C21" w:rsidRDefault="00617D40" w:rsidP="00617D40">
            <w:pPr>
              <w:spacing w:line="240" w:lineRule="atLeast"/>
              <w:rPr>
                <w:szCs w:val="28"/>
                <w:cs/>
                <w:lang w:val="en-US" w:bidi="th-TH"/>
              </w:rPr>
            </w:pPr>
            <w:r w:rsidRPr="00517C21">
              <w:rPr>
                <w:szCs w:val="28"/>
                <w:lang w:val="en-US" w:bidi="th-TH"/>
              </w:rPr>
              <w:t>Distribution costs</w:t>
            </w:r>
          </w:p>
        </w:tc>
        <w:tc>
          <w:tcPr>
            <w:tcW w:w="1170" w:type="dxa"/>
          </w:tcPr>
          <w:p w14:paraId="5E2001EB" w14:textId="1B76947E" w:rsidR="00617D40" w:rsidRPr="00617D40" w:rsidRDefault="00617D40" w:rsidP="00617D4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0205E9">
              <w:t>1</w:t>
            </w:r>
          </w:p>
        </w:tc>
        <w:tc>
          <w:tcPr>
            <w:tcW w:w="257" w:type="dxa"/>
            <w:vAlign w:val="bottom"/>
          </w:tcPr>
          <w:p w14:paraId="0CF678C7" w14:textId="77777777" w:rsidR="00617D40" w:rsidRPr="0097174C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66842D0D" w14:textId="035ACC5A" w:rsidR="00617D40" w:rsidRPr="0097174C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77C145DA" w14:textId="77777777" w:rsidR="00617D40" w:rsidRPr="0097174C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4CA1BF3F" w14:textId="2E5A5B82" w:rsidR="00617D40" w:rsidRPr="00617D40" w:rsidRDefault="00617D40" w:rsidP="00617D4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D55714">
              <w:t>1</w:t>
            </w:r>
          </w:p>
        </w:tc>
        <w:tc>
          <w:tcPr>
            <w:tcW w:w="264" w:type="dxa"/>
            <w:vAlign w:val="bottom"/>
          </w:tcPr>
          <w:p w14:paraId="7432A1E2" w14:textId="77777777" w:rsidR="00617D40" w:rsidRPr="0097174C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2" w:type="dxa"/>
            <w:vAlign w:val="bottom"/>
          </w:tcPr>
          <w:p w14:paraId="55795EAD" w14:textId="0CD194DF" w:rsidR="00617D40" w:rsidRPr="0097174C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>
              <w:t>-</w:t>
            </w:r>
          </w:p>
        </w:tc>
      </w:tr>
      <w:tr w:rsidR="00617D40" w:rsidRPr="003A4BC5" w14:paraId="12556C6F" w14:textId="77777777" w:rsidTr="00CF7D9A">
        <w:trPr>
          <w:trHeight w:val="200"/>
        </w:trPr>
        <w:tc>
          <w:tcPr>
            <w:tcW w:w="3690" w:type="dxa"/>
          </w:tcPr>
          <w:p w14:paraId="4C71385B" w14:textId="050424CA" w:rsidR="00617D40" w:rsidRPr="0097174C" w:rsidRDefault="00CF7D9A" w:rsidP="00617D40">
            <w:pPr>
              <w:spacing w:line="240" w:lineRule="atLeast"/>
              <w:rPr>
                <w:rFonts w:cs="Times New Roman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70" w:type="dxa"/>
          </w:tcPr>
          <w:p w14:paraId="2E8BE169" w14:textId="2F2B6949" w:rsidR="00617D40" w:rsidRPr="0097174C" w:rsidRDefault="00617D40" w:rsidP="00617D4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0205E9">
              <w:t>8,396</w:t>
            </w:r>
          </w:p>
        </w:tc>
        <w:tc>
          <w:tcPr>
            <w:tcW w:w="257" w:type="dxa"/>
            <w:vAlign w:val="bottom"/>
          </w:tcPr>
          <w:p w14:paraId="475357A1" w14:textId="77777777" w:rsidR="00617D40" w:rsidRPr="0097174C" w:rsidRDefault="00617D40" w:rsidP="00617D40"/>
        </w:tc>
        <w:tc>
          <w:tcPr>
            <w:tcW w:w="1185" w:type="dxa"/>
            <w:vAlign w:val="bottom"/>
          </w:tcPr>
          <w:p w14:paraId="63559733" w14:textId="35A5A545" w:rsidR="00617D40" w:rsidRPr="00FE1AF6" w:rsidRDefault="00617D40" w:rsidP="00617D4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6,042</w:t>
            </w:r>
          </w:p>
        </w:tc>
        <w:tc>
          <w:tcPr>
            <w:tcW w:w="268" w:type="dxa"/>
            <w:vAlign w:val="bottom"/>
          </w:tcPr>
          <w:p w14:paraId="659665F4" w14:textId="77777777" w:rsidR="00617D40" w:rsidRPr="0097174C" w:rsidRDefault="00617D40" w:rsidP="00617D40"/>
        </w:tc>
        <w:tc>
          <w:tcPr>
            <w:tcW w:w="1260" w:type="dxa"/>
          </w:tcPr>
          <w:p w14:paraId="55D22718" w14:textId="5B755A66" w:rsidR="00617D40" w:rsidRPr="0097174C" w:rsidRDefault="00617D40" w:rsidP="00617D4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D55714">
              <w:t>7,933</w:t>
            </w:r>
          </w:p>
        </w:tc>
        <w:tc>
          <w:tcPr>
            <w:tcW w:w="264" w:type="dxa"/>
            <w:vAlign w:val="bottom"/>
          </w:tcPr>
          <w:p w14:paraId="7A329B4F" w14:textId="77777777" w:rsidR="00617D40" w:rsidRPr="0097174C" w:rsidRDefault="00617D40" w:rsidP="00617D40"/>
        </w:tc>
        <w:tc>
          <w:tcPr>
            <w:tcW w:w="1182" w:type="dxa"/>
            <w:vAlign w:val="bottom"/>
          </w:tcPr>
          <w:p w14:paraId="027D0C81" w14:textId="093FB16F" w:rsidR="00617D40" w:rsidRPr="0097174C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>
              <w:t>5,629</w:t>
            </w:r>
          </w:p>
        </w:tc>
      </w:tr>
      <w:tr w:rsidR="006F469D" w:rsidRPr="003A4BC5" w14:paraId="69E79DE4" w14:textId="77777777" w:rsidTr="00F31584">
        <w:trPr>
          <w:trHeight w:val="200"/>
        </w:trPr>
        <w:tc>
          <w:tcPr>
            <w:tcW w:w="3690" w:type="dxa"/>
          </w:tcPr>
          <w:p w14:paraId="722DA14F" w14:textId="77777777" w:rsidR="006F469D" w:rsidRPr="0097174C" w:rsidRDefault="006F469D" w:rsidP="006F469D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B925360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1795777F" w14:textId="77777777" w:rsidR="006F469D" w:rsidRPr="0097174C" w:rsidRDefault="006F469D" w:rsidP="006F469D">
            <w:pPr>
              <w:spacing w:line="240" w:lineRule="auto"/>
              <w:rPr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5C161302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55E425B1" w14:textId="77777777" w:rsidR="006F469D" w:rsidRPr="0097174C" w:rsidRDefault="006F469D" w:rsidP="006F469D">
            <w:pPr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C86DBB5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4" w:type="dxa"/>
            <w:vAlign w:val="bottom"/>
          </w:tcPr>
          <w:p w14:paraId="4CA77184" w14:textId="77777777" w:rsidR="006F469D" w:rsidRPr="0097174C" w:rsidRDefault="006F469D" w:rsidP="006F469D">
            <w:pPr>
              <w:spacing w:line="240" w:lineRule="auto"/>
              <w:rPr>
                <w:szCs w:val="22"/>
              </w:rPr>
            </w:pPr>
          </w:p>
        </w:tc>
        <w:tc>
          <w:tcPr>
            <w:tcW w:w="1182" w:type="dxa"/>
            <w:vAlign w:val="bottom"/>
          </w:tcPr>
          <w:p w14:paraId="4EBAA8B9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6F469D" w:rsidRPr="003A4BC5" w14:paraId="547D43C1" w14:textId="77777777" w:rsidTr="00F31584">
        <w:tc>
          <w:tcPr>
            <w:tcW w:w="3690" w:type="dxa"/>
          </w:tcPr>
          <w:p w14:paraId="75A1281D" w14:textId="77777777" w:rsidR="006F469D" w:rsidRPr="0097174C" w:rsidRDefault="006F469D" w:rsidP="006F469D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D429A">
              <w:rPr>
                <w:b/>
                <w:bCs/>
                <w:szCs w:val="28"/>
                <w:lang w:val="en-US" w:bidi="th-TH"/>
              </w:rPr>
              <w:t>Shareholder of the company</w:t>
            </w:r>
          </w:p>
        </w:tc>
        <w:tc>
          <w:tcPr>
            <w:tcW w:w="1170" w:type="dxa"/>
            <w:vAlign w:val="bottom"/>
          </w:tcPr>
          <w:p w14:paraId="428CDD24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310C8A9E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492E8F63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1A3FA774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707C27E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264" w:type="dxa"/>
            <w:vAlign w:val="bottom"/>
          </w:tcPr>
          <w:p w14:paraId="1FBD1BD7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2" w:type="dxa"/>
            <w:vAlign w:val="bottom"/>
          </w:tcPr>
          <w:p w14:paraId="34E1C632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</w:tr>
      <w:tr w:rsidR="00617D40" w:rsidRPr="003A4BC5" w14:paraId="57F6149B" w14:textId="77777777" w:rsidTr="00CF7D9A">
        <w:tc>
          <w:tcPr>
            <w:tcW w:w="3690" w:type="dxa"/>
          </w:tcPr>
          <w:p w14:paraId="649D29EA" w14:textId="77777777" w:rsidR="00617D40" w:rsidRPr="0097174C" w:rsidRDefault="00617D40" w:rsidP="00617D40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70" w:type="dxa"/>
          </w:tcPr>
          <w:p w14:paraId="7C5DD7F0" w14:textId="09AC7FBC" w:rsidR="00617D40" w:rsidRPr="00FE1AF6" w:rsidRDefault="00617D40" w:rsidP="00617D4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0A1400">
              <w:t>13,689</w:t>
            </w:r>
          </w:p>
        </w:tc>
        <w:tc>
          <w:tcPr>
            <w:tcW w:w="257" w:type="dxa"/>
            <w:vAlign w:val="bottom"/>
          </w:tcPr>
          <w:p w14:paraId="3731FB8A" w14:textId="77777777" w:rsidR="00617D40" w:rsidRPr="0097174C" w:rsidRDefault="00617D40" w:rsidP="00617D40"/>
        </w:tc>
        <w:tc>
          <w:tcPr>
            <w:tcW w:w="1185" w:type="dxa"/>
            <w:vAlign w:val="bottom"/>
          </w:tcPr>
          <w:p w14:paraId="138B9F99" w14:textId="66B00911" w:rsidR="00617D40" w:rsidRPr="0097174C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9</w:t>
            </w:r>
            <w:r w:rsidRPr="008D37EB">
              <w:t>,</w:t>
            </w:r>
            <w:r>
              <w:t>913</w:t>
            </w:r>
          </w:p>
        </w:tc>
        <w:tc>
          <w:tcPr>
            <w:tcW w:w="268" w:type="dxa"/>
            <w:vAlign w:val="bottom"/>
          </w:tcPr>
          <w:p w14:paraId="6E76687A" w14:textId="77777777" w:rsidR="00617D40" w:rsidRPr="0097174C" w:rsidRDefault="00617D40" w:rsidP="00617D40"/>
        </w:tc>
        <w:tc>
          <w:tcPr>
            <w:tcW w:w="1260" w:type="dxa"/>
          </w:tcPr>
          <w:p w14:paraId="4F92FD7D" w14:textId="6F3B1C29" w:rsidR="00617D40" w:rsidRPr="006F1F34" w:rsidRDefault="00617D40" w:rsidP="00617D4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5A3E78">
              <w:t>13,689</w:t>
            </w:r>
          </w:p>
        </w:tc>
        <w:tc>
          <w:tcPr>
            <w:tcW w:w="264" w:type="dxa"/>
            <w:vAlign w:val="bottom"/>
          </w:tcPr>
          <w:p w14:paraId="55139746" w14:textId="77777777" w:rsidR="00617D40" w:rsidRPr="006F1F34" w:rsidRDefault="00617D40" w:rsidP="00617D40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6B9F43BA" w14:textId="24B93FD2" w:rsidR="00617D40" w:rsidRPr="00FE1AF6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9,913</w:t>
            </w:r>
          </w:p>
        </w:tc>
      </w:tr>
      <w:tr w:rsidR="00617D40" w:rsidRPr="003A4BC5" w14:paraId="77561199" w14:textId="77777777" w:rsidTr="00CF7D9A">
        <w:tc>
          <w:tcPr>
            <w:tcW w:w="3690" w:type="dxa"/>
          </w:tcPr>
          <w:p w14:paraId="168156A7" w14:textId="77777777" w:rsidR="00617D40" w:rsidRPr="0097174C" w:rsidRDefault="00617D40" w:rsidP="00617D40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70" w:type="dxa"/>
          </w:tcPr>
          <w:p w14:paraId="7AE5FE0F" w14:textId="39ACF73C" w:rsidR="00617D40" w:rsidRPr="00FE1AF6" w:rsidRDefault="00617D40" w:rsidP="00617D4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0A1400">
              <w:t>189</w:t>
            </w:r>
          </w:p>
        </w:tc>
        <w:tc>
          <w:tcPr>
            <w:tcW w:w="257" w:type="dxa"/>
            <w:vAlign w:val="bottom"/>
          </w:tcPr>
          <w:p w14:paraId="64508AE5" w14:textId="77777777" w:rsidR="00617D40" w:rsidRPr="000D0B93" w:rsidRDefault="00617D40" w:rsidP="00617D4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00ED605E" w14:textId="08B39276" w:rsidR="00617D40" w:rsidRPr="000D0B93" w:rsidRDefault="00617D40" w:rsidP="00E32A6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>
              <w:t>240</w:t>
            </w:r>
          </w:p>
        </w:tc>
        <w:tc>
          <w:tcPr>
            <w:tcW w:w="268" w:type="dxa"/>
            <w:vAlign w:val="bottom"/>
          </w:tcPr>
          <w:p w14:paraId="2D969C37" w14:textId="77777777" w:rsidR="00617D40" w:rsidRPr="000D0B93" w:rsidRDefault="00617D40" w:rsidP="00617D4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05F3A7F4" w14:textId="49B43D2A" w:rsidR="00617D40" w:rsidRPr="00FE1AF6" w:rsidRDefault="00617D40" w:rsidP="00617D4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5A3E78">
              <w:t>189</w:t>
            </w:r>
          </w:p>
        </w:tc>
        <w:tc>
          <w:tcPr>
            <w:tcW w:w="264" w:type="dxa"/>
            <w:vAlign w:val="bottom"/>
          </w:tcPr>
          <w:p w14:paraId="6F7EDC92" w14:textId="77777777" w:rsidR="00617D40" w:rsidRPr="00FE1AF6" w:rsidRDefault="00617D40" w:rsidP="00617D4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182" w:type="dxa"/>
            <w:vAlign w:val="bottom"/>
          </w:tcPr>
          <w:p w14:paraId="70E0B393" w14:textId="282A8637" w:rsidR="00617D40" w:rsidRPr="00FE1AF6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240</w:t>
            </w:r>
          </w:p>
        </w:tc>
      </w:tr>
      <w:tr w:rsidR="006F469D" w:rsidRPr="003A4BC5" w14:paraId="217D0419" w14:textId="77777777" w:rsidTr="00F31584">
        <w:trPr>
          <w:trHeight w:val="200"/>
        </w:trPr>
        <w:tc>
          <w:tcPr>
            <w:tcW w:w="3690" w:type="dxa"/>
          </w:tcPr>
          <w:p w14:paraId="3BEE1CE2" w14:textId="77777777" w:rsidR="006F469D" w:rsidRPr="0097174C" w:rsidRDefault="006F469D" w:rsidP="006F469D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8D6DF25" w14:textId="77777777" w:rsidR="006F469D" w:rsidRPr="00FE1AF6" w:rsidRDefault="006F469D" w:rsidP="006F469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263B6E80" w14:textId="77777777" w:rsidR="006F469D" w:rsidRPr="0097174C" w:rsidRDefault="006F469D" w:rsidP="006F469D">
            <w:pPr>
              <w:spacing w:line="240" w:lineRule="auto"/>
              <w:rPr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510AF918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D02EA55" w14:textId="77777777" w:rsidR="006F469D" w:rsidRPr="0097174C" w:rsidRDefault="006F469D" w:rsidP="006F469D">
            <w:pPr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3E485D6" w14:textId="77777777" w:rsidR="006F469D" w:rsidRPr="00FE1AF6" w:rsidRDefault="006F469D" w:rsidP="006F469D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4" w:type="dxa"/>
            <w:vAlign w:val="bottom"/>
          </w:tcPr>
          <w:p w14:paraId="50EF3D1B" w14:textId="77777777" w:rsidR="006F469D" w:rsidRPr="00FE1AF6" w:rsidRDefault="006F469D" w:rsidP="006F469D">
            <w:pPr>
              <w:tabs>
                <w:tab w:val="decimal" w:pos="946"/>
              </w:tabs>
              <w:spacing w:line="240" w:lineRule="auto"/>
            </w:pPr>
          </w:p>
        </w:tc>
        <w:tc>
          <w:tcPr>
            <w:tcW w:w="1182" w:type="dxa"/>
            <w:vAlign w:val="bottom"/>
          </w:tcPr>
          <w:p w14:paraId="050810E6" w14:textId="77777777" w:rsidR="006F469D" w:rsidRPr="00FE1AF6" w:rsidRDefault="006F469D" w:rsidP="006F469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6F469D" w:rsidRPr="003A4BC5" w14:paraId="56746762" w14:textId="77777777" w:rsidTr="00F31584">
        <w:tc>
          <w:tcPr>
            <w:tcW w:w="3690" w:type="dxa"/>
          </w:tcPr>
          <w:p w14:paraId="541303EE" w14:textId="77777777" w:rsidR="006F469D" w:rsidRPr="0097174C" w:rsidRDefault="006F469D" w:rsidP="006F469D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b/>
                <w:bCs/>
                <w:szCs w:val="22"/>
              </w:rPr>
              <w:t>Subsidiary</w:t>
            </w:r>
          </w:p>
        </w:tc>
        <w:tc>
          <w:tcPr>
            <w:tcW w:w="1170" w:type="dxa"/>
            <w:vAlign w:val="bottom"/>
          </w:tcPr>
          <w:p w14:paraId="788A9AEC" w14:textId="77777777" w:rsidR="006F469D" w:rsidRPr="00FE1AF6" w:rsidRDefault="006F469D" w:rsidP="006F469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78664B4A" w14:textId="77777777" w:rsidR="006F469D" w:rsidRPr="0097174C" w:rsidRDefault="006F469D" w:rsidP="006F469D"/>
        </w:tc>
        <w:tc>
          <w:tcPr>
            <w:tcW w:w="1185" w:type="dxa"/>
            <w:vAlign w:val="bottom"/>
          </w:tcPr>
          <w:p w14:paraId="076343F5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0632BB0A" w14:textId="77777777" w:rsidR="006F469D" w:rsidRPr="0097174C" w:rsidRDefault="006F469D" w:rsidP="006F469D"/>
        </w:tc>
        <w:tc>
          <w:tcPr>
            <w:tcW w:w="1260" w:type="dxa"/>
            <w:vAlign w:val="bottom"/>
          </w:tcPr>
          <w:p w14:paraId="633E287A" w14:textId="77777777" w:rsidR="006F469D" w:rsidRPr="00FE1AF6" w:rsidRDefault="006F469D" w:rsidP="006F469D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4" w:type="dxa"/>
            <w:vAlign w:val="bottom"/>
          </w:tcPr>
          <w:p w14:paraId="62A3B2D9" w14:textId="77777777" w:rsidR="006F469D" w:rsidRPr="0097174C" w:rsidRDefault="006F469D" w:rsidP="006F469D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3D112991" w14:textId="77777777" w:rsidR="006F469D" w:rsidRPr="00FE1AF6" w:rsidRDefault="006F469D" w:rsidP="006F469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617D40" w:rsidRPr="003A4BC5" w14:paraId="4D08D13F" w14:textId="77777777" w:rsidTr="00CF7D9A">
        <w:tc>
          <w:tcPr>
            <w:tcW w:w="3690" w:type="dxa"/>
          </w:tcPr>
          <w:p w14:paraId="360DA9EA" w14:textId="6C8D9360" w:rsidR="00617D40" w:rsidRPr="00517C21" w:rsidRDefault="00617D40" w:rsidP="00617D40">
            <w:pPr>
              <w:spacing w:line="240" w:lineRule="atLeast"/>
              <w:rPr>
                <w:rFonts w:cs="Times New Roman"/>
                <w:szCs w:val="22"/>
              </w:rPr>
            </w:pPr>
            <w:r w:rsidRPr="00517C21">
              <w:rPr>
                <w:rFonts w:cs="Times New Roman"/>
                <w:szCs w:val="22"/>
              </w:rPr>
              <w:t>Sale of goods</w:t>
            </w:r>
          </w:p>
        </w:tc>
        <w:tc>
          <w:tcPr>
            <w:tcW w:w="1170" w:type="dxa"/>
            <w:vAlign w:val="bottom"/>
          </w:tcPr>
          <w:p w14:paraId="453C420F" w14:textId="1D6D3493" w:rsidR="00617D40" w:rsidRPr="00617D40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33BF214D" w14:textId="77777777" w:rsidR="00617D40" w:rsidRPr="0097174C" w:rsidRDefault="00617D40" w:rsidP="00617D40"/>
        </w:tc>
        <w:tc>
          <w:tcPr>
            <w:tcW w:w="1185" w:type="dxa"/>
            <w:vAlign w:val="bottom"/>
          </w:tcPr>
          <w:p w14:paraId="466D575F" w14:textId="4F5D07C9" w:rsidR="00617D40" w:rsidRPr="006F469D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6BBDAD87" w14:textId="77777777" w:rsidR="00617D40" w:rsidRPr="0097174C" w:rsidRDefault="00617D40" w:rsidP="00617D40"/>
        </w:tc>
        <w:tc>
          <w:tcPr>
            <w:tcW w:w="1260" w:type="dxa"/>
          </w:tcPr>
          <w:p w14:paraId="66B701F6" w14:textId="12EB6490" w:rsidR="00617D40" w:rsidRPr="00FE1AF6" w:rsidRDefault="00617D40" w:rsidP="00617D4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BF16A9">
              <w:t>319</w:t>
            </w:r>
          </w:p>
        </w:tc>
        <w:tc>
          <w:tcPr>
            <w:tcW w:w="264" w:type="dxa"/>
            <w:vAlign w:val="bottom"/>
          </w:tcPr>
          <w:p w14:paraId="15D32631" w14:textId="77777777" w:rsidR="00617D40" w:rsidRPr="0097174C" w:rsidRDefault="00617D40" w:rsidP="00617D40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606CE7E3" w14:textId="776F0A8D" w:rsidR="00617D40" w:rsidRPr="00617D40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>
              <w:t>91</w:t>
            </w:r>
          </w:p>
        </w:tc>
      </w:tr>
      <w:tr w:rsidR="00617D40" w:rsidRPr="003A4BC5" w14:paraId="6708BF14" w14:textId="77777777" w:rsidTr="00CF7D9A">
        <w:tc>
          <w:tcPr>
            <w:tcW w:w="3690" w:type="dxa"/>
          </w:tcPr>
          <w:p w14:paraId="4AAEEDEC" w14:textId="77777777" w:rsidR="00617D40" w:rsidRPr="0097174C" w:rsidRDefault="00617D40" w:rsidP="00617D40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70" w:type="dxa"/>
            <w:vAlign w:val="bottom"/>
          </w:tcPr>
          <w:p w14:paraId="33EA4FFA" w14:textId="0186A3E7" w:rsidR="00617D40" w:rsidRPr="00FE1AF6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3F0AEA1C" w14:textId="77777777" w:rsidR="00617D40" w:rsidRPr="0097174C" w:rsidRDefault="00617D40" w:rsidP="00617D40"/>
        </w:tc>
        <w:tc>
          <w:tcPr>
            <w:tcW w:w="1185" w:type="dxa"/>
            <w:vAlign w:val="bottom"/>
          </w:tcPr>
          <w:p w14:paraId="20C4082B" w14:textId="10DDEB76" w:rsidR="00617D40" w:rsidRPr="006F469D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B7A24DA" w14:textId="77777777" w:rsidR="00617D40" w:rsidRPr="0097174C" w:rsidRDefault="00617D40" w:rsidP="00617D40"/>
        </w:tc>
        <w:tc>
          <w:tcPr>
            <w:tcW w:w="1260" w:type="dxa"/>
          </w:tcPr>
          <w:p w14:paraId="37E480C2" w14:textId="6B7D99EA" w:rsidR="00617D40" w:rsidRPr="00FE1AF6" w:rsidRDefault="00617D40" w:rsidP="00617D4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BF16A9">
              <w:t>19,087</w:t>
            </w:r>
          </w:p>
        </w:tc>
        <w:tc>
          <w:tcPr>
            <w:tcW w:w="264" w:type="dxa"/>
            <w:vAlign w:val="bottom"/>
          </w:tcPr>
          <w:p w14:paraId="542C69D8" w14:textId="77777777" w:rsidR="00617D40" w:rsidRPr="0097174C" w:rsidRDefault="00617D40" w:rsidP="00617D40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46E5555E" w14:textId="3B36F516" w:rsidR="00617D40" w:rsidRPr="00FE1AF6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3,320</w:t>
            </w:r>
          </w:p>
        </w:tc>
      </w:tr>
      <w:tr w:rsidR="00617D40" w:rsidRPr="003A4BC5" w14:paraId="3E806CD5" w14:textId="77777777" w:rsidTr="00CF7D9A">
        <w:tc>
          <w:tcPr>
            <w:tcW w:w="3690" w:type="dxa"/>
          </w:tcPr>
          <w:p w14:paraId="55974A7D" w14:textId="77777777" w:rsidR="00617D40" w:rsidRPr="0097174C" w:rsidRDefault="00617D40" w:rsidP="00617D40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Service income</w:t>
            </w:r>
          </w:p>
        </w:tc>
        <w:tc>
          <w:tcPr>
            <w:tcW w:w="1170" w:type="dxa"/>
            <w:vAlign w:val="bottom"/>
          </w:tcPr>
          <w:p w14:paraId="281190A7" w14:textId="254A9240" w:rsidR="00617D40" w:rsidRPr="00FE1AF6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44E71815" w14:textId="77777777" w:rsidR="00617D40" w:rsidRPr="0097174C" w:rsidRDefault="00617D40" w:rsidP="00617D40"/>
        </w:tc>
        <w:tc>
          <w:tcPr>
            <w:tcW w:w="1185" w:type="dxa"/>
            <w:vAlign w:val="bottom"/>
          </w:tcPr>
          <w:p w14:paraId="7093A70E" w14:textId="617D5DDD" w:rsidR="00617D40" w:rsidRPr="006F469D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6B7CC496" w14:textId="77777777" w:rsidR="00617D40" w:rsidRPr="0097174C" w:rsidRDefault="00617D40" w:rsidP="00617D40"/>
        </w:tc>
        <w:tc>
          <w:tcPr>
            <w:tcW w:w="1260" w:type="dxa"/>
          </w:tcPr>
          <w:p w14:paraId="2C8E9C1D" w14:textId="4C86894A" w:rsidR="00617D40" w:rsidRPr="00FE1AF6" w:rsidRDefault="00617D40" w:rsidP="00617D4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BF16A9">
              <w:t>4,710</w:t>
            </w:r>
          </w:p>
        </w:tc>
        <w:tc>
          <w:tcPr>
            <w:tcW w:w="264" w:type="dxa"/>
            <w:vAlign w:val="bottom"/>
          </w:tcPr>
          <w:p w14:paraId="7607D47B" w14:textId="77777777" w:rsidR="00617D40" w:rsidRPr="0097174C" w:rsidRDefault="00617D40" w:rsidP="00617D40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256F6B9F" w14:textId="3297FF27" w:rsidR="00617D40" w:rsidRPr="00FE1AF6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5</w:t>
            </w:r>
            <w:r w:rsidRPr="0048442B">
              <w:t>,</w:t>
            </w:r>
            <w:r>
              <w:t>580</w:t>
            </w:r>
          </w:p>
        </w:tc>
      </w:tr>
      <w:tr w:rsidR="00617D40" w:rsidRPr="003A4BC5" w14:paraId="6A71C24B" w14:textId="77777777" w:rsidTr="00CF7D9A">
        <w:tc>
          <w:tcPr>
            <w:tcW w:w="3690" w:type="dxa"/>
          </w:tcPr>
          <w:p w14:paraId="5FDBF873" w14:textId="77777777" w:rsidR="00617D40" w:rsidRPr="0097174C" w:rsidRDefault="00617D40" w:rsidP="00617D40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szCs w:val="28"/>
                <w:lang w:val="en-US" w:bidi="th-TH"/>
              </w:rPr>
              <w:t xml:space="preserve">Trademark </w:t>
            </w:r>
            <w:r w:rsidRPr="0097174C">
              <w:rPr>
                <w:rFonts w:cs="Times New Roman"/>
                <w:szCs w:val="22"/>
                <w:lang w:val="en-US" w:bidi="th-TH"/>
              </w:rPr>
              <w:t>income</w:t>
            </w:r>
          </w:p>
        </w:tc>
        <w:tc>
          <w:tcPr>
            <w:tcW w:w="1170" w:type="dxa"/>
            <w:vAlign w:val="bottom"/>
          </w:tcPr>
          <w:p w14:paraId="14D74226" w14:textId="38D95B5C" w:rsidR="00617D40" w:rsidRPr="00FE1AF6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211174A3" w14:textId="77777777" w:rsidR="00617D40" w:rsidRPr="0097174C" w:rsidRDefault="00617D40" w:rsidP="00617D40"/>
        </w:tc>
        <w:tc>
          <w:tcPr>
            <w:tcW w:w="1185" w:type="dxa"/>
            <w:vAlign w:val="bottom"/>
          </w:tcPr>
          <w:p w14:paraId="35B459F9" w14:textId="4BA5A389" w:rsidR="00617D40" w:rsidRPr="006F469D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62EC673E" w14:textId="77777777" w:rsidR="00617D40" w:rsidRPr="0097174C" w:rsidRDefault="00617D40" w:rsidP="00617D40"/>
        </w:tc>
        <w:tc>
          <w:tcPr>
            <w:tcW w:w="1260" w:type="dxa"/>
          </w:tcPr>
          <w:p w14:paraId="2241A1CC" w14:textId="604DA948" w:rsidR="00617D40" w:rsidRPr="00FE1AF6" w:rsidRDefault="00617D40" w:rsidP="00617D4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BF16A9">
              <w:t>3,252</w:t>
            </w:r>
          </w:p>
        </w:tc>
        <w:tc>
          <w:tcPr>
            <w:tcW w:w="264" w:type="dxa"/>
            <w:vAlign w:val="bottom"/>
          </w:tcPr>
          <w:p w14:paraId="4AE8D4A4" w14:textId="77777777" w:rsidR="00617D40" w:rsidRPr="0097174C" w:rsidRDefault="00617D40" w:rsidP="00617D40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613286FF" w14:textId="6979386A" w:rsidR="00617D40" w:rsidRPr="00FE1AF6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2</w:t>
            </w:r>
            <w:r w:rsidRPr="0048442B">
              <w:t>,</w:t>
            </w:r>
            <w:r>
              <w:t>847</w:t>
            </w:r>
          </w:p>
        </w:tc>
      </w:tr>
      <w:tr w:rsidR="00617D40" w:rsidRPr="003A4BC5" w14:paraId="0A48827F" w14:textId="77777777" w:rsidTr="00CF7D9A">
        <w:tc>
          <w:tcPr>
            <w:tcW w:w="3690" w:type="dxa"/>
          </w:tcPr>
          <w:p w14:paraId="2937B966" w14:textId="77777777" w:rsidR="00617D40" w:rsidRPr="0097174C" w:rsidRDefault="00617D40" w:rsidP="00617D40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70" w:type="dxa"/>
            <w:vAlign w:val="bottom"/>
          </w:tcPr>
          <w:p w14:paraId="59D04516" w14:textId="0592A54D" w:rsidR="00617D40" w:rsidRPr="00FE1AF6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25F73E53" w14:textId="77777777" w:rsidR="00617D40" w:rsidRPr="0097174C" w:rsidRDefault="00617D40" w:rsidP="00617D40"/>
        </w:tc>
        <w:tc>
          <w:tcPr>
            <w:tcW w:w="1185" w:type="dxa"/>
            <w:vAlign w:val="bottom"/>
          </w:tcPr>
          <w:p w14:paraId="191ECE1F" w14:textId="368724EA" w:rsidR="00617D40" w:rsidRPr="006F469D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DD6382E" w14:textId="77777777" w:rsidR="00617D40" w:rsidRPr="0097174C" w:rsidRDefault="00617D40" w:rsidP="00617D40"/>
        </w:tc>
        <w:tc>
          <w:tcPr>
            <w:tcW w:w="1260" w:type="dxa"/>
          </w:tcPr>
          <w:p w14:paraId="2E360A0A" w14:textId="1E642159" w:rsidR="00617D40" w:rsidRPr="00FE1AF6" w:rsidRDefault="00617D40" w:rsidP="00617D4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BF16A9">
              <w:t>14</w:t>
            </w:r>
          </w:p>
        </w:tc>
        <w:tc>
          <w:tcPr>
            <w:tcW w:w="264" w:type="dxa"/>
            <w:vAlign w:val="bottom"/>
          </w:tcPr>
          <w:p w14:paraId="6A2BE67D" w14:textId="77777777" w:rsidR="00617D40" w:rsidRPr="00FE1AF6" w:rsidRDefault="00617D40" w:rsidP="00617D40">
            <w:pPr>
              <w:tabs>
                <w:tab w:val="decimal" w:pos="560"/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313646D7" w14:textId="500B5F97" w:rsidR="00617D40" w:rsidRPr="00FE1AF6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1</w:t>
            </w:r>
          </w:p>
        </w:tc>
      </w:tr>
      <w:tr w:rsidR="00617D40" w:rsidRPr="003A4BC5" w14:paraId="5A9A882D" w14:textId="77777777" w:rsidTr="00CF7D9A">
        <w:tc>
          <w:tcPr>
            <w:tcW w:w="3690" w:type="dxa"/>
          </w:tcPr>
          <w:p w14:paraId="06AC4944" w14:textId="434074C9" w:rsidR="00617D40" w:rsidRPr="00517C21" w:rsidRDefault="00617D40" w:rsidP="00617D40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highlight w:val="yellow"/>
                <w:lang w:val="en-US" w:bidi="th-TH"/>
              </w:rPr>
            </w:pPr>
            <w:r w:rsidRPr="009E319A">
              <w:rPr>
                <w:rFonts w:cs="Times New Roman"/>
                <w:szCs w:val="22"/>
                <w:lang w:val="en-US" w:bidi="th-TH"/>
              </w:rPr>
              <w:t>Dividend income</w:t>
            </w:r>
          </w:p>
        </w:tc>
        <w:tc>
          <w:tcPr>
            <w:tcW w:w="1170" w:type="dxa"/>
            <w:vAlign w:val="bottom"/>
          </w:tcPr>
          <w:p w14:paraId="1A83625D" w14:textId="65DC3C62" w:rsidR="00617D40" w:rsidRPr="00FE1AF6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3D614727" w14:textId="77777777" w:rsidR="00617D40" w:rsidRPr="0097174C" w:rsidRDefault="00617D40" w:rsidP="00617D40"/>
        </w:tc>
        <w:tc>
          <w:tcPr>
            <w:tcW w:w="1185" w:type="dxa"/>
            <w:vAlign w:val="bottom"/>
          </w:tcPr>
          <w:p w14:paraId="57F373F1" w14:textId="06FE3F2B" w:rsidR="00617D40" w:rsidRPr="006F469D" w:rsidRDefault="00617D40" w:rsidP="00617D4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31B3B70C" w14:textId="77777777" w:rsidR="00617D40" w:rsidRPr="0097174C" w:rsidRDefault="00617D40" w:rsidP="00617D40"/>
        </w:tc>
        <w:tc>
          <w:tcPr>
            <w:tcW w:w="1260" w:type="dxa"/>
          </w:tcPr>
          <w:p w14:paraId="568220AC" w14:textId="02602648" w:rsidR="00617D40" w:rsidRDefault="00617D40" w:rsidP="00617D4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BF16A9">
              <w:t>21,240</w:t>
            </w:r>
          </w:p>
        </w:tc>
        <w:tc>
          <w:tcPr>
            <w:tcW w:w="264" w:type="dxa"/>
            <w:vAlign w:val="bottom"/>
          </w:tcPr>
          <w:p w14:paraId="592C541A" w14:textId="77777777" w:rsidR="00617D40" w:rsidRPr="00FE1AF6" w:rsidRDefault="00617D40" w:rsidP="00617D40">
            <w:pPr>
              <w:tabs>
                <w:tab w:val="decimal" w:pos="560"/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14A35FAF" w14:textId="585A3CCE" w:rsidR="00617D40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4,720</w:t>
            </w:r>
          </w:p>
        </w:tc>
      </w:tr>
      <w:tr w:rsidR="006F469D" w:rsidRPr="003A4BC5" w14:paraId="5993A601" w14:textId="77777777" w:rsidTr="00F31584">
        <w:tc>
          <w:tcPr>
            <w:tcW w:w="3690" w:type="dxa"/>
          </w:tcPr>
          <w:p w14:paraId="1AC2F431" w14:textId="77777777" w:rsidR="006F469D" w:rsidRPr="0097174C" w:rsidRDefault="006F469D" w:rsidP="006F469D">
            <w:pPr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41EBC2A" w14:textId="77777777" w:rsidR="006F469D" w:rsidRPr="00FE1AF6" w:rsidRDefault="006F469D" w:rsidP="006F469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6A257238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399BBBD1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68102DD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E57AC21" w14:textId="77777777" w:rsidR="006F469D" w:rsidRPr="00FE1AF6" w:rsidRDefault="006F469D" w:rsidP="006F469D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4" w:type="dxa"/>
            <w:vAlign w:val="bottom"/>
          </w:tcPr>
          <w:p w14:paraId="447351A5" w14:textId="77777777" w:rsidR="006F469D" w:rsidRPr="00FE1AF6" w:rsidRDefault="006F469D" w:rsidP="006F469D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10" w:right="-127"/>
            </w:pPr>
          </w:p>
        </w:tc>
        <w:tc>
          <w:tcPr>
            <w:tcW w:w="1182" w:type="dxa"/>
            <w:vAlign w:val="bottom"/>
          </w:tcPr>
          <w:p w14:paraId="170FF0C0" w14:textId="77777777" w:rsidR="006F469D" w:rsidRPr="00FE1AF6" w:rsidRDefault="006F469D" w:rsidP="006F469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6F469D" w:rsidRPr="003A4BC5" w14:paraId="2CC50D8E" w14:textId="77777777" w:rsidTr="00F31584">
        <w:tc>
          <w:tcPr>
            <w:tcW w:w="3690" w:type="dxa"/>
          </w:tcPr>
          <w:p w14:paraId="10544D4E" w14:textId="77777777" w:rsidR="006F469D" w:rsidRPr="0097174C" w:rsidRDefault="006F469D" w:rsidP="006F469D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b/>
                <w:bCs/>
                <w:szCs w:val="22"/>
              </w:rPr>
              <w:t>Other</w:t>
            </w:r>
            <w:r>
              <w:rPr>
                <w:rFonts w:cs="Times New Roman"/>
                <w:b/>
                <w:bCs/>
                <w:szCs w:val="22"/>
              </w:rPr>
              <w:t xml:space="preserve"> </w:t>
            </w:r>
            <w:r w:rsidRPr="009D429A">
              <w:rPr>
                <w:rFonts w:cs="Times New Roman"/>
                <w:b/>
                <w:bCs/>
                <w:szCs w:val="22"/>
              </w:rPr>
              <w:t>related parties</w:t>
            </w:r>
          </w:p>
        </w:tc>
        <w:tc>
          <w:tcPr>
            <w:tcW w:w="1170" w:type="dxa"/>
            <w:vAlign w:val="bottom"/>
          </w:tcPr>
          <w:p w14:paraId="0D26741E" w14:textId="77777777" w:rsidR="006F469D" w:rsidRPr="00FE1AF6" w:rsidRDefault="006F469D" w:rsidP="006F469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17416104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4233A02F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5194FAB9" w14:textId="77777777" w:rsidR="006F469D" w:rsidRPr="0097174C" w:rsidRDefault="006F469D" w:rsidP="006F469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B636844" w14:textId="77777777" w:rsidR="006F469D" w:rsidRPr="00FE1AF6" w:rsidRDefault="006F469D" w:rsidP="006F469D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4" w:type="dxa"/>
            <w:vAlign w:val="bottom"/>
          </w:tcPr>
          <w:p w14:paraId="0FA3E979" w14:textId="77777777" w:rsidR="006F469D" w:rsidRPr="00FE1AF6" w:rsidRDefault="006F469D" w:rsidP="006F469D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10" w:right="-127"/>
            </w:pPr>
          </w:p>
        </w:tc>
        <w:tc>
          <w:tcPr>
            <w:tcW w:w="1182" w:type="dxa"/>
            <w:vAlign w:val="bottom"/>
          </w:tcPr>
          <w:p w14:paraId="1E408899" w14:textId="77777777" w:rsidR="006F469D" w:rsidRPr="00FE1AF6" w:rsidRDefault="006F469D" w:rsidP="006F469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617D40" w:rsidRPr="003A4BC5" w14:paraId="6363FF6A" w14:textId="77777777" w:rsidTr="00CF7D9A">
        <w:tc>
          <w:tcPr>
            <w:tcW w:w="3690" w:type="dxa"/>
          </w:tcPr>
          <w:p w14:paraId="1EA5CE5D" w14:textId="77777777" w:rsidR="00617D40" w:rsidRPr="0097174C" w:rsidRDefault="00617D40" w:rsidP="00617D40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70" w:type="dxa"/>
          </w:tcPr>
          <w:p w14:paraId="59EA8E17" w14:textId="0B98651E" w:rsidR="00617D40" w:rsidRPr="00FE1AF6" w:rsidRDefault="00617D40" w:rsidP="00617D4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7E3172">
              <w:t>577,331</w:t>
            </w:r>
          </w:p>
        </w:tc>
        <w:tc>
          <w:tcPr>
            <w:tcW w:w="257" w:type="dxa"/>
            <w:vAlign w:val="bottom"/>
          </w:tcPr>
          <w:p w14:paraId="1659ED10" w14:textId="77777777" w:rsidR="00617D40" w:rsidRPr="0097174C" w:rsidRDefault="00617D40" w:rsidP="00617D40"/>
        </w:tc>
        <w:tc>
          <w:tcPr>
            <w:tcW w:w="1185" w:type="dxa"/>
            <w:vAlign w:val="bottom"/>
          </w:tcPr>
          <w:p w14:paraId="12E83716" w14:textId="7A63873C" w:rsidR="00617D40" w:rsidRPr="0097174C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526</w:t>
            </w:r>
            <w:r w:rsidRPr="0034027E">
              <w:t>,</w:t>
            </w:r>
            <w:r>
              <w:t>271</w:t>
            </w:r>
          </w:p>
        </w:tc>
        <w:tc>
          <w:tcPr>
            <w:tcW w:w="268" w:type="dxa"/>
            <w:vAlign w:val="bottom"/>
          </w:tcPr>
          <w:p w14:paraId="71960A46" w14:textId="77777777" w:rsidR="00617D40" w:rsidRPr="0097174C" w:rsidRDefault="00617D40" w:rsidP="00617D40"/>
        </w:tc>
        <w:tc>
          <w:tcPr>
            <w:tcW w:w="1260" w:type="dxa"/>
          </w:tcPr>
          <w:p w14:paraId="241523FB" w14:textId="21C33474" w:rsidR="00617D40" w:rsidRPr="006F1F34" w:rsidRDefault="00617D40" w:rsidP="00617D4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AC7DE7">
              <w:t>461,201</w:t>
            </w:r>
          </w:p>
        </w:tc>
        <w:tc>
          <w:tcPr>
            <w:tcW w:w="264" w:type="dxa"/>
            <w:vAlign w:val="bottom"/>
          </w:tcPr>
          <w:p w14:paraId="5A121419" w14:textId="77777777" w:rsidR="00617D40" w:rsidRPr="006F1F34" w:rsidRDefault="00617D40" w:rsidP="00617D40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0299DA9A" w14:textId="37753E6B" w:rsidR="00617D40" w:rsidRPr="00FE1AF6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425</w:t>
            </w:r>
            <w:r w:rsidRPr="0034027E">
              <w:t>,</w:t>
            </w:r>
            <w:r>
              <w:t>040</w:t>
            </w:r>
          </w:p>
        </w:tc>
      </w:tr>
      <w:tr w:rsidR="00617D40" w:rsidRPr="003A4BC5" w14:paraId="1F2783D7" w14:textId="77777777" w:rsidTr="00CF7D9A">
        <w:tc>
          <w:tcPr>
            <w:tcW w:w="3690" w:type="dxa"/>
          </w:tcPr>
          <w:p w14:paraId="0E4A6B91" w14:textId="77777777" w:rsidR="00617D40" w:rsidRPr="0097174C" w:rsidRDefault="00617D40" w:rsidP="00617D40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70" w:type="dxa"/>
          </w:tcPr>
          <w:p w14:paraId="580D4CED" w14:textId="706BF667" w:rsidR="00617D40" w:rsidRPr="00FE1AF6" w:rsidRDefault="00617D40" w:rsidP="00617D4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7E3172">
              <w:t>192,198</w:t>
            </w:r>
          </w:p>
        </w:tc>
        <w:tc>
          <w:tcPr>
            <w:tcW w:w="257" w:type="dxa"/>
            <w:vAlign w:val="bottom"/>
          </w:tcPr>
          <w:p w14:paraId="114D033B" w14:textId="77777777" w:rsidR="00617D40" w:rsidRPr="000D0B93" w:rsidRDefault="00617D40" w:rsidP="00617D40">
            <w:pPr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5281ADD2" w14:textId="01AAD575" w:rsidR="00617D40" w:rsidRPr="000D0B93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172</w:t>
            </w:r>
            <w:r w:rsidRPr="0034027E">
              <w:t>,</w:t>
            </w:r>
            <w:r>
              <w:t>902</w:t>
            </w:r>
          </w:p>
        </w:tc>
        <w:tc>
          <w:tcPr>
            <w:tcW w:w="268" w:type="dxa"/>
            <w:vAlign w:val="bottom"/>
          </w:tcPr>
          <w:p w14:paraId="53F644C1" w14:textId="77777777" w:rsidR="00617D40" w:rsidRPr="000D0B93" w:rsidRDefault="00617D40" w:rsidP="00617D40">
            <w:pPr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29B8766F" w14:textId="58C00D2C" w:rsidR="00617D40" w:rsidRPr="00FE1AF6" w:rsidRDefault="00617D40" w:rsidP="00617D4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AC7DE7">
              <w:t>162,333</w:t>
            </w:r>
          </w:p>
        </w:tc>
        <w:tc>
          <w:tcPr>
            <w:tcW w:w="264" w:type="dxa"/>
            <w:vAlign w:val="bottom"/>
          </w:tcPr>
          <w:p w14:paraId="24A43D65" w14:textId="77777777" w:rsidR="00617D40" w:rsidRPr="00FE1AF6" w:rsidRDefault="00617D40" w:rsidP="00617D40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4BD40097" w14:textId="19482854" w:rsidR="00617D40" w:rsidRPr="00FE1AF6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144</w:t>
            </w:r>
            <w:r w:rsidRPr="0034027E">
              <w:t>,</w:t>
            </w:r>
            <w:r>
              <w:t>042</w:t>
            </w:r>
          </w:p>
        </w:tc>
      </w:tr>
      <w:tr w:rsidR="00CF7D9A" w:rsidRPr="00AD7F2B" w14:paraId="59245F97" w14:textId="77777777" w:rsidTr="00CF7D9A">
        <w:tc>
          <w:tcPr>
            <w:tcW w:w="3690" w:type="dxa"/>
          </w:tcPr>
          <w:p w14:paraId="49F9808F" w14:textId="65339AA6" w:rsidR="00CF7D9A" w:rsidRPr="0097174C" w:rsidRDefault="00CF7D9A" w:rsidP="00CF7D9A">
            <w:pPr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  <w:r>
              <w:rPr>
                <w:rFonts w:cs="Times New Roman"/>
                <w:szCs w:val="22"/>
                <w:lang w:val="en-US" w:bidi="th-TH"/>
              </w:rPr>
              <w:t xml:space="preserve"> </w:t>
            </w:r>
            <w:r w:rsidRPr="0049752A">
              <w:rPr>
                <w:rFonts w:cs="Times New Roman"/>
                <w:szCs w:val="22"/>
                <w:lang w:val="en-US" w:bidi="th-TH"/>
              </w:rPr>
              <w:t>equipment</w:t>
            </w:r>
          </w:p>
        </w:tc>
        <w:tc>
          <w:tcPr>
            <w:tcW w:w="1170" w:type="dxa"/>
          </w:tcPr>
          <w:p w14:paraId="03C5C34C" w14:textId="78D8CAB2" w:rsidR="00CF7D9A" w:rsidRPr="00FE1AF6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7E3172">
              <w:t>568</w:t>
            </w:r>
          </w:p>
        </w:tc>
        <w:tc>
          <w:tcPr>
            <w:tcW w:w="257" w:type="dxa"/>
            <w:vAlign w:val="bottom"/>
          </w:tcPr>
          <w:p w14:paraId="54E1E9D0" w14:textId="77777777" w:rsidR="00CF7D9A" w:rsidRPr="000D0B93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79D3BB08" w14:textId="5857FFCA" w:rsidR="00CF7D9A" w:rsidRPr="000D0B93" w:rsidRDefault="00CF7D9A" w:rsidP="00CF7D9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ABB2661" w14:textId="77777777" w:rsidR="00CF7D9A" w:rsidRPr="000D0B93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08BC367A" w14:textId="5AC63251" w:rsidR="00CF7D9A" w:rsidRPr="00FE1AF6" w:rsidRDefault="00CF7D9A" w:rsidP="00CF7D9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AC7DE7">
              <w:t>568</w:t>
            </w:r>
          </w:p>
        </w:tc>
        <w:tc>
          <w:tcPr>
            <w:tcW w:w="264" w:type="dxa"/>
            <w:vAlign w:val="bottom"/>
          </w:tcPr>
          <w:p w14:paraId="378294A0" w14:textId="77777777" w:rsidR="00CF7D9A" w:rsidRPr="00FE1AF6" w:rsidRDefault="00CF7D9A" w:rsidP="00CF7D9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182" w:type="dxa"/>
            <w:vAlign w:val="bottom"/>
          </w:tcPr>
          <w:p w14:paraId="278CA1B5" w14:textId="48A6B028" w:rsidR="00CF7D9A" w:rsidRPr="00FE1AF6" w:rsidRDefault="00CF7D9A" w:rsidP="00CF7D9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</w:tr>
      <w:tr w:rsidR="00CF7D9A" w:rsidRPr="003A4BC5" w14:paraId="0F9BB180" w14:textId="77777777" w:rsidTr="00CF7D9A">
        <w:tc>
          <w:tcPr>
            <w:tcW w:w="3690" w:type="dxa"/>
          </w:tcPr>
          <w:p w14:paraId="6373FE97" w14:textId="0B1F197D" w:rsidR="00CF7D9A" w:rsidRPr="0097174C" w:rsidRDefault="00CF7D9A" w:rsidP="00CF7D9A">
            <w:pPr>
              <w:spacing w:line="240" w:lineRule="atLeast"/>
              <w:rPr>
                <w:rFonts w:cs="Times New Roman"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70" w:type="dxa"/>
          </w:tcPr>
          <w:p w14:paraId="73FAE5C8" w14:textId="2FE5037B" w:rsidR="00CF7D9A" w:rsidRPr="00FE1AF6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7E3172">
              <w:t>339</w:t>
            </w:r>
          </w:p>
        </w:tc>
        <w:tc>
          <w:tcPr>
            <w:tcW w:w="257" w:type="dxa"/>
            <w:vAlign w:val="bottom"/>
          </w:tcPr>
          <w:p w14:paraId="7B4E1E51" w14:textId="77777777" w:rsidR="00CF7D9A" w:rsidRPr="000D0B93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</w:tcPr>
          <w:p w14:paraId="7EEE0295" w14:textId="1319A40A" w:rsidR="00CF7D9A" w:rsidRPr="000D0B93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A74BC">
              <w:t>387</w:t>
            </w:r>
          </w:p>
        </w:tc>
        <w:tc>
          <w:tcPr>
            <w:tcW w:w="268" w:type="dxa"/>
            <w:vAlign w:val="bottom"/>
          </w:tcPr>
          <w:p w14:paraId="0BE60365" w14:textId="77777777" w:rsidR="00CF7D9A" w:rsidRPr="000D0B93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121CF783" w14:textId="00852565" w:rsidR="00CF7D9A" w:rsidRPr="00FE1AF6" w:rsidRDefault="00CF7D9A" w:rsidP="00CF7D9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AC7DE7">
              <w:t>336</w:t>
            </w:r>
          </w:p>
        </w:tc>
        <w:tc>
          <w:tcPr>
            <w:tcW w:w="264" w:type="dxa"/>
            <w:vAlign w:val="bottom"/>
          </w:tcPr>
          <w:p w14:paraId="7C500A71" w14:textId="77777777" w:rsidR="00CF7D9A" w:rsidRPr="00FE1AF6" w:rsidRDefault="00CF7D9A" w:rsidP="00CF7D9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182" w:type="dxa"/>
          </w:tcPr>
          <w:p w14:paraId="25AD978D" w14:textId="6A79131B" w:rsidR="00CF7D9A" w:rsidRPr="00FE1AF6" w:rsidRDefault="00CF7D9A" w:rsidP="00CF7D9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A7347">
              <w:t>384</w:t>
            </w:r>
          </w:p>
        </w:tc>
      </w:tr>
      <w:tr w:rsidR="00CF7D9A" w:rsidRPr="003A4BC5" w14:paraId="640FE6B1" w14:textId="77777777" w:rsidTr="00CF7D9A">
        <w:tc>
          <w:tcPr>
            <w:tcW w:w="3690" w:type="dxa"/>
          </w:tcPr>
          <w:p w14:paraId="33EDF0A8" w14:textId="7896A415" w:rsidR="00CF7D9A" w:rsidRPr="0097174C" w:rsidRDefault="00CF7D9A" w:rsidP="00CF7D9A">
            <w:pPr>
              <w:spacing w:line="240" w:lineRule="atLeast"/>
              <w:rPr>
                <w:rFonts w:cs="Times New Roman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70" w:type="dxa"/>
          </w:tcPr>
          <w:p w14:paraId="4A362C28" w14:textId="7FC3400D" w:rsidR="00CF7D9A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7E3172">
              <w:t>7,245</w:t>
            </w:r>
          </w:p>
        </w:tc>
        <w:tc>
          <w:tcPr>
            <w:tcW w:w="257" w:type="dxa"/>
            <w:vAlign w:val="bottom"/>
          </w:tcPr>
          <w:p w14:paraId="1B48CD2E" w14:textId="77777777" w:rsidR="00CF7D9A" w:rsidRPr="000D0B93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</w:tcPr>
          <w:p w14:paraId="52F41E99" w14:textId="55F57857" w:rsidR="00CF7D9A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A74BC">
              <w:t>6,713</w:t>
            </w:r>
          </w:p>
        </w:tc>
        <w:tc>
          <w:tcPr>
            <w:tcW w:w="268" w:type="dxa"/>
            <w:vAlign w:val="bottom"/>
          </w:tcPr>
          <w:p w14:paraId="7A46B8F5" w14:textId="77777777" w:rsidR="00CF7D9A" w:rsidRPr="000D0B93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063285FE" w14:textId="0EF8509D" w:rsidR="00CF7D9A" w:rsidRPr="0034027E" w:rsidRDefault="00CF7D9A" w:rsidP="00CF7D9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AC7DE7">
              <w:t>6,038</w:t>
            </w:r>
          </w:p>
        </w:tc>
        <w:tc>
          <w:tcPr>
            <w:tcW w:w="264" w:type="dxa"/>
            <w:vAlign w:val="bottom"/>
          </w:tcPr>
          <w:p w14:paraId="5B4B25D5" w14:textId="77777777" w:rsidR="00CF7D9A" w:rsidRPr="00FE1AF6" w:rsidRDefault="00CF7D9A" w:rsidP="00CF7D9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182" w:type="dxa"/>
          </w:tcPr>
          <w:p w14:paraId="6CF73DEF" w14:textId="1D2F7907" w:rsidR="00CF7D9A" w:rsidRDefault="00CF7D9A" w:rsidP="00CF7D9A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5A7347">
              <w:t>5,689</w:t>
            </w:r>
          </w:p>
        </w:tc>
      </w:tr>
      <w:tr w:rsidR="00CF7D9A" w:rsidRPr="003A4BC5" w14:paraId="4801927D" w14:textId="77777777" w:rsidTr="00CF7D9A">
        <w:tc>
          <w:tcPr>
            <w:tcW w:w="3690" w:type="dxa"/>
          </w:tcPr>
          <w:p w14:paraId="62F53498" w14:textId="77777777" w:rsidR="00CF7D9A" w:rsidRPr="0097174C" w:rsidRDefault="00CF7D9A" w:rsidP="00CF7D9A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70" w:type="dxa"/>
          </w:tcPr>
          <w:p w14:paraId="73EF94CA" w14:textId="007D1FAC" w:rsidR="00CF7D9A" w:rsidRPr="00FE1AF6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7E3172">
              <w:t>2,883</w:t>
            </w:r>
          </w:p>
        </w:tc>
        <w:tc>
          <w:tcPr>
            <w:tcW w:w="257" w:type="dxa"/>
            <w:vAlign w:val="bottom"/>
          </w:tcPr>
          <w:p w14:paraId="492C06F6" w14:textId="77777777" w:rsidR="00CF7D9A" w:rsidRPr="000D0B93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3913F5B1" w14:textId="0637D882" w:rsidR="00CF7D9A" w:rsidRPr="000D0B93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2,077</w:t>
            </w:r>
          </w:p>
        </w:tc>
        <w:tc>
          <w:tcPr>
            <w:tcW w:w="268" w:type="dxa"/>
            <w:vAlign w:val="bottom"/>
          </w:tcPr>
          <w:p w14:paraId="4DC55779" w14:textId="77777777" w:rsidR="00CF7D9A" w:rsidRPr="000D0B93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26B9A46F" w14:textId="67393DFF" w:rsidR="00CF7D9A" w:rsidRPr="00FE1AF6" w:rsidRDefault="00CF7D9A" w:rsidP="00CF7D9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AC7DE7">
              <w:t>1,466</w:t>
            </w:r>
          </w:p>
        </w:tc>
        <w:tc>
          <w:tcPr>
            <w:tcW w:w="264" w:type="dxa"/>
            <w:vAlign w:val="bottom"/>
          </w:tcPr>
          <w:p w14:paraId="3AE60A3F" w14:textId="77777777" w:rsidR="00CF7D9A" w:rsidRPr="00FE1AF6" w:rsidRDefault="00CF7D9A" w:rsidP="00CF7D9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182" w:type="dxa"/>
            <w:vAlign w:val="bottom"/>
          </w:tcPr>
          <w:p w14:paraId="2623D726" w14:textId="710E5503" w:rsidR="00CF7D9A" w:rsidRPr="00FE1AF6" w:rsidRDefault="00CF7D9A" w:rsidP="00CF7D9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E319A">
              <w:rPr>
                <w:lang w:val="en-US" w:bidi="th-TH"/>
              </w:rPr>
              <w:t>777</w:t>
            </w:r>
          </w:p>
        </w:tc>
      </w:tr>
      <w:tr w:rsidR="00CF7D9A" w:rsidRPr="00AD7F2B" w14:paraId="05BFCF5C" w14:textId="77777777" w:rsidTr="00CF7D9A">
        <w:tc>
          <w:tcPr>
            <w:tcW w:w="3690" w:type="dxa"/>
          </w:tcPr>
          <w:p w14:paraId="7F5D9C66" w14:textId="77777777" w:rsidR="00CF7D9A" w:rsidRPr="0097174C" w:rsidRDefault="00CF7D9A" w:rsidP="00CF7D9A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Interest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70" w:type="dxa"/>
          </w:tcPr>
          <w:p w14:paraId="4545F0D6" w14:textId="5B34C128" w:rsidR="00CF7D9A" w:rsidRPr="00FE1AF6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7E3172">
              <w:t>1,944</w:t>
            </w:r>
          </w:p>
        </w:tc>
        <w:tc>
          <w:tcPr>
            <w:tcW w:w="257" w:type="dxa"/>
            <w:vAlign w:val="bottom"/>
          </w:tcPr>
          <w:p w14:paraId="27351E48" w14:textId="77777777" w:rsidR="00CF7D9A" w:rsidRPr="000D0B93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3BD77025" w14:textId="02A685ED" w:rsidR="00CF7D9A" w:rsidRPr="000D0B93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2</w:t>
            </w:r>
            <w:r w:rsidRPr="0034027E">
              <w:t>,</w:t>
            </w:r>
            <w:r>
              <w:t>479</w:t>
            </w:r>
          </w:p>
        </w:tc>
        <w:tc>
          <w:tcPr>
            <w:tcW w:w="268" w:type="dxa"/>
            <w:vAlign w:val="bottom"/>
          </w:tcPr>
          <w:p w14:paraId="52F619ED" w14:textId="77777777" w:rsidR="00CF7D9A" w:rsidRPr="000D0B93" w:rsidRDefault="00CF7D9A" w:rsidP="00CF7D9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464D74CF" w14:textId="1A0C565D" w:rsidR="00CF7D9A" w:rsidRPr="00030A35" w:rsidRDefault="00CF7D9A" w:rsidP="00CF7D9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lang w:val="en-US" w:bidi="th-TH"/>
              </w:rPr>
            </w:pPr>
            <w:r w:rsidRPr="00AC7DE7">
              <w:t>460</w:t>
            </w:r>
          </w:p>
        </w:tc>
        <w:tc>
          <w:tcPr>
            <w:tcW w:w="264" w:type="dxa"/>
            <w:vAlign w:val="bottom"/>
          </w:tcPr>
          <w:p w14:paraId="24870FA1" w14:textId="77777777" w:rsidR="00CF7D9A" w:rsidRPr="00FE1AF6" w:rsidRDefault="00CF7D9A" w:rsidP="00CF7D9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182" w:type="dxa"/>
            <w:vAlign w:val="bottom"/>
          </w:tcPr>
          <w:p w14:paraId="6C6F5293" w14:textId="2E48BE73" w:rsidR="00CF7D9A" w:rsidRPr="00FE1AF6" w:rsidRDefault="00CF7D9A" w:rsidP="00CF7D9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603</w:t>
            </w:r>
          </w:p>
        </w:tc>
      </w:tr>
    </w:tbl>
    <w:p w14:paraId="6CD660CC" w14:textId="77777777" w:rsidR="009E319A" w:rsidRDefault="009E319A" w:rsidP="009A61E0">
      <w:pPr>
        <w:spacing w:line="240" w:lineRule="auto"/>
        <w:ind w:left="657" w:hanging="99"/>
        <w:rPr>
          <w:rFonts w:cs="Times New Roman"/>
          <w:szCs w:val="22"/>
          <w:lang w:val="en-US"/>
        </w:rPr>
      </w:pPr>
    </w:p>
    <w:p w14:paraId="70B1F572" w14:textId="2317E462" w:rsidR="009A61E0" w:rsidRDefault="003B61AC" w:rsidP="009A61E0">
      <w:pPr>
        <w:spacing w:line="240" w:lineRule="auto"/>
        <w:ind w:left="657" w:hanging="99"/>
        <w:rPr>
          <w:rFonts w:cs="Times New Roman"/>
          <w:szCs w:val="22"/>
          <w:lang w:val="en-US"/>
        </w:rPr>
      </w:pPr>
      <w:r w:rsidRPr="008E5480">
        <w:rPr>
          <w:rFonts w:cs="Times New Roman"/>
          <w:szCs w:val="22"/>
          <w:lang w:val="en-US"/>
        </w:rPr>
        <w:t xml:space="preserve">Balances as at </w:t>
      </w:r>
      <w:r w:rsidR="004C1153">
        <w:rPr>
          <w:rFonts w:cstheme="minorBidi"/>
          <w:szCs w:val="28"/>
          <w:lang w:val="en-US" w:bidi="th-TH"/>
        </w:rPr>
        <w:t>3</w:t>
      </w:r>
      <w:r w:rsidR="009E319A">
        <w:rPr>
          <w:rFonts w:cstheme="minorBidi"/>
          <w:szCs w:val="28"/>
          <w:lang w:val="en-US" w:bidi="th-TH"/>
        </w:rPr>
        <w:t>0</w:t>
      </w:r>
      <w:r w:rsidR="004C1153">
        <w:rPr>
          <w:rFonts w:cstheme="minorBidi"/>
          <w:szCs w:val="28"/>
          <w:lang w:val="en-US" w:bidi="th-TH"/>
        </w:rPr>
        <w:t xml:space="preserve"> </w:t>
      </w:r>
      <w:r w:rsidR="009E319A">
        <w:rPr>
          <w:rFonts w:cstheme="minorBidi"/>
          <w:szCs w:val="28"/>
          <w:lang w:val="en-US" w:bidi="th-TH"/>
        </w:rPr>
        <w:t>June</w:t>
      </w:r>
      <w:r w:rsidR="004C1153">
        <w:rPr>
          <w:rFonts w:cstheme="minorBidi"/>
          <w:szCs w:val="28"/>
          <w:lang w:val="en-US" w:bidi="th-TH"/>
        </w:rPr>
        <w:t xml:space="preserve"> 202</w:t>
      </w:r>
      <w:r w:rsidR="00685A8D">
        <w:rPr>
          <w:rFonts w:cstheme="minorBidi"/>
          <w:szCs w:val="28"/>
          <w:lang w:val="en-US" w:bidi="th-TH"/>
        </w:rPr>
        <w:t>2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and 31 December 20</w:t>
      </w:r>
      <w:r w:rsidR="00FC51E6">
        <w:rPr>
          <w:rFonts w:cs="Times New Roman"/>
          <w:szCs w:val="22"/>
          <w:lang w:val="en-US"/>
        </w:rPr>
        <w:t>2</w:t>
      </w:r>
      <w:r w:rsidR="00685A8D">
        <w:rPr>
          <w:rFonts w:cs="Times New Roman"/>
          <w:szCs w:val="22"/>
          <w:lang w:val="en-US"/>
        </w:rPr>
        <w:t>1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with related parties were as follows:</w:t>
      </w:r>
    </w:p>
    <w:p w14:paraId="76221364" w14:textId="77777777" w:rsidR="00F262A0" w:rsidRPr="00C33DD1" w:rsidRDefault="00F262A0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57"/>
        <w:gridCol w:w="1183"/>
        <w:gridCol w:w="270"/>
        <w:gridCol w:w="1260"/>
        <w:gridCol w:w="270"/>
        <w:gridCol w:w="1171"/>
      </w:tblGrid>
      <w:tr w:rsidR="00B238F0" w:rsidRPr="008F1515" w14:paraId="597B0194" w14:textId="77777777" w:rsidTr="009C020D">
        <w:tc>
          <w:tcPr>
            <w:tcW w:w="3690" w:type="dxa"/>
          </w:tcPr>
          <w:p w14:paraId="144EE2A2" w14:textId="30F153A3" w:rsidR="00B238F0" w:rsidRPr="008F1515" w:rsidRDefault="00B238F0" w:rsidP="002B6751">
            <w:pPr>
              <w:spacing w:line="240" w:lineRule="atLeast"/>
              <w:ind w:left="165" w:hanging="165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31592BB5" w14:textId="77777777" w:rsidR="00B238F0" w:rsidRPr="008F1515" w:rsidRDefault="00B238F0" w:rsidP="00D10961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44EE83D6" w14:textId="77777777" w:rsidR="00B238F0" w:rsidRPr="008F1515" w:rsidRDefault="00B238F0" w:rsidP="00D10961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0D4494B8" w14:textId="77777777" w:rsidR="00B238F0" w:rsidRPr="008F1515" w:rsidRDefault="00B238F0" w:rsidP="00D10961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01" w:type="dxa"/>
            <w:gridSpan w:val="3"/>
          </w:tcPr>
          <w:p w14:paraId="1B0A0082" w14:textId="77777777" w:rsidR="00B238F0" w:rsidRPr="008F1515" w:rsidRDefault="00B238F0" w:rsidP="00D10961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69C22E66" w14:textId="77777777" w:rsidR="00B238F0" w:rsidRPr="008F1515" w:rsidRDefault="00B238F0" w:rsidP="00D10961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B238F0" w:rsidRPr="008F1515" w14:paraId="22162DA0" w14:textId="77777777" w:rsidTr="009C020D">
        <w:tc>
          <w:tcPr>
            <w:tcW w:w="3690" w:type="dxa"/>
          </w:tcPr>
          <w:p w14:paraId="5EF874A3" w14:textId="77777777" w:rsidR="00B238F0" w:rsidRPr="008F1515" w:rsidRDefault="00B238F0" w:rsidP="00B238F0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C9F844D" w14:textId="526430A0" w:rsidR="00B238F0" w:rsidRPr="009C020D" w:rsidRDefault="006F2158" w:rsidP="009C020D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</w:t>
            </w:r>
            <w:r w:rsidR="00DD46EF">
              <w:rPr>
                <w:rFonts w:cs="Times New Roman"/>
                <w:b w:val="0"/>
                <w:bCs/>
                <w:spacing w:val="-4"/>
                <w:szCs w:val="22"/>
              </w:rPr>
              <w:t>0</w:t>
            </w: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 xml:space="preserve"> </w:t>
            </w:r>
            <w:r w:rsidR="00DD46EF">
              <w:rPr>
                <w:rFonts w:cs="Times New Roman"/>
                <w:b w:val="0"/>
                <w:bCs/>
                <w:spacing w:val="-4"/>
                <w:szCs w:val="22"/>
              </w:rPr>
              <w:t>June</w:t>
            </w:r>
          </w:p>
        </w:tc>
        <w:tc>
          <w:tcPr>
            <w:tcW w:w="257" w:type="dxa"/>
          </w:tcPr>
          <w:p w14:paraId="0EA37E2E" w14:textId="77777777" w:rsidR="00B238F0" w:rsidRPr="009C020D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83" w:type="dxa"/>
          </w:tcPr>
          <w:p w14:paraId="312C5618" w14:textId="77777777" w:rsidR="006F2158" w:rsidRPr="009C020D" w:rsidRDefault="00B238F0" w:rsidP="006F215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</w:t>
            </w:r>
            <w:r w:rsidR="006C4D69" w:rsidRPr="009C020D">
              <w:rPr>
                <w:rFonts w:cs="Times New Roman"/>
                <w:b w:val="0"/>
                <w:bCs/>
                <w:spacing w:val="-4"/>
                <w:szCs w:val="22"/>
              </w:rPr>
              <w:t xml:space="preserve"> </w:t>
            </w: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Decembe</w:t>
            </w:r>
            <w:r w:rsidR="006F2158" w:rsidRPr="009C020D">
              <w:rPr>
                <w:rFonts w:cs="Times New Roman"/>
                <w:b w:val="0"/>
                <w:bCs/>
                <w:spacing w:val="-4"/>
                <w:szCs w:val="22"/>
              </w:rPr>
              <w:t>r</w:t>
            </w:r>
          </w:p>
        </w:tc>
        <w:tc>
          <w:tcPr>
            <w:tcW w:w="270" w:type="dxa"/>
          </w:tcPr>
          <w:p w14:paraId="0CEFB714" w14:textId="77777777" w:rsidR="00D214D3" w:rsidRPr="009C020D" w:rsidRDefault="00D214D3" w:rsidP="00D214D3">
            <w:pPr>
              <w:rPr>
                <w:spacing w:val="-4"/>
              </w:rPr>
            </w:pPr>
          </w:p>
        </w:tc>
        <w:tc>
          <w:tcPr>
            <w:tcW w:w="1260" w:type="dxa"/>
          </w:tcPr>
          <w:p w14:paraId="634F445E" w14:textId="7ECB53E3" w:rsidR="00B238F0" w:rsidRPr="009C020D" w:rsidRDefault="00727BAC" w:rsidP="009C020D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727BAC">
              <w:rPr>
                <w:rFonts w:cs="Times New Roman"/>
                <w:b w:val="0"/>
                <w:bCs/>
                <w:spacing w:val="-4"/>
                <w:szCs w:val="22"/>
              </w:rPr>
              <w:t>3</w:t>
            </w:r>
            <w:r w:rsidR="00DD46EF">
              <w:rPr>
                <w:rFonts w:cs="Times New Roman"/>
                <w:b w:val="0"/>
                <w:bCs/>
                <w:spacing w:val="-4"/>
                <w:szCs w:val="22"/>
              </w:rPr>
              <w:t>0</w:t>
            </w:r>
            <w:r w:rsidRPr="00727BAC">
              <w:rPr>
                <w:rFonts w:cs="Times New Roman"/>
                <w:b w:val="0"/>
                <w:bCs/>
                <w:spacing w:val="-4"/>
                <w:szCs w:val="22"/>
              </w:rPr>
              <w:t xml:space="preserve"> </w:t>
            </w:r>
            <w:r w:rsidR="00DD46EF">
              <w:rPr>
                <w:rFonts w:cs="Times New Roman"/>
                <w:b w:val="0"/>
                <w:bCs/>
                <w:spacing w:val="-4"/>
                <w:szCs w:val="22"/>
              </w:rPr>
              <w:t>June</w:t>
            </w:r>
          </w:p>
        </w:tc>
        <w:tc>
          <w:tcPr>
            <w:tcW w:w="270" w:type="dxa"/>
          </w:tcPr>
          <w:p w14:paraId="72FEBCA3" w14:textId="77777777" w:rsidR="00B238F0" w:rsidRPr="009C020D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71" w:type="dxa"/>
          </w:tcPr>
          <w:p w14:paraId="3197A809" w14:textId="77777777" w:rsidR="00B238F0" w:rsidRPr="009C020D" w:rsidRDefault="00B238F0" w:rsidP="00B238F0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B238F0" w:rsidRPr="008F1515" w14:paraId="6ABA0BC6" w14:textId="77777777" w:rsidTr="009C020D">
        <w:tc>
          <w:tcPr>
            <w:tcW w:w="3690" w:type="dxa"/>
          </w:tcPr>
          <w:p w14:paraId="47E10A1F" w14:textId="77777777" w:rsidR="00B238F0" w:rsidRPr="008F1515" w:rsidRDefault="00B238F0" w:rsidP="00B238F0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F4E2D8B" w14:textId="2C0DA943" w:rsidR="00B238F0" w:rsidRPr="008F1515" w:rsidRDefault="00B238F0" w:rsidP="006F215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067536">
              <w:rPr>
                <w:rFonts w:cs="Times New Roman"/>
                <w:b w:val="0"/>
                <w:bCs/>
                <w:szCs w:val="22"/>
              </w:rPr>
              <w:t>2</w:t>
            </w:r>
          </w:p>
        </w:tc>
        <w:tc>
          <w:tcPr>
            <w:tcW w:w="257" w:type="dxa"/>
          </w:tcPr>
          <w:p w14:paraId="1535DEA7" w14:textId="77777777" w:rsidR="00B238F0" w:rsidRPr="008F1515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3" w:type="dxa"/>
          </w:tcPr>
          <w:p w14:paraId="4EAB6623" w14:textId="1A344CF9" w:rsidR="00B238F0" w:rsidRPr="008F1515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</w:t>
            </w:r>
            <w:r w:rsidR="00727BAC">
              <w:rPr>
                <w:rFonts w:cs="Times New Roman"/>
                <w:b w:val="0"/>
                <w:bCs/>
                <w:szCs w:val="22"/>
              </w:rPr>
              <w:t>2</w:t>
            </w:r>
            <w:r w:rsidR="00067536">
              <w:rPr>
                <w:rFonts w:cs="Times New Roman"/>
                <w:b w:val="0"/>
                <w:bCs/>
                <w:szCs w:val="22"/>
              </w:rPr>
              <w:t>1</w:t>
            </w:r>
          </w:p>
        </w:tc>
        <w:tc>
          <w:tcPr>
            <w:tcW w:w="270" w:type="dxa"/>
          </w:tcPr>
          <w:p w14:paraId="207A32C5" w14:textId="77777777" w:rsidR="00B238F0" w:rsidRPr="008F1515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60" w:type="dxa"/>
          </w:tcPr>
          <w:p w14:paraId="0AFA722E" w14:textId="469BAFDE" w:rsidR="00B238F0" w:rsidRPr="008F1515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165E9D">
              <w:rPr>
                <w:rFonts w:cs="Times New Roman"/>
                <w:b w:val="0"/>
                <w:bCs/>
                <w:szCs w:val="22"/>
              </w:rPr>
              <w:t>2</w:t>
            </w:r>
          </w:p>
        </w:tc>
        <w:tc>
          <w:tcPr>
            <w:tcW w:w="270" w:type="dxa"/>
          </w:tcPr>
          <w:p w14:paraId="44FB148B" w14:textId="77777777" w:rsidR="00B238F0" w:rsidRPr="008F1515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1" w:type="dxa"/>
          </w:tcPr>
          <w:p w14:paraId="6F4FFD6C" w14:textId="469E3BBF" w:rsidR="006F2158" w:rsidRPr="008F1515" w:rsidRDefault="00B238F0" w:rsidP="006F215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</w:t>
            </w:r>
            <w:r w:rsidR="00727BAC">
              <w:rPr>
                <w:rFonts w:cs="Times New Roman"/>
                <w:b w:val="0"/>
                <w:bCs/>
                <w:szCs w:val="22"/>
              </w:rPr>
              <w:t>2</w:t>
            </w:r>
            <w:r w:rsidR="00165E9D">
              <w:rPr>
                <w:rFonts w:cs="Times New Roman"/>
                <w:b w:val="0"/>
                <w:bCs/>
                <w:szCs w:val="22"/>
              </w:rPr>
              <w:t>1</w:t>
            </w:r>
          </w:p>
        </w:tc>
      </w:tr>
      <w:tr w:rsidR="00B238F0" w:rsidRPr="008F1515" w14:paraId="62631773" w14:textId="77777777" w:rsidTr="009C020D">
        <w:tc>
          <w:tcPr>
            <w:tcW w:w="3690" w:type="dxa"/>
          </w:tcPr>
          <w:p w14:paraId="7E62885D" w14:textId="77777777" w:rsidR="00B238F0" w:rsidRPr="00A4586A" w:rsidRDefault="00B238F0" w:rsidP="00B238F0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5581" w:type="dxa"/>
            <w:gridSpan w:val="7"/>
          </w:tcPr>
          <w:p w14:paraId="25164508" w14:textId="77777777" w:rsidR="00B238F0" w:rsidRPr="008F1515" w:rsidRDefault="00B238F0" w:rsidP="00B238F0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E32A67" w:rsidRPr="008F1515" w14:paraId="1C61AC20" w14:textId="77777777" w:rsidTr="009C020D">
        <w:tc>
          <w:tcPr>
            <w:tcW w:w="3690" w:type="dxa"/>
          </w:tcPr>
          <w:p w14:paraId="1F4A8B42" w14:textId="437314CA" w:rsidR="00E32A67" w:rsidRPr="00A4586A" w:rsidRDefault="00E32A67" w:rsidP="00CB5082">
            <w:pPr>
              <w:spacing w:line="240" w:lineRule="atLeast"/>
              <w:ind w:left="296" w:hanging="296"/>
              <w:rPr>
                <w:rFonts w:cs="Times New Roman"/>
                <w:i/>
                <w:iCs/>
                <w:szCs w:val="22"/>
                <w:lang w:val="en-US"/>
              </w:rPr>
            </w:pPr>
            <w:r w:rsidRPr="00A4586A">
              <w:rPr>
                <w:rFonts w:cs="Times New Roman"/>
                <w:i/>
                <w:iCs/>
                <w:szCs w:val="22"/>
                <w:lang w:val="en-US"/>
              </w:rPr>
              <w:t>Investment in short-term debt instruments</w:t>
            </w:r>
          </w:p>
        </w:tc>
        <w:tc>
          <w:tcPr>
            <w:tcW w:w="5581" w:type="dxa"/>
            <w:gridSpan w:val="7"/>
          </w:tcPr>
          <w:p w14:paraId="09CD19C1" w14:textId="77777777" w:rsidR="00E32A67" w:rsidRPr="008F1515" w:rsidRDefault="00E32A67" w:rsidP="00B238F0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</w:p>
        </w:tc>
      </w:tr>
      <w:tr w:rsidR="00670880" w:rsidRPr="008F1515" w14:paraId="0CE7C954" w14:textId="77777777" w:rsidTr="007E55ED">
        <w:tc>
          <w:tcPr>
            <w:tcW w:w="3690" w:type="dxa"/>
          </w:tcPr>
          <w:p w14:paraId="4FC75EF6" w14:textId="77777777" w:rsidR="00670880" w:rsidRPr="00612C6E" w:rsidRDefault="00670880" w:rsidP="00670880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E92F5DC" w14:textId="7475998A" w:rsidR="00670880" w:rsidRPr="00670880" w:rsidRDefault="00617D40" w:rsidP="0079072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540,000</w:t>
            </w:r>
          </w:p>
        </w:tc>
        <w:tc>
          <w:tcPr>
            <w:tcW w:w="257" w:type="dxa"/>
            <w:vAlign w:val="bottom"/>
          </w:tcPr>
          <w:p w14:paraId="56EEC160" w14:textId="77777777" w:rsidR="00670880" w:rsidRPr="00670880" w:rsidRDefault="00670880" w:rsidP="007E55ED">
            <w:pPr>
              <w:rPr>
                <w:b/>
                <w:b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207D7284" w14:textId="434357A7" w:rsidR="00670880" w:rsidRPr="00670880" w:rsidRDefault="00D2292E" w:rsidP="007E55E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</w:rPr>
              <w:t>56</w:t>
            </w:r>
            <w:r w:rsidR="00670880" w:rsidRPr="00670880">
              <w:rPr>
                <w:b/>
                <w:bCs/>
              </w:rPr>
              <w:t>0,000</w:t>
            </w:r>
          </w:p>
        </w:tc>
        <w:tc>
          <w:tcPr>
            <w:tcW w:w="270" w:type="dxa"/>
            <w:vAlign w:val="bottom"/>
          </w:tcPr>
          <w:p w14:paraId="079F0859" w14:textId="77777777" w:rsidR="00670880" w:rsidRPr="00670880" w:rsidRDefault="00670880" w:rsidP="007E55ED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B10025D" w14:textId="04B5C45D" w:rsidR="00670880" w:rsidRPr="00670880" w:rsidRDefault="00617D40" w:rsidP="007E55ED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617D40">
              <w:rPr>
                <w:rFonts w:cs="Times New Roman"/>
                <w:b/>
                <w:bCs/>
                <w:szCs w:val="22"/>
              </w:rPr>
              <w:t>110,000</w:t>
            </w:r>
          </w:p>
        </w:tc>
        <w:tc>
          <w:tcPr>
            <w:tcW w:w="270" w:type="dxa"/>
            <w:vAlign w:val="bottom"/>
          </w:tcPr>
          <w:p w14:paraId="3037A74B" w14:textId="77777777" w:rsidR="00670880" w:rsidRPr="00670880" w:rsidRDefault="00670880" w:rsidP="007E55ED">
            <w:pPr>
              <w:rPr>
                <w:b/>
                <w:b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6219A550" w14:textId="69F81B00" w:rsidR="00670880" w:rsidRPr="00670880" w:rsidRDefault="00D2292E" w:rsidP="007E55ED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</w:rPr>
              <w:t>14</w:t>
            </w:r>
            <w:r w:rsidR="00670880" w:rsidRPr="00670880">
              <w:rPr>
                <w:b/>
                <w:bCs/>
              </w:rPr>
              <w:t>0,000</w:t>
            </w:r>
          </w:p>
        </w:tc>
      </w:tr>
    </w:tbl>
    <w:p w14:paraId="06BCCAC3" w14:textId="77777777" w:rsidR="0082789A" w:rsidRPr="00C33DD1" w:rsidRDefault="0082789A">
      <w:pPr>
        <w:rPr>
          <w:szCs w:val="22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57"/>
        <w:gridCol w:w="1183"/>
        <w:gridCol w:w="270"/>
        <w:gridCol w:w="1260"/>
        <w:gridCol w:w="270"/>
        <w:gridCol w:w="1171"/>
      </w:tblGrid>
      <w:tr w:rsidR="003A26C1" w:rsidRPr="008F1515" w14:paraId="7665B475" w14:textId="77777777" w:rsidTr="00A275BB">
        <w:tc>
          <w:tcPr>
            <w:tcW w:w="3690" w:type="dxa"/>
          </w:tcPr>
          <w:p w14:paraId="5A399FE3" w14:textId="0E565276" w:rsidR="003A26C1" w:rsidRPr="00A4586A" w:rsidRDefault="003A26C1" w:rsidP="00A275BB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A4586A">
              <w:rPr>
                <w:rFonts w:cs="Times New Roman"/>
                <w:i/>
                <w:iCs/>
                <w:szCs w:val="22"/>
                <w:lang w:val="en-US"/>
              </w:rPr>
              <w:t>Trade receivables</w:t>
            </w:r>
          </w:p>
        </w:tc>
        <w:tc>
          <w:tcPr>
            <w:tcW w:w="5581" w:type="dxa"/>
            <w:gridSpan w:val="7"/>
          </w:tcPr>
          <w:p w14:paraId="6FB7B9F4" w14:textId="77777777" w:rsidR="003A26C1" w:rsidRPr="008F1515" w:rsidRDefault="003A26C1" w:rsidP="00A275BB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</w:p>
        </w:tc>
      </w:tr>
      <w:tr w:rsidR="00617D40" w:rsidRPr="008F1515" w14:paraId="0C8B59B9" w14:textId="77777777" w:rsidTr="00CF7D9A">
        <w:tc>
          <w:tcPr>
            <w:tcW w:w="3690" w:type="dxa"/>
          </w:tcPr>
          <w:p w14:paraId="7BBB88BA" w14:textId="3BDC686D" w:rsidR="00617D40" w:rsidRPr="008F1515" w:rsidRDefault="00617D40" w:rsidP="00617D40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02589C">
              <w:rPr>
                <w:rFonts w:cs="Times New Roman"/>
              </w:rPr>
              <w:t>Shareholder of the company</w:t>
            </w:r>
          </w:p>
        </w:tc>
        <w:tc>
          <w:tcPr>
            <w:tcW w:w="1170" w:type="dxa"/>
          </w:tcPr>
          <w:p w14:paraId="64793D48" w14:textId="452E2A1F" w:rsidR="00617D40" w:rsidRPr="0002589C" w:rsidRDefault="00617D40" w:rsidP="00617D4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837AF4">
              <w:t>8,248</w:t>
            </w:r>
          </w:p>
        </w:tc>
        <w:tc>
          <w:tcPr>
            <w:tcW w:w="257" w:type="dxa"/>
            <w:vAlign w:val="bottom"/>
          </w:tcPr>
          <w:p w14:paraId="1A30DAC9" w14:textId="77777777" w:rsidR="00617D40" w:rsidRPr="0002589C" w:rsidRDefault="00617D40" w:rsidP="00617D40"/>
        </w:tc>
        <w:tc>
          <w:tcPr>
            <w:tcW w:w="1183" w:type="dxa"/>
            <w:vAlign w:val="bottom"/>
          </w:tcPr>
          <w:p w14:paraId="5F460C83" w14:textId="2C3AF2EE" w:rsidR="00617D40" w:rsidRPr="0002589C" w:rsidRDefault="00617D40" w:rsidP="00617D4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02589C">
              <w:t>4,</w:t>
            </w:r>
            <w:r>
              <w:t>247</w:t>
            </w:r>
          </w:p>
        </w:tc>
        <w:tc>
          <w:tcPr>
            <w:tcW w:w="270" w:type="dxa"/>
            <w:vAlign w:val="bottom"/>
          </w:tcPr>
          <w:p w14:paraId="1D5ADFF9" w14:textId="77777777" w:rsidR="00617D40" w:rsidRPr="0002589C" w:rsidRDefault="00617D40" w:rsidP="00617D40"/>
        </w:tc>
        <w:tc>
          <w:tcPr>
            <w:tcW w:w="1260" w:type="dxa"/>
          </w:tcPr>
          <w:p w14:paraId="424F19E4" w14:textId="1BAFDBE3" w:rsidR="00617D40" w:rsidRPr="0002589C" w:rsidRDefault="00617D40" w:rsidP="00617D4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3867A7">
              <w:t>8,248</w:t>
            </w:r>
          </w:p>
        </w:tc>
        <w:tc>
          <w:tcPr>
            <w:tcW w:w="270" w:type="dxa"/>
            <w:vAlign w:val="bottom"/>
          </w:tcPr>
          <w:p w14:paraId="6FA10FC6" w14:textId="77777777" w:rsidR="00617D40" w:rsidRPr="0002589C" w:rsidRDefault="00617D40" w:rsidP="00617D40"/>
        </w:tc>
        <w:tc>
          <w:tcPr>
            <w:tcW w:w="1171" w:type="dxa"/>
            <w:vAlign w:val="bottom"/>
          </w:tcPr>
          <w:p w14:paraId="10E717DE" w14:textId="418ED061" w:rsidR="00617D40" w:rsidRPr="0002589C" w:rsidRDefault="00617D40" w:rsidP="00617D4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</w:pPr>
            <w:r w:rsidRPr="0002589C">
              <w:t>4,</w:t>
            </w:r>
            <w:r>
              <w:t>247</w:t>
            </w:r>
          </w:p>
        </w:tc>
      </w:tr>
      <w:tr w:rsidR="00617D40" w:rsidRPr="008F1515" w14:paraId="656F3523" w14:textId="77777777" w:rsidTr="00CF7D9A">
        <w:tc>
          <w:tcPr>
            <w:tcW w:w="3690" w:type="dxa"/>
          </w:tcPr>
          <w:p w14:paraId="58FDB8EA" w14:textId="77777777" w:rsidR="00617D40" w:rsidRPr="00612C6E" w:rsidRDefault="00617D40" w:rsidP="00617D40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18ABD761" w14:textId="1712B3EB" w:rsidR="00617D40" w:rsidRPr="0002589C" w:rsidRDefault="00617D40" w:rsidP="00617D4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837AF4">
              <w:t>74,583</w:t>
            </w:r>
          </w:p>
        </w:tc>
        <w:tc>
          <w:tcPr>
            <w:tcW w:w="257" w:type="dxa"/>
            <w:vAlign w:val="bottom"/>
          </w:tcPr>
          <w:p w14:paraId="13726D12" w14:textId="77777777" w:rsidR="00617D40" w:rsidRPr="0002589C" w:rsidRDefault="00617D40" w:rsidP="00617D40"/>
        </w:tc>
        <w:tc>
          <w:tcPr>
            <w:tcW w:w="1183" w:type="dxa"/>
            <w:vAlign w:val="bottom"/>
          </w:tcPr>
          <w:p w14:paraId="27CF144C" w14:textId="27F81B79" w:rsidR="00617D40" w:rsidRPr="0002589C" w:rsidRDefault="00617D40" w:rsidP="00617D4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60</w:t>
            </w:r>
            <w:r w:rsidRPr="0002589C">
              <w:t>,0</w:t>
            </w:r>
            <w:r>
              <w:t>34</w:t>
            </w:r>
          </w:p>
        </w:tc>
        <w:tc>
          <w:tcPr>
            <w:tcW w:w="270" w:type="dxa"/>
            <w:vAlign w:val="bottom"/>
          </w:tcPr>
          <w:p w14:paraId="4E4A6965" w14:textId="77777777" w:rsidR="00617D40" w:rsidRPr="0002589C" w:rsidRDefault="00617D40" w:rsidP="00617D40"/>
        </w:tc>
        <w:tc>
          <w:tcPr>
            <w:tcW w:w="1260" w:type="dxa"/>
          </w:tcPr>
          <w:p w14:paraId="17BA33F7" w14:textId="449343A5" w:rsidR="00617D40" w:rsidRPr="0002589C" w:rsidRDefault="00617D40" w:rsidP="00617D4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3867A7">
              <w:t>57,012</w:t>
            </w:r>
          </w:p>
        </w:tc>
        <w:tc>
          <w:tcPr>
            <w:tcW w:w="270" w:type="dxa"/>
            <w:vAlign w:val="bottom"/>
          </w:tcPr>
          <w:p w14:paraId="5D685043" w14:textId="77777777" w:rsidR="00617D40" w:rsidRPr="0002589C" w:rsidRDefault="00617D40" w:rsidP="00617D40"/>
        </w:tc>
        <w:tc>
          <w:tcPr>
            <w:tcW w:w="1171" w:type="dxa"/>
            <w:vAlign w:val="bottom"/>
          </w:tcPr>
          <w:p w14:paraId="05DC09C3" w14:textId="6B3CE5D9" w:rsidR="00617D40" w:rsidRPr="0002589C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>
              <w:t>50</w:t>
            </w:r>
            <w:r w:rsidRPr="0002589C">
              <w:t>,</w:t>
            </w:r>
            <w:r>
              <w:t>251</w:t>
            </w:r>
          </w:p>
        </w:tc>
      </w:tr>
      <w:tr w:rsidR="00617D40" w:rsidRPr="008F1515" w14:paraId="1035EC1A" w14:textId="77777777" w:rsidTr="00CF7D9A">
        <w:tc>
          <w:tcPr>
            <w:tcW w:w="3690" w:type="dxa"/>
          </w:tcPr>
          <w:p w14:paraId="26C91954" w14:textId="430BA9FC" w:rsidR="00617D40" w:rsidRPr="00727BAC" w:rsidRDefault="00617D40" w:rsidP="00617D40">
            <w:pPr>
              <w:spacing w:line="240" w:lineRule="atLeast"/>
              <w:rPr>
                <w:rFonts w:cs="Times New Roman"/>
                <w:b/>
                <w:bCs/>
              </w:rPr>
            </w:pPr>
            <w:r w:rsidRPr="00727BAC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DD7D57" w14:textId="438CEAE1" w:rsidR="00617D40" w:rsidRPr="00617D40" w:rsidRDefault="00617D40" w:rsidP="00617D4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82,831</w:t>
            </w:r>
          </w:p>
        </w:tc>
        <w:tc>
          <w:tcPr>
            <w:tcW w:w="257" w:type="dxa"/>
            <w:vAlign w:val="bottom"/>
          </w:tcPr>
          <w:p w14:paraId="4B1E3391" w14:textId="77777777" w:rsidR="00617D40" w:rsidRPr="00617D40" w:rsidRDefault="00617D40" w:rsidP="00617D40">
            <w:pPr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D2E05" w14:textId="1D01CE95" w:rsidR="00617D40" w:rsidRPr="00617D40" w:rsidRDefault="00617D40" w:rsidP="00617D4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64,281</w:t>
            </w:r>
          </w:p>
        </w:tc>
        <w:tc>
          <w:tcPr>
            <w:tcW w:w="270" w:type="dxa"/>
            <w:vAlign w:val="bottom"/>
          </w:tcPr>
          <w:p w14:paraId="6ECB68AE" w14:textId="77777777" w:rsidR="00617D40" w:rsidRPr="00617D40" w:rsidRDefault="00617D40" w:rsidP="00617D40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7BC683" w14:textId="6096E2E9" w:rsidR="00617D40" w:rsidRPr="00617D40" w:rsidRDefault="00617D40" w:rsidP="00617D40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65,260</w:t>
            </w:r>
          </w:p>
        </w:tc>
        <w:tc>
          <w:tcPr>
            <w:tcW w:w="270" w:type="dxa"/>
            <w:vAlign w:val="bottom"/>
          </w:tcPr>
          <w:p w14:paraId="037B4744" w14:textId="77777777" w:rsidR="00617D40" w:rsidRPr="00617D40" w:rsidRDefault="00617D40" w:rsidP="00617D40">
            <w:pPr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9AD9B" w14:textId="3C0B8411" w:rsidR="00617D40" w:rsidRPr="00617D40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54,498</w:t>
            </w:r>
          </w:p>
        </w:tc>
      </w:tr>
    </w:tbl>
    <w:p w14:paraId="5D9DF0E9" w14:textId="77777777" w:rsidR="00C33DD1" w:rsidRDefault="00C33DD1">
      <w:r>
        <w:br w:type="page"/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57"/>
        <w:gridCol w:w="1183"/>
        <w:gridCol w:w="270"/>
        <w:gridCol w:w="1260"/>
        <w:gridCol w:w="270"/>
        <w:gridCol w:w="1171"/>
      </w:tblGrid>
      <w:tr w:rsidR="009805B6" w:rsidRPr="008F1515" w14:paraId="3D81DC95" w14:textId="77777777" w:rsidTr="00220401">
        <w:tc>
          <w:tcPr>
            <w:tcW w:w="3690" w:type="dxa"/>
          </w:tcPr>
          <w:p w14:paraId="4631263B" w14:textId="20250316" w:rsidR="009805B6" w:rsidRPr="008F1515" w:rsidRDefault="009805B6" w:rsidP="009805B6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66947B73" w14:textId="77777777" w:rsidR="009805B6" w:rsidRPr="008F1515" w:rsidRDefault="009805B6" w:rsidP="009805B6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6950D8B2" w14:textId="77777777" w:rsidR="009805B6" w:rsidRPr="008F1515" w:rsidRDefault="009805B6" w:rsidP="009805B6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5D961069" w14:textId="77777777" w:rsidR="009805B6" w:rsidRPr="008F1515" w:rsidRDefault="009805B6" w:rsidP="009805B6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01" w:type="dxa"/>
            <w:gridSpan w:val="3"/>
          </w:tcPr>
          <w:p w14:paraId="61006DA0" w14:textId="77777777" w:rsidR="009805B6" w:rsidRPr="008F1515" w:rsidRDefault="009805B6" w:rsidP="009805B6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687A7906" w14:textId="77777777" w:rsidR="009805B6" w:rsidRPr="008F1515" w:rsidRDefault="009805B6" w:rsidP="009805B6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9805B6" w:rsidRPr="008F1515" w14:paraId="573B6B22" w14:textId="77777777" w:rsidTr="00220401">
        <w:tc>
          <w:tcPr>
            <w:tcW w:w="3690" w:type="dxa"/>
          </w:tcPr>
          <w:p w14:paraId="39F80E34" w14:textId="77777777" w:rsidR="009805B6" w:rsidRPr="008F1515" w:rsidRDefault="009805B6" w:rsidP="00220401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C45C511" w14:textId="3654410F" w:rsidR="009805B6" w:rsidRPr="009C020D" w:rsidRDefault="00DD5EA3" w:rsidP="00220401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DD5EA3">
              <w:rPr>
                <w:rFonts w:cs="Times New Roman"/>
                <w:b w:val="0"/>
                <w:bCs/>
                <w:spacing w:val="-4"/>
                <w:szCs w:val="22"/>
              </w:rPr>
              <w:t>3</w:t>
            </w:r>
            <w:r w:rsidR="00D94D86">
              <w:rPr>
                <w:rFonts w:cstheme="minorBidi"/>
                <w:b w:val="0"/>
                <w:bCs/>
                <w:spacing w:val="-4"/>
                <w:szCs w:val="28"/>
                <w:lang w:val="en-US" w:bidi="th-TH"/>
              </w:rPr>
              <w:t>0</w:t>
            </w:r>
            <w:r w:rsidRPr="00DD5EA3">
              <w:rPr>
                <w:rFonts w:cs="Times New Roman"/>
                <w:b w:val="0"/>
                <w:bCs/>
                <w:spacing w:val="-4"/>
                <w:szCs w:val="22"/>
              </w:rPr>
              <w:t xml:space="preserve"> </w:t>
            </w:r>
            <w:r w:rsidR="00D94D86">
              <w:rPr>
                <w:rFonts w:cs="Times New Roman"/>
                <w:b w:val="0"/>
                <w:bCs/>
                <w:spacing w:val="-4"/>
                <w:szCs w:val="22"/>
              </w:rPr>
              <w:t>June</w:t>
            </w:r>
          </w:p>
        </w:tc>
        <w:tc>
          <w:tcPr>
            <w:tcW w:w="257" w:type="dxa"/>
          </w:tcPr>
          <w:p w14:paraId="1BA617C3" w14:textId="77777777" w:rsidR="009805B6" w:rsidRPr="009C020D" w:rsidRDefault="009805B6" w:rsidP="00220401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83" w:type="dxa"/>
          </w:tcPr>
          <w:p w14:paraId="4DEA4D9C" w14:textId="77777777" w:rsidR="009805B6" w:rsidRPr="009C020D" w:rsidRDefault="009805B6" w:rsidP="00220401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0" w:type="dxa"/>
          </w:tcPr>
          <w:p w14:paraId="30B0353C" w14:textId="77777777" w:rsidR="009805B6" w:rsidRPr="009C020D" w:rsidRDefault="009805B6" w:rsidP="00220401">
            <w:pPr>
              <w:rPr>
                <w:spacing w:val="-4"/>
              </w:rPr>
            </w:pPr>
          </w:p>
        </w:tc>
        <w:tc>
          <w:tcPr>
            <w:tcW w:w="1260" w:type="dxa"/>
          </w:tcPr>
          <w:p w14:paraId="72F71749" w14:textId="5AC7FEAC" w:rsidR="009805B6" w:rsidRPr="009C020D" w:rsidRDefault="00DD5EA3" w:rsidP="00220401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DD5EA3">
              <w:rPr>
                <w:rFonts w:cs="Times New Roman"/>
                <w:b w:val="0"/>
                <w:bCs/>
                <w:spacing w:val="-4"/>
                <w:szCs w:val="22"/>
              </w:rPr>
              <w:t>3</w:t>
            </w:r>
            <w:r w:rsidR="00D94D86">
              <w:rPr>
                <w:rFonts w:cs="Times New Roman"/>
                <w:b w:val="0"/>
                <w:bCs/>
                <w:spacing w:val="-4"/>
                <w:szCs w:val="22"/>
              </w:rPr>
              <w:t>0 June</w:t>
            </w:r>
          </w:p>
        </w:tc>
        <w:tc>
          <w:tcPr>
            <w:tcW w:w="270" w:type="dxa"/>
          </w:tcPr>
          <w:p w14:paraId="0C453938" w14:textId="77777777" w:rsidR="009805B6" w:rsidRPr="009C020D" w:rsidRDefault="009805B6" w:rsidP="00220401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71" w:type="dxa"/>
          </w:tcPr>
          <w:p w14:paraId="56B0C9D2" w14:textId="77777777" w:rsidR="009805B6" w:rsidRPr="009C020D" w:rsidRDefault="009805B6" w:rsidP="00220401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9805B6" w:rsidRPr="008F1515" w14:paraId="583CBADF" w14:textId="77777777" w:rsidTr="00220401">
        <w:tc>
          <w:tcPr>
            <w:tcW w:w="3690" w:type="dxa"/>
          </w:tcPr>
          <w:p w14:paraId="1D89DC22" w14:textId="77777777" w:rsidR="009805B6" w:rsidRPr="008F1515" w:rsidRDefault="009805B6" w:rsidP="00220401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CCEC397" w14:textId="1F9C2FDA" w:rsidR="009805B6" w:rsidRPr="008F1515" w:rsidRDefault="009805B6" w:rsidP="00220401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7E3EA1">
              <w:rPr>
                <w:rFonts w:cs="Times New Roman"/>
                <w:b w:val="0"/>
                <w:bCs/>
                <w:szCs w:val="22"/>
              </w:rPr>
              <w:t>2</w:t>
            </w:r>
          </w:p>
        </w:tc>
        <w:tc>
          <w:tcPr>
            <w:tcW w:w="257" w:type="dxa"/>
          </w:tcPr>
          <w:p w14:paraId="33325D62" w14:textId="77777777" w:rsidR="009805B6" w:rsidRPr="008F1515" w:rsidRDefault="009805B6" w:rsidP="00220401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3" w:type="dxa"/>
          </w:tcPr>
          <w:p w14:paraId="2E35572A" w14:textId="68BB7BB7" w:rsidR="009805B6" w:rsidRPr="008F1515" w:rsidRDefault="009805B6" w:rsidP="00220401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</w:t>
            </w:r>
            <w:r w:rsidR="00DD5EA3">
              <w:rPr>
                <w:rFonts w:cs="Times New Roman"/>
                <w:b w:val="0"/>
                <w:bCs/>
                <w:szCs w:val="22"/>
              </w:rPr>
              <w:t>2</w:t>
            </w:r>
            <w:r w:rsidR="007E3EA1">
              <w:rPr>
                <w:rFonts w:cs="Times New Roman"/>
                <w:b w:val="0"/>
                <w:bCs/>
                <w:szCs w:val="22"/>
              </w:rPr>
              <w:t>1</w:t>
            </w:r>
          </w:p>
        </w:tc>
        <w:tc>
          <w:tcPr>
            <w:tcW w:w="270" w:type="dxa"/>
          </w:tcPr>
          <w:p w14:paraId="4F5DA293" w14:textId="77777777" w:rsidR="009805B6" w:rsidRPr="008F1515" w:rsidRDefault="009805B6" w:rsidP="00220401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60" w:type="dxa"/>
          </w:tcPr>
          <w:p w14:paraId="5632C3B5" w14:textId="5DF8B2C3" w:rsidR="009805B6" w:rsidRPr="008F1515" w:rsidRDefault="009805B6" w:rsidP="00220401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7E3EA1">
              <w:rPr>
                <w:rFonts w:cs="Times New Roman"/>
                <w:b w:val="0"/>
                <w:bCs/>
                <w:szCs w:val="22"/>
              </w:rPr>
              <w:t>2</w:t>
            </w:r>
          </w:p>
        </w:tc>
        <w:tc>
          <w:tcPr>
            <w:tcW w:w="270" w:type="dxa"/>
          </w:tcPr>
          <w:p w14:paraId="748ADC94" w14:textId="77777777" w:rsidR="009805B6" w:rsidRPr="008F1515" w:rsidRDefault="009805B6" w:rsidP="00220401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1" w:type="dxa"/>
          </w:tcPr>
          <w:p w14:paraId="0E3D1434" w14:textId="639F8745" w:rsidR="009805B6" w:rsidRPr="008F1515" w:rsidRDefault="009805B6" w:rsidP="00220401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</w:t>
            </w:r>
            <w:r w:rsidR="00DD5EA3">
              <w:rPr>
                <w:rFonts w:cs="Times New Roman"/>
                <w:b w:val="0"/>
                <w:bCs/>
                <w:szCs w:val="22"/>
              </w:rPr>
              <w:t>2</w:t>
            </w:r>
            <w:r w:rsidR="007E3EA1">
              <w:rPr>
                <w:rFonts w:cs="Times New Roman"/>
                <w:b w:val="0"/>
                <w:bCs/>
                <w:szCs w:val="22"/>
              </w:rPr>
              <w:t>1</w:t>
            </w:r>
          </w:p>
        </w:tc>
      </w:tr>
      <w:tr w:rsidR="009805B6" w:rsidRPr="008F1515" w14:paraId="58E12329" w14:textId="77777777" w:rsidTr="009805B6">
        <w:tc>
          <w:tcPr>
            <w:tcW w:w="3690" w:type="dxa"/>
          </w:tcPr>
          <w:p w14:paraId="2CD9EEC1" w14:textId="77777777" w:rsidR="009805B6" w:rsidRPr="008F1515" w:rsidRDefault="009805B6" w:rsidP="00220401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581" w:type="dxa"/>
            <w:gridSpan w:val="7"/>
          </w:tcPr>
          <w:p w14:paraId="3FA9319D" w14:textId="77777777" w:rsidR="009805B6" w:rsidRPr="008F1515" w:rsidRDefault="009805B6" w:rsidP="00220401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3A26C1" w:rsidRPr="008F1515" w14:paraId="5594A79E" w14:textId="77777777" w:rsidTr="009805B6">
        <w:tc>
          <w:tcPr>
            <w:tcW w:w="3690" w:type="dxa"/>
          </w:tcPr>
          <w:p w14:paraId="35228BF8" w14:textId="46F43663" w:rsidR="003A26C1" w:rsidRPr="00A4586A" w:rsidRDefault="003A26C1" w:rsidP="00220401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A4586A">
              <w:rPr>
                <w:rFonts w:cs="Times New Roman"/>
                <w:i/>
                <w:iCs/>
                <w:szCs w:val="22"/>
                <w:lang w:val="en-US"/>
              </w:rPr>
              <w:t>Other current receivables</w:t>
            </w:r>
          </w:p>
        </w:tc>
        <w:tc>
          <w:tcPr>
            <w:tcW w:w="5581" w:type="dxa"/>
            <w:gridSpan w:val="7"/>
          </w:tcPr>
          <w:p w14:paraId="09607C7E" w14:textId="77777777" w:rsidR="003A26C1" w:rsidRPr="008F1515" w:rsidRDefault="003A26C1" w:rsidP="00220401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</w:p>
        </w:tc>
      </w:tr>
      <w:tr w:rsidR="00617D40" w:rsidRPr="008F1515" w14:paraId="00278312" w14:textId="77777777" w:rsidTr="00CF7D9A">
        <w:tc>
          <w:tcPr>
            <w:tcW w:w="3690" w:type="dxa"/>
          </w:tcPr>
          <w:p w14:paraId="500EAE8A" w14:textId="5C51F8C8" w:rsidR="00617D40" w:rsidRPr="00520A07" w:rsidRDefault="00617D40" w:rsidP="00617D40">
            <w:pPr>
              <w:spacing w:line="240" w:lineRule="atLeast"/>
              <w:rPr>
                <w:rFonts w:cs="Times New Roman"/>
                <w:spacing w:val="-6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</w:tcPr>
          <w:p w14:paraId="5E4ACB62" w14:textId="796DE26D" w:rsidR="00617D40" w:rsidRPr="00CB736D" w:rsidRDefault="00617D40" w:rsidP="00617D4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14661">
              <w:t>569</w:t>
            </w:r>
          </w:p>
        </w:tc>
        <w:tc>
          <w:tcPr>
            <w:tcW w:w="257" w:type="dxa"/>
            <w:vAlign w:val="bottom"/>
          </w:tcPr>
          <w:p w14:paraId="766953FA" w14:textId="77777777" w:rsidR="00617D40" w:rsidRPr="00CB736D" w:rsidRDefault="00617D40" w:rsidP="00617D40"/>
        </w:tc>
        <w:tc>
          <w:tcPr>
            <w:tcW w:w="1183" w:type="dxa"/>
            <w:vAlign w:val="bottom"/>
          </w:tcPr>
          <w:p w14:paraId="41C794CF" w14:textId="3B91BB09" w:rsidR="00617D40" w:rsidRPr="00CB736D" w:rsidRDefault="00617D40" w:rsidP="00617D4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05688">
              <w:t>569</w:t>
            </w:r>
          </w:p>
        </w:tc>
        <w:tc>
          <w:tcPr>
            <w:tcW w:w="270" w:type="dxa"/>
            <w:vAlign w:val="bottom"/>
          </w:tcPr>
          <w:p w14:paraId="20A48DC3" w14:textId="77777777" w:rsidR="00617D40" w:rsidRPr="00CB736D" w:rsidRDefault="00617D40" w:rsidP="00617D40"/>
        </w:tc>
        <w:tc>
          <w:tcPr>
            <w:tcW w:w="1260" w:type="dxa"/>
          </w:tcPr>
          <w:p w14:paraId="63DF2D08" w14:textId="0E1711B2" w:rsidR="00617D40" w:rsidRPr="00CB736D" w:rsidRDefault="00617D40" w:rsidP="00617D4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BF6008">
              <w:t>477</w:t>
            </w:r>
          </w:p>
        </w:tc>
        <w:tc>
          <w:tcPr>
            <w:tcW w:w="270" w:type="dxa"/>
            <w:vAlign w:val="bottom"/>
          </w:tcPr>
          <w:p w14:paraId="03CF78C8" w14:textId="77777777" w:rsidR="00617D40" w:rsidRPr="00CB736D" w:rsidRDefault="00617D40" w:rsidP="00617D40"/>
        </w:tc>
        <w:tc>
          <w:tcPr>
            <w:tcW w:w="1171" w:type="dxa"/>
            <w:vAlign w:val="bottom"/>
          </w:tcPr>
          <w:p w14:paraId="49594136" w14:textId="334C68F8" w:rsidR="00617D40" w:rsidRPr="00CB736D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05688">
              <w:t>477</w:t>
            </w:r>
          </w:p>
        </w:tc>
      </w:tr>
      <w:tr w:rsidR="00617D40" w:rsidRPr="008F1515" w14:paraId="7C512016" w14:textId="77777777" w:rsidTr="00CF7D9A">
        <w:tc>
          <w:tcPr>
            <w:tcW w:w="3690" w:type="dxa"/>
          </w:tcPr>
          <w:p w14:paraId="06DC03D6" w14:textId="77777777" w:rsidR="00617D40" w:rsidRPr="00520A07" w:rsidRDefault="00617D40" w:rsidP="00617D40">
            <w:pPr>
              <w:spacing w:line="240" w:lineRule="atLeast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418BE85C" w14:textId="079477D2" w:rsidR="00617D40" w:rsidRPr="00CB736D" w:rsidRDefault="00617D40" w:rsidP="00D428B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14661">
              <w:t>-</w:t>
            </w:r>
          </w:p>
        </w:tc>
        <w:tc>
          <w:tcPr>
            <w:tcW w:w="257" w:type="dxa"/>
            <w:vAlign w:val="bottom"/>
          </w:tcPr>
          <w:p w14:paraId="2F5DDB71" w14:textId="77777777" w:rsidR="00617D40" w:rsidRPr="00CB736D" w:rsidRDefault="00617D40" w:rsidP="00617D40"/>
        </w:tc>
        <w:tc>
          <w:tcPr>
            <w:tcW w:w="1183" w:type="dxa"/>
            <w:vAlign w:val="bottom"/>
          </w:tcPr>
          <w:p w14:paraId="3EB85A4A" w14:textId="5E53B5B3" w:rsidR="00617D40" w:rsidRPr="00CB736D" w:rsidRDefault="00617D40" w:rsidP="00D428BC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930DE">
              <w:rPr>
                <w:rFonts w:cs="Times New Roman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6C935D" w14:textId="77777777" w:rsidR="00617D40" w:rsidRPr="00CB736D" w:rsidRDefault="00617D40" w:rsidP="00617D40"/>
        </w:tc>
        <w:tc>
          <w:tcPr>
            <w:tcW w:w="1260" w:type="dxa"/>
          </w:tcPr>
          <w:p w14:paraId="7D5E1F63" w14:textId="260E8666" w:rsidR="00617D40" w:rsidRPr="002930DE" w:rsidRDefault="00617D40" w:rsidP="00617D4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BF6008">
              <w:t>942</w:t>
            </w:r>
          </w:p>
        </w:tc>
        <w:tc>
          <w:tcPr>
            <w:tcW w:w="270" w:type="dxa"/>
            <w:vAlign w:val="bottom"/>
          </w:tcPr>
          <w:p w14:paraId="1EE7198B" w14:textId="77777777" w:rsidR="00617D40" w:rsidRPr="00CB736D" w:rsidRDefault="00617D40" w:rsidP="00617D40"/>
        </w:tc>
        <w:tc>
          <w:tcPr>
            <w:tcW w:w="1171" w:type="dxa"/>
            <w:vAlign w:val="bottom"/>
          </w:tcPr>
          <w:p w14:paraId="22CBB7A6" w14:textId="5649731E" w:rsidR="00617D40" w:rsidRPr="002930DE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805688">
              <w:t>4</w:t>
            </w:r>
            <w:r>
              <w:t>63</w:t>
            </w:r>
          </w:p>
        </w:tc>
      </w:tr>
      <w:tr w:rsidR="00617D40" w:rsidRPr="008F1515" w14:paraId="2EDACA35" w14:textId="77777777" w:rsidTr="00CF7D9A">
        <w:tc>
          <w:tcPr>
            <w:tcW w:w="3690" w:type="dxa"/>
          </w:tcPr>
          <w:p w14:paraId="4DD625E9" w14:textId="018DAB9B" w:rsidR="00617D40" w:rsidRPr="00520A07" w:rsidRDefault="00617D40" w:rsidP="00617D40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2B79369C" w14:textId="65C56F74" w:rsidR="00617D40" w:rsidRPr="00CB736D" w:rsidRDefault="00617D40" w:rsidP="00617D4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14661">
              <w:t>-</w:t>
            </w:r>
          </w:p>
        </w:tc>
        <w:tc>
          <w:tcPr>
            <w:tcW w:w="257" w:type="dxa"/>
            <w:vAlign w:val="bottom"/>
          </w:tcPr>
          <w:p w14:paraId="6430C5C7" w14:textId="77777777" w:rsidR="00617D40" w:rsidRPr="00CB736D" w:rsidRDefault="00617D40" w:rsidP="00617D40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3E204B98" w14:textId="3E8D90FF" w:rsidR="00617D40" w:rsidRPr="00CB736D" w:rsidRDefault="00617D40" w:rsidP="00617D4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13</w:t>
            </w:r>
          </w:p>
        </w:tc>
        <w:tc>
          <w:tcPr>
            <w:tcW w:w="270" w:type="dxa"/>
            <w:vAlign w:val="bottom"/>
          </w:tcPr>
          <w:p w14:paraId="7800DA0F" w14:textId="77777777" w:rsidR="00617D40" w:rsidRPr="00CB736D" w:rsidRDefault="00617D40" w:rsidP="00617D40">
            <w:pPr>
              <w:spacing w:line="240" w:lineRule="auto"/>
            </w:pPr>
          </w:p>
        </w:tc>
        <w:tc>
          <w:tcPr>
            <w:tcW w:w="1260" w:type="dxa"/>
          </w:tcPr>
          <w:p w14:paraId="53BA7B77" w14:textId="1646BB64" w:rsidR="00617D40" w:rsidRPr="002930DE" w:rsidRDefault="00617D40" w:rsidP="00617D4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BF6008">
              <w:t>-</w:t>
            </w:r>
          </w:p>
        </w:tc>
        <w:tc>
          <w:tcPr>
            <w:tcW w:w="270" w:type="dxa"/>
            <w:vAlign w:val="bottom"/>
          </w:tcPr>
          <w:p w14:paraId="341F748D" w14:textId="77777777" w:rsidR="00617D40" w:rsidRPr="00CB736D" w:rsidRDefault="00617D40" w:rsidP="00617D40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35C7036A" w14:textId="5AD21A91" w:rsidR="00617D40" w:rsidRPr="002930DE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805688">
              <w:t>13</w:t>
            </w:r>
          </w:p>
        </w:tc>
      </w:tr>
      <w:tr w:rsidR="00617D40" w:rsidRPr="008F1515" w14:paraId="69767B26" w14:textId="77777777" w:rsidTr="00CF7D9A">
        <w:tc>
          <w:tcPr>
            <w:tcW w:w="3690" w:type="dxa"/>
          </w:tcPr>
          <w:p w14:paraId="4F48E274" w14:textId="77777777" w:rsidR="00617D40" w:rsidRPr="006F067C" w:rsidRDefault="00617D40" w:rsidP="00617D40">
            <w:pPr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245CB9" w14:textId="6251AFDF" w:rsidR="00617D40" w:rsidRPr="00E32A67" w:rsidRDefault="00617D40" w:rsidP="00617D40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E32A67">
              <w:rPr>
                <w:b/>
                <w:bCs/>
              </w:rPr>
              <w:t>569</w:t>
            </w:r>
          </w:p>
        </w:tc>
        <w:tc>
          <w:tcPr>
            <w:tcW w:w="257" w:type="dxa"/>
            <w:vAlign w:val="bottom"/>
          </w:tcPr>
          <w:p w14:paraId="20060438" w14:textId="77777777" w:rsidR="00617D40" w:rsidRPr="00E32A67" w:rsidRDefault="00617D40" w:rsidP="00617D4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C981C" w14:textId="7BE88D52" w:rsidR="00617D40" w:rsidRPr="00E32A67" w:rsidRDefault="00E32A67" w:rsidP="00617D4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E32A67">
              <w:rPr>
                <w:rFonts w:cs="Times New Roman"/>
                <w:b/>
                <w:bCs/>
                <w:szCs w:val="22"/>
              </w:rPr>
              <w:t>582</w:t>
            </w:r>
          </w:p>
        </w:tc>
        <w:tc>
          <w:tcPr>
            <w:tcW w:w="270" w:type="dxa"/>
            <w:vAlign w:val="bottom"/>
          </w:tcPr>
          <w:p w14:paraId="26C433C1" w14:textId="77777777" w:rsidR="00617D40" w:rsidRPr="00E32A67" w:rsidRDefault="00617D40" w:rsidP="00617D4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0234D3" w14:textId="328FB7FB" w:rsidR="00617D40" w:rsidRPr="00E32A67" w:rsidRDefault="00617D40" w:rsidP="00617D4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32A67">
              <w:rPr>
                <w:b/>
                <w:bCs/>
              </w:rPr>
              <w:t>1,419</w:t>
            </w:r>
          </w:p>
        </w:tc>
        <w:tc>
          <w:tcPr>
            <w:tcW w:w="270" w:type="dxa"/>
            <w:vAlign w:val="bottom"/>
          </w:tcPr>
          <w:p w14:paraId="7FB167F4" w14:textId="77777777" w:rsidR="00617D40" w:rsidRPr="00E32A67" w:rsidRDefault="00617D40" w:rsidP="00617D4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DEBA8" w14:textId="3844199B" w:rsidR="00617D40" w:rsidRPr="00E32A67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32A67">
              <w:rPr>
                <w:b/>
                <w:bCs/>
              </w:rPr>
              <w:t>953</w:t>
            </w:r>
          </w:p>
        </w:tc>
      </w:tr>
    </w:tbl>
    <w:p w14:paraId="015F48F6" w14:textId="7994B773" w:rsidR="003E4D05" w:rsidRPr="00297FA6" w:rsidRDefault="003E4D05" w:rsidP="00FD1D62">
      <w:pPr>
        <w:spacing w:line="240" w:lineRule="auto"/>
        <w:rPr>
          <w:szCs w:val="22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57"/>
        <w:gridCol w:w="1183"/>
        <w:gridCol w:w="270"/>
        <w:gridCol w:w="1260"/>
        <w:gridCol w:w="270"/>
        <w:gridCol w:w="1171"/>
      </w:tblGrid>
      <w:tr w:rsidR="003A26C1" w:rsidRPr="008F1515" w14:paraId="0590383F" w14:textId="77777777" w:rsidTr="00A275BB">
        <w:tc>
          <w:tcPr>
            <w:tcW w:w="3690" w:type="dxa"/>
          </w:tcPr>
          <w:p w14:paraId="0C64E253" w14:textId="758ECFCB" w:rsidR="003A26C1" w:rsidRPr="00A4586A" w:rsidRDefault="003A26C1" w:rsidP="00FD1D62">
            <w:pPr>
              <w:spacing w:line="240" w:lineRule="auto"/>
              <w:rPr>
                <w:rFonts w:cs="Times New Roman"/>
                <w:i/>
                <w:iCs/>
                <w:szCs w:val="22"/>
              </w:rPr>
            </w:pPr>
            <w:r w:rsidRPr="00A4586A">
              <w:rPr>
                <w:rFonts w:cs="Times New Roman"/>
                <w:i/>
                <w:iCs/>
                <w:szCs w:val="22"/>
                <w:lang w:val="en-US"/>
              </w:rPr>
              <w:t>Other non-current assets</w:t>
            </w:r>
          </w:p>
        </w:tc>
        <w:tc>
          <w:tcPr>
            <w:tcW w:w="5581" w:type="dxa"/>
            <w:gridSpan w:val="7"/>
          </w:tcPr>
          <w:p w14:paraId="154B51DD" w14:textId="77777777" w:rsidR="003A26C1" w:rsidRPr="008F1515" w:rsidRDefault="003A26C1" w:rsidP="00FD1D62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</w:p>
        </w:tc>
      </w:tr>
      <w:tr w:rsidR="00FD1D62" w:rsidRPr="00CB736D" w14:paraId="155726A6" w14:textId="77777777" w:rsidTr="007E55ED">
        <w:tc>
          <w:tcPr>
            <w:tcW w:w="3690" w:type="dxa"/>
          </w:tcPr>
          <w:p w14:paraId="1808EFB6" w14:textId="77777777" w:rsidR="00FD1D62" w:rsidRPr="00520A07" w:rsidRDefault="00FD1D62" w:rsidP="00FD1D62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E0E552" w14:textId="1172A868" w:rsidR="00FD1D62" w:rsidRPr="002930DE" w:rsidRDefault="00617D40" w:rsidP="002930D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617D40">
              <w:rPr>
                <w:rFonts w:cs="Times New Roman"/>
                <w:b/>
                <w:bCs/>
                <w:szCs w:val="22"/>
              </w:rPr>
              <w:t>3,129</w:t>
            </w:r>
          </w:p>
        </w:tc>
        <w:tc>
          <w:tcPr>
            <w:tcW w:w="257" w:type="dxa"/>
            <w:vAlign w:val="bottom"/>
          </w:tcPr>
          <w:p w14:paraId="33CA4A37" w14:textId="77777777" w:rsidR="00FD1D62" w:rsidRPr="002930DE" w:rsidRDefault="00FD1D62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728DE822" w14:textId="05CA9E49" w:rsidR="00FD1D62" w:rsidRPr="002930DE" w:rsidRDefault="00FD1D62" w:rsidP="002930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2930DE">
              <w:rPr>
                <w:b/>
                <w:bCs/>
              </w:rPr>
              <w:t>3,</w:t>
            </w:r>
            <w:r w:rsidR="00EA1384">
              <w:rPr>
                <w:b/>
                <w:bCs/>
              </w:rPr>
              <w:t>413</w:t>
            </w:r>
          </w:p>
        </w:tc>
        <w:tc>
          <w:tcPr>
            <w:tcW w:w="270" w:type="dxa"/>
            <w:vAlign w:val="bottom"/>
          </w:tcPr>
          <w:p w14:paraId="490F5D7B" w14:textId="77777777" w:rsidR="00FD1D62" w:rsidRPr="002930DE" w:rsidRDefault="00FD1D62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D821EB5" w14:textId="33FF9FDC" w:rsidR="00FD1D62" w:rsidRPr="002930DE" w:rsidRDefault="00617D40" w:rsidP="002930D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617D40">
              <w:rPr>
                <w:rFonts w:cs="Times New Roman"/>
                <w:b/>
                <w:bCs/>
                <w:szCs w:val="22"/>
              </w:rPr>
              <w:t>2,624</w:t>
            </w:r>
          </w:p>
        </w:tc>
        <w:tc>
          <w:tcPr>
            <w:tcW w:w="270" w:type="dxa"/>
            <w:vAlign w:val="bottom"/>
          </w:tcPr>
          <w:p w14:paraId="33E0FC97" w14:textId="77777777" w:rsidR="00FD1D62" w:rsidRPr="002930DE" w:rsidRDefault="00FD1D62" w:rsidP="007E55E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594709FD" w14:textId="158F9C27" w:rsidR="00FD1D62" w:rsidRPr="002930DE" w:rsidRDefault="00A36C6D" w:rsidP="002930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</w:rPr>
              <w:t>2</w:t>
            </w:r>
            <w:r w:rsidR="00FD1D62" w:rsidRPr="002930DE">
              <w:rPr>
                <w:b/>
                <w:bCs/>
              </w:rPr>
              <w:t>,</w:t>
            </w:r>
            <w:r>
              <w:rPr>
                <w:b/>
                <w:bCs/>
              </w:rPr>
              <w:t>863</w:t>
            </w:r>
          </w:p>
        </w:tc>
      </w:tr>
    </w:tbl>
    <w:p w14:paraId="594EA2E6" w14:textId="38CC2F97" w:rsidR="00FD1D62" w:rsidRPr="00297FA6" w:rsidRDefault="00FD1D62" w:rsidP="00FD1D62">
      <w:pPr>
        <w:spacing w:line="240" w:lineRule="auto"/>
        <w:rPr>
          <w:szCs w:val="22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57"/>
        <w:gridCol w:w="1183"/>
        <w:gridCol w:w="270"/>
        <w:gridCol w:w="1260"/>
        <w:gridCol w:w="270"/>
        <w:gridCol w:w="1171"/>
      </w:tblGrid>
      <w:tr w:rsidR="003A26C1" w:rsidRPr="008F1515" w14:paraId="3AABD5F4" w14:textId="77777777" w:rsidTr="00A275BB">
        <w:tc>
          <w:tcPr>
            <w:tcW w:w="3690" w:type="dxa"/>
          </w:tcPr>
          <w:p w14:paraId="01443D18" w14:textId="7A170C52" w:rsidR="003A26C1" w:rsidRPr="00A4586A" w:rsidRDefault="003A26C1" w:rsidP="00FD1D62">
            <w:pPr>
              <w:spacing w:line="240" w:lineRule="auto"/>
              <w:rPr>
                <w:rFonts w:cs="Times New Roman"/>
                <w:i/>
                <w:iCs/>
                <w:szCs w:val="22"/>
              </w:rPr>
            </w:pPr>
            <w:r w:rsidRPr="00A4586A">
              <w:rPr>
                <w:rFonts w:cs="Times New Roman"/>
                <w:i/>
                <w:iCs/>
                <w:szCs w:val="22"/>
                <w:lang w:val="en-US"/>
              </w:rPr>
              <w:t>Trade payables</w:t>
            </w:r>
          </w:p>
        </w:tc>
        <w:tc>
          <w:tcPr>
            <w:tcW w:w="5581" w:type="dxa"/>
            <w:gridSpan w:val="7"/>
          </w:tcPr>
          <w:p w14:paraId="31E85FB1" w14:textId="77777777" w:rsidR="003A26C1" w:rsidRPr="008F1515" w:rsidRDefault="003A26C1" w:rsidP="00FD1D62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</w:p>
        </w:tc>
      </w:tr>
      <w:tr w:rsidR="00617D40" w:rsidRPr="008F1515" w14:paraId="45B678C1" w14:textId="77777777" w:rsidTr="00CF7D9A">
        <w:tc>
          <w:tcPr>
            <w:tcW w:w="3690" w:type="dxa"/>
          </w:tcPr>
          <w:p w14:paraId="6C380114" w14:textId="77777777" w:rsidR="00617D40" w:rsidRPr="00520A07" w:rsidRDefault="00617D40" w:rsidP="00617D40">
            <w:pPr>
              <w:spacing w:line="240" w:lineRule="auto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3B8E52CE" w14:textId="59D33F13" w:rsidR="00617D40" w:rsidRPr="002930DE" w:rsidRDefault="00617D40" w:rsidP="00D428B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3E6FDB">
              <w:t>-</w:t>
            </w:r>
          </w:p>
        </w:tc>
        <w:tc>
          <w:tcPr>
            <w:tcW w:w="257" w:type="dxa"/>
            <w:vAlign w:val="bottom"/>
          </w:tcPr>
          <w:p w14:paraId="5E0B6A19" w14:textId="77777777" w:rsidR="00617D40" w:rsidRPr="00CB736D" w:rsidRDefault="00617D40" w:rsidP="00617D40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76F222EF" w14:textId="026A412D" w:rsidR="00617D40" w:rsidRPr="002930DE" w:rsidRDefault="00617D40" w:rsidP="00D428BC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</w:pPr>
            <w:r w:rsidRPr="004A68F5">
              <w:t>-</w:t>
            </w:r>
          </w:p>
        </w:tc>
        <w:tc>
          <w:tcPr>
            <w:tcW w:w="270" w:type="dxa"/>
            <w:vAlign w:val="bottom"/>
          </w:tcPr>
          <w:p w14:paraId="42333392" w14:textId="77777777" w:rsidR="00617D40" w:rsidRPr="00CB736D" w:rsidRDefault="00617D40" w:rsidP="00617D40">
            <w:pPr>
              <w:spacing w:line="240" w:lineRule="auto"/>
            </w:pPr>
          </w:p>
        </w:tc>
        <w:tc>
          <w:tcPr>
            <w:tcW w:w="1260" w:type="dxa"/>
          </w:tcPr>
          <w:p w14:paraId="414E2E8C" w14:textId="1C7C161C" w:rsidR="00617D40" w:rsidRPr="00617D40" w:rsidRDefault="00617D40" w:rsidP="00617D4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CF3E2F">
              <w:t>3,449</w:t>
            </w:r>
          </w:p>
        </w:tc>
        <w:tc>
          <w:tcPr>
            <w:tcW w:w="270" w:type="dxa"/>
            <w:vAlign w:val="bottom"/>
          </w:tcPr>
          <w:p w14:paraId="6F5C87C6" w14:textId="77777777" w:rsidR="00617D40" w:rsidRPr="00CB736D" w:rsidRDefault="00617D40" w:rsidP="00617D40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4BD1ABBE" w14:textId="0D99BFF0" w:rsidR="00617D40" w:rsidRPr="002930DE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4A68F5">
              <w:t>1</w:t>
            </w:r>
            <w:r>
              <w:t>33</w:t>
            </w:r>
          </w:p>
        </w:tc>
      </w:tr>
      <w:tr w:rsidR="00617D40" w:rsidRPr="008F1515" w14:paraId="6E0BA152" w14:textId="77777777" w:rsidTr="00CF7D9A">
        <w:tc>
          <w:tcPr>
            <w:tcW w:w="3690" w:type="dxa"/>
          </w:tcPr>
          <w:p w14:paraId="04437110" w14:textId="77777777" w:rsidR="00617D40" w:rsidRPr="00520A07" w:rsidRDefault="00617D40" w:rsidP="00617D40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2A552A56" w14:textId="1827B238" w:rsidR="00617D40" w:rsidRPr="002930DE" w:rsidRDefault="00617D40" w:rsidP="00617D4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 w:rsidRPr="003E6FDB">
              <w:t>26,596</w:t>
            </w:r>
          </w:p>
        </w:tc>
        <w:tc>
          <w:tcPr>
            <w:tcW w:w="257" w:type="dxa"/>
            <w:vAlign w:val="bottom"/>
          </w:tcPr>
          <w:p w14:paraId="2045EF93" w14:textId="77777777" w:rsidR="00617D40" w:rsidRPr="00CB736D" w:rsidRDefault="00617D40" w:rsidP="00617D40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36049512" w14:textId="026E39AA" w:rsidR="00617D40" w:rsidRPr="002930DE" w:rsidRDefault="00617D40" w:rsidP="00617D4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11</w:t>
            </w:r>
            <w:r w:rsidRPr="004A68F5">
              <w:t>,</w:t>
            </w:r>
            <w:r>
              <w:t>243</w:t>
            </w:r>
          </w:p>
        </w:tc>
        <w:tc>
          <w:tcPr>
            <w:tcW w:w="270" w:type="dxa"/>
            <w:vAlign w:val="bottom"/>
          </w:tcPr>
          <w:p w14:paraId="68D7B5FE" w14:textId="77777777" w:rsidR="00617D40" w:rsidRPr="00CB736D" w:rsidRDefault="00617D40" w:rsidP="00617D40">
            <w:pPr>
              <w:spacing w:line="240" w:lineRule="auto"/>
            </w:pPr>
          </w:p>
        </w:tc>
        <w:tc>
          <w:tcPr>
            <w:tcW w:w="1260" w:type="dxa"/>
          </w:tcPr>
          <w:p w14:paraId="366DC50A" w14:textId="5F68F87A" w:rsidR="00617D40" w:rsidRPr="002930DE" w:rsidRDefault="00617D40" w:rsidP="00617D4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CF3E2F">
              <w:t>22,514</w:t>
            </w:r>
          </w:p>
        </w:tc>
        <w:tc>
          <w:tcPr>
            <w:tcW w:w="270" w:type="dxa"/>
            <w:vAlign w:val="bottom"/>
          </w:tcPr>
          <w:p w14:paraId="2C2CDC76" w14:textId="77777777" w:rsidR="00617D40" w:rsidRPr="00CB736D" w:rsidRDefault="00617D40" w:rsidP="00617D40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50126DD0" w14:textId="1E8CB157" w:rsidR="00617D40" w:rsidRPr="002930DE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>
              <w:t>10</w:t>
            </w:r>
            <w:r w:rsidRPr="004A68F5">
              <w:t>,</w:t>
            </w:r>
            <w:r>
              <w:t>0</w:t>
            </w:r>
            <w:r w:rsidRPr="004A68F5">
              <w:t>7</w:t>
            </w:r>
            <w:r>
              <w:t>4</w:t>
            </w:r>
          </w:p>
        </w:tc>
      </w:tr>
      <w:tr w:rsidR="00617D40" w:rsidRPr="008F1515" w14:paraId="22B196CF" w14:textId="77777777" w:rsidTr="00CF7D9A">
        <w:tc>
          <w:tcPr>
            <w:tcW w:w="3690" w:type="dxa"/>
          </w:tcPr>
          <w:p w14:paraId="4F38C20C" w14:textId="77777777" w:rsidR="00617D40" w:rsidRPr="006F067C" w:rsidRDefault="00617D40" w:rsidP="00617D40">
            <w:pPr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79188E" w14:textId="45ECBA8D" w:rsidR="00617D40" w:rsidRPr="00617D40" w:rsidRDefault="00617D40" w:rsidP="00617D40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26,596</w:t>
            </w:r>
          </w:p>
        </w:tc>
        <w:tc>
          <w:tcPr>
            <w:tcW w:w="257" w:type="dxa"/>
            <w:vAlign w:val="bottom"/>
          </w:tcPr>
          <w:p w14:paraId="73AFE363" w14:textId="77777777" w:rsidR="00617D40" w:rsidRPr="00617D40" w:rsidRDefault="00617D40" w:rsidP="00617D4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34B12" w14:textId="4BAE0B99" w:rsidR="00617D40" w:rsidRPr="00617D40" w:rsidRDefault="00617D40" w:rsidP="00617D4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11,243</w:t>
            </w:r>
          </w:p>
        </w:tc>
        <w:tc>
          <w:tcPr>
            <w:tcW w:w="270" w:type="dxa"/>
            <w:vAlign w:val="bottom"/>
          </w:tcPr>
          <w:p w14:paraId="2253BFFE" w14:textId="77777777" w:rsidR="00617D40" w:rsidRPr="00617D40" w:rsidRDefault="00617D40" w:rsidP="00617D4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F92D92" w14:textId="59114506" w:rsidR="00617D40" w:rsidRPr="00617D40" w:rsidRDefault="00617D40" w:rsidP="00617D4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25,963</w:t>
            </w:r>
          </w:p>
        </w:tc>
        <w:tc>
          <w:tcPr>
            <w:tcW w:w="270" w:type="dxa"/>
            <w:vAlign w:val="bottom"/>
          </w:tcPr>
          <w:p w14:paraId="4F55F9A7" w14:textId="77777777" w:rsidR="00617D40" w:rsidRPr="00617D40" w:rsidRDefault="00617D40" w:rsidP="00617D4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75DAE" w14:textId="3BE3E2B5" w:rsidR="00617D40" w:rsidRPr="00617D40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10,207</w:t>
            </w:r>
          </w:p>
        </w:tc>
      </w:tr>
    </w:tbl>
    <w:p w14:paraId="0C4A8C20" w14:textId="196CA5DE" w:rsidR="00FD1D62" w:rsidRPr="00297FA6" w:rsidRDefault="00FD1D62" w:rsidP="00FD1D62">
      <w:pPr>
        <w:spacing w:line="240" w:lineRule="auto"/>
        <w:rPr>
          <w:szCs w:val="22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57"/>
        <w:gridCol w:w="1183"/>
        <w:gridCol w:w="270"/>
        <w:gridCol w:w="1260"/>
        <w:gridCol w:w="270"/>
        <w:gridCol w:w="1171"/>
      </w:tblGrid>
      <w:tr w:rsidR="003A26C1" w:rsidRPr="008F1515" w14:paraId="03E94269" w14:textId="77777777" w:rsidTr="00A275BB">
        <w:tc>
          <w:tcPr>
            <w:tcW w:w="3690" w:type="dxa"/>
          </w:tcPr>
          <w:p w14:paraId="647266D3" w14:textId="3192B933" w:rsidR="003A26C1" w:rsidRPr="00A4586A" w:rsidRDefault="003A26C1" w:rsidP="00FD1D62">
            <w:pPr>
              <w:spacing w:line="240" w:lineRule="auto"/>
              <w:rPr>
                <w:rFonts w:cs="Times New Roman"/>
                <w:i/>
                <w:iCs/>
                <w:szCs w:val="22"/>
              </w:rPr>
            </w:pPr>
            <w:r w:rsidRPr="00A4586A">
              <w:rPr>
                <w:rFonts w:cs="Times New Roman"/>
                <w:i/>
                <w:iCs/>
                <w:szCs w:val="22"/>
                <w:lang w:val="en-US"/>
              </w:rPr>
              <w:t>Other current payables</w:t>
            </w:r>
          </w:p>
        </w:tc>
        <w:tc>
          <w:tcPr>
            <w:tcW w:w="5581" w:type="dxa"/>
            <w:gridSpan w:val="7"/>
          </w:tcPr>
          <w:p w14:paraId="13DF987A" w14:textId="77777777" w:rsidR="003A26C1" w:rsidRPr="008F1515" w:rsidRDefault="003A26C1" w:rsidP="00FD1D62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</w:p>
        </w:tc>
      </w:tr>
      <w:tr w:rsidR="00617D40" w:rsidRPr="008F1515" w14:paraId="0C6A97EF" w14:textId="77777777" w:rsidTr="00CF7D9A">
        <w:tc>
          <w:tcPr>
            <w:tcW w:w="3690" w:type="dxa"/>
          </w:tcPr>
          <w:p w14:paraId="2341C6E1" w14:textId="77777777" w:rsidR="00617D40" w:rsidRPr="00520A07" w:rsidRDefault="00617D40" w:rsidP="00617D40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</w:tcPr>
          <w:p w14:paraId="2D777C48" w14:textId="22A4F32A" w:rsidR="00617D40" w:rsidRPr="002930DE" w:rsidRDefault="00617D40" w:rsidP="00617D4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 w:rsidRPr="002D5201">
              <w:t>1,378</w:t>
            </w:r>
          </w:p>
        </w:tc>
        <w:tc>
          <w:tcPr>
            <w:tcW w:w="257" w:type="dxa"/>
            <w:vAlign w:val="bottom"/>
          </w:tcPr>
          <w:p w14:paraId="5BE7A820" w14:textId="77777777" w:rsidR="00617D40" w:rsidRPr="00CB736D" w:rsidRDefault="00617D40" w:rsidP="00617D40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6129C8E3" w14:textId="73DDAFC9" w:rsidR="00617D40" w:rsidRPr="002930DE" w:rsidRDefault="00617D40" w:rsidP="00617D4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CE716D">
              <w:t>1,</w:t>
            </w:r>
            <w:r>
              <w:t>4</w:t>
            </w:r>
            <w:r w:rsidRPr="00CE716D">
              <w:t>5</w:t>
            </w:r>
            <w:r>
              <w:t>9</w:t>
            </w:r>
          </w:p>
        </w:tc>
        <w:tc>
          <w:tcPr>
            <w:tcW w:w="270" w:type="dxa"/>
            <w:vAlign w:val="bottom"/>
          </w:tcPr>
          <w:p w14:paraId="1B0C9092" w14:textId="77777777" w:rsidR="00617D40" w:rsidRPr="00CB736D" w:rsidRDefault="00617D40" w:rsidP="00617D40">
            <w:pPr>
              <w:spacing w:line="240" w:lineRule="auto"/>
            </w:pPr>
          </w:p>
        </w:tc>
        <w:tc>
          <w:tcPr>
            <w:tcW w:w="1260" w:type="dxa"/>
          </w:tcPr>
          <w:p w14:paraId="4C12FE4A" w14:textId="380B9BE4" w:rsidR="00617D40" w:rsidRPr="002930DE" w:rsidRDefault="00617D40" w:rsidP="00617D4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211CF1">
              <w:t>1,372</w:t>
            </w:r>
          </w:p>
        </w:tc>
        <w:tc>
          <w:tcPr>
            <w:tcW w:w="270" w:type="dxa"/>
            <w:vAlign w:val="bottom"/>
          </w:tcPr>
          <w:p w14:paraId="0FB24124" w14:textId="77777777" w:rsidR="00617D40" w:rsidRPr="00CB736D" w:rsidRDefault="00617D40" w:rsidP="00617D40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4479B6E7" w14:textId="3B310D8B" w:rsidR="00617D40" w:rsidRPr="002930DE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CE716D">
              <w:t>1,</w:t>
            </w:r>
            <w:r>
              <w:t>41</w:t>
            </w:r>
            <w:r w:rsidRPr="00CE716D">
              <w:t>8</w:t>
            </w:r>
          </w:p>
        </w:tc>
      </w:tr>
      <w:tr w:rsidR="00617D40" w:rsidRPr="008F1515" w14:paraId="2A45F776" w14:textId="77777777" w:rsidTr="00CF7D9A">
        <w:tc>
          <w:tcPr>
            <w:tcW w:w="3690" w:type="dxa"/>
          </w:tcPr>
          <w:p w14:paraId="40A24C6E" w14:textId="77777777" w:rsidR="00617D40" w:rsidRPr="00520A07" w:rsidRDefault="00617D40" w:rsidP="00617D40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2D5B0030" w14:textId="2D114D27" w:rsidR="00617D40" w:rsidRPr="002930DE" w:rsidRDefault="00617D40" w:rsidP="00617D4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cs/>
                <w:lang w:bidi="th-TH"/>
              </w:rPr>
            </w:pPr>
            <w:r w:rsidRPr="002D5201">
              <w:t>3,243</w:t>
            </w:r>
          </w:p>
        </w:tc>
        <w:tc>
          <w:tcPr>
            <w:tcW w:w="257" w:type="dxa"/>
            <w:vAlign w:val="bottom"/>
          </w:tcPr>
          <w:p w14:paraId="1722FE51" w14:textId="77777777" w:rsidR="00617D40" w:rsidRPr="00CB736D" w:rsidRDefault="00617D40" w:rsidP="00617D40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34832AD7" w14:textId="1803DFC9" w:rsidR="00617D40" w:rsidRPr="002930DE" w:rsidRDefault="00617D40" w:rsidP="00617D4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6</w:t>
            </w:r>
            <w:r w:rsidRPr="00CE716D">
              <w:t>,</w:t>
            </w:r>
            <w:r>
              <w:t>62</w:t>
            </w:r>
            <w:r w:rsidRPr="00CE716D">
              <w:t>8</w:t>
            </w:r>
          </w:p>
        </w:tc>
        <w:tc>
          <w:tcPr>
            <w:tcW w:w="270" w:type="dxa"/>
            <w:vAlign w:val="bottom"/>
          </w:tcPr>
          <w:p w14:paraId="270F4389" w14:textId="77777777" w:rsidR="00617D40" w:rsidRPr="00CB736D" w:rsidRDefault="00617D40" w:rsidP="00617D40">
            <w:pPr>
              <w:spacing w:line="240" w:lineRule="auto"/>
            </w:pPr>
          </w:p>
        </w:tc>
        <w:tc>
          <w:tcPr>
            <w:tcW w:w="1260" w:type="dxa"/>
          </w:tcPr>
          <w:p w14:paraId="0F9EB8E9" w14:textId="306849A1" w:rsidR="00617D40" w:rsidRPr="002930DE" w:rsidRDefault="00617D40" w:rsidP="00617D4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211CF1">
              <w:t>2,918</w:t>
            </w:r>
          </w:p>
        </w:tc>
        <w:tc>
          <w:tcPr>
            <w:tcW w:w="270" w:type="dxa"/>
            <w:vAlign w:val="bottom"/>
          </w:tcPr>
          <w:p w14:paraId="572889D3" w14:textId="77777777" w:rsidR="00617D40" w:rsidRPr="00CB736D" w:rsidRDefault="00617D40" w:rsidP="00617D40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493C52EC" w14:textId="088C560F" w:rsidR="00617D40" w:rsidRPr="002930DE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>
              <w:t>6</w:t>
            </w:r>
            <w:r w:rsidRPr="00CE716D">
              <w:t>,</w:t>
            </w:r>
            <w:r>
              <w:t>301</w:t>
            </w:r>
          </w:p>
        </w:tc>
      </w:tr>
      <w:tr w:rsidR="00617D40" w:rsidRPr="008F1515" w14:paraId="74E48D45" w14:textId="77777777" w:rsidTr="00CF7D9A">
        <w:tc>
          <w:tcPr>
            <w:tcW w:w="3690" w:type="dxa"/>
          </w:tcPr>
          <w:p w14:paraId="59332788" w14:textId="77777777" w:rsidR="00617D40" w:rsidRPr="006F067C" w:rsidRDefault="00617D40" w:rsidP="00617D40">
            <w:pPr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80790E" w14:textId="0BC9A22B" w:rsidR="00617D40" w:rsidRPr="00617D40" w:rsidRDefault="00617D40" w:rsidP="00617D40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4,621</w:t>
            </w:r>
          </w:p>
        </w:tc>
        <w:tc>
          <w:tcPr>
            <w:tcW w:w="257" w:type="dxa"/>
            <w:vAlign w:val="bottom"/>
          </w:tcPr>
          <w:p w14:paraId="4DB0D019" w14:textId="77777777" w:rsidR="00617D40" w:rsidRPr="00617D40" w:rsidRDefault="00617D40" w:rsidP="00617D4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C29E6" w14:textId="4FB923FB" w:rsidR="00617D40" w:rsidRPr="00617D40" w:rsidRDefault="00617D40" w:rsidP="00617D4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8,087</w:t>
            </w:r>
          </w:p>
        </w:tc>
        <w:tc>
          <w:tcPr>
            <w:tcW w:w="270" w:type="dxa"/>
            <w:vAlign w:val="bottom"/>
          </w:tcPr>
          <w:p w14:paraId="205015BA" w14:textId="77777777" w:rsidR="00617D40" w:rsidRPr="00617D40" w:rsidRDefault="00617D40" w:rsidP="00617D4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5E4AC0" w14:textId="2BDD8121" w:rsidR="00617D40" w:rsidRPr="00617D40" w:rsidRDefault="00617D40" w:rsidP="00617D4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4,290</w:t>
            </w:r>
          </w:p>
        </w:tc>
        <w:tc>
          <w:tcPr>
            <w:tcW w:w="270" w:type="dxa"/>
            <w:vAlign w:val="bottom"/>
          </w:tcPr>
          <w:p w14:paraId="2B667AD9" w14:textId="77777777" w:rsidR="00617D40" w:rsidRPr="00617D40" w:rsidRDefault="00617D40" w:rsidP="00617D4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39B2B" w14:textId="140F5AAE" w:rsidR="00617D40" w:rsidRPr="00617D40" w:rsidRDefault="00617D40" w:rsidP="00617D4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7,719</w:t>
            </w:r>
          </w:p>
        </w:tc>
      </w:tr>
    </w:tbl>
    <w:p w14:paraId="0D06EB43" w14:textId="77777777" w:rsidR="00E43D48" w:rsidRPr="00A93DE8" w:rsidRDefault="00E43D48" w:rsidP="009B66F9">
      <w:pPr>
        <w:spacing w:line="240" w:lineRule="auto"/>
        <w:rPr>
          <w:lang w:val="en-US"/>
        </w:rPr>
      </w:pPr>
    </w:p>
    <w:p w14:paraId="44B0F9C8" w14:textId="1C28A3D1" w:rsidR="003A26C1" w:rsidRDefault="00A93DE8" w:rsidP="00E43D48">
      <w:pPr>
        <w:ind w:firstLine="567"/>
        <w:rPr>
          <w:cs/>
          <w:lang w:bidi="th-TH"/>
        </w:rPr>
      </w:pPr>
      <w:r>
        <w:rPr>
          <w:rFonts w:cs="Times New Roman"/>
          <w:b/>
          <w:bCs/>
          <w:i/>
          <w:iCs/>
          <w:szCs w:val="22"/>
        </w:rPr>
        <w:t xml:space="preserve">The Board </w:t>
      </w:r>
      <w:r w:rsidR="00292F88">
        <w:rPr>
          <w:rFonts w:cs="Times New Roman"/>
          <w:b/>
          <w:bCs/>
          <w:i/>
          <w:iCs/>
          <w:szCs w:val="22"/>
        </w:rPr>
        <w:t>o</w:t>
      </w:r>
      <w:r>
        <w:rPr>
          <w:rFonts w:cs="Times New Roman"/>
          <w:b/>
          <w:bCs/>
          <w:i/>
          <w:iCs/>
          <w:szCs w:val="22"/>
        </w:rPr>
        <w:t>f Director and k</w:t>
      </w:r>
      <w:r w:rsidRPr="00B17AC6">
        <w:rPr>
          <w:rFonts w:cs="Times New Roman"/>
          <w:b/>
          <w:bCs/>
          <w:i/>
          <w:iCs/>
          <w:szCs w:val="22"/>
        </w:rPr>
        <w:t xml:space="preserve">ey </w:t>
      </w:r>
      <w:r w:rsidRPr="00E43D48">
        <w:rPr>
          <w:rFonts w:cs="Times New Roman"/>
          <w:b/>
          <w:bCs/>
          <w:i/>
          <w:iCs/>
          <w:szCs w:val="22"/>
        </w:rPr>
        <w:t>management personal</w:t>
      </w:r>
      <w:r w:rsidRPr="00E43D48">
        <w:rPr>
          <w:b/>
          <w:bCs/>
        </w:rPr>
        <w:t xml:space="preserve"> </w:t>
      </w:r>
      <w:r w:rsidR="00E43D48" w:rsidRPr="00E43D48">
        <w:rPr>
          <w:rFonts w:cs="Times New Roman"/>
          <w:b/>
          <w:bCs/>
          <w:i/>
          <w:iCs/>
          <w:szCs w:val="22"/>
        </w:rPr>
        <w:t>compensation</w:t>
      </w:r>
    </w:p>
    <w:p w14:paraId="7CE8F56A" w14:textId="77777777" w:rsidR="00E43D48" w:rsidRDefault="00E43D48" w:rsidP="009B66F9">
      <w:pPr>
        <w:spacing w:line="240" w:lineRule="auto"/>
        <w:rPr>
          <w:cs/>
          <w:lang w:bidi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61"/>
        <w:gridCol w:w="1179"/>
        <w:gridCol w:w="270"/>
        <w:gridCol w:w="1269"/>
        <w:gridCol w:w="252"/>
        <w:gridCol w:w="1188"/>
      </w:tblGrid>
      <w:tr w:rsidR="00297FA6" w:rsidRPr="008F1515" w14:paraId="713D7F71" w14:textId="77777777" w:rsidTr="00EF76B6">
        <w:tc>
          <w:tcPr>
            <w:tcW w:w="3690" w:type="dxa"/>
          </w:tcPr>
          <w:p w14:paraId="7A5F76B3" w14:textId="15F7E70B" w:rsidR="00297FA6" w:rsidRPr="00B17AC6" w:rsidRDefault="00297FA6" w:rsidP="007E1209">
            <w:pPr>
              <w:tabs>
                <w:tab w:val="left" w:pos="524"/>
              </w:tabs>
              <w:spacing w:line="240" w:lineRule="auto"/>
              <w:ind w:left="424" w:hanging="424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3B59B67A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7BBA2D20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3062176B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709" w:type="dxa"/>
            <w:gridSpan w:val="3"/>
          </w:tcPr>
          <w:p w14:paraId="3E2921D6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4B03F0E6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297FA6" w:rsidRPr="008F1515" w14:paraId="4CF9FFBF" w14:textId="77777777" w:rsidTr="00EF76B6">
        <w:tc>
          <w:tcPr>
            <w:tcW w:w="3690" w:type="dxa"/>
          </w:tcPr>
          <w:p w14:paraId="69C4411E" w14:textId="62675B2C" w:rsidR="00297FA6" w:rsidRPr="00972D1E" w:rsidRDefault="00297FA6" w:rsidP="007E1209">
            <w:pPr>
              <w:pStyle w:val="acctmergecolhdg"/>
              <w:spacing w:line="240" w:lineRule="auto"/>
              <w:ind w:left="433"/>
              <w:jc w:val="lef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9030DCB" w14:textId="37F3962A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CA57CC">
              <w:rPr>
                <w:rFonts w:cs="Times New Roman"/>
                <w:b w:val="0"/>
                <w:bCs/>
                <w:szCs w:val="22"/>
              </w:rPr>
              <w:t>2</w:t>
            </w:r>
          </w:p>
        </w:tc>
        <w:tc>
          <w:tcPr>
            <w:tcW w:w="261" w:type="dxa"/>
          </w:tcPr>
          <w:p w14:paraId="7534DBD1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9" w:type="dxa"/>
          </w:tcPr>
          <w:p w14:paraId="07E1CE2D" w14:textId="76F4C294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CA57CC">
              <w:rPr>
                <w:rFonts w:cs="Times New Roman"/>
                <w:b w:val="0"/>
                <w:bCs/>
                <w:szCs w:val="22"/>
              </w:rPr>
              <w:t>1</w:t>
            </w:r>
          </w:p>
        </w:tc>
        <w:tc>
          <w:tcPr>
            <w:tcW w:w="270" w:type="dxa"/>
          </w:tcPr>
          <w:p w14:paraId="7CAF4187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69" w:type="dxa"/>
          </w:tcPr>
          <w:p w14:paraId="6A71C62F" w14:textId="05477B4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CA57CC">
              <w:rPr>
                <w:rFonts w:cs="Times New Roman"/>
                <w:b w:val="0"/>
                <w:bCs/>
                <w:szCs w:val="22"/>
              </w:rPr>
              <w:t>2</w:t>
            </w:r>
          </w:p>
        </w:tc>
        <w:tc>
          <w:tcPr>
            <w:tcW w:w="252" w:type="dxa"/>
          </w:tcPr>
          <w:p w14:paraId="29CCF9E1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8" w:type="dxa"/>
          </w:tcPr>
          <w:p w14:paraId="379AE96E" w14:textId="1A3C2D4D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CA57CC">
              <w:rPr>
                <w:rFonts w:cs="Times New Roman"/>
                <w:b w:val="0"/>
                <w:bCs/>
                <w:szCs w:val="22"/>
              </w:rPr>
              <w:t>1</w:t>
            </w:r>
          </w:p>
        </w:tc>
      </w:tr>
      <w:tr w:rsidR="00297FA6" w:rsidRPr="008F1515" w14:paraId="39EA116A" w14:textId="77777777" w:rsidTr="00EF76B6">
        <w:tc>
          <w:tcPr>
            <w:tcW w:w="3690" w:type="dxa"/>
          </w:tcPr>
          <w:p w14:paraId="625E1D9D" w14:textId="77777777" w:rsidR="00297FA6" w:rsidRPr="00454B75" w:rsidRDefault="00297FA6" w:rsidP="00297FA6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589" w:type="dxa"/>
            <w:gridSpan w:val="7"/>
          </w:tcPr>
          <w:p w14:paraId="4FA2F6FC" w14:textId="77777777" w:rsidR="00297FA6" w:rsidRPr="008F1515" w:rsidRDefault="00297FA6" w:rsidP="00297FA6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297FA6" w:rsidRPr="008F1515" w14:paraId="0F16B603" w14:textId="77777777" w:rsidTr="00EF76B6">
        <w:tc>
          <w:tcPr>
            <w:tcW w:w="3690" w:type="dxa"/>
          </w:tcPr>
          <w:p w14:paraId="02F153BA" w14:textId="77777777" w:rsidR="00B17AC6" w:rsidRPr="00720360" w:rsidRDefault="00B17AC6" w:rsidP="00B17AC6">
            <w:pPr>
              <w:spacing w:line="240" w:lineRule="auto"/>
              <w:ind w:left="102" w:hanging="102"/>
              <w:rPr>
                <w:b/>
                <w:bCs/>
                <w:i/>
                <w:iCs/>
                <w:lang w:val="en-US" w:bidi="th-TH"/>
              </w:rPr>
            </w:pPr>
            <w:r w:rsidRPr="00720360">
              <w:rPr>
                <w:b/>
                <w:bCs/>
                <w:i/>
                <w:iCs/>
                <w:lang w:val="en-US" w:bidi="th-TH"/>
              </w:rPr>
              <w:t xml:space="preserve">For the three-month period ended </w:t>
            </w:r>
          </w:p>
          <w:p w14:paraId="2FDDA076" w14:textId="7DFD05BF" w:rsidR="00297FA6" w:rsidRPr="00454B75" w:rsidRDefault="00B17AC6" w:rsidP="00617952">
            <w:pPr>
              <w:tabs>
                <w:tab w:val="left" w:pos="228"/>
                <w:tab w:val="left" w:pos="429"/>
              </w:tabs>
              <w:spacing w:line="240" w:lineRule="auto"/>
              <w:rPr>
                <w:rFonts w:cs="Times New Roman"/>
                <w:szCs w:val="22"/>
              </w:rPr>
            </w:pPr>
            <w:r w:rsidRPr="00720360">
              <w:rPr>
                <w:b/>
                <w:bCs/>
                <w:i/>
                <w:iCs/>
                <w:lang w:val="en-US" w:bidi="th-TH"/>
              </w:rPr>
              <w:t xml:space="preserve">    </w:t>
            </w:r>
            <w:r w:rsidR="00617952" w:rsidRPr="00720360">
              <w:rPr>
                <w:b/>
                <w:bCs/>
                <w:i/>
                <w:iCs/>
                <w:lang w:val="en-US" w:bidi="th-TH"/>
              </w:rPr>
              <w:t xml:space="preserve">    </w:t>
            </w:r>
            <w:r w:rsidRPr="00720360">
              <w:rPr>
                <w:b/>
                <w:bCs/>
                <w:i/>
                <w:iCs/>
                <w:lang w:val="en-US" w:bidi="th-TH"/>
              </w:rPr>
              <w:t>3</w:t>
            </w:r>
            <w:r w:rsidR="005F0BDE">
              <w:rPr>
                <w:b/>
                <w:bCs/>
                <w:i/>
                <w:iCs/>
                <w:lang w:val="en-US" w:bidi="th-TH"/>
              </w:rPr>
              <w:t>0</w:t>
            </w:r>
            <w:r w:rsidRPr="00720360">
              <w:rPr>
                <w:b/>
                <w:bCs/>
                <w:i/>
                <w:iCs/>
                <w:lang w:val="en-US" w:bidi="th-TH"/>
              </w:rPr>
              <w:t xml:space="preserve"> </w:t>
            </w:r>
            <w:r w:rsidR="005F0BDE">
              <w:rPr>
                <w:b/>
                <w:bCs/>
                <w:i/>
                <w:iCs/>
                <w:lang w:val="en-US" w:bidi="th-TH"/>
              </w:rPr>
              <w:t>June</w:t>
            </w:r>
          </w:p>
        </w:tc>
        <w:tc>
          <w:tcPr>
            <w:tcW w:w="5589" w:type="dxa"/>
            <w:gridSpan w:val="7"/>
          </w:tcPr>
          <w:p w14:paraId="64619825" w14:textId="77777777" w:rsidR="00297FA6" w:rsidRPr="008F1515" w:rsidRDefault="00297FA6" w:rsidP="00297FA6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</w:p>
        </w:tc>
      </w:tr>
      <w:tr w:rsidR="00617D40" w:rsidRPr="008F1515" w14:paraId="32358E52" w14:textId="77777777" w:rsidTr="00EF76B6">
        <w:trPr>
          <w:trHeight w:val="110"/>
        </w:trPr>
        <w:tc>
          <w:tcPr>
            <w:tcW w:w="3690" w:type="dxa"/>
          </w:tcPr>
          <w:p w14:paraId="4830B253" w14:textId="7B5A8D5F" w:rsidR="00617D40" w:rsidRPr="00B17AC6" w:rsidRDefault="00617D40" w:rsidP="00617D40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Short-term employee benefits</w:t>
            </w:r>
          </w:p>
        </w:tc>
        <w:tc>
          <w:tcPr>
            <w:tcW w:w="1170" w:type="dxa"/>
          </w:tcPr>
          <w:p w14:paraId="0F35F0FF" w14:textId="170B20D9" w:rsidR="00617D40" w:rsidRPr="0024424D" w:rsidRDefault="00617D40" w:rsidP="00617D4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AB0BB8">
              <w:t>6,083</w:t>
            </w:r>
          </w:p>
        </w:tc>
        <w:tc>
          <w:tcPr>
            <w:tcW w:w="261" w:type="dxa"/>
          </w:tcPr>
          <w:p w14:paraId="236B2E1F" w14:textId="77777777" w:rsidR="00617D40" w:rsidRPr="0024424D" w:rsidRDefault="00617D40" w:rsidP="00617D40">
            <w:pPr>
              <w:spacing w:line="240" w:lineRule="auto"/>
            </w:pPr>
          </w:p>
        </w:tc>
        <w:tc>
          <w:tcPr>
            <w:tcW w:w="1179" w:type="dxa"/>
          </w:tcPr>
          <w:p w14:paraId="61D519AD" w14:textId="10404FC8" w:rsidR="00617D40" w:rsidRPr="0024424D" w:rsidRDefault="00617D40" w:rsidP="00617D4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t>6</w:t>
            </w:r>
            <w:r w:rsidRPr="00C86F02">
              <w:t>,</w:t>
            </w:r>
            <w:r>
              <w:t>451</w:t>
            </w:r>
          </w:p>
        </w:tc>
        <w:tc>
          <w:tcPr>
            <w:tcW w:w="270" w:type="dxa"/>
          </w:tcPr>
          <w:p w14:paraId="4746E773" w14:textId="77777777" w:rsidR="00617D40" w:rsidRPr="0024424D" w:rsidRDefault="00617D40" w:rsidP="00617D40">
            <w:pPr>
              <w:spacing w:line="240" w:lineRule="auto"/>
            </w:pPr>
          </w:p>
        </w:tc>
        <w:tc>
          <w:tcPr>
            <w:tcW w:w="1269" w:type="dxa"/>
          </w:tcPr>
          <w:p w14:paraId="062A0C4F" w14:textId="7EB806EF" w:rsidR="00617D40" w:rsidRPr="0024424D" w:rsidRDefault="00617D40" w:rsidP="00617D4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2602AF">
              <w:t>6,083</w:t>
            </w:r>
          </w:p>
        </w:tc>
        <w:tc>
          <w:tcPr>
            <w:tcW w:w="252" w:type="dxa"/>
          </w:tcPr>
          <w:p w14:paraId="1626EAE6" w14:textId="77777777" w:rsidR="00617D40" w:rsidRPr="0024424D" w:rsidRDefault="00617D40" w:rsidP="00617D40">
            <w:pPr>
              <w:spacing w:line="240" w:lineRule="auto"/>
            </w:pPr>
          </w:p>
        </w:tc>
        <w:tc>
          <w:tcPr>
            <w:tcW w:w="1188" w:type="dxa"/>
          </w:tcPr>
          <w:p w14:paraId="6E0E35DF" w14:textId="554B3646" w:rsidR="00617D40" w:rsidRPr="0024424D" w:rsidRDefault="00617D40" w:rsidP="00617D4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>
              <w:t>6</w:t>
            </w:r>
            <w:r w:rsidRPr="00C86F02">
              <w:t>,</w:t>
            </w:r>
            <w:r>
              <w:t>451</w:t>
            </w:r>
          </w:p>
        </w:tc>
      </w:tr>
      <w:tr w:rsidR="00617D40" w:rsidRPr="008F1515" w14:paraId="665DC917" w14:textId="77777777" w:rsidTr="00E32A67">
        <w:tc>
          <w:tcPr>
            <w:tcW w:w="3690" w:type="dxa"/>
          </w:tcPr>
          <w:p w14:paraId="126754B0" w14:textId="5BEE7171" w:rsidR="00617D40" w:rsidRPr="00B17AC6" w:rsidRDefault="00617D40" w:rsidP="00617D40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Post-employment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288FC6" w14:textId="20F7DA09" w:rsidR="00617D40" w:rsidRPr="0024424D" w:rsidRDefault="00617D40" w:rsidP="00617D4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AB0BB8">
              <w:t>568</w:t>
            </w:r>
          </w:p>
        </w:tc>
        <w:tc>
          <w:tcPr>
            <w:tcW w:w="261" w:type="dxa"/>
          </w:tcPr>
          <w:p w14:paraId="2C205C5F" w14:textId="77777777" w:rsidR="00617D40" w:rsidRPr="0024424D" w:rsidRDefault="00617D40" w:rsidP="00617D40">
            <w:pPr>
              <w:spacing w:line="240" w:lineRule="auto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0848040" w14:textId="0018E86E" w:rsidR="00617D40" w:rsidRPr="0024424D" w:rsidRDefault="00617D40" w:rsidP="00617D4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t>671</w:t>
            </w:r>
          </w:p>
        </w:tc>
        <w:tc>
          <w:tcPr>
            <w:tcW w:w="270" w:type="dxa"/>
          </w:tcPr>
          <w:p w14:paraId="26390BFD" w14:textId="77777777" w:rsidR="00617D40" w:rsidRPr="0024424D" w:rsidRDefault="00617D40" w:rsidP="00617D40">
            <w:pPr>
              <w:spacing w:line="240" w:lineRule="auto"/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58DC2BF" w14:textId="74EF082A" w:rsidR="00617D40" w:rsidRPr="0024424D" w:rsidRDefault="00617D40" w:rsidP="00617D4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2602AF">
              <w:t>568</w:t>
            </w:r>
          </w:p>
        </w:tc>
        <w:tc>
          <w:tcPr>
            <w:tcW w:w="252" w:type="dxa"/>
          </w:tcPr>
          <w:p w14:paraId="5A75116C" w14:textId="77777777" w:rsidR="00617D40" w:rsidRPr="0024424D" w:rsidRDefault="00617D40" w:rsidP="00617D40">
            <w:pPr>
              <w:spacing w:line="240" w:lineRule="auto"/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82A35C6" w14:textId="3427398D" w:rsidR="00617D40" w:rsidRPr="0024424D" w:rsidRDefault="00617D40" w:rsidP="00617D4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>
              <w:t>671</w:t>
            </w:r>
          </w:p>
        </w:tc>
      </w:tr>
      <w:tr w:rsidR="00617D40" w:rsidRPr="008F1515" w14:paraId="58D9DA80" w14:textId="77777777" w:rsidTr="00E32A67">
        <w:tc>
          <w:tcPr>
            <w:tcW w:w="3690" w:type="dxa"/>
          </w:tcPr>
          <w:p w14:paraId="71B6E128" w14:textId="69D84087" w:rsidR="00617D40" w:rsidRPr="00B17AC6" w:rsidRDefault="00617D40" w:rsidP="00617D40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B17AC6">
              <w:rPr>
                <w:b/>
                <w:bCs/>
                <w:lang w:val="en-US" w:bidi="th-TH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E8BBBD" w14:textId="5F743D65" w:rsidR="00617D40" w:rsidRPr="00617D40" w:rsidRDefault="00617D40" w:rsidP="00617D4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6,651</w:t>
            </w:r>
          </w:p>
        </w:tc>
        <w:tc>
          <w:tcPr>
            <w:tcW w:w="261" w:type="dxa"/>
          </w:tcPr>
          <w:p w14:paraId="6E76ED0B" w14:textId="77777777" w:rsidR="00617D40" w:rsidRPr="00617D40" w:rsidRDefault="00617D40" w:rsidP="00617D4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3709F5A" w14:textId="562950A6" w:rsidR="00617D40" w:rsidRPr="00E32A67" w:rsidRDefault="00617D40" w:rsidP="00617D4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7,122</w:t>
            </w:r>
          </w:p>
        </w:tc>
        <w:tc>
          <w:tcPr>
            <w:tcW w:w="270" w:type="dxa"/>
          </w:tcPr>
          <w:p w14:paraId="729E304F" w14:textId="77777777" w:rsidR="00617D40" w:rsidRPr="00617D40" w:rsidRDefault="00617D40" w:rsidP="00617D4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9B04721" w14:textId="11193184" w:rsidR="00617D40" w:rsidRPr="00617D40" w:rsidRDefault="00617D40" w:rsidP="00617D4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6,651</w:t>
            </w:r>
          </w:p>
        </w:tc>
        <w:tc>
          <w:tcPr>
            <w:tcW w:w="252" w:type="dxa"/>
          </w:tcPr>
          <w:p w14:paraId="3AA57D5A" w14:textId="77777777" w:rsidR="00617D40" w:rsidRPr="00617D40" w:rsidRDefault="00617D40" w:rsidP="00617D4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9C6C0A8" w14:textId="718CDBD8" w:rsidR="00617D40" w:rsidRPr="00617D40" w:rsidRDefault="00617D40" w:rsidP="00617D4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  <w:cs/>
                <w:lang w:bidi="th-TH"/>
              </w:rPr>
            </w:pPr>
            <w:r w:rsidRPr="00617D40">
              <w:rPr>
                <w:b/>
                <w:bCs/>
              </w:rPr>
              <w:t>7,122</w:t>
            </w:r>
          </w:p>
        </w:tc>
      </w:tr>
      <w:tr w:rsidR="007A5EE3" w:rsidRPr="008F1515" w14:paraId="21C2DE6C" w14:textId="77777777" w:rsidTr="00E32A67">
        <w:tc>
          <w:tcPr>
            <w:tcW w:w="3690" w:type="dxa"/>
          </w:tcPr>
          <w:p w14:paraId="188CCF35" w14:textId="77777777" w:rsidR="007A5EE3" w:rsidRPr="00B17AC6" w:rsidRDefault="007A5EE3" w:rsidP="007A5EE3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F5D7F4" w14:textId="77777777" w:rsidR="007A5EE3" w:rsidRDefault="007A5EE3" w:rsidP="007A5EE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61" w:type="dxa"/>
          </w:tcPr>
          <w:p w14:paraId="2E6A9238" w14:textId="77777777" w:rsidR="007A5EE3" w:rsidRPr="0024424D" w:rsidRDefault="007A5EE3" w:rsidP="007A5EE3">
            <w:pPr>
              <w:spacing w:line="240" w:lineRule="auto"/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9783B72" w14:textId="77777777" w:rsidR="007A5EE3" w:rsidRPr="00B17AC6" w:rsidRDefault="007A5EE3" w:rsidP="007A5EE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248D5ABC" w14:textId="77777777" w:rsidR="007A5EE3" w:rsidRPr="0024424D" w:rsidRDefault="007A5EE3" w:rsidP="007A5EE3">
            <w:pPr>
              <w:spacing w:line="240" w:lineRule="auto"/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5DDE9B5D" w14:textId="77777777" w:rsidR="007A5EE3" w:rsidRDefault="007A5EE3" w:rsidP="007A5EE3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52" w:type="dxa"/>
          </w:tcPr>
          <w:p w14:paraId="3FFB1A0C" w14:textId="77777777" w:rsidR="007A5EE3" w:rsidRPr="0024424D" w:rsidRDefault="007A5EE3" w:rsidP="007A5EE3">
            <w:pPr>
              <w:spacing w:line="240" w:lineRule="auto"/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1F232158" w14:textId="77777777" w:rsidR="007A5EE3" w:rsidRPr="00B17AC6" w:rsidRDefault="007A5EE3" w:rsidP="007A5E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</w:tr>
      <w:tr w:rsidR="007A5EE3" w:rsidRPr="008F1515" w14:paraId="217CF0A4" w14:textId="77777777" w:rsidTr="00EF76B6">
        <w:tc>
          <w:tcPr>
            <w:tcW w:w="3690" w:type="dxa"/>
          </w:tcPr>
          <w:p w14:paraId="7BDF330C" w14:textId="365A9CC0" w:rsidR="007A5EE3" w:rsidRPr="00720360" w:rsidRDefault="007A5EE3" w:rsidP="007A5EE3">
            <w:pPr>
              <w:spacing w:line="240" w:lineRule="auto"/>
              <w:ind w:left="102" w:hanging="102"/>
              <w:rPr>
                <w:b/>
                <w:bCs/>
                <w:i/>
                <w:iCs/>
                <w:lang w:val="en-US" w:bidi="th-TH"/>
              </w:rPr>
            </w:pPr>
            <w:r w:rsidRPr="00720360">
              <w:rPr>
                <w:b/>
                <w:bCs/>
                <w:i/>
                <w:iCs/>
                <w:lang w:val="en-US" w:bidi="th-TH"/>
              </w:rPr>
              <w:t xml:space="preserve">For the </w:t>
            </w:r>
            <w:r>
              <w:rPr>
                <w:b/>
                <w:bCs/>
                <w:i/>
                <w:iCs/>
                <w:lang w:val="en-US" w:bidi="th-TH"/>
              </w:rPr>
              <w:t>six</w:t>
            </w:r>
            <w:r w:rsidRPr="00720360">
              <w:rPr>
                <w:b/>
                <w:bCs/>
                <w:i/>
                <w:iCs/>
                <w:lang w:val="en-US" w:bidi="th-TH"/>
              </w:rPr>
              <w:t xml:space="preserve">-month period ended </w:t>
            </w:r>
          </w:p>
          <w:p w14:paraId="4E515026" w14:textId="3CB6512A" w:rsidR="007A5EE3" w:rsidRPr="00B17AC6" w:rsidRDefault="007A5EE3" w:rsidP="007A5EE3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720360">
              <w:rPr>
                <w:b/>
                <w:bCs/>
                <w:i/>
                <w:iCs/>
                <w:lang w:val="en-US" w:bidi="th-TH"/>
              </w:rPr>
              <w:t xml:space="preserve">        3</w:t>
            </w:r>
            <w:r>
              <w:rPr>
                <w:b/>
                <w:bCs/>
                <w:i/>
                <w:iCs/>
                <w:lang w:val="en-US" w:bidi="th-TH"/>
              </w:rPr>
              <w:t>0</w:t>
            </w:r>
            <w:r w:rsidRPr="00720360">
              <w:rPr>
                <w:b/>
                <w:bCs/>
                <w:i/>
                <w:iCs/>
                <w:lang w:val="en-US" w:bidi="th-TH"/>
              </w:rPr>
              <w:t xml:space="preserve"> </w:t>
            </w:r>
            <w:r>
              <w:rPr>
                <w:b/>
                <w:bCs/>
                <w:i/>
                <w:iCs/>
                <w:lang w:val="en-US" w:bidi="th-TH"/>
              </w:rPr>
              <w:t>June</w:t>
            </w:r>
          </w:p>
        </w:tc>
        <w:tc>
          <w:tcPr>
            <w:tcW w:w="1170" w:type="dxa"/>
          </w:tcPr>
          <w:p w14:paraId="207CA7A2" w14:textId="77777777" w:rsidR="007A5EE3" w:rsidRDefault="007A5EE3" w:rsidP="007A5EE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61" w:type="dxa"/>
          </w:tcPr>
          <w:p w14:paraId="6937C5EB" w14:textId="77777777" w:rsidR="007A5EE3" w:rsidRPr="0024424D" w:rsidRDefault="007A5EE3" w:rsidP="007A5EE3">
            <w:pPr>
              <w:spacing w:line="240" w:lineRule="auto"/>
            </w:pPr>
          </w:p>
        </w:tc>
        <w:tc>
          <w:tcPr>
            <w:tcW w:w="1179" w:type="dxa"/>
          </w:tcPr>
          <w:p w14:paraId="1BB0C0EF" w14:textId="77777777" w:rsidR="007A5EE3" w:rsidRPr="00B17AC6" w:rsidRDefault="007A5EE3" w:rsidP="007A5EE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66E64E43" w14:textId="77777777" w:rsidR="007A5EE3" w:rsidRPr="0024424D" w:rsidRDefault="007A5EE3" w:rsidP="007A5EE3">
            <w:pPr>
              <w:spacing w:line="240" w:lineRule="auto"/>
            </w:pPr>
          </w:p>
        </w:tc>
        <w:tc>
          <w:tcPr>
            <w:tcW w:w="1269" w:type="dxa"/>
          </w:tcPr>
          <w:p w14:paraId="2C555E72" w14:textId="77777777" w:rsidR="007A5EE3" w:rsidRDefault="007A5EE3" w:rsidP="007A5EE3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52" w:type="dxa"/>
          </w:tcPr>
          <w:p w14:paraId="621509CA" w14:textId="77777777" w:rsidR="007A5EE3" w:rsidRPr="0024424D" w:rsidRDefault="007A5EE3" w:rsidP="007A5EE3">
            <w:pPr>
              <w:spacing w:line="240" w:lineRule="auto"/>
            </w:pPr>
          </w:p>
        </w:tc>
        <w:tc>
          <w:tcPr>
            <w:tcW w:w="1188" w:type="dxa"/>
          </w:tcPr>
          <w:p w14:paraId="5C256412" w14:textId="77777777" w:rsidR="007A5EE3" w:rsidRPr="00B17AC6" w:rsidRDefault="007A5EE3" w:rsidP="007A5EE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</w:tr>
      <w:tr w:rsidR="00617D40" w:rsidRPr="008F1515" w14:paraId="6A7A0123" w14:textId="77777777" w:rsidTr="00EF76B6">
        <w:tc>
          <w:tcPr>
            <w:tcW w:w="3690" w:type="dxa"/>
          </w:tcPr>
          <w:p w14:paraId="5E7E15FC" w14:textId="2D5CFE57" w:rsidR="00617D40" w:rsidRPr="00B17AC6" w:rsidRDefault="00617D40" w:rsidP="00617D40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720360">
              <w:rPr>
                <w:lang w:val="en-US" w:bidi="th-TH"/>
              </w:rPr>
              <w:t>Short-term employee benefits</w:t>
            </w:r>
          </w:p>
        </w:tc>
        <w:tc>
          <w:tcPr>
            <w:tcW w:w="1170" w:type="dxa"/>
          </w:tcPr>
          <w:p w14:paraId="261E6041" w14:textId="499F7AF3" w:rsidR="00617D40" w:rsidRPr="005F0BDE" w:rsidRDefault="00617D40" w:rsidP="00617D4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8C0D8A">
              <w:t>13,473</w:t>
            </w:r>
          </w:p>
        </w:tc>
        <w:tc>
          <w:tcPr>
            <w:tcW w:w="261" w:type="dxa"/>
          </w:tcPr>
          <w:p w14:paraId="765F732E" w14:textId="77777777" w:rsidR="00617D40" w:rsidRPr="0024424D" w:rsidRDefault="00617D40" w:rsidP="00617D40">
            <w:pPr>
              <w:spacing w:line="240" w:lineRule="auto"/>
            </w:pPr>
          </w:p>
        </w:tc>
        <w:tc>
          <w:tcPr>
            <w:tcW w:w="1179" w:type="dxa"/>
          </w:tcPr>
          <w:p w14:paraId="46D2962F" w14:textId="67F11E77" w:rsidR="00617D40" w:rsidRPr="005F0BDE" w:rsidRDefault="00617D40" w:rsidP="00617D4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</w:pPr>
            <w:r>
              <w:t>12,415</w:t>
            </w:r>
          </w:p>
        </w:tc>
        <w:tc>
          <w:tcPr>
            <w:tcW w:w="270" w:type="dxa"/>
          </w:tcPr>
          <w:p w14:paraId="17D86743" w14:textId="77777777" w:rsidR="00617D40" w:rsidRPr="005F0BDE" w:rsidRDefault="00617D40" w:rsidP="00617D40">
            <w:pPr>
              <w:spacing w:line="240" w:lineRule="auto"/>
            </w:pPr>
          </w:p>
        </w:tc>
        <w:tc>
          <w:tcPr>
            <w:tcW w:w="1269" w:type="dxa"/>
          </w:tcPr>
          <w:p w14:paraId="63FE352D" w14:textId="61FA1F68" w:rsidR="00617D40" w:rsidRPr="005F0BDE" w:rsidRDefault="00617D40" w:rsidP="00617D4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6D6207">
              <w:t>13,473</w:t>
            </w:r>
          </w:p>
        </w:tc>
        <w:tc>
          <w:tcPr>
            <w:tcW w:w="252" w:type="dxa"/>
          </w:tcPr>
          <w:p w14:paraId="2A4AF643" w14:textId="77777777" w:rsidR="00617D40" w:rsidRPr="005F0BDE" w:rsidRDefault="00617D40" w:rsidP="00617D40">
            <w:pPr>
              <w:spacing w:line="240" w:lineRule="auto"/>
            </w:pPr>
          </w:p>
        </w:tc>
        <w:tc>
          <w:tcPr>
            <w:tcW w:w="1188" w:type="dxa"/>
          </w:tcPr>
          <w:p w14:paraId="18D625EF" w14:textId="3CF45E3D" w:rsidR="00617D40" w:rsidRPr="005F0BDE" w:rsidRDefault="00617D40" w:rsidP="00617D4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 w:rsidRPr="005F0BDE">
              <w:t>12,415</w:t>
            </w:r>
          </w:p>
        </w:tc>
      </w:tr>
      <w:tr w:rsidR="00617D40" w:rsidRPr="008F1515" w14:paraId="13D95F34" w14:textId="77777777" w:rsidTr="00EF76B6">
        <w:tc>
          <w:tcPr>
            <w:tcW w:w="3690" w:type="dxa"/>
          </w:tcPr>
          <w:p w14:paraId="54194128" w14:textId="63960F38" w:rsidR="00617D40" w:rsidRPr="00B17AC6" w:rsidRDefault="00617D40" w:rsidP="00617D40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720360">
              <w:rPr>
                <w:lang w:val="en-US" w:bidi="th-TH"/>
              </w:rPr>
              <w:t>Post-employment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E57D29" w14:textId="063CA003" w:rsidR="00617D40" w:rsidRPr="005F0BDE" w:rsidRDefault="00617D40" w:rsidP="00617D4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8C0D8A">
              <w:t>1,137</w:t>
            </w:r>
          </w:p>
        </w:tc>
        <w:tc>
          <w:tcPr>
            <w:tcW w:w="261" w:type="dxa"/>
          </w:tcPr>
          <w:p w14:paraId="69FF81BB" w14:textId="77777777" w:rsidR="00617D40" w:rsidRPr="0024424D" w:rsidRDefault="00617D40" w:rsidP="00617D40">
            <w:pPr>
              <w:spacing w:line="240" w:lineRule="auto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A20DC19" w14:textId="073DA757" w:rsidR="00617D40" w:rsidRPr="005F0BDE" w:rsidRDefault="00617D40" w:rsidP="00617D4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</w:pPr>
            <w:r w:rsidRPr="005F0BDE">
              <w:t>1,218</w:t>
            </w:r>
          </w:p>
        </w:tc>
        <w:tc>
          <w:tcPr>
            <w:tcW w:w="270" w:type="dxa"/>
          </w:tcPr>
          <w:p w14:paraId="29A8538C" w14:textId="77777777" w:rsidR="00617D40" w:rsidRPr="005F0BDE" w:rsidRDefault="00617D40" w:rsidP="00617D40">
            <w:pPr>
              <w:spacing w:line="240" w:lineRule="auto"/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999D8A2" w14:textId="5393D5B0" w:rsidR="00617D40" w:rsidRPr="005F0BDE" w:rsidRDefault="00617D40" w:rsidP="00617D4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6D6207">
              <w:t>1,137</w:t>
            </w:r>
          </w:p>
        </w:tc>
        <w:tc>
          <w:tcPr>
            <w:tcW w:w="252" w:type="dxa"/>
          </w:tcPr>
          <w:p w14:paraId="5E189039" w14:textId="77777777" w:rsidR="00617D40" w:rsidRPr="005F0BDE" w:rsidRDefault="00617D40" w:rsidP="00617D40">
            <w:pPr>
              <w:spacing w:line="240" w:lineRule="auto"/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F61BE95" w14:textId="1A6FA34A" w:rsidR="00617D40" w:rsidRPr="005F0BDE" w:rsidRDefault="00617D40" w:rsidP="00617D4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 w:rsidRPr="005F0BDE">
              <w:t>1,218</w:t>
            </w:r>
          </w:p>
        </w:tc>
      </w:tr>
      <w:tr w:rsidR="00617D40" w:rsidRPr="008F1515" w14:paraId="314DEEA7" w14:textId="77777777" w:rsidTr="00EF76B6">
        <w:tc>
          <w:tcPr>
            <w:tcW w:w="3690" w:type="dxa"/>
          </w:tcPr>
          <w:p w14:paraId="7B37B7ED" w14:textId="0ED2B95A" w:rsidR="00617D40" w:rsidRPr="00B17AC6" w:rsidRDefault="00617D40" w:rsidP="00617D40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B17AC6">
              <w:rPr>
                <w:b/>
                <w:bCs/>
                <w:lang w:val="en-US" w:bidi="th-TH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980B11" w14:textId="5ED33D7F" w:rsidR="00617D40" w:rsidRPr="00617D40" w:rsidRDefault="00617D40" w:rsidP="00617D4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14,610</w:t>
            </w:r>
          </w:p>
        </w:tc>
        <w:tc>
          <w:tcPr>
            <w:tcW w:w="261" w:type="dxa"/>
          </w:tcPr>
          <w:p w14:paraId="1AED4A58" w14:textId="77777777" w:rsidR="00617D40" w:rsidRPr="00617D40" w:rsidRDefault="00617D40" w:rsidP="00617D4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C49CA2B" w14:textId="132A93CB" w:rsidR="00617D40" w:rsidRPr="00617D40" w:rsidRDefault="00617D40" w:rsidP="00617D4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13,633</w:t>
            </w:r>
          </w:p>
        </w:tc>
        <w:tc>
          <w:tcPr>
            <w:tcW w:w="270" w:type="dxa"/>
          </w:tcPr>
          <w:p w14:paraId="55DD8FF0" w14:textId="77777777" w:rsidR="00617D40" w:rsidRPr="00617D40" w:rsidRDefault="00617D40" w:rsidP="00617D4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FE7CC7F" w14:textId="697992E8" w:rsidR="00617D40" w:rsidRPr="00617D40" w:rsidRDefault="00617D40" w:rsidP="00617D4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14,610</w:t>
            </w:r>
          </w:p>
        </w:tc>
        <w:tc>
          <w:tcPr>
            <w:tcW w:w="252" w:type="dxa"/>
          </w:tcPr>
          <w:p w14:paraId="6A9CE399" w14:textId="77777777" w:rsidR="00617D40" w:rsidRPr="00617D40" w:rsidRDefault="00617D40" w:rsidP="00617D4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FD45F04" w14:textId="481A312B" w:rsidR="00617D40" w:rsidRPr="00617D40" w:rsidRDefault="00617D40" w:rsidP="00617D4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617D40">
              <w:rPr>
                <w:b/>
                <w:bCs/>
              </w:rPr>
              <w:t>13,633</w:t>
            </w:r>
          </w:p>
        </w:tc>
      </w:tr>
    </w:tbl>
    <w:p w14:paraId="1C549FF3" w14:textId="7588F488" w:rsidR="00297FA6" w:rsidRDefault="005F0BDE" w:rsidP="00D12A60">
      <w:pPr>
        <w:spacing w:line="240" w:lineRule="auto"/>
        <w:rPr>
          <w:szCs w:val="22"/>
        </w:rPr>
      </w:pPr>
      <w:r>
        <w:rPr>
          <w:szCs w:val="22"/>
        </w:rPr>
        <w:br w:type="page"/>
      </w:r>
    </w:p>
    <w:p w14:paraId="0BC1AD01" w14:textId="728E1BF9" w:rsidR="00EE05E1" w:rsidRDefault="00B34442" w:rsidP="005032BA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EC6294">
        <w:rPr>
          <w:rFonts w:cs="Times New Roman"/>
          <w:b/>
          <w:bCs/>
          <w:sz w:val="24"/>
          <w:szCs w:val="24"/>
          <w:lang w:val="en-US"/>
        </w:rPr>
        <w:lastRenderedPageBreak/>
        <w:t>Trade</w:t>
      </w:r>
      <w:r w:rsidR="00EE05E1" w:rsidRPr="00EC6294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410F32" w:rsidRPr="00410F32">
        <w:rPr>
          <w:rFonts w:cs="Times New Roman"/>
          <w:b/>
          <w:bCs/>
          <w:sz w:val="24"/>
          <w:szCs w:val="24"/>
          <w:lang w:val="en-US"/>
        </w:rPr>
        <w:t>receivables</w:t>
      </w:r>
    </w:p>
    <w:p w14:paraId="2016AAAD" w14:textId="77777777" w:rsidR="00027D38" w:rsidRPr="00C33DD1" w:rsidRDefault="00027D38" w:rsidP="005032BA">
      <w:pPr>
        <w:pStyle w:val="BodyText"/>
        <w:tabs>
          <w:tab w:val="left" w:pos="540"/>
        </w:tabs>
        <w:spacing w:after="0" w:line="240" w:lineRule="auto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720"/>
        <w:gridCol w:w="1208"/>
        <w:gridCol w:w="254"/>
        <w:gridCol w:w="1155"/>
        <w:gridCol w:w="275"/>
        <w:gridCol w:w="1193"/>
        <w:gridCol w:w="240"/>
        <w:gridCol w:w="1149"/>
      </w:tblGrid>
      <w:tr w:rsidR="0010354B" w:rsidRPr="008F1515" w14:paraId="2008A50C" w14:textId="77777777" w:rsidTr="00B16346">
        <w:tc>
          <w:tcPr>
            <w:tcW w:w="3060" w:type="dxa"/>
          </w:tcPr>
          <w:p w14:paraId="209E61E0" w14:textId="77777777" w:rsidR="0010354B" w:rsidRPr="008F1515" w:rsidRDefault="0010354B" w:rsidP="005032BA">
            <w:pPr>
              <w:spacing w:line="240" w:lineRule="auto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771D9C99" w14:textId="77777777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617" w:type="dxa"/>
            <w:gridSpan w:val="3"/>
          </w:tcPr>
          <w:p w14:paraId="460D8BB3" w14:textId="77777777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10B51E15" w14:textId="77777777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5" w:type="dxa"/>
          </w:tcPr>
          <w:p w14:paraId="0F4FCD1F" w14:textId="77777777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582" w:type="dxa"/>
            <w:gridSpan w:val="3"/>
          </w:tcPr>
          <w:p w14:paraId="037CC84D" w14:textId="77777777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651CE1A0" w14:textId="77777777" w:rsidR="0010354B" w:rsidRPr="008F1515" w:rsidRDefault="0010354B" w:rsidP="005032BA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CE39E5" w:rsidRPr="008F1515" w14:paraId="5C6C1187" w14:textId="77777777" w:rsidTr="00B16346">
        <w:tc>
          <w:tcPr>
            <w:tcW w:w="3060" w:type="dxa"/>
          </w:tcPr>
          <w:p w14:paraId="06B082BF" w14:textId="77777777" w:rsidR="00CE39E5" w:rsidRPr="008F1515" w:rsidRDefault="00CE39E5" w:rsidP="00CE39E5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3C949481" w14:textId="77777777" w:rsidR="00CE39E5" w:rsidRPr="003E3A0A" w:rsidRDefault="00CE39E5" w:rsidP="00CE39E5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208" w:type="dxa"/>
          </w:tcPr>
          <w:p w14:paraId="2B11FEC4" w14:textId="689E8596" w:rsidR="00CE39E5" w:rsidRPr="003E3A0A" w:rsidRDefault="00CE39E5" w:rsidP="00CE39E5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410F32">
              <w:rPr>
                <w:rFonts w:cs="Times New Roman"/>
                <w:b w:val="0"/>
                <w:bCs/>
                <w:spacing w:val="-4"/>
                <w:szCs w:val="22"/>
              </w:rPr>
              <w:t>3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0</w:t>
            </w:r>
            <w:r w:rsidRPr="00410F32">
              <w:rPr>
                <w:rFonts w:cs="Times New Roman"/>
                <w:b w:val="0"/>
                <w:bCs/>
                <w:spacing w:val="-4"/>
                <w:szCs w:val="22"/>
              </w:rPr>
              <w:t xml:space="preserve"> 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June</w:t>
            </w:r>
          </w:p>
        </w:tc>
        <w:tc>
          <w:tcPr>
            <w:tcW w:w="254" w:type="dxa"/>
          </w:tcPr>
          <w:p w14:paraId="6C67803D" w14:textId="77777777" w:rsidR="00CE39E5" w:rsidRPr="003E3A0A" w:rsidRDefault="00CE39E5" w:rsidP="00CE39E5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59AF9899" w14:textId="1F75A3E1" w:rsidR="00CE39E5" w:rsidRPr="003E3A0A" w:rsidRDefault="00CE39E5" w:rsidP="00CE39E5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407E09E9" w14:textId="77777777" w:rsidR="00CE39E5" w:rsidRPr="003E3A0A" w:rsidRDefault="00CE39E5" w:rsidP="00CE39E5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3E4F11CD" w14:textId="0887E9A8" w:rsidR="00CE39E5" w:rsidRPr="003E3A0A" w:rsidRDefault="00CE39E5" w:rsidP="00CE39E5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410F32">
              <w:rPr>
                <w:rFonts w:cs="Times New Roman"/>
                <w:b w:val="0"/>
                <w:bCs/>
                <w:spacing w:val="-4"/>
                <w:szCs w:val="22"/>
              </w:rPr>
              <w:t>3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0</w:t>
            </w:r>
            <w:r w:rsidRPr="00410F32">
              <w:rPr>
                <w:rFonts w:cs="Times New Roman"/>
                <w:b w:val="0"/>
                <w:bCs/>
                <w:spacing w:val="-4"/>
                <w:szCs w:val="22"/>
              </w:rPr>
              <w:t xml:space="preserve"> 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June</w:t>
            </w:r>
          </w:p>
        </w:tc>
        <w:tc>
          <w:tcPr>
            <w:tcW w:w="240" w:type="dxa"/>
          </w:tcPr>
          <w:p w14:paraId="7A6ABD5C" w14:textId="77777777" w:rsidR="00CE39E5" w:rsidRPr="003E3A0A" w:rsidRDefault="00CE39E5" w:rsidP="00CE39E5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49" w:type="dxa"/>
          </w:tcPr>
          <w:p w14:paraId="6BEF7518" w14:textId="77D21E6A" w:rsidR="00CE39E5" w:rsidRPr="003E3A0A" w:rsidRDefault="00CE39E5" w:rsidP="00CE39E5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CE39E5" w:rsidRPr="008F1515" w14:paraId="7EFB20A4" w14:textId="77777777" w:rsidTr="00B16346">
        <w:tc>
          <w:tcPr>
            <w:tcW w:w="3060" w:type="dxa"/>
          </w:tcPr>
          <w:p w14:paraId="38E952F7" w14:textId="77777777" w:rsidR="00CE39E5" w:rsidRPr="008F1515" w:rsidRDefault="00CE39E5" w:rsidP="00CE39E5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6A20AF49" w14:textId="50F92667" w:rsidR="00CE39E5" w:rsidRPr="002C50D7" w:rsidRDefault="00CE39E5" w:rsidP="00CE39E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i/>
                <w:iCs/>
                <w:szCs w:val="22"/>
              </w:rPr>
            </w:pPr>
            <w:r w:rsidRPr="002C50D7">
              <w:rPr>
                <w:rFonts w:cs="Times New Roman"/>
                <w:b w:val="0"/>
                <w:bCs/>
                <w:i/>
                <w:iCs/>
                <w:szCs w:val="22"/>
              </w:rPr>
              <w:t>Note</w:t>
            </w:r>
          </w:p>
        </w:tc>
        <w:tc>
          <w:tcPr>
            <w:tcW w:w="1208" w:type="dxa"/>
          </w:tcPr>
          <w:p w14:paraId="02F17065" w14:textId="06EB64A0" w:rsidR="00CE39E5" w:rsidRPr="008F1515" w:rsidRDefault="00CE39E5" w:rsidP="00CE39E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2022</w:t>
            </w:r>
          </w:p>
        </w:tc>
        <w:tc>
          <w:tcPr>
            <w:tcW w:w="254" w:type="dxa"/>
          </w:tcPr>
          <w:p w14:paraId="03718340" w14:textId="77777777" w:rsidR="00CE39E5" w:rsidRPr="008F1515" w:rsidRDefault="00CE39E5" w:rsidP="00CE39E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34C4D657" w14:textId="3CC76E40" w:rsidR="00CE39E5" w:rsidRPr="008F1515" w:rsidRDefault="00CE39E5" w:rsidP="00CE39E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2021</w:t>
            </w:r>
          </w:p>
        </w:tc>
        <w:tc>
          <w:tcPr>
            <w:tcW w:w="275" w:type="dxa"/>
          </w:tcPr>
          <w:p w14:paraId="7E5F98E4" w14:textId="77777777" w:rsidR="00CE39E5" w:rsidRPr="008F1515" w:rsidRDefault="00CE39E5" w:rsidP="00CE39E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347956DB" w14:textId="4AC7C196" w:rsidR="00CE39E5" w:rsidRPr="008F1515" w:rsidRDefault="00CE39E5" w:rsidP="00CE39E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2022</w:t>
            </w:r>
          </w:p>
        </w:tc>
        <w:tc>
          <w:tcPr>
            <w:tcW w:w="240" w:type="dxa"/>
          </w:tcPr>
          <w:p w14:paraId="2E05E0B5" w14:textId="77777777" w:rsidR="00CE39E5" w:rsidRPr="008F1515" w:rsidRDefault="00CE39E5" w:rsidP="00CE39E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49" w:type="dxa"/>
          </w:tcPr>
          <w:p w14:paraId="328A4EBB" w14:textId="629E33DD" w:rsidR="00CE39E5" w:rsidRPr="008F1515" w:rsidRDefault="00CE39E5" w:rsidP="00CE39E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2021</w:t>
            </w:r>
          </w:p>
        </w:tc>
      </w:tr>
      <w:tr w:rsidR="0010354B" w:rsidRPr="008F1515" w14:paraId="3CA0B84A" w14:textId="77777777" w:rsidTr="00B16346">
        <w:tc>
          <w:tcPr>
            <w:tcW w:w="3060" w:type="dxa"/>
          </w:tcPr>
          <w:p w14:paraId="03202313" w14:textId="77777777" w:rsidR="0010354B" w:rsidRPr="008F1515" w:rsidRDefault="0010354B" w:rsidP="005032BA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02EE4E2C" w14:textId="77777777" w:rsidR="0010354B" w:rsidRPr="00454B75" w:rsidRDefault="0010354B" w:rsidP="005032BA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474" w:type="dxa"/>
            <w:gridSpan w:val="7"/>
          </w:tcPr>
          <w:p w14:paraId="0B399F4B" w14:textId="77777777" w:rsidR="0010354B" w:rsidRPr="008F1515" w:rsidRDefault="0010354B" w:rsidP="005032BA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596085" w:rsidRPr="008F1515" w14:paraId="2405C632" w14:textId="77777777" w:rsidTr="00B16346">
        <w:tc>
          <w:tcPr>
            <w:tcW w:w="3060" w:type="dxa"/>
          </w:tcPr>
          <w:p w14:paraId="7CCABC00" w14:textId="77777777" w:rsidR="00596085" w:rsidRPr="008F1515" w:rsidRDefault="00596085" w:rsidP="005032BA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596085">
              <w:rPr>
                <w:rFonts w:cs="Times New Roman"/>
                <w:b/>
                <w:bCs/>
                <w:i/>
                <w:iCs/>
                <w:szCs w:val="22"/>
              </w:rPr>
              <w:t>Trade receivables</w:t>
            </w:r>
          </w:p>
        </w:tc>
        <w:tc>
          <w:tcPr>
            <w:tcW w:w="720" w:type="dxa"/>
          </w:tcPr>
          <w:p w14:paraId="089B40D1" w14:textId="77777777" w:rsidR="00596085" w:rsidRPr="00454B75" w:rsidRDefault="00596085" w:rsidP="005032BA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474" w:type="dxa"/>
            <w:gridSpan w:val="7"/>
          </w:tcPr>
          <w:p w14:paraId="47124C4B" w14:textId="77777777" w:rsidR="00596085" w:rsidRPr="008F1515" w:rsidRDefault="00596085" w:rsidP="005032BA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</w:p>
        </w:tc>
      </w:tr>
      <w:tr w:rsidR="00DB2CE3" w:rsidRPr="008F1515" w14:paraId="2DCE20CC" w14:textId="77777777" w:rsidTr="00B16346">
        <w:tc>
          <w:tcPr>
            <w:tcW w:w="3060" w:type="dxa"/>
          </w:tcPr>
          <w:p w14:paraId="0C9123B0" w14:textId="77777777" w:rsidR="00DB2CE3" w:rsidRPr="002C50D7" w:rsidRDefault="00DB2CE3" w:rsidP="00DB2CE3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2C50D7">
              <w:rPr>
                <w:lang w:val="en-US" w:bidi="th-TH"/>
              </w:rPr>
              <w:t>Related parties</w:t>
            </w:r>
          </w:p>
        </w:tc>
        <w:tc>
          <w:tcPr>
            <w:tcW w:w="720" w:type="dxa"/>
          </w:tcPr>
          <w:p w14:paraId="3712E144" w14:textId="77777777" w:rsidR="00DB2CE3" w:rsidRPr="0024424D" w:rsidRDefault="00DB2CE3" w:rsidP="00DB2CE3">
            <w:pPr>
              <w:spacing w:line="240" w:lineRule="auto"/>
              <w:ind w:left="67"/>
              <w:jc w:val="center"/>
            </w:pPr>
            <w:r w:rsidRPr="0024424D">
              <w:rPr>
                <w:rFonts w:cs="Times New Roman"/>
                <w:i/>
                <w:iCs/>
                <w:szCs w:val="28"/>
                <w:lang w:val="en-US" w:bidi="th-TH"/>
              </w:rPr>
              <w:t>3</w:t>
            </w:r>
          </w:p>
        </w:tc>
        <w:tc>
          <w:tcPr>
            <w:tcW w:w="1208" w:type="dxa"/>
          </w:tcPr>
          <w:p w14:paraId="6A58CEBC" w14:textId="028A4AE1" w:rsidR="00DB2CE3" w:rsidRPr="0024424D" w:rsidRDefault="00DB2CE3" w:rsidP="00DB2CE3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 w:rsidRPr="000D3BB4">
              <w:t>82,831</w:t>
            </w:r>
          </w:p>
        </w:tc>
        <w:tc>
          <w:tcPr>
            <w:tcW w:w="254" w:type="dxa"/>
            <w:vAlign w:val="bottom"/>
          </w:tcPr>
          <w:p w14:paraId="6BFFE4C0" w14:textId="77777777" w:rsidR="00DB2CE3" w:rsidRPr="0024424D" w:rsidRDefault="00DB2CE3" w:rsidP="00DB2CE3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52F78D83" w14:textId="3D471B3A" w:rsidR="00DB2CE3" w:rsidRPr="0024424D" w:rsidRDefault="00DB2CE3" w:rsidP="00DB2CE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64,281</w:t>
            </w:r>
          </w:p>
        </w:tc>
        <w:tc>
          <w:tcPr>
            <w:tcW w:w="275" w:type="dxa"/>
            <w:vAlign w:val="bottom"/>
          </w:tcPr>
          <w:p w14:paraId="7DFCCCDA" w14:textId="77777777" w:rsidR="00DB2CE3" w:rsidRPr="0024424D" w:rsidRDefault="00DB2CE3" w:rsidP="00DB2CE3">
            <w:pPr>
              <w:spacing w:line="240" w:lineRule="auto"/>
            </w:pPr>
          </w:p>
        </w:tc>
        <w:tc>
          <w:tcPr>
            <w:tcW w:w="1193" w:type="dxa"/>
          </w:tcPr>
          <w:p w14:paraId="664BC778" w14:textId="1E081444" w:rsidR="00DB2CE3" w:rsidRPr="0024424D" w:rsidRDefault="00DB2CE3" w:rsidP="00DB2CE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 w:rsidRPr="00401304">
              <w:t>65,260</w:t>
            </w:r>
          </w:p>
        </w:tc>
        <w:tc>
          <w:tcPr>
            <w:tcW w:w="240" w:type="dxa"/>
            <w:vAlign w:val="bottom"/>
          </w:tcPr>
          <w:p w14:paraId="0430459A" w14:textId="77777777" w:rsidR="00DB2CE3" w:rsidRPr="0024424D" w:rsidRDefault="00DB2CE3" w:rsidP="00DB2CE3">
            <w:pPr>
              <w:spacing w:line="240" w:lineRule="auto"/>
            </w:pPr>
          </w:p>
        </w:tc>
        <w:tc>
          <w:tcPr>
            <w:tcW w:w="1149" w:type="dxa"/>
            <w:vAlign w:val="bottom"/>
          </w:tcPr>
          <w:p w14:paraId="4AEAD3DA" w14:textId="3FD390C2" w:rsidR="00DB2CE3" w:rsidRPr="0024424D" w:rsidRDefault="00DB2CE3" w:rsidP="00DB2CE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54,498</w:t>
            </w:r>
          </w:p>
        </w:tc>
      </w:tr>
      <w:tr w:rsidR="00DB2CE3" w:rsidRPr="008F1515" w14:paraId="6B3FA7BF" w14:textId="77777777" w:rsidTr="00B16346">
        <w:tc>
          <w:tcPr>
            <w:tcW w:w="3060" w:type="dxa"/>
          </w:tcPr>
          <w:p w14:paraId="57CCFA57" w14:textId="59077BC2" w:rsidR="00DB2CE3" w:rsidRPr="0010354B" w:rsidRDefault="00DB2CE3" w:rsidP="00DB2CE3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CB18F5">
              <w:rPr>
                <w:lang w:val="en-US" w:bidi="th-TH"/>
              </w:rPr>
              <w:t>Other companies</w:t>
            </w:r>
          </w:p>
        </w:tc>
        <w:tc>
          <w:tcPr>
            <w:tcW w:w="720" w:type="dxa"/>
          </w:tcPr>
          <w:p w14:paraId="6DACB957" w14:textId="77777777" w:rsidR="00DB2CE3" w:rsidRPr="0024424D" w:rsidRDefault="00DB2CE3" w:rsidP="00DB2CE3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164F215D" w14:textId="0E67492C" w:rsidR="00DB2CE3" w:rsidRPr="0024424D" w:rsidRDefault="00DB2CE3" w:rsidP="00DB2CE3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 w:rsidRPr="000D3BB4">
              <w:t>129,756</w:t>
            </w:r>
          </w:p>
        </w:tc>
        <w:tc>
          <w:tcPr>
            <w:tcW w:w="254" w:type="dxa"/>
            <w:vAlign w:val="bottom"/>
          </w:tcPr>
          <w:p w14:paraId="74BFAFD8" w14:textId="77777777" w:rsidR="00DB2CE3" w:rsidRPr="0024424D" w:rsidRDefault="00DB2CE3" w:rsidP="00DB2CE3">
            <w:pPr>
              <w:spacing w:line="240" w:lineRule="auto"/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8C9E11C" w14:textId="2F0B285F" w:rsidR="00DB2CE3" w:rsidRPr="0024424D" w:rsidRDefault="00DB2CE3" w:rsidP="00DB2CE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97,819</w:t>
            </w:r>
          </w:p>
        </w:tc>
        <w:tc>
          <w:tcPr>
            <w:tcW w:w="275" w:type="dxa"/>
            <w:vAlign w:val="bottom"/>
          </w:tcPr>
          <w:p w14:paraId="73CDE1E2" w14:textId="77777777" w:rsidR="00DB2CE3" w:rsidRPr="0024424D" w:rsidRDefault="00DB2CE3" w:rsidP="00DB2CE3">
            <w:pPr>
              <w:spacing w:line="240" w:lineRule="auto"/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3C5F9EE7" w14:textId="36FE39B7" w:rsidR="00DB2CE3" w:rsidRPr="0024424D" w:rsidRDefault="00DB2CE3" w:rsidP="00DB2CE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 w:rsidRPr="00401304">
              <w:t>128,318</w:t>
            </w:r>
          </w:p>
        </w:tc>
        <w:tc>
          <w:tcPr>
            <w:tcW w:w="240" w:type="dxa"/>
            <w:vAlign w:val="bottom"/>
          </w:tcPr>
          <w:p w14:paraId="3B5FCAE0" w14:textId="77777777" w:rsidR="00DB2CE3" w:rsidRPr="0024424D" w:rsidRDefault="00DB2CE3" w:rsidP="00DB2CE3">
            <w:pPr>
              <w:spacing w:line="240" w:lineRule="auto"/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4F6CDBD" w14:textId="5F63592D" w:rsidR="00DB2CE3" w:rsidRPr="0024424D" w:rsidRDefault="00DB2CE3" w:rsidP="00DB2CE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96,069</w:t>
            </w:r>
          </w:p>
        </w:tc>
      </w:tr>
      <w:tr w:rsidR="00DB2CE3" w:rsidRPr="008F1515" w14:paraId="5DCD1B57" w14:textId="77777777" w:rsidTr="00B16346">
        <w:tc>
          <w:tcPr>
            <w:tcW w:w="3060" w:type="dxa"/>
          </w:tcPr>
          <w:p w14:paraId="416C41D9" w14:textId="0F7B1DCF" w:rsidR="00DB2CE3" w:rsidRPr="000D6491" w:rsidRDefault="00DB2CE3" w:rsidP="00DB2CE3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0D6491">
              <w:rPr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7126EC88" w14:textId="77777777" w:rsidR="00DB2CE3" w:rsidRPr="000D6491" w:rsidRDefault="00DB2CE3" w:rsidP="00DB2CE3">
            <w:pPr>
              <w:spacing w:line="240" w:lineRule="auto"/>
              <w:ind w:left="67"/>
              <w:rPr>
                <w:b/>
                <w:b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7D4D2147" w14:textId="2B6ECFA4" w:rsidR="00DB2CE3" w:rsidRPr="00DB2CE3" w:rsidRDefault="00DB2CE3" w:rsidP="00DB2CE3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DB2CE3">
              <w:rPr>
                <w:b/>
                <w:bCs/>
              </w:rPr>
              <w:t>212,587</w:t>
            </w:r>
          </w:p>
        </w:tc>
        <w:tc>
          <w:tcPr>
            <w:tcW w:w="254" w:type="dxa"/>
            <w:vAlign w:val="bottom"/>
          </w:tcPr>
          <w:p w14:paraId="13029503" w14:textId="77777777" w:rsidR="00DB2CE3" w:rsidRPr="00DB2CE3" w:rsidRDefault="00DB2CE3" w:rsidP="00DB2CE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651B3D13" w14:textId="212C2F1E" w:rsidR="00DB2CE3" w:rsidRPr="00DB2CE3" w:rsidRDefault="00DB2CE3" w:rsidP="00DB2CE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DB2CE3">
              <w:rPr>
                <w:rFonts w:cs="Times New Roman"/>
                <w:b/>
                <w:bCs/>
                <w:szCs w:val="28"/>
                <w:lang w:val="en-US" w:bidi="th-TH"/>
              </w:rPr>
              <w:t>162,100</w:t>
            </w:r>
          </w:p>
        </w:tc>
        <w:tc>
          <w:tcPr>
            <w:tcW w:w="275" w:type="dxa"/>
            <w:vAlign w:val="bottom"/>
          </w:tcPr>
          <w:p w14:paraId="6102E974" w14:textId="77777777" w:rsidR="00DB2CE3" w:rsidRPr="00DB2CE3" w:rsidRDefault="00DB2CE3" w:rsidP="00DB2CE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47C2E207" w14:textId="51F8E01F" w:rsidR="00DB2CE3" w:rsidRPr="00DB2CE3" w:rsidRDefault="00DB2CE3" w:rsidP="00DB2CE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DB2CE3">
              <w:rPr>
                <w:b/>
                <w:bCs/>
              </w:rPr>
              <w:t>193,578</w:t>
            </w:r>
          </w:p>
        </w:tc>
        <w:tc>
          <w:tcPr>
            <w:tcW w:w="240" w:type="dxa"/>
            <w:vAlign w:val="bottom"/>
          </w:tcPr>
          <w:p w14:paraId="1A660D0C" w14:textId="77777777" w:rsidR="00DB2CE3" w:rsidRPr="00DB2CE3" w:rsidRDefault="00DB2CE3" w:rsidP="00DB2CE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80F4B6B" w14:textId="7E4F41AB" w:rsidR="00DB2CE3" w:rsidRPr="00DB2CE3" w:rsidRDefault="00DB2CE3" w:rsidP="00DB2CE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DB2CE3">
              <w:rPr>
                <w:b/>
                <w:bCs/>
              </w:rPr>
              <w:t>150,567</w:t>
            </w:r>
          </w:p>
        </w:tc>
      </w:tr>
      <w:tr w:rsidR="00DB2CE3" w:rsidRPr="008F1515" w14:paraId="52EF0BFC" w14:textId="77777777" w:rsidTr="00B16346">
        <w:tc>
          <w:tcPr>
            <w:tcW w:w="3060" w:type="dxa"/>
          </w:tcPr>
          <w:p w14:paraId="04132D4C" w14:textId="7F49F026" w:rsidR="00DB2CE3" w:rsidRPr="006133D5" w:rsidRDefault="00DB2CE3" w:rsidP="00DB2CE3">
            <w:pPr>
              <w:tabs>
                <w:tab w:val="left" w:pos="447"/>
              </w:tabs>
              <w:spacing w:line="240" w:lineRule="auto"/>
              <w:ind w:left="291" w:hanging="291"/>
              <w:rPr>
                <w:lang w:val="en-US" w:bidi="th-TH"/>
              </w:rPr>
            </w:pPr>
            <w:r w:rsidRPr="00DC4CE3">
              <w:rPr>
                <w:i/>
                <w:iCs/>
              </w:rPr>
              <w:t xml:space="preserve">Less </w:t>
            </w:r>
            <w:r w:rsidRPr="00DC4CE3">
              <w:t xml:space="preserve">allowance for expected </w:t>
            </w:r>
            <w:r>
              <w:br/>
              <w:t xml:space="preserve">   </w:t>
            </w:r>
            <w:r w:rsidRPr="00DC4CE3">
              <w:t>credit loss</w:t>
            </w:r>
          </w:p>
        </w:tc>
        <w:tc>
          <w:tcPr>
            <w:tcW w:w="720" w:type="dxa"/>
          </w:tcPr>
          <w:p w14:paraId="6EBD6717" w14:textId="77777777" w:rsidR="00DB2CE3" w:rsidRPr="0024424D" w:rsidRDefault="00DB2CE3" w:rsidP="00DB2CE3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244DDD83" w14:textId="77777777" w:rsidR="00DB2CE3" w:rsidRDefault="00DB2CE3" w:rsidP="00DB2CE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8" w:right="-108"/>
            </w:pPr>
          </w:p>
          <w:p w14:paraId="7328DD2E" w14:textId="7863B619" w:rsidR="00DB2CE3" w:rsidRPr="0024424D" w:rsidRDefault="00DB2CE3" w:rsidP="00DB2CE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8"/>
            </w:pPr>
            <w:r w:rsidRPr="009264A7">
              <w:t>-</w:t>
            </w:r>
          </w:p>
        </w:tc>
        <w:tc>
          <w:tcPr>
            <w:tcW w:w="254" w:type="dxa"/>
            <w:vAlign w:val="bottom"/>
          </w:tcPr>
          <w:p w14:paraId="01BA296C" w14:textId="77777777" w:rsidR="00DB2CE3" w:rsidRPr="0024424D" w:rsidRDefault="00DB2CE3" w:rsidP="00DB2CE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1155" w:type="dxa"/>
            <w:vAlign w:val="bottom"/>
          </w:tcPr>
          <w:p w14:paraId="5DD3C383" w14:textId="3EBB74EA" w:rsidR="00DB2CE3" w:rsidRPr="0024424D" w:rsidRDefault="00DB2CE3" w:rsidP="00DB2CE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24424D">
              <w:rPr>
                <w:rFonts w:cs="Times New Roman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20006A09" w14:textId="77777777" w:rsidR="00DB2CE3" w:rsidRPr="0024424D" w:rsidRDefault="00DB2CE3" w:rsidP="00DB2CE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1193" w:type="dxa"/>
          </w:tcPr>
          <w:p w14:paraId="2815C608" w14:textId="77777777" w:rsidR="00DB2CE3" w:rsidRDefault="00DB2CE3" w:rsidP="00DB2CE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 w:right="-108"/>
            </w:pPr>
          </w:p>
          <w:p w14:paraId="4AF0A5E6" w14:textId="5A37C1E1" w:rsidR="00DB2CE3" w:rsidRPr="0024424D" w:rsidRDefault="00DB2CE3" w:rsidP="00CB508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 w:rsidRPr="005A1F3F">
              <w:t>-</w:t>
            </w:r>
          </w:p>
        </w:tc>
        <w:tc>
          <w:tcPr>
            <w:tcW w:w="240" w:type="dxa"/>
            <w:vAlign w:val="bottom"/>
          </w:tcPr>
          <w:p w14:paraId="0D193F1A" w14:textId="77777777" w:rsidR="00DB2CE3" w:rsidRPr="0024424D" w:rsidRDefault="00DB2CE3" w:rsidP="00DB2CE3">
            <w:pPr>
              <w:pStyle w:val="acctfourfigures"/>
              <w:tabs>
                <w:tab w:val="clear" w:pos="765"/>
                <w:tab w:val="decimal" w:pos="620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1C96740E" w14:textId="5FE030B2" w:rsidR="00DB2CE3" w:rsidRPr="0024424D" w:rsidRDefault="00DB2CE3" w:rsidP="00DB2CE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</w:pPr>
            <w:r w:rsidRPr="0024424D">
              <w:t>-</w:t>
            </w:r>
          </w:p>
        </w:tc>
      </w:tr>
      <w:tr w:rsidR="00DB2CE3" w:rsidRPr="008F1515" w14:paraId="7FE5E625" w14:textId="77777777" w:rsidTr="00B16346">
        <w:tc>
          <w:tcPr>
            <w:tcW w:w="3060" w:type="dxa"/>
          </w:tcPr>
          <w:p w14:paraId="37ABA6A7" w14:textId="77777777" w:rsidR="00DB2CE3" w:rsidRPr="002C50D7" w:rsidRDefault="00DB2CE3" w:rsidP="00DB2CE3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2C50D7">
              <w:rPr>
                <w:rFonts w:cstheme="minorBidi"/>
                <w:b/>
                <w:bCs/>
                <w:lang w:val="en-US" w:bidi="th-TH"/>
              </w:rPr>
              <w:t>Net</w:t>
            </w:r>
          </w:p>
        </w:tc>
        <w:tc>
          <w:tcPr>
            <w:tcW w:w="720" w:type="dxa"/>
          </w:tcPr>
          <w:p w14:paraId="4F2521EB" w14:textId="77777777" w:rsidR="00DB2CE3" w:rsidRPr="0024424D" w:rsidRDefault="00DB2CE3" w:rsidP="00DB2CE3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5E9318A0" w14:textId="02830BAE" w:rsidR="00DB2CE3" w:rsidRPr="00DB2CE3" w:rsidRDefault="00DB2CE3" w:rsidP="00DB2CE3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DB2CE3">
              <w:rPr>
                <w:b/>
                <w:bCs/>
              </w:rPr>
              <w:t>212,587</w:t>
            </w:r>
          </w:p>
        </w:tc>
        <w:tc>
          <w:tcPr>
            <w:tcW w:w="254" w:type="dxa"/>
            <w:vAlign w:val="bottom"/>
          </w:tcPr>
          <w:p w14:paraId="4C248D50" w14:textId="77777777" w:rsidR="00DB2CE3" w:rsidRPr="00DB2CE3" w:rsidRDefault="00DB2CE3" w:rsidP="00DB2CE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E1213" w14:textId="56B87C8F" w:rsidR="00DB2CE3" w:rsidRPr="00DB2CE3" w:rsidRDefault="00DB2CE3" w:rsidP="00DB2CE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DB2CE3">
              <w:rPr>
                <w:rFonts w:cs="Times New Roman"/>
                <w:b/>
                <w:bCs/>
                <w:szCs w:val="28"/>
                <w:lang w:val="en-US" w:bidi="th-TH"/>
              </w:rPr>
              <w:t>162,100</w:t>
            </w:r>
          </w:p>
        </w:tc>
        <w:tc>
          <w:tcPr>
            <w:tcW w:w="275" w:type="dxa"/>
            <w:vAlign w:val="bottom"/>
          </w:tcPr>
          <w:p w14:paraId="1B183ED8" w14:textId="77777777" w:rsidR="00DB2CE3" w:rsidRPr="00DB2CE3" w:rsidRDefault="00DB2CE3" w:rsidP="00DB2CE3">
            <w:pPr>
              <w:spacing w:line="240" w:lineRule="auto"/>
              <w:rPr>
                <w:b/>
                <w:bCs/>
                <w:lang w:val="en-US" w:bidi="th-TH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0C2F9314" w14:textId="07705226" w:rsidR="00DB2CE3" w:rsidRPr="00DB2CE3" w:rsidRDefault="00DB2CE3" w:rsidP="00DB2CE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DB2CE3">
              <w:rPr>
                <w:b/>
                <w:bCs/>
              </w:rPr>
              <w:t>193,578</w:t>
            </w:r>
          </w:p>
        </w:tc>
        <w:tc>
          <w:tcPr>
            <w:tcW w:w="240" w:type="dxa"/>
            <w:vAlign w:val="bottom"/>
          </w:tcPr>
          <w:p w14:paraId="182A18FF" w14:textId="77777777" w:rsidR="00DB2CE3" w:rsidRPr="00DB2CE3" w:rsidRDefault="00DB2CE3" w:rsidP="00DB2CE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DA0FE" w14:textId="1384BB1A" w:rsidR="00DB2CE3" w:rsidRPr="00DB2CE3" w:rsidRDefault="00DB2CE3" w:rsidP="00DB2CE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DB2CE3">
              <w:rPr>
                <w:b/>
                <w:bCs/>
              </w:rPr>
              <w:t>150,567</w:t>
            </w:r>
          </w:p>
        </w:tc>
      </w:tr>
      <w:tr w:rsidR="008F351B" w:rsidRPr="005032BA" w14:paraId="7E061657" w14:textId="77777777" w:rsidTr="00B16346">
        <w:tc>
          <w:tcPr>
            <w:tcW w:w="3060" w:type="dxa"/>
          </w:tcPr>
          <w:p w14:paraId="02691B0E" w14:textId="77777777" w:rsidR="008F351B" w:rsidRPr="005032BA" w:rsidRDefault="008F351B" w:rsidP="005032BA">
            <w:pPr>
              <w:spacing w:line="240" w:lineRule="auto"/>
              <w:ind w:left="102" w:hanging="102"/>
              <w:rPr>
                <w:rFonts w:cstheme="minorBidi"/>
                <w:b/>
                <w:bCs/>
                <w:sz w:val="16"/>
                <w:szCs w:val="14"/>
                <w:lang w:val="en-US" w:bidi="th-TH"/>
              </w:rPr>
            </w:pPr>
          </w:p>
        </w:tc>
        <w:tc>
          <w:tcPr>
            <w:tcW w:w="720" w:type="dxa"/>
          </w:tcPr>
          <w:p w14:paraId="153F96C5" w14:textId="77777777" w:rsidR="008F351B" w:rsidRPr="0024424D" w:rsidRDefault="008F351B" w:rsidP="005032BA">
            <w:pPr>
              <w:spacing w:line="240" w:lineRule="auto"/>
              <w:ind w:left="67"/>
              <w:rPr>
                <w:sz w:val="16"/>
                <w:szCs w:val="14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vAlign w:val="bottom"/>
          </w:tcPr>
          <w:p w14:paraId="4387BD43" w14:textId="77777777" w:rsidR="008F351B" w:rsidRPr="0024424D" w:rsidRDefault="008F351B" w:rsidP="007E55E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 w:val="16"/>
                <w:szCs w:val="14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49749EF0" w14:textId="77777777" w:rsidR="008F351B" w:rsidRPr="0024424D" w:rsidRDefault="008F351B" w:rsidP="007E55ED">
            <w:pPr>
              <w:spacing w:line="240" w:lineRule="auto"/>
              <w:rPr>
                <w:sz w:val="16"/>
                <w:szCs w:val="1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1A0230BC" w14:textId="77777777" w:rsidR="008F351B" w:rsidRPr="0024424D" w:rsidRDefault="008F351B" w:rsidP="007E55E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 w:val="16"/>
                <w:szCs w:val="14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61146414" w14:textId="77777777" w:rsidR="008F351B" w:rsidRPr="0024424D" w:rsidRDefault="008F351B" w:rsidP="007E55ED">
            <w:pPr>
              <w:spacing w:line="240" w:lineRule="auto"/>
              <w:rPr>
                <w:sz w:val="16"/>
                <w:szCs w:val="14"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  <w:vAlign w:val="bottom"/>
          </w:tcPr>
          <w:p w14:paraId="66502D8D" w14:textId="77777777" w:rsidR="008F351B" w:rsidRPr="0024424D" w:rsidRDefault="008F351B" w:rsidP="007E55E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 w:val="16"/>
                <w:szCs w:val="14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2CF075B5" w14:textId="77777777" w:rsidR="008F351B" w:rsidRPr="0024424D" w:rsidRDefault="008F351B" w:rsidP="007E55ED">
            <w:pPr>
              <w:spacing w:line="240" w:lineRule="auto"/>
              <w:rPr>
                <w:sz w:val="16"/>
                <w:szCs w:val="1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vAlign w:val="bottom"/>
          </w:tcPr>
          <w:p w14:paraId="1FE0616B" w14:textId="77777777" w:rsidR="008F351B" w:rsidRPr="0024424D" w:rsidRDefault="008F351B" w:rsidP="007E55E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 w:val="16"/>
                <w:szCs w:val="14"/>
              </w:rPr>
            </w:pPr>
          </w:p>
        </w:tc>
      </w:tr>
      <w:tr w:rsidR="00AE2843" w:rsidRPr="008F1515" w14:paraId="42E6CEB8" w14:textId="77777777" w:rsidTr="00B16346">
        <w:tc>
          <w:tcPr>
            <w:tcW w:w="3060" w:type="dxa"/>
          </w:tcPr>
          <w:p w14:paraId="4A940AF4" w14:textId="3FD9CA7E" w:rsidR="00AE2843" w:rsidRPr="00596085" w:rsidRDefault="00AE2843" w:rsidP="00AE2843">
            <w:pPr>
              <w:spacing w:line="240" w:lineRule="auto"/>
              <w:ind w:left="102" w:hanging="102"/>
              <w:rPr>
                <w:rFonts w:cstheme="minorBidi"/>
                <w:b/>
                <w:bCs/>
                <w:i/>
                <w:iCs/>
                <w:lang w:val="en-US" w:bidi="th-TH"/>
              </w:rPr>
            </w:pPr>
          </w:p>
        </w:tc>
        <w:tc>
          <w:tcPr>
            <w:tcW w:w="720" w:type="dxa"/>
          </w:tcPr>
          <w:p w14:paraId="2C751C84" w14:textId="77777777" w:rsidR="00AE2843" w:rsidRPr="0024424D" w:rsidRDefault="00AE2843" w:rsidP="00AE2843">
            <w:pPr>
              <w:spacing w:line="240" w:lineRule="auto"/>
              <w:ind w:left="67"/>
            </w:pPr>
          </w:p>
        </w:tc>
        <w:tc>
          <w:tcPr>
            <w:tcW w:w="2617" w:type="dxa"/>
            <w:gridSpan w:val="3"/>
          </w:tcPr>
          <w:p w14:paraId="6DBFD773" w14:textId="77777777" w:rsidR="00AE2843" w:rsidRPr="008F1515" w:rsidRDefault="00AE2843" w:rsidP="00AE2843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75629D64" w14:textId="73B9443F" w:rsidR="00AE2843" w:rsidRPr="00AE2843" w:rsidRDefault="00AE2843" w:rsidP="00AE28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jc w:val="center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AE2843">
              <w:rPr>
                <w:rFonts w:cs="Times New Roman"/>
                <w:b/>
                <w:bCs/>
                <w:szCs w:val="22"/>
              </w:rPr>
              <w:t>financial statements</w:t>
            </w:r>
          </w:p>
        </w:tc>
        <w:tc>
          <w:tcPr>
            <w:tcW w:w="275" w:type="dxa"/>
            <w:vAlign w:val="bottom"/>
          </w:tcPr>
          <w:p w14:paraId="633D0514" w14:textId="77777777" w:rsidR="00AE2843" w:rsidRPr="0024424D" w:rsidRDefault="00AE2843" w:rsidP="00AE2843">
            <w:pPr>
              <w:spacing w:line="240" w:lineRule="auto"/>
            </w:pPr>
          </w:p>
        </w:tc>
        <w:tc>
          <w:tcPr>
            <w:tcW w:w="2582" w:type="dxa"/>
            <w:gridSpan w:val="3"/>
          </w:tcPr>
          <w:p w14:paraId="0849A9E0" w14:textId="2FEE0AB1" w:rsidR="00AE2843" w:rsidRPr="008F1515" w:rsidRDefault="00AE2843" w:rsidP="00AE2843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Separate</w:t>
            </w:r>
          </w:p>
          <w:p w14:paraId="3C451FEE" w14:textId="0D06B398" w:rsidR="00AE2843" w:rsidRPr="00AE2843" w:rsidRDefault="00AE2843" w:rsidP="00AE284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jc w:val="center"/>
              <w:rPr>
                <w:rFonts w:cs="Times New Roman"/>
                <w:b/>
                <w:szCs w:val="22"/>
              </w:rPr>
            </w:pPr>
            <w:r w:rsidRPr="00AE2843">
              <w:rPr>
                <w:rFonts w:cs="Times New Roman"/>
                <w:b/>
                <w:szCs w:val="22"/>
              </w:rPr>
              <w:t>financial statements</w:t>
            </w:r>
          </w:p>
        </w:tc>
      </w:tr>
      <w:tr w:rsidR="00CE39E5" w:rsidRPr="008F1515" w14:paraId="294687E3" w14:textId="77777777" w:rsidTr="00B16346">
        <w:tc>
          <w:tcPr>
            <w:tcW w:w="3060" w:type="dxa"/>
          </w:tcPr>
          <w:p w14:paraId="4F355CAE" w14:textId="77777777" w:rsidR="00CE39E5" w:rsidRPr="00185C01" w:rsidRDefault="00CE39E5" w:rsidP="00CE39E5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4D31629A" w14:textId="77777777" w:rsidR="00CE39E5" w:rsidRPr="0024424D" w:rsidRDefault="00CE39E5" w:rsidP="00CE39E5">
            <w:pPr>
              <w:spacing w:line="240" w:lineRule="auto"/>
              <w:ind w:left="67"/>
              <w:jc w:val="center"/>
            </w:pPr>
          </w:p>
        </w:tc>
        <w:tc>
          <w:tcPr>
            <w:tcW w:w="1208" w:type="dxa"/>
          </w:tcPr>
          <w:p w14:paraId="7AA098F1" w14:textId="17D36870" w:rsidR="00CE39E5" w:rsidRPr="0024424D" w:rsidRDefault="00CE39E5" w:rsidP="00CE39E5">
            <w:pPr>
              <w:pStyle w:val="acctmergecolhdg"/>
              <w:spacing w:line="240" w:lineRule="auto"/>
              <w:ind w:left="-109" w:right="-110"/>
            </w:pPr>
            <w:r w:rsidRPr="00410F32">
              <w:rPr>
                <w:rFonts w:cs="Times New Roman"/>
                <w:b w:val="0"/>
                <w:bCs/>
                <w:spacing w:val="-4"/>
                <w:szCs w:val="22"/>
              </w:rPr>
              <w:t>3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0</w:t>
            </w:r>
            <w:r w:rsidRPr="00410F32">
              <w:rPr>
                <w:rFonts w:cs="Times New Roman"/>
                <w:b w:val="0"/>
                <w:bCs/>
                <w:spacing w:val="-4"/>
                <w:szCs w:val="22"/>
              </w:rPr>
              <w:t xml:space="preserve"> 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June</w:t>
            </w:r>
          </w:p>
        </w:tc>
        <w:tc>
          <w:tcPr>
            <w:tcW w:w="254" w:type="dxa"/>
          </w:tcPr>
          <w:p w14:paraId="7E183E13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55" w:type="dxa"/>
          </w:tcPr>
          <w:p w14:paraId="031247BB" w14:textId="245A6176" w:rsidR="00CE39E5" w:rsidRPr="0024424D" w:rsidRDefault="00CE39E5" w:rsidP="00CE39E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  <w:r w:rsidRPr="003E3A0A">
              <w:rPr>
                <w:rFonts w:cs="Times New Roman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6F5688E7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93" w:type="dxa"/>
          </w:tcPr>
          <w:p w14:paraId="65CEFA0F" w14:textId="3A59BE5D" w:rsidR="00CE39E5" w:rsidRPr="0024424D" w:rsidRDefault="00CE39E5" w:rsidP="00CE39E5">
            <w:pPr>
              <w:pStyle w:val="acctmergecolhdg"/>
              <w:spacing w:line="240" w:lineRule="auto"/>
              <w:ind w:left="-109" w:right="-110"/>
            </w:pPr>
            <w:r w:rsidRPr="00410F32">
              <w:rPr>
                <w:rFonts w:cs="Times New Roman"/>
                <w:b w:val="0"/>
                <w:bCs/>
                <w:spacing w:val="-4"/>
                <w:szCs w:val="22"/>
              </w:rPr>
              <w:t>3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0</w:t>
            </w:r>
            <w:r w:rsidRPr="00410F32">
              <w:rPr>
                <w:rFonts w:cs="Times New Roman"/>
                <w:b w:val="0"/>
                <w:bCs/>
                <w:spacing w:val="-4"/>
                <w:szCs w:val="22"/>
              </w:rPr>
              <w:t xml:space="preserve"> 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June</w:t>
            </w:r>
          </w:p>
        </w:tc>
        <w:tc>
          <w:tcPr>
            <w:tcW w:w="240" w:type="dxa"/>
          </w:tcPr>
          <w:p w14:paraId="505BF0D5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49" w:type="dxa"/>
          </w:tcPr>
          <w:p w14:paraId="7232FDFB" w14:textId="1FE8CF1A" w:rsidR="00CE39E5" w:rsidRPr="0024424D" w:rsidRDefault="00CE39E5" w:rsidP="00CE39E5">
            <w:pPr>
              <w:pStyle w:val="acctmergecolhdg"/>
              <w:spacing w:line="240" w:lineRule="auto"/>
              <w:ind w:left="-109" w:right="-110"/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CE39E5" w:rsidRPr="008F1515" w14:paraId="5BC252F9" w14:textId="77777777" w:rsidTr="00B16346">
        <w:tc>
          <w:tcPr>
            <w:tcW w:w="3060" w:type="dxa"/>
          </w:tcPr>
          <w:p w14:paraId="7A6BB7E5" w14:textId="77777777" w:rsidR="00CE39E5" w:rsidRPr="00185C01" w:rsidRDefault="00CE39E5" w:rsidP="00CE39E5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117AC8A7" w14:textId="415DDFB4" w:rsidR="00CE39E5" w:rsidRPr="0024424D" w:rsidRDefault="00CE39E5" w:rsidP="00CE39E5">
            <w:pPr>
              <w:spacing w:line="240" w:lineRule="auto"/>
              <w:ind w:left="67"/>
              <w:jc w:val="center"/>
            </w:pPr>
            <w:r w:rsidRPr="002C50D7">
              <w:rPr>
                <w:rFonts w:cs="Times New Roman"/>
                <w:bCs/>
                <w:i/>
                <w:iCs/>
                <w:szCs w:val="22"/>
              </w:rPr>
              <w:t>Note</w:t>
            </w:r>
          </w:p>
        </w:tc>
        <w:tc>
          <w:tcPr>
            <w:tcW w:w="1208" w:type="dxa"/>
          </w:tcPr>
          <w:p w14:paraId="2E7056E8" w14:textId="495BCC44" w:rsidR="00CE39E5" w:rsidRPr="00CE39E5" w:rsidRDefault="00CE39E5" w:rsidP="00CE39E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2022</w:t>
            </w:r>
          </w:p>
        </w:tc>
        <w:tc>
          <w:tcPr>
            <w:tcW w:w="254" w:type="dxa"/>
          </w:tcPr>
          <w:p w14:paraId="26C2CA84" w14:textId="77777777" w:rsidR="00CE39E5" w:rsidRPr="00CE39E5" w:rsidRDefault="00CE39E5" w:rsidP="00CE39E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19DFE154" w14:textId="61B8184E" w:rsidR="00CE39E5" w:rsidRPr="00CE39E5" w:rsidRDefault="00CE39E5" w:rsidP="00CE39E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2021</w:t>
            </w:r>
          </w:p>
        </w:tc>
        <w:tc>
          <w:tcPr>
            <w:tcW w:w="275" w:type="dxa"/>
          </w:tcPr>
          <w:p w14:paraId="3CD40FE9" w14:textId="77777777" w:rsidR="00CE39E5" w:rsidRPr="00CE39E5" w:rsidRDefault="00CE39E5" w:rsidP="00CE39E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2E73208F" w14:textId="6E894CBD" w:rsidR="00CE39E5" w:rsidRPr="00CE39E5" w:rsidRDefault="00CE39E5" w:rsidP="00CE39E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2022</w:t>
            </w:r>
          </w:p>
        </w:tc>
        <w:tc>
          <w:tcPr>
            <w:tcW w:w="240" w:type="dxa"/>
          </w:tcPr>
          <w:p w14:paraId="11B4C94C" w14:textId="77777777" w:rsidR="00CE39E5" w:rsidRPr="00CE39E5" w:rsidRDefault="00CE39E5" w:rsidP="00CE39E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49" w:type="dxa"/>
          </w:tcPr>
          <w:p w14:paraId="5F9B16B0" w14:textId="2451D7C9" w:rsidR="00CE39E5" w:rsidRPr="00CE39E5" w:rsidRDefault="00CE39E5" w:rsidP="00CE39E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2021</w:t>
            </w:r>
          </w:p>
        </w:tc>
      </w:tr>
      <w:tr w:rsidR="00882E11" w:rsidRPr="008F1515" w14:paraId="0B166D91" w14:textId="77777777" w:rsidTr="00B16346">
        <w:tc>
          <w:tcPr>
            <w:tcW w:w="3060" w:type="dxa"/>
          </w:tcPr>
          <w:p w14:paraId="2B95454F" w14:textId="3C2E8654" w:rsidR="00882E11" w:rsidRPr="00185C01" w:rsidRDefault="00882E11" w:rsidP="00CE39E5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1890A0B9" w14:textId="1EF51B8C" w:rsidR="00882E11" w:rsidRPr="0024424D" w:rsidRDefault="00882E11" w:rsidP="00CE39E5">
            <w:pPr>
              <w:spacing w:line="240" w:lineRule="auto"/>
              <w:ind w:left="67"/>
              <w:jc w:val="center"/>
            </w:pPr>
          </w:p>
        </w:tc>
        <w:tc>
          <w:tcPr>
            <w:tcW w:w="5474" w:type="dxa"/>
            <w:gridSpan w:val="7"/>
            <w:vAlign w:val="bottom"/>
          </w:tcPr>
          <w:p w14:paraId="025B7EA7" w14:textId="7A59BE41" w:rsidR="00882E11" w:rsidRPr="0024424D" w:rsidRDefault="00882E11" w:rsidP="00882E11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jc w:val="center"/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CE39E5" w:rsidRPr="008F1515" w14:paraId="1199F4F4" w14:textId="77777777" w:rsidTr="00B16346">
        <w:tc>
          <w:tcPr>
            <w:tcW w:w="3060" w:type="dxa"/>
          </w:tcPr>
          <w:p w14:paraId="413F58C0" w14:textId="77777777" w:rsidR="00CE39E5" w:rsidRPr="002C50D7" w:rsidRDefault="00CE39E5" w:rsidP="00CE39E5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596085">
              <w:rPr>
                <w:rFonts w:cs="Times New Roman"/>
                <w:b/>
                <w:bCs/>
                <w:i/>
                <w:iCs/>
                <w:szCs w:val="22"/>
              </w:rPr>
              <w:t>Trade receivables</w:t>
            </w:r>
          </w:p>
        </w:tc>
        <w:tc>
          <w:tcPr>
            <w:tcW w:w="720" w:type="dxa"/>
          </w:tcPr>
          <w:p w14:paraId="363C895B" w14:textId="77777777" w:rsidR="00CE39E5" w:rsidRPr="002C7DDA" w:rsidRDefault="00CE39E5" w:rsidP="00CE39E5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4B6E2619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5BB87634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4E9BA306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43C9F9DE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36838793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6EF4E8A4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49" w:type="dxa"/>
            <w:vAlign w:val="bottom"/>
          </w:tcPr>
          <w:p w14:paraId="448DDE67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CE39E5" w:rsidRPr="008F1515" w14:paraId="13507F60" w14:textId="77777777" w:rsidTr="00B16346">
        <w:tc>
          <w:tcPr>
            <w:tcW w:w="3060" w:type="dxa"/>
          </w:tcPr>
          <w:p w14:paraId="5A56FED1" w14:textId="77777777" w:rsidR="00CE39E5" w:rsidRPr="002C50D7" w:rsidRDefault="00CE39E5" w:rsidP="00CE39E5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>Related parties</w:t>
            </w:r>
          </w:p>
        </w:tc>
        <w:tc>
          <w:tcPr>
            <w:tcW w:w="720" w:type="dxa"/>
          </w:tcPr>
          <w:p w14:paraId="567A9162" w14:textId="77777777" w:rsidR="00CE39E5" w:rsidRPr="002C7DDA" w:rsidRDefault="00CE39E5" w:rsidP="00CE39E5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3728474D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1F4421A0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13CACA00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65B4116D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480D81FA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49402591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49" w:type="dxa"/>
            <w:vAlign w:val="bottom"/>
          </w:tcPr>
          <w:p w14:paraId="3CEE0C09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CE39E5" w:rsidRPr="008F1515" w14:paraId="15068E09" w14:textId="77777777" w:rsidTr="00B16346">
        <w:tc>
          <w:tcPr>
            <w:tcW w:w="3060" w:type="dxa"/>
          </w:tcPr>
          <w:p w14:paraId="12335201" w14:textId="77777777" w:rsidR="00CE39E5" w:rsidRPr="00D8319E" w:rsidRDefault="00CE39E5" w:rsidP="00CE39E5">
            <w:pPr>
              <w:spacing w:line="240" w:lineRule="auto"/>
              <w:ind w:left="102" w:hanging="102"/>
              <w:rPr>
                <w:rFonts w:cstheme="minorBidi"/>
                <w:lang w:val="en-US" w:bidi="th-TH"/>
              </w:rPr>
            </w:pPr>
            <w:r w:rsidRPr="00D8319E">
              <w:rPr>
                <w:rFonts w:cstheme="minorBidi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55DDB8D1" w14:textId="77777777" w:rsidR="00CE39E5" w:rsidRPr="002C7DDA" w:rsidRDefault="00CE39E5" w:rsidP="00CE39E5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36081C91" w14:textId="74386FEB" w:rsidR="00CE39E5" w:rsidRPr="0024424D" w:rsidRDefault="00DB2CE3" w:rsidP="00CE39E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 w:rsidRPr="00DB2CE3">
              <w:t>82,831</w:t>
            </w:r>
          </w:p>
        </w:tc>
        <w:tc>
          <w:tcPr>
            <w:tcW w:w="254" w:type="dxa"/>
            <w:vAlign w:val="bottom"/>
          </w:tcPr>
          <w:p w14:paraId="703CBD11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652E1F92" w14:textId="66473113" w:rsidR="00CE39E5" w:rsidRPr="0024424D" w:rsidRDefault="00B11B0E" w:rsidP="00CE39E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  <w:r>
              <w:t>63</w:t>
            </w:r>
            <w:r w:rsidR="00CE39E5" w:rsidRPr="0024424D">
              <w:t>,9</w:t>
            </w:r>
            <w:r>
              <w:t>69</w:t>
            </w:r>
          </w:p>
        </w:tc>
        <w:tc>
          <w:tcPr>
            <w:tcW w:w="275" w:type="dxa"/>
            <w:vAlign w:val="bottom"/>
          </w:tcPr>
          <w:p w14:paraId="357E218B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42D9B4DA" w14:textId="28C441ED" w:rsidR="00CE39E5" w:rsidRPr="0024424D" w:rsidRDefault="00DB2CE3" w:rsidP="00CB508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 w:rsidRPr="00DB2CE3">
              <w:t>65,260</w:t>
            </w:r>
          </w:p>
        </w:tc>
        <w:tc>
          <w:tcPr>
            <w:tcW w:w="240" w:type="dxa"/>
            <w:vAlign w:val="bottom"/>
          </w:tcPr>
          <w:p w14:paraId="34FBE37E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49" w:type="dxa"/>
            <w:vAlign w:val="bottom"/>
          </w:tcPr>
          <w:p w14:paraId="3E531983" w14:textId="3CE794DB" w:rsidR="00CE39E5" w:rsidRPr="0024424D" w:rsidRDefault="0043242A" w:rsidP="00CE39E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54</w:t>
            </w:r>
            <w:r w:rsidR="00CE39E5" w:rsidRPr="0024424D">
              <w:t>,</w:t>
            </w:r>
            <w:r>
              <w:t>186</w:t>
            </w:r>
          </w:p>
        </w:tc>
      </w:tr>
      <w:tr w:rsidR="00CE39E5" w:rsidRPr="008F1515" w14:paraId="3451D1C2" w14:textId="77777777" w:rsidTr="00B16346">
        <w:tc>
          <w:tcPr>
            <w:tcW w:w="3060" w:type="dxa"/>
          </w:tcPr>
          <w:p w14:paraId="3783A1C6" w14:textId="77777777" w:rsidR="00CE39E5" w:rsidRPr="002C50D7" w:rsidRDefault="00CE39E5" w:rsidP="00CE39E5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ED6197">
              <w:rPr>
                <w:rFonts w:cs="Times New Roman"/>
              </w:rPr>
              <w:t>Overdue:</w:t>
            </w:r>
          </w:p>
        </w:tc>
        <w:tc>
          <w:tcPr>
            <w:tcW w:w="720" w:type="dxa"/>
          </w:tcPr>
          <w:p w14:paraId="4FE1ECBD" w14:textId="77777777" w:rsidR="00CE39E5" w:rsidRPr="002C7DDA" w:rsidRDefault="00CE39E5" w:rsidP="00CE39E5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2943F743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</w:p>
        </w:tc>
        <w:tc>
          <w:tcPr>
            <w:tcW w:w="254" w:type="dxa"/>
            <w:vAlign w:val="bottom"/>
          </w:tcPr>
          <w:p w14:paraId="2F718EB2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327C15D6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</w:p>
        </w:tc>
        <w:tc>
          <w:tcPr>
            <w:tcW w:w="275" w:type="dxa"/>
            <w:vAlign w:val="bottom"/>
          </w:tcPr>
          <w:p w14:paraId="5D5E7E0B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0D165AE5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</w:tc>
        <w:tc>
          <w:tcPr>
            <w:tcW w:w="240" w:type="dxa"/>
            <w:vAlign w:val="bottom"/>
          </w:tcPr>
          <w:p w14:paraId="2DA9B013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49" w:type="dxa"/>
            <w:vAlign w:val="bottom"/>
          </w:tcPr>
          <w:p w14:paraId="61D49B2C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CE39E5" w:rsidRPr="008F1515" w14:paraId="223680C0" w14:textId="77777777" w:rsidTr="00B16346">
        <w:tc>
          <w:tcPr>
            <w:tcW w:w="3060" w:type="dxa"/>
          </w:tcPr>
          <w:p w14:paraId="41E8D319" w14:textId="77777777" w:rsidR="00CE39E5" w:rsidRPr="00D8319E" w:rsidRDefault="00CE39E5" w:rsidP="00CE39E5">
            <w:pPr>
              <w:spacing w:line="240" w:lineRule="auto"/>
              <w:ind w:left="102" w:hanging="102"/>
              <w:rPr>
                <w:rFonts w:cstheme="minorBidi"/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>
              <w:rPr>
                <w:rFonts w:cstheme="minorBidi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1BF734D6" w14:textId="77777777" w:rsidR="00CE39E5" w:rsidRPr="002C7DDA" w:rsidRDefault="00CE39E5" w:rsidP="00CE39E5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5B2A58B" w14:textId="1A442623" w:rsidR="00CE39E5" w:rsidRPr="0024424D" w:rsidRDefault="00DB2CE3" w:rsidP="00DB2CE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54" w:type="dxa"/>
            <w:vAlign w:val="bottom"/>
          </w:tcPr>
          <w:p w14:paraId="6185C15A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3577D46" w14:textId="75B01A9D" w:rsidR="00CE39E5" w:rsidRPr="0024424D" w:rsidRDefault="00B11B0E" w:rsidP="00CE39E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  <w:r>
              <w:t>312</w:t>
            </w:r>
          </w:p>
        </w:tc>
        <w:tc>
          <w:tcPr>
            <w:tcW w:w="275" w:type="dxa"/>
            <w:vAlign w:val="bottom"/>
          </w:tcPr>
          <w:p w14:paraId="2E6DCFA1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45C32E3A" w14:textId="188F100D" w:rsidR="00CE39E5" w:rsidRPr="0024424D" w:rsidRDefault="00DB2CE3" w:rsidP="00CB508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40" w:type="dxa"/>
            <w:vAlign w:val="bottom"/>
          </w:tcPr>
          <w:p w14:paraId="6BD13FA2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5831E84" w14:textId="6B45AC7D" w:rsidR="00CE39E5" w:rsidRPr="0024424D" w:rsidRDefault="0043242A" w:rsidP="00CE39E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312</w:t>
            </w:r>
          </w:p>
        </w:tc>
      </w:tr>
      <w:tr w:rsidR="00CE39E5" w:rsidRPr="008F1515" w14:paraId="5D20D34D" w14:textId="77777777" w:rsidTr="00B16346">
        <w:tc>
          <w:tcPr>
            <w:tcW w:w="3060" w:type="dxa"/>
          </w:tcPr>
          <w:p w14:paraId="1FF61494" w14:textId="77777777" w:rsidR="00CE39E5" w:rsidRPr="002C50D7" w:rsidRDefault="00CE39E5" w:rsidP="00CE39E5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3E80288A" w14:textId="77777777" w:rsidR="00CE39E5" w:rsidRPr="002C7DDA" w:rsidRDefault="00CE39E5" w:rsidP="00CE39E5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5A00781" w14:textId="0547A9D8" w:rsidR="00CE39E5" w:rsidRPr="0024424D" w:rsidRDefault="00DB2CE3" w:rsidP="00CE39E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DB2CE3">
              <w:rPr>
                <w:rFonts w:cs="Times New Roman"/>
                <w:b/>
                <w:bCs/>
                <w:szCs w:val="28"/>
                <w:lang w:val="en-US" w:bidi="th-TH"/>
              </w:rPr>
              <w:t>82,831</w:t>
            </w:r>
          </w:p>
        </w:tc>
        <w:tc>
          <w:tcPr>
            <w:tcW w:w="254" w:type="dxa"/>
            <w:vAlign w:val="bottom"/>
          </w:tcPr>
          <w:p w14:paraId="774CC3BD" w14:textId="77777777" w:rsidR="00CE39E5" w:rsidRPr="0024424D" w:rsidRDefault="00CE39E5" w:rsidP="00CE39E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6FE2EBB" w14:textId="4D9E417D" w:rsidR="00CE39E5" w:rsidRPr="0024424D" w:rsidRDefault="00B94C38" w:rsidP="00CE39E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>
              <w:rPr>
                <w:b/>
                <w:bCs/>
              </w:rPr>
              <w:t>64</w:t>
            </w:r>
            <w:r w:rsidR="00CE39E5" w:rsidRPr="0024424D">
              <w:rPr>
                <w:b/>
                <w:bCs/>
              </w:rPr>
              <w:t>,</w:t>
            </w:r>
            <w:r>
              <w:rPr>
                <w:b/>
                <w:bCs/>
              </w:rPr>
              <w:t>2</w:t>
            </w:r>
            <w:r w:rsidR="00CE39E5" w:rsidRPr="0024424D">
              <w:rPr>
                <w:b/>
                <w:bCs/>
              </w:rPr>
              <w:t>8</w:t>
            </w:r>
            <w:r>
              <w:rPr>
                <w:b/>
                <w:bCs/>
              </w:rPr>
              <w:t>1</w:t>
            </w:r>
          </w:p>
        </w:tc>
        <w:tc>
          <w:tcPr>
            <w:tcW w:w="275" w:type="dxa"/>
            <w:vAlign w:val="bottom"/>
          </w:tcPr>
          <w:p w14:paraId="7053AC8C" w14:textId="77777777" w:rsidR="00CE39E5" w:rsidRPr="0024424D" w:rsidRDefault="00CE39E5" w:rsidP="00CE39E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550F7749" w14:textId="027D360C" w:rsidR="00CE39E5" w:rsidRPr="0024424D" w:rsidRDefault="00DB2CE3" w:rsidP="00CE39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DB2CE3">
              <w:rPr>
                <w:rFonts w:cs="Times New Roman"/>
                <w:b/>
                <w:bCs/>
                <w:szCs w:val="28"/>
                <w:lang w:val="en-US" w:bidi="th-TH"/>
              </w:rPr>
              <w:t>65,260</w:t>
            </w:r>
          </w:p>
        </w:tc>
        <w:tc>
          <w:tcPr>
            <w:tcW w:w="240" w:type="dxa"/>
            <w:vAlign w:val="bottom"/>
          </w:tcPr>
          <w:p w14:paraId="4D60123F" w14:textId="77777777" w:rsidR="00CE39E5" w:rsidRPr="0024424D" w:rsidRDefault="00CE39E5" w:rsidP="00CE39E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9A8D5D9" w14:textId="0D7616B0" w:rsidR="00CE39E5" w:rsidRPr="0024424D" w:rsidRDefault="0017198A" w:rsidP="00CE39E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</w:rPr>
              <w:t>54</w:t>
            </w:r>
            <w:r w:rsidR="00CE39E5" w:rsidRPr="0024424D">
              <w:rPr>
                <w:b/>
                <w:bCs/>
              </w:rPr>
              <w:t>,</w:t>
            </w:r>
            <w:r>
              <w:rPr>
                <w:b/>
                <w:bCs/>
              </w:rPr>
              <w:t>498</w:t>
            </w:r>
          </w:p>
        </w:tc>
      </w:tr>
      <w:tr w:rsidR="00CE39E5" w:rsidRPr="005032BA" w14:paraId="298B1078" w14:textId="77777777" w:rsidTr="00B16346">
        <w:tc>
          <w:tcPr>
            <w:tcW w:w="3060" w:type="dxa"/>
          </w:tcPr>
          <w:p w14:paraId="4F571959" w14:textId="77777777" w:rsidR="00CE39E5" w:rsidRPr="005032BA" w:rsidRDefault="00CE39E5" w:rsidP="00CE39E5">
            <w:pPr>
              <w:spacing w:line="240" w:lineRule="auto"/>
              <w:ind w:left="102" w:hanging="102"/>
              <w:rPr>
                <w:rFonts w:cstheme="minorBidi"/>
                <w:b/>
                <w:bCs/>
                <w:sz w:val="16"/>
                <w:szCs w:val="14"/>
                <w:lang w:val="en-US" w:bidi="th-TH"/>
              </w:rPr>
            </w:pPr>
          </w:p>
        </w:tc>
        <w:tc>
          <w:tcPr>
            <w:tcW w:w="720" w:type="dxa"/>
          </w:tcPr>
          <w:p w14:paraId="5B744625" w14:textId="77777777" w:rsidR="00CE39E5" w:rsidRPr="005032BA" w:rsidRDefault="00CE39E5" w:rsidP="00CE39E5">
            <w:pPr>
              <w:spacing w:line="240" w:lineRule="auto"/>
              <w:ind w:left="67"/>
              <w:rPr>
                <w:sz w:val="16"/>
                <w:szCs w:val="1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16B3D8FA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 w:val="16"/>
                <w:szCs w:val="14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0C97B901" w14:textId="77777777" w:rsidR="00CE39E5" w:rsidRPr="0024424D" w:rsidRDefault="00CE39E5" w:rsidP="00CE39E5">
            <w:pPr>
              <w:spacing w:line="240" w:lineRule="auto"/>
              <w:rPr>
                <w:sz w:val="16"/>
                <w:szCs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33A10819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 w:val="16"/>
                <w:szCs w:val="14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43C06B6B" w14:textId="77777777" w:rsidR="00CE39E5" w:rsidRPr="0024424D" w:rsidRDefault="00CE39E5" w:rsidP="00CE39E5">
            <w:pPr>
              <w:spacing w:line="240" w:lineRule="auto"/>
              <w:rPr>
                <w:sz w:val="16"/>
                <w:szCs w:val="1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47E5B486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 w:val="16"/>
                <w:szCs w:val="14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524B4B8D" w14:textId="77777777" w:rsidR="00CE39E5" w:rsidRPr="0024424D" w:rsidRDefault="00CE39E5" w:rsidP="00CE39E5">
            <w:pPr>
              <w:spacing w:line="240" w:lineRule="auto"/>
              <w:rPr>
                <w:sz w:val="16"/>
                <w:szCs w:val="1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D9E3604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 w:val="16"/>
                <w:szCs w:val="14"/>
              </w:rPr>
            </w:pPr>
          </w:p>
        </w:tc>
      </w:tr>
      <w:tr w:rsidR="00CE39E5" w:rsidRPr="008F1515" w14:paraId="1A6AC09C" w14:textId="77777777" w:rsidTr="00B16346">
        <w:tc>
          <w:tcPr>
            <w:tcW w:w="3060" w:type="dxa"/>
          </w:tcPr>
          <w:p w14:paraId="57039D57" w14:textId="3F556610" w:rsidR="00CE39E5" w:rsidRPr="002C50D7" w:rsidRDefault="00CE39E5" w:rsidP="00CE39E5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CB18F5">
              <w:rPr>
                <w:rFonts w:cstheme="minorBidi"/>
                <w:b/>
                <w:bCs/>
                <w:lang w:val="en-US" w:bidi="th-TH"/>
              </w:rPr>
              <w:t>Other companies</w:t>
            </w:r>
          </w:p>
        </w:tc>
        <w:tc>
          <w:tcPr>
            <w:tcW w:w="720" w:type="dxa"/>
          </w:tcPr>
          <w:p w14:paraId="40B7F2F7" w14:textId="77777777" w:rsidR="00CE39E5" w:rsidRPr="002C7DDA" w:rsidRDefault="00CE39E5" w:rsidP="00CE39E5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6BF0B7D5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0CC958DF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23632B78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2E8766DF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1B824F68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712D0CD0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49" w:type="dxa"/>
            <w:vAlign w:val="bottom"/>
          </w:tcPr>
          <w:p w14:paraId="68518511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CE39E5" w:rsidRPr="008F1515" w14:paraId="1E2DA844" w14:textId="77777777" w:rsidTr="00B16346">
        <w:tc>
          <w:tcPr>
            <w:tcW w:w="3060" w:type="dxa"/>
          </w:tcPr>
          <w:p w14:paraId="0C6BD593" w14:textId="77777777" w:rsidR="00CE39E5" w:rsidRPr="00D8319E" w:rsidRDefault="00CE39E5" w:rsidP="00CE39E5">
            <w:pPr>
              <w:spacing w:line="240" w:lineRule="auto"/>
              <w:ind w:left="102" w:hanging="102"/>
              <w:rPr>
                <w:rFonts w:cstheme="minorBidi"/>
                <w:lang w:val="en-US" w:bidi="th-TH"/>
              </w:rPr>
            </w:pPr>
            <w:r w:rsidRPr="00D8319E">
              <w:rPr>
                <w:rFonts w:cstheme="minorBidi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1FED2506" w14:textId="77777777" w:rsidR="00CE39E5" w:rsidRPr="002C7DDA" w:rsidRDefault="00CE39E5" w:rsidP="00CE39E5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67B208A1" w14:textId="67FFB630" w:rsidR="00CE39E5" w:rsidRPr="0024424D" w:rsidRDefault="00DB2CE3" w:rsidP="00CE39E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 w:rsidRPr="00DB2CE3">
              <w:t>129,756</w:t>
            </w:r>
          </w:p>
        </w:tc>
        <w:tc>
          <w:tcPr>
            <w:tcW w:w="254" w:type="dxa"/>
            <w:vAlign w:val="bottom"/>
          </w:tcPr>
          <w:p w14:paraId="34020432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4C67C7BB" w14:textId="3886D697" w:rsidR="00CE39E5" w:rsidRPr="0024424D" w:rsidRDefault="00F41779" w:rsidP="00CE39E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  <w:r>
              <w:t>97</w:t>
            </w:r>
            <w:r w:rsidR="00CE39E5" w:rsidRPr="0024424D">
              <w:t>,</w:t>
            </w:r>
            <w:r>
              <w:t>3</w:t>
            </w:r>
            <w:r w:rsidR="00CE39E5" w:rsidRPr="0024424D">
              <w:t>7</w:t>
            </w:r>
            <w:r>
              <w:t>2</w:t>
            </w:r>
          </w:p>
        </w:tc>
        <w:tc>
          <w:tcPr>
            <w:tcW w:w="275" w:type="dxa"/>
            <w:vAlign w:val="bottom"/>
          </w:tcPr>
          <w:p w14:paraId="44663B68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2101E2E5" w14:textId="0EC3A7CF" w:rsidR="00CE39E5" w:rsidRPr="0024424D" w:rsidRDefault="00DB2CE3" w:rsidP="00CE39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 w:rsidRPr="00DB2CE3">
              <w:t>128,318</w:t>
            </w:r>
          </w:p>
        </w:tc>
        <w:tc>
          <w:tcPr>
            <w:tcW w:w="240" w:type="dxa"/>
            <w:vAlign w:val="bottom"/>
          </w:tcPr>
          <w:p w14:paraId="606A240F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49" w:type="dxa"/>
            <w:vAlign w:val="bottom"/>
          </w:tcPr>
          <w:p w14:paraId="62F64E7B" w14:textId="660442F2" w:rsidR="00CE39E5" w:rsidRPr="0024424D" w:rsidRDefault="00E75E46" w:rsidP="00CE39E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95</w:t>
            </w:r>
            <w:r w:rsidR="00CE39E5" w:rsidRPr="0024424D">
              <w:t>,62</w:t>
            </w:r>
            <w:r>
              <w:t>2</w:t>
            </w:r>
          </w:p>
        </w:tc>
      </w:tr>
      <w:tr w:rsidR="00CE39E5" w:rsidRPr="008F1515" w14:paraId="5C75B498" w14:textId="77777777" w:rsidTr="00B16346">
        <w:tc>
          <w:tcPr>
            <w:tcW w:w="3060" w:type="dxa"/>
          </w:tcPr>
          <w:p w14:paraId="589CFB8A" w14:textId="77777777" w:rsidR="00CE39E5" w:rsidRPr="002C50D7" w:rsidRDefault="00CE39E5" w:rsidP="00CE39E5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ED6197">
              <w:rPr>
                <w:rFonts w:cs="Times New Roman"/>
              </w:rPr>
              <w:t>Overdue:</w:t>
            </w:r>
          </w:p>
        </w:tc>
        <w:tc>
          <w:tcPr>
            <w:tcW w:w="720" w:type="dxa"/>
          </w:tcPr>
          <w:p w14:paraId="196AB7E0" w14:textId="77777777" w:rsidR="00CE39E5" w:rsidRPr="002C7DDA" w:rsidRDefault="00CE39E5" w:rsidP="00CE39E5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2E1CBE94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</w:p>
        </w:tc>
        <w:tc>
          <w:tcPr>
            <w:tcW w:w="254" w:type="dxa"/>
            <w:vAlign w:val="bottom"/>
          </w:tcPr>
          <w:p w14:paraId="1FC80211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570418E5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</w:p>
        </w:tc>
        <w:tc>
          <w:tcPr>
            <w:tcW w:w="275" w:type="dxa"/>
            <w:vAlign w:val="bottom"/>
          </w:tcPr>
          <w:p w14:paraId="533BF769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3E8F5867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</w:tc>
        <w:tc>
          <w:tcPr>
            <w:tcW w:w="240" w:type="dxa"/>
            <w:vAlign w:val="bottom"/>
          </w:tcPr>
          <w:p w14:paraId="1C3F386B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49" w:type="dxa"/>
            <w:vAlign w:val="bottom"/>
          </w:tcPr>
          <w:p w14:paraId="406421E9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CE39E5" w:rsidRPr="008F1515" w14:paraId="3EBB6D83" w14:textId="77777777" w:rsidTr="00B16346">
        <w:tc>
          <w:tcPr>
            <w:tcW w:w="3060" w:type="dxa"/>
          </w:tcPr>
          <w:p w14:paraId="2A9E19F7" w14:textId="77777777" w:rsidR="00CE39E5" w:rsidRPr="00ED6197" w:rsidRDefault="00CE39E5" w:rsidP="00CE39E5">
            <w:pPr>
              <w:spacing w:line="240" w:lineRule="auto"/>
              <w:ind w:left="102" w:hanging="102"/>
              <w:rPr>
                <w:rFonts w:cs="Times New Roman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>
              <w:rPr>
                <w:rFonts w:cstheme="minorBidi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0E56DE0B" w14:textId="77777777" w:rsidR="00CE39E5" w:rsidRPr="002C7DDA" w:rsidRDefault="00CE39E5" w:rsidP="00CE39E5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35910026" w14:textId="0E721C84" w:rsidR="00CE39E5" w:rsidRPr="0024424D" w:rsidRDefault="00DB2CE3" w:rsidP="00CE39E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54" w:type="dxa"/>
            <w:vAlign w:val="bottom"/>
          </w:tcPr>
          <w:p w14:paraId="16BF7578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4A0A30E5" w14:textId="25B915F9" w:rsidR="00CE39E5" w:rsidRPr="0024424D" w:rsidRDefault="007B00E7" w:rsidP="00CE39E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  <w:r>
              <w:t>447</w:t>
            </w:r>
          </w:p>
        </w:tc>
        <w:tc>
          <w:tcPr>
            <w:tcW w:w="275" w:type="dxa"/>
            <w:vAlign w:val="bottom"/>
          </w:tcPr>
          <w:p w14:paraId="040292CB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71C621CD" w14:textId="4ABCAFD2" w:rsidR="00CE39E5" w:rsidRPr="0024424D" w:rsidRDefault="00DB2CE3" w:rsidP="00CE39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40" w:type="dxa"/>
            <w:vAlign w:val="bottom"/>
          </w:tcPr>
          <w:p w14:paraId="590BAE2E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49" w:type="dxa"/>
            <w:vAlign w:val="bottom"/>
          </w:tcPr>
          <w:p w14:paraId="30260C87" w14:textId="3A0B66BB" w:rsidR="00CE39E5" w:rsidRPr="0024424D" w:rsidRDefault="00091566" w:rsidP="00CE39E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447</w:t>
            </w:r>
          </w:p>
        </w:tc>
      </w:tr>
      <w:tr w:rsidR="00CE39E5" w:rsidRPr="00AA21CE" w14:paraId="1862AB26" w14:textId="77777777" w:rsidTr="00B16346">
        <w:tc>
          <w:tcPr>
            <w:tcW w:w="3060" w:type="dxa"/>
          </w:tcPr>
          <w:p w14:paraId="79163EBC" w14:textId="59839FBF" w:rsidR="00CE39E5" w:rsidRPr="00AA21CE" w:rsidRDefault="003A26C1" w:rsidP="00CE39E5">
            <w:pPr>
              <w:spacing w:line="240" w:lineRule="auto"/>
              <w:ind w:left="102" w:hanging="102"/>
              <w:rPr>
                <w:rFonts w:cstheme="minorBidi"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6571AC6E" w14:textId="77777777" w:rsidR="00CE39E5" w:rsidRPr="00AA21CE" w:rsidRDefault="00CE39E5" w:rsidP="00CE39E5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54F0D4CC" w14:textId="06CBDA24" w:rsidR="00CE39E5" w:rsidRPr="003A26C1" w:rsidRDefault="00DB2CE3" w:rsidP="00CE39E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3A26C1">
              <w:rPr>
                <w:b/>
                <w:bCs/>
              </w:rPr>
              <w:t>129,756</w:t>
            </w:r>
          </w:p>
        </w:tc>
        <w:tc>
          <w:tcPr>
            <w:tcW w:w="254" w:type="dxa"/>
            <w:vAlign w:val="bottom"/>
          </w:tcPr>
          <w:p w14:paraId="362071F9" w14:textId="77777777" w:rsidR="00CE39E5" w:rsidRPr="003A26C1" w:rsidRDefault="00CE39E5" w:rsidP="00CE39E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15C12B76" w14:textId="6299F272" w:rsidR="00CE39E5" w:rsidRPr="003A26C1" w:rsidRDefault="00CC01F7" w:rsidP="00CE39E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3A26C1">
              <w:rPr>
                <w:b/>
                <w:bCs/>
              </w:rPr>
              <w:t>97</w:t>
            </w:r>
            <w:r w:rsidR="00CE39E5" w:rsidRPr="003A26C1">
              <w:rPr>
                <w:b/>
                <w:bCs/>
              </w:rPr>
              <w:t>,</w:t>
            </w:r>
            <w:r w:rsidRPr="003A26C1">
              <w:rPr>
                <w:b/>
                <w:bCs/>
              </w:rPr>
              <w:t>819</w:t>
            </w:r>
          </w:p>
        </w:tc>
        <w:tc>
          <w:tcPr>
            <w:tcW w:w="275" w:type="dxa"/>
            <w:vAlign w:val="bottom"/>
          </w:tcPr>
          <w:p w14:paraId="2EAD04B7" w14:textId="77777777" w:rsidR="00CE39E5" w:rsidRPr="003A26C1" w:rsidRDefault="00CE39E5" w:rsidP="00CE39E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3E9AB8D2" w14:textId="6FECCD29" w:rsidR="00CE39E5" w:rsidRPr="003A26C1" w:rsidRDefault="00DB2CE3" w:rsidP="00CE39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3A26C1">
              <w:rPr>
                <w:b/>
                <w:bCs/>
              </w:rPr>
              <w:t>128,318</w:t>
            </w:r>
          </w:p>
        </w:tc>
        <w:tc>
          <w:tcPr>
            <w:tcW w:w="240" w:type="dxa"/>
            <w:vAlign w:val="bottom"/>
          </w:tcPr>
          <w:p w14:paraId="50B1300C" w14:textId="77777777" w:rsidR="00CE39E5" w:rsidRPr="003A26C1" w:rsidRDefault="00CE39E5" w:rsidP="00CE39E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88D1B72" w14:textId="08DE5436" w:rsidR="00CE39E5" w:rsidRPr="003A26C1" w:rsidRDefault="00091566" w:rsidP="00CE39E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3A26C1">
              <w:rPr>
                <w:b/>
                <w:bCs/>
              </w:rPr>
              <w:t>96</w:t>
            </w:r>
            <w:r w:rsidR="00CE39E5" w:rsidRPr="003A26C1">
              <w:rPr>
                <w:b/>
                <w:bCs/>
              </w:rPr>
              <w:t>,0</w:t>
            </w:r>
            <w:r w:rsidRPr="003A26C1">
              <w:rPr>
                <w:b/>
                <w:bCs/>
              </w:rPr>
              <w:t>69</w:t>
            </w:r>
          </w:p>
        </w:tc>
      </w:tr>
      <w:tr w:rsidR="00CE39E5" w:rsidRPr="008F1515" w14:paraId="792D5DED" w14:textId="77777777" w:rsidTr="00B16346">
        <w:tc>
          <w:tcPr>
            <w:tcW w:w="3060" w:type="dxa"/>
          </w:tcPr>
          <w:p w14:paraId="1C4C9644" w14:textId="3430AD84" w:rsidR="00CE39E5" w:rsidRPr="002C50D7" w:rsidRDefault="00CE39E5" w:rsidP="00CE39E5">
            <w:pPr>
              <w:spacing w:line="240" w:lineRule="auto"/>
              <w:ind w:left="291" w:hanging="291"/>
              <w:rPr>
                <w:rFonts w:cstheme="minorBidi"/>
                <w:b/>
                <w:bCs/>
                <w:lang w:val="en-US" w:bidi="th-TH"/>
              </w:rPr>
            </w:pPr>
            <w:r w:rsidRPr="00DC4CE3">
              <w:rPr>
                <w:i/>
                <w:iCs/>
              </w:rPr>
              <w:t xml:space="preserve">Less </w:t>
            </w:r>
            <w:r w:rsidRPr="00DC4CE3">
              <w:t xml:space="preserve">allowance for expected </w:t>
            </w:r>
            <w:r>
              <w:br/>
              <w:t xml:space="preserve">   </w:t>
            </w:r>
            <w:r w:rsidRPr="00DC4CE3">
              <w:t>credit loss</w:t>
            </w:r>
          </w:p>
        </w:tc>
        <w:tc>
          <w:tcPr>
            <w:tcW w:w="720" w:type="dxa"/>
          </w:tcPr>
          <w:p w14:paraId="412D70CA" w14:textId="77777777" w:rsidR="00CE39E5" w:rsidRPr="002C7DDA" w:rsidRDefault="00CE39E5" w:rsidP="00CE39E5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74CD72B" w14:textId="472A4395" w:rsidR="00CE39E5" w:rsidRPr="0024424D" w:rsidRDefault="00DB2CE3" w:rsidP="00DB2CE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54" w:type="dxa"/>
            <w:vAlign w:val="bottom"/>
          </w:tcPr>
          <w:p w14:paraId="29E741AC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27CF2E0A" w14:textId="61905E15" w:rsidR="00CE39E5" w:rsidRPr="0024424D" w:rsidRDefault="00CE39E5" w:rsidP="00DB2CE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108"/>
            </w:pPr>
            <w:r w:rsidRPr="0024424D">
              <w:t>-</w:t>
            </w:r>
          </w:p>
        </w:tc>
        <w:tc>
          <w:tcPr>
            <w:tcW w:w="275" w:type="dxa"/>
            <w:vAlign w:val="bottom"/>
          </w:tcPr>
          <w:p w14:paraId="52260535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17A29859" w14:textId="59819B97" w:rsidR="00CE39E5" w:rsidRPr="0024424D" w:rsidRDefault="00DB2CE3" w:rsidP="00CB508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40" w:type="dxa"/>
            <w:vAlign w:val="bottom"/>
          </w:tcPr>
          <w:p w14:paraId="53BB5CDB" w14:textId="77777777" w:rsidR="00CE39E5" w:rsidRPr="0024424D" w:rsidRDefault="00CE39E5" w:rsidP="00CE39E5">
            <w:pPr>
              <w:spacing w:line="240" w:lineRule="auto"/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5E6252F" w14:textId="2BEB0888" w:rsidR="00CE39E5" w:rsidRPr="0024424D" w:rsidRDefault="00CE39E5" w:rsidP="0082780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</w:pPr>
            <w:r w:rsidRPr="0024424D">
              <w:t>-</w:t>
            </w:r>
          </w:p>
        </w:tc>
      </w:tr>
      <w:tr w:rsidR="00CE39E5" w:rsidRPr="008F1515" w14:paraId="5FD80F78" w14:textId="77777777" w:rsidTr="00B16346">
        <w:tc>
          <w:tcPr>
            <w:tcW w:w="3060" w:type="dxa"/>
          </w:tcPr>
          <w:p w14:paraId="5C7955D7" w14:textId="77777777" w:rsidR="00CE39E5" w:rsidRPr="002C50D7" w:rsidRDefault="00CE39E5" w:rsidP="00CE39E5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Net</w:t>
            </w:r>
          </w:p>
        </w:tc>
        <w:tc>
          <w:tcPr>
            <w:tcW w:w="720" w:type="dxa"/>
          </w:tcPr>
          <w:p w14:paraId="35DF05FA" w14:textId="77777777" w:rsidR="00CE39E5" w:rsidRPr="002C7DDA" w:rsidRDefault="00CE39E5" w:rsidP="00CE39E5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7F51EBD" w14:textId="6DD60928" w:rsidR="00CE39E5" w:rsidRPr="0024424D" w:rsidRDefault="00DB2CE3" w:rsidP="00CE39E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DB2CE3">
              <w:rPr>
                <w:b/>
                <w:bCs/>
              </w:rPr>
              <w:t>129,756</w:t>
            </w:r>
          </w:p>
        </w:tc>
        <w:tc>
          <w:tcPr>
            <w:tcW w:w="254" w:type="dxa"/>
            <w:vAlign w:val="bottom"/>
          </w:tcPr>
          <w:p w14:paraId="21A9071D" w14:textId="77777777" w:rsidR="00CE39E5" w:rsidRPr="0024424D" w:rsidRDefault="00CE39E5" w:rsidP="00CE39E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6C829DD4" w14:textId="7EE0CC3C" w:rsidR="00CE39E5" w:rsidRPr="0024424D" w:rsidRDefault="003F2F9B" w:rsidP="00CE39E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CE39E5" w:rsidRPr="0024424D">
              <w:rPr>
                <w:b/>
                <w:bCs/>
              </w:rPr>
              <w:t>7,</w:t>
            </w:r>
            <w:r>
              <w:rPr>
                <w:b/>
                <w:bCs/>
              </w:rPr>
              <w:t>819</w:t>
            </w:r>
          </w:p>
        </w:tc>
        <w:tc>
          <w:tcPr>
            <w:tcW w:w="275" w:type="dxa"/>
            <w:vAlign w:val="bottom"/>
          </w:tcPr>
          <w:p w14:paraId="69EDB3FE" w14:textId="77777777" w:rsidR="00CE39E5" w:rsidRPr="0024424D" w:rsidRDefault="00CE39E5" w:rsidP="00CE39E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5F1EF95A" w14:textId="3080A86C" w:rsidR="00CE39E5" w:rsidRPr="0024424D" w:rsidRDefault="00DB2CE3" w:rsidP="00CE39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DB2CE3">
              <w:rPr>
                <w:b/>
                <w:bCs/>
              </w:rPr>
              <w:t>128,318</w:t>
            </w:r>
          </w:p>
        </w:tc>
        <w:tc>
          <w:tcPr>
            <w:tcW w:w="240" w:type="dxa"/>
            <w:vAlign w:val="bottom"/>
          </w:tcPr>
          <w:p w14:paraId="4250E8FB" w14:textId="77777777" w:rsidR="00CE39E5" w:rsidRPr="0024424D" w:rsidRDefault="00CE39E5" w:rsidP="00CE39E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506C59E" w14:textId="19783E91" w:rsidR="00CE39E5" w:rsidRPr="0024424D" w:rsidRDefault="00145807" w:rsidP="00CE39E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96</w:t>
            </w:r>
            <w:r w:rsidR="00CE39E5" w:rsidRPr="0024424D">
              <w:rPr>
                <w:b/>
                <w:bCs/>
              </w:rPr>
              <w:t>,0</w:t>
            </w:r>
            <w:r>
              <w:rPr>
                <w:b/>
                <w:bCs/>
              </w:rPr>
              <w:t>69</w:t>
            </w:r>
          </w:p>
        </w:tc>
      </w:tr>
      <w:tr w:rsidR="00CE39E5" w:rsidRPr="00D47633" w14:paraId="0F592FCD" w14:textId="77777777" w:rsidTr="00B16346">
        <w:trPr>
          <w:trHeight w:val="109"/>
        </w:trPr>
        <w:tc>
          <w:tcPr>
            <w:tcW w:w="3060" w:type="dxa"/>
          </w:tcPr>
          <w:p w14:paraId="1D5027F5" w14:textId="77777777" w:rsidR="00CE39E5" w:rsidRPr="00D47633" w:rsidRDefault="00CE39E5" w:rsidP="00CE39E5">
            <w:pPr>
              <w:spacing w:line="240" w:lineRule="auto"/>
              <w:ind w:left="102" w:hanging="102"/>
              <w:rPr>
                <w:rFonts w:cstheme="minorBidi"/>
                <w:b/>
                <w:bCs/>
                <w:sz w:val="14"/>
                <w:szCs w:val="12"/>
                <w:lang w:val="en-US" w:bidi="th-TH"/>
              </w:rPr>
            </w:pPr>
          </w:p>
        </w:tc>
        <w:tc>
          <w:tcPr>
            <w:tcW w:w="720" w:type="dxa"/>
          </w:tcPr>
          <w:p w14:paraId="2719A525" w14:textId="77777777" w:rsidR="00CE39E5" w:rsidRPr="00D47633" w:rsidRDefault="00CE39E5" w:rsidP="00CE39E5">
            <w:pPr>
              <w:spacing w:line="240" w:lineRule="auto"/>
              <w:ind w:left="67"/>
              <w:rPr>
                <w:sz w:val="14"/>
                <w:szCs w:val="12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1DE131D5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 w:val="14"/>
                <w:szCs w:val="12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634168BE" w14:textId="77777777" w:rsidR="00CE39E5" w:rsidRPr="0024424D" w:rsidRDefault="00CE39E5" w:rsidP="00CE39E5">
            <w:pPr>
              <w:spacing w:line="240" w:lineRule="auto"/>
              <w:rPr>
                <w:b/>
                <w:bCs/>
                <w:sz w:val="14"/>
                <w:szCs w:val="1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5F5C3799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 w:val="14"/>
                <w:szCs w:val="12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6FCDC065" w14:textId="77777777" w:rsidR="00CE39E5" w:rsidRPr="0024424D" w:rsidRDefault="00CE39E5" w:rsidP="00CE39E5">
            <w:pPr>
              <w:spacing w:line="240" w:lineRule="auto"/>
              <w:rPr>
                <w:b/>
                <w:bCs/>
                <w:sz w:val="14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435ADE66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 w:val="14"/>
                <w:szCs w:val="12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1012C4B3" w14:textId="77777777" w:rsidR="00CE39E5" w:rsidRPr="0024424D" w:rsidRDefault="00CE39E5" w:rsidP="00CE39E5">
            <w:pPr>
              <w:spacing w:line="240" w:lineRule="auto"/>
              <w:rPr>
                <w:b/>
                <w:bCs/>
                <w:sz w:val="14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B10D21B" w14:textId="77777777" w:rsidR="00CE39E5" w:rsidRPr="0024424D" w:rsidRDefault="00CE39E5" w:rsidP="00CE39E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 w:val="14"/>
                <w:szCs w:val="12"/>
              </w:rPr>
            </w:pPr>
          </w:p>
        </w:tc>
      </w:tr>
      <w:tr w:rsidR="00CE39E5" w:rsidRPr="008F1515" w14:paraId="3BA391B0" w14:textId="77777777" w:rsidTr="00B16346">
        <w:tc>
          <w:tcPr>
            <w:tcW w:w="3060" w:type="dxa"/>
          </w:tcPr>
          <w:p w14:paraId="288C78AE" w14:textId="77777777" w:rsidR="00CE39E5" w:rsidRPr="002C50D7" w:rsidRDefault="00CE39E5" w:rsidP="00CE39E5">
            <w:pPr>
              <w:spacing w:line="240" w:lineRule="atLeast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2FFE7A90" w14:textId="77777777" w:rsidR="00CE39E5" w:rsidRPr="002C7DDA" w:rsidRDefault="00CE39E5" w:rsidP="00CE39E5">
            <w:pPr>
              <w:spacing w:line="240" w:lineRule="exact"/>
              <w:ind w:left="67"/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50B0A780" w14:textId="01764FCC" w:rsidR="00CE39E5" w:rsidRPr="0024424D" w:rsidRDefault="00DB2CE3" w:rsidP="00CE39E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DB2CE3">
              <w:rPr>
                <w:rFonts w:cs="Times New Roman"/>
                <w:b/>
                <w:bCs/>
                <w:szCs w:val="28"/>
                <w:lang w:val="en-US" w:bidi="th-TH"/>
              </w:rPr>
              <w:t>212,587</w:t>
            </w:r>
          </w:p>
        </w:tc>
        <w:tc>
          <w:tcPr>
            <w:tcW w:w="254" w:type="dxa"/>
            <w:vAlign w:val="bottom"/>
          </w:tcPr>
          <w:p w14:paraId="2416B464" w14:textId="77777777" w:rsidR="00CE39E5" w:rsidRPr="0024424D" w:rsidRDefault="00CE39E5" w:rsidP="00CE39E5">
            <w:pPr>
              <w:rPr>
                <w:b/>
                <w:bCs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16132078" w14:textId="4E7D6C5E" w:rsidR="00CE39E5" w:rsidRPr="0024424D" w:rsidRDefault="00CE39E5" w:rsidP="00CE39E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24424D">
              <w:rPr>
                <w:b/>
                <w:bCs/>
              </w:rPr>
              <w:t>1</w:t>
            </w:r>
            <w:r w:rsidR="000F1787">
              <w:rPr>
                <w:b/>
                <w:bCs/>
              </w:rPr>
              <w:t>62</w:t>
            </w:r>
            <w:r w:rsidRPr="0024424D">
              <w:rPr>
                <w:b/>
                <w:bCs/>
              </w:rPr>
              <w:t>,</w:t>
            </w:r>
            <w:r w:rsidR="000F1787">
              <w:rPr>
                <w:b/>
                <w:bCs/>
              </w:rPr>
              <w:t>100</w:t>
            </w:r>
          </w:p>
        </w:tc>
        <w:tc>
          <w:tcPr>
            <w:tcW w:w="275" w:type="dxa"/>
            <w:vAlign w:val="bottom"/>
          </w:tcPr>
          <w:p w14:paraId="76D161A6" w14:textId="77777777" w:rsidR="00CE39E5" w:rsidRPr="0024424D" w:rsidRDefault="00CE39E5" w:rsidP="00CE39E5">
            <w:pPr>
              <w:rPr>
                <w:b/>
                <w:bCs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vAlign w:val="bottom"/>
          </w:tcPr>
          <w:p w14:paraId="599C1723" w14:textId="60B6FD19" w:rsidR="00CE39E5" w:rsidRPr="0024424D" w:rsidRDefault="00DB2CE3" w:rsidP="00CE39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DB2CE3">
              <w:rPr>
                <w:rFonts w:cs="Times New Roman"/>
                <w:b/>
                <w:bCs/>
                <w:szCs w:val="28"/>
                <w:lang w:val="en-US" w:bidi="th-TH"/>
              </w:rPr>
              <w:t>193,578</w:t>
            </w:r>
          </w:p>
        </w:tc>
        <w:tc>
          <w:tcPr>
            <w:tcW w:w="240" w:type="dxa"/>
            <w:vAlign w:val="bottom"/>
          </w:tcPr>
          <w:p w14:paraId="5430810A" w14:textId="77777777" w:rsidR="00CE39E5" w:rsidRPr="0024424D" w:rsidRDefault="00CE39E5" w:rsidP="00CE39E5">
            <w:pPr>
              <w:rPr>
                <w:b/>
                <w:bCs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vAlign w:val="bottom"/>
          </w:tcPr>
          <w:p w14:paraId="63D348FA" w14:textId="065B27B7" w:rsidR="00CE39E5" w:rsidRPr="0024424D" w:rsidRDefault="00CE39E5" w:rsidP="00CE39E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24424D">
              <w:rPr>
                <w:b/>
                <w:bCs/>
              </w:rPr>
              <w:t>1</w:t>
            </w:r>
            <w:r w:rsidR="00145807">
              <w:rPr>
                <w:b/>
                <w:bCs/>
              </w:rPr>
              <w:t>50</w:t>
            </w:r>
            <w:r w:rsidRPr="0024424D">
              <w:rPr>
                <w:b/>
                <w:bCs/>
              </w:rPr>
              <w:t>,</w:t>
            </w:r>
            <w:r w:rsidR="00145807">
              <w:rPr>
                <w:b/>
                <w:bCs/>
              </w:rPr>
              <w:t>567</w:t>
            </w:r>
          </w:p>
        </w:tc>
      </w:tr>
    </w:tbl>
    <w:p w14:paraId="0D18D1E0" w14:textId="77777777" w:rsidR="002C7DDA" w:rsidRPr="00C33DD1" w:rsidRDefault="002C7DDA" w:rsidP="00027D38">
      <w:pPr>
        <w:pStyle w:val="BodyText"/>
        <w:tabs>
          <w:tab w:val="left" w:pos="540"/>
        </w:tabs>
        <w:spacing w:after="0" w:line="240" w:lineRule="atLeast"/>
        <w:jc w:val="thaiDistribute"/>
        <w:rPr>
          <w:rFonts w:cs="Times New Roman"/>
          <w:b/>
          <w:bCs/>
          <w:szCs w:val="22"/>
          <w:lang w:val="en-US"/>
        </w:rPr>
      </w:pPr>
    </w:p>
    <w:p w14:paraId="0C38360D" w14:textId="77777777" w:rsidR="00C2141C" w:rsidRPr="002A1E3F" w:rsidRDefault="008D23E0" w:rsidP="00AA21CE">
      <w:pPr>
        <w:pStyle w:val="BodyText"/>
        <w:spacing w:after="0" w:line="240" w:lineRule="exact"/>
        <w:ind w:firstLine="576"/>
        <w:jc w:val="thaiDistribute"/>
        <w:rPr>
          <w:lang w:val="en-US"/>
        </w:rPr>
        <w:sectPr w:rsidR="00C2141C" w:rsidRPr="002A1E3F" w:rsidSect="00CB1FF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37"/>
          <w:titlePg/>
          <w:docGrid w:linePitch="299"/>
        </w:sectPr>
      </w:pPr>
      <w:r w:rsidRPr="00D86E6D">
        <w:rPr>
          <w:lang w:val="en-US"/>
        </w:rPr>
        <w:t xml:space="preserve">The normal credit terms granted by the Group </w:t>
      </w:r>
      <w:r>
        <w:rPr>
          <w:lang w:val="en-US"/>
        </w:rPr>
        <w:t>range from</w:t>
      </w:r>
      <w:r w:rsidRPr="00D86E6D">
        <w:rPr>
          <w:lang w:val="en-US"/>
        </w:rPr>
        <w:t xml:space="preserve"> 15</w:t>
      </w:r>
      <w:r>
        <w:rPr>
          <w:lang w:val="en-US"/>
        </w:rPr>
        <w:t xml:space="preserve"> </w:t>
      </w:r>
      <w:r w:rsidRPr="00D86E6D">
        <w:rPr>
          <w:lang w:val="en-US"/>
        </w:rPr>
        <w:t xml:space="preserve">to </w:t>
      </w:r>
      <w:r>
        <w:rPr>
          <w:lang w:val="en-US"/>
        </w:rPr>
        <w:t>6</w:t>
      </w:r>
      <w:r w:rsidRPr="00D86E6D">
        <w:rPr>
          <w:lang w:val="en-US"/>
        </w:rPr>
        <w:t>0 days.</w:t>
      </w:r>
      <w:r>
        <w:rPr>
          <w:lang w:val="en-US"/>
        </w:rPr>
        <w:t xml:space="preserve"> </w:t>
      </w:r>
    </w:p>
    <w:p w14:paraId="637E42A0" w14:textId="77777777" w:rsidR="003B5E6B" w:rsidRPr="000F33F6" w:rsidRDefault="003B5E6B" w:rsidP="004A3539">
      <w:pPr>
        <w:pStyle w:val="BodyText"/>
        <w:numPr>
          <w:ilvl w:val="0"/>
          <w:numId w:val="30"/>
        </w:numPr>
        <w:spacing w:after="0" w:line="240" w:lineRule="atLeast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0F33F6">
        <w:rPr>
          <w:b/>
          <w:bCs/>
          <w:sz w:val="24"/>
          <w:szCs w:val="24"/>
          <w:lang w:val="en-US"/>
        </w:rPr>
        <w:lastRenderedPageBreak/>
        <w:t xml:space="preserve">Investments in </w:t>
      </w:r>
      <w:r w:rsidR="00C10000" w:rsidRPr="000F33F6">
        <w:rPr>
          <w:b/>
          <w:bCs/>
          <w:sz w:val="24"/>
          <w:szCs w:val="24"/>
          <w:lang w:val="en-US"/>
        </w:rPr>
        <w:t>subsidiary</w:t>
      </w:r>
      <w:r w:rsidRPr="000F33F6">
        <w:rPr>
          <w:b/>
          <w:bCs/>
          <w:sz w:val="24"/>
          <w:szCs w:val="24"/>
          <w:lang w:val="en-US"/>
        </w:rPr>
        <w:t xml:space="preserve"> </w:t>
      </w:r>
    </w:p>
    <w:p w14:paraId="7DCECCE9" w14:textId="77777777" w:rsidR="00097489" w:rsidRDefault="00097489" w:rsidP="0064123D">
      <w:pPr>
        <w:tabs>
          <w:tab w:val="left" w:pos="540"/>
        </w:tabs>
        <w:spacing w:line="240" w:lineRule="atLeast"/>
        <w:ind w:right="389"/>
        <w:jc w:val="thaiDistribute"/>
        <w:rPr>
          <w:lang w:val="en-US"/>
        </w:rPr>
      </w:pPr>
    </w:p>
    <w:p w14:paraId="01981038" w14:textId="6817013E" w:rsidR="0082741A" w:rsidRPr="00BA1954" w:rsidRDefault="00DF102C" w:rsidP="00E11C6C">
      <w:pPr>
        <w:ind w:left="547" w:right="43"/>
        <w:jc w:val="thaiDistribute"/>
        <w:rPr>
          <w:spacing w:val="-6"/>
          <w:lang w:val="en-US"/>
        </w:rPr>
      </w:pPr>
      <w:r w:rsidRPr="00533311">
        <w:rPr>
          <w:spacing w:val="-6"/>
          <w:lang w:val="en-US"/>
        </w:rPr>
        <w:t>Investments in subsidiary</w:t>
      </w:r>
      <w:r w:rsidR="0082741A" w:rsidRPr="00533311">
        <w:rPr>
          <w:spacing w:val="-6"/>
          <w:lang w:val="en-US"/>
        </w:rPr>
        <w:t xml:space="preserve"> as at </w:t>
      </w:r>
      <w:r w:rsidR="004C1153">
        <w:rPr>
          <w:spacing w:val="-6"/>
          <w:lang w:val="en-US"/>
        </w:rPr>
        <w:t>3</w:t>
      </w:r>
      <w:r w:rsidR="00B429EA">
        <w:rPr>
          <w:spacing w:val="-6"/>
          <w:lang w:val="en-US"/>
        </w:rPr>
        <w:t>0</w:t>
      </w:r>
      <w:r w:rsidR="004C1153">
        <w:rPr>
          <w:spacing w:val="-6"/>
          <w:lang w:val="en-US"/>
        </w:rPr>
        <w:t xml:space="preserve"> </w:t>
      </w:r>
      <w:r w:rsidR="00B429EA">
        <w:rPr>
          <w:spacing w:val="-6"/>
          <w:lang w:val="en-US"/>
        </w:rPr>
        <w:t xml:space="preserve">June </w:t>
      </w:r>
      <w:r w:rsidR="004C1153">
        <w:rPr>
          <w:spacing w:val="-6"/>
          <w:lang w:val="en-US"/>
        </w:rPr>
        <w:t>202</w:t>
      </w:r>
      <w:r w:rsidR="006A3B0D">
        <w:rPr>
          <w:spacing w:val="-6"/>
          <w:lang w:val="en-US"/>
        </w:rPr>
        <w:t>2</w:t>
      </w:r>
      <w:r w:rsidR="006B2993" w:rsidRPr="00533311">
        <w:rPr>
          <w:spacing w:val="-6"/>
          <w:lang w:val="en-US"/>
        </w:rPr>
        <w:t xml:space="preserve"> </w:t>
      </w:r>
      <w:r w:rsidR="0082741A" w:rsidRPr="00533311">
        <w:rPr>
          <w:spacing w:val="-6"/>
          <w:lang w:val="en-US"/>
        </w:rPr>
        <w:t>and 31 December 20</w:t>
      </w:r>
      <w:r w:rsidR="00E42619">
        <w:rPr>
          <w:spacing w:val="-6"/>
          <w:lang w:val="en-US"/>
        </w:rPr>
        <w:t>2</w:t>
      </w:r>
      <w:r w:rsidR="006A3B0D">
        <w:rPr>
          <w:spacing w:val="-6"/>
          <w:lang w:val="en-US"/>
        </w:rPr>
        <w:t>1</w:t>
      </w:r>
      <w:r w:rsidR="0082741A" w:rsidRPr="00533311">
        <w:rPr>
          <w:spacing w:val="-6"/>
          <w:lang w:val="en-US"/>
        </w:rPr>
        <w:t>, and di</w:t>
      </w:r>
      <w:r w:rsidR="00861F4A" w:rsidRPr="00533311">
        <w:rPr>
          <w:spacing w:val="-6"/>
          <w:lang w:val="en-US"/>
        </w:rPr>
        <w:t>vidend</w:t>
      </w:r>
      <w:r w:rsidR="0082741A" w:rsidRPr="00533311">
        <w:rPr>
          <w:spacing w:val="-6"/>
          <w:lang w:val="en-US"/>
        </w:rPr>
        <w:t xml:space="preserve"> from </w:t>
      </w:r>
      <w:r w:rsidR="00415197" w:rsidRPr="00533311">
        <w:rPr>
          <w:spacing w:val="-6"/>
          <w:lang w:val="en-US"/>
        </w:rPr>
        <w:t>those investment</w:t>
      </w:r>
      <w:r w:rsidR="00091846" w:rsidRPr="00533311">
        <w:rPr>
          <w:spacing w:val="-6"/>
          <w:lang w:val="en-US"/>
        </w:rPr>
        <w:t xml:space="preserve"> for the </w:t>
      </w:r>
      <w:r w:rsidR="00B429EA">
        <w:rPr>
          <w:spacing w:val="-6"/>
          <w:lang w:val="en-US"/>
        </w:rPr>
        <w:t>six</w:t>
      </w:r>
      <w:r w:rsidR="00C10000" w:rsidRPr="00533311">
        <w:rPr>
          <w:spacing w:val="-6"/>
          <w:lang w:val="en-US"/>
        </w:rPr>
        <w:t>-</w:t>
      </w:r>
      <w:r w:rsidR="0082741A" w:rsidRPr="00533311">
        <w:rPr>
          <w:spacing w:val="-6"/>
          <w:lang w:val="en-US"/>
        </w:rPr>
        <w:t>month period ended</w:t>
      </w:r>
      <w:r w:rsidR="004F096C" w:rsidRPr="00533311">
        <w:rPr>
          <w:spacing w:val="-6"/>
          <w:lang w:val="en-US"/>
        </w:rPr>
        <w:t xml:space="preserve"> </w:t>
      </w:r>
      <w:r w:rsidR="00B36969">
        <w:rPr>
          <w:spacing w:val="-6"/>
          <w:lang w:val="en-US"/>
        </w:rPr>
        <w:t>3</w:t>
      </w:r>
      <w:r w:rsidR="00B429EA">
        <w:rPr>
          <w:spacing w:val="-6"/>
          <w:lang w:val="en-US"/>
        </w:rPr>
        <w:t>0 June</w:t>
      </w:r>
      <w:r w:rsidR="00533311" w:rsidRPr="00533311">
        <w:rPr>
          <w:spacing w:val="-6"/>
          <w:lang w:val="en-US"/>
        </w:rPr>
        <w:t xml:space="preserve"> </w:t>
      </w:r>
      <w:r w:rsidR="0082741A" w:rsidRPr="00533311">
        <w:rPr>
          <w:spacing w:val="-6"/>
          <w:lang w:val="en-US"/>
        </w:rPr>
        <w:t>w</w:t>
      </w:r>
      <w:r w:rsidR="00C253A2" w:rsidRPr="00533311">
        <w:rPr>
          <w:spacing w:val="-6"/>
          <w:lang w:val="en-US"/>
        </w:rPr>
        <w:t>as</w:t>
      </w:r>
      <w:r w:rsidR="0082741A" w:rsidRPr="00533311">
        <w:rPr>
          <w:spacing w:val="-6"/>
          <w:lang w:val="en-US"/>
        </w:rPr>
        <w:t xml:space="preserve"> as follows</w:t>
      </w:r>
      <w:r w:rsidR="0082741A" w:rsidRPr="00BA1954">
        <w:rPr>
          <w:spacing w:val="-6"/>
          <w:lang w:val="en-US"/>
        </w:rPr>
        <w:t>:</w:t>
      </w:r>
    </w:p>
    <w:p w14:paraId="41B2D457" w14:textId="77777777" w:rsidR="00AD7250" w:rsidRPr="008F1515" w:rsidRDefault="00AD7250" w:rsidP="00AD7250">
      <w:pPr>
        <w:tabs>
          <w:tab w:val="left" w:pos="540"/>
        </w:tabs>
        <w:spacing w:line="240" w:lineRule="atLeast"/>
        <w:ind w:right="389"/>
        <w:jc w:val="thaiDistribute"/>
        <w:rPr>
          <w:rFonts w:cs="Times New Roman"/>
          <w:szCs w:val="22"/>
          <w:lang w:val="en-US"/>
        </w:rPr>
      </w:pPr>
    </w:p>
    <w:tbl>
      <w:tblPr>
        <w:tblW w:w="14348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214"/>
        <w:gridCol w:w="1350"/>
        <w:gridCol w:w="270"/>
        <w:gridCol w:w="1260"/>
        <w:gridCol w:w="270"/>
        <w:gridCol w:w="1350"/>
        <w:gridCol w:w="241"/>
        <w:gridCol w:w="1260"/>
        <w:gridCol w:w="254"/>
        <w:gridCol w:w="1305"/>
        <w:gridCol w:w="270"/>
        <w:gridCol w:w="1260"/>
        <w:gridCol w:w="270"/>
        <w:gridCol w:w="1260"/>
        <w:gridCol w:w="270"/>
        <w:gridCol w:w="1244"/>
      </w:tblGrid>
      <w:tr w:rsidR="00AD7250" w:rsidRPr="008F1515" w14:paraId="76142A31" w14:textId="77777777" w:rsidTr="00B16346">
        <w:trPr>
          <w:trHeight w:val="180"/>
        </w:trPr>
        <w:tc>
          <w:tcPr>
            <w:tcW w:w="2214" w:type="dxa"/>
            <w:vAlign w:val="bottom"/>
          </w:tcPr>
          <w:p w14:paraId="0488D697" w14:textId="77777777" w:rsidR="00AD7250" w:rsidRPr="008F1515" w:rsidRDefault="00AD7250" w:rsidP="0087102D">
            <w:pPr>
              <w:spacing w:line="240" w:lineRule="atLeast"/>
              <w:ind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134" w:type="dxa"/>
            <w:gridSpan w:val="15"/>
            <w:vAlign w:val="bottom"/>
          </w:tcPr>
          <w:p w14:paraId="109D1AA7" w14:textId="77777777" w:rsidR="00AD7250" w:rsidRPr="008F1515" w:rsidRDefault="00AD7250" w:rsidP="0087102D">
            <w:pPr>
              <w:spacing w:line="240" w:lineRule="atLeast"/>
              <w:ind w:right="-74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Separate financial statements</w:t>
            </w:r>
          </w:p>
        </w:tc>
      </w:tr>
      <w:tr w:rsidR="00AD7250" w:rsidRPr="008F1515" w14:paraId="6546D689" w14:textId="77777777" w:rsidTr="00B16346">
        <w:trPr>
          <w:trHeight w:val="378"/>
        </w:trPr>
        <w:tc>
          <w:tcPr>
            <w:tcW w:w="2214" w:type="dxa"/>
            <w:vAlign w:val="bottom"/>
          </w:tcPr>
          <w:p w14:paraId="7EA39C79" w14:textId="77777777" w:rsidR="00AD7250" w:rsidRPr="008F1515" w:rsidRDefault="00AD7250" w:rsidP="0087102D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5B6C5C4" w14:textId="77777777" w:rsidR="00AD7250" w:rsidRPr="008F1515" w:rsidRDefault="00AD7250" w:rsidP="0087102D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</w:rPr>
              <w:t>Total direct/indirect holding</w:t>
            </w:r>
          </w:p>
        </w:tc>
        <w:tc>
          <w:tcPr>
            <w:tcW w:w="270" w:type="dxa"/>
            <w:vAlign w:val="bottom"/>
          </w:tcPr>
          <w:p w14:paraId="2FCDDB21" w14:textId="77777777" w:rsidR="00AD7250" w:rsidRPr="008F1515" w:rsidRDefault="00AD7250" w:rsidP="0087102D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851" w:type="dxa"/>
            <w:gridSpan w:val="3"/>
            <w:vAlign w:val="bottom"/>
          </w:tcPr>
          <w:p w14:paraId="075C3C2F" w14:textId="77777777" w:rsidR="00AD7250" w:rsidRPr="008F1515" w:rsidRDefault="00AD7250" w:rsidP="0087102D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Paid-up capital</w:t>
            </w:r>
          </w:p>
        </w:tc>
        <w:tc>
          <w:tcPr>
            <w:tcW w:w="254" w:type="dxa"/>
            <w:vAlign w:val="bottom"/>
          </w:tcPr>
          <w:p w14:paraId="787D9D94" w14:textId="77777777" w:rsidR="00AD7250" w:rsidRPr="008F1515" w:rsidRDefault="00AD7250" w:rsidP="0087102D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0613340D" w14:textId="77777777" w:rsidR="00AD7250" w:rsidRPr="008F1515" w:rsidRDefault="00AD7250" w:rsidP="0087102D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Cost method</w:t>
            </w:r>
          </w:p>
        </w:tc>
        <w:tc>
          <w:tcPr>
            <w:tcW w:w="270" w:type="dxa"/>
          </w:tcPr>
          <w:p w14:paraId="29C07ED0" w14:textId="77777777" w:rsidR="00AD7250" w:rsidRPr="008F1515" w:rsidRDefault="00AD7250" w:rsidP="0087102D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74" w:type="dxa"/>
            <w:gridSpan w:val="3"/>
            <w:vAlign w:val="bottom"/>
          </w:tcPr>
          <w:p w14:paraId="58CDABDB" w14:textId="77777777" w:rsidR="00AD7250" w:rsidRPr="008F1515" w:rsidRDefault="00AD7250" w:rsidP="0087102D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br/>
              <w:t>Dividend income</w:t>
            </w:r>
          </w:p>
        </w:tc>
      </w:tr>
      <w:tr w:rsidR="00AD7250" w:rsidRPr="008F1515" w14:paraId="5FB011CF" w14:textId="77777777" w:rsidTr="00B16346">
        <w:trPr>
          <w:trHeight w:val="191"/>
        </w:trPr>
        <w:tc>
          <w:tcPr>
            <w:tcW w:w="2214" w:type="dxa"/>
            <w:vAlign w:val="bottom"/>
          </w:tcPr>
          <w:p w14:paraId="69A127C6" w14:textId="77777777" w:rsidR="00AD7250" w:rsidRPr="008F1515" w:rsidRDefault="00AD7250" w:rsidP="00AD7250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67FC73F" w14:textId="7F3D90D8" w:rsidR="00AD7250" w:rsidRPr="008F0DC6" w:rsidRDefault="00B429EA" w:rsidP="00AD7250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270" w:type="dxa"/>
            <w:vAlign w:val="bottom"/>
          </w:tcPr>
          <w:p w14:paraId="4F0BA071" w14:textId="77777777" w:rsidR="00AD7250" w:rsidRPr="008F0DC6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C16DFC1" w14:textId="77777777" w:rsidR="00AD7250" w:rsidRPr="008F0DC6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64929447" w14:textId="77777777" w:rsidR="00AD7250" w:rsidRPr="008F0DC6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64F453A" w14:textId="2332F8E0" w:rsidR="00AD7250" w:rsidRPr="008F0DC6" w:rsidRDefault="00B429EA" w:rsidP="00AD7250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241" w:type="dxa"/>
            <w:vAlign w:val="bottom"/>
          </w:tcPr>
          <w:p w14:paraId="0A1FAF52" w14:textId="77777777" w:rsidR="00AD7250" w:rsidRPr="008F0DC6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C9589D1" w14:textId="77777777" w:rsidR="00AD7250" w:rsidRPr="008F0DC6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54" w:type="dxa"/>
            <w:vAlign w:val="bottom"/>
          </w:tcPr>
          <w:p w14:paraId="0FD51D80" w14:textId="77777777" w:rsidR="00AD7250" w:rsidRPr="008F0DC6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DD973AA" w14:textId="28E85E10" w:rsidR="00AD7250" w:rsidRPr="008F0DC6" w:rsidRDefault="00B429EA" w:rsidP="00AD7250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270" w:type="dxa"/>
            <w:vAlign w:val="bottom"/>
          </w:tcPr>
          <w:p w14:paraId="1A373B7E" w14:textId="77777777" w:rsidR="00AD7250" w:rsidRPr="008F0DC6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F218A1" w14:textId="77777777" w:rsidR="00AD7250" w:rsidRPr="008F0DC6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09A7B9C0" w14:textId="77777777" w:rsidR="00AD7250" w:rsidRPr="008F0DC6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28DA563" w14:textId="7D9FEED7" w:rsidR="00AD7250" w:rsidRPr="008F0DC6" w:rsidRDefault="00B429EA" w:rsidP="00AA21CE">
            <w:pPr>
              <w:ind w:left="-107" w:right="-9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270" w:type="dxa"/>
            <w:vAlign w:val="bottom"/>
          </w:tcPr>
          <w:p w14:paraId="0F0E8802" w14:textId="77777777" w:rsidR="00AD7250" w:rsidRPr="008F0DC6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44" w:type="dxa"/>
            <w:vAlign w:val="bottom"/>
          </w:tcPr>
          <w:p w14:paraId="3B845B51" w14:textId="7E66AA03" w:rsidR="00AD7250" w:rsidRPr="008F0DC6" w:rsidRDefault="00AA21CE" w:rsidP="00AA21CE">
            <w:pPr>
              <w:spacing w:line="240" w:lineRule="atLeast"/>
              <w:ind w:left="-113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</w:tr>
      <w:tr w:rsidR="00AD7250" w:rsidRPr="008F1515" w14:paraId="37E9B375" w14:textId="77777777" w:rsidTr="00B16346">
        <w:trPr>
          <w:trHeight w:val="205"/>
        </w:trPr>
        <w:tc>
          <w:tcPr>
            <w:tcW w:w="2214" w:type="dxa"/>
            <w:vAlign w:val="bottom"/>
          </w:tcPr>
          <w:p w14:paraId="00A814CF" w14:textId="77777777" w:rsidR="00AD7250" w:rsidRPr="008F1515" w:rsidRDefault="00AD7250" w:rsidP="00AD7250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B32FE2C" w14:textId="45D27AD1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</w:t>
            </w:r>
            <w:r w:rsidR="00863E59">
              <w:rPr>
                <w:rFonts w:cs="Times New Roman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E4DC7EE" w14:textId="77777777" w:rsidR="00AD7250" w:rsidRPr="008F1515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8FBFAFD" w14:textId="42ACB3BE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</w:t>
            </w:r>
            <w:r w:rsidR="00420B32">
              <w:rPr>
                <w:rFonts w:cs="Times New Roman"/>
                <w:color w:val="000000"/>
                <w:szCs w:val="22"/>
                <w:lang w:val="en-US"/>
              </w:rPr>
              <w:t>2</w:t>
            </w:r>
            <w:r w:rsidR="00863E59">
              <w:rPr>
                <w:rFonts w:cs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45D86366" w14:textId="77777777" w:rsidR="00AD7250" w:rsidRPr="008F1515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96A0F55" w14:textId="7F1427DF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</w:t>
            </w:r>
            <w:r w:rsidR="00863E59">
              <w:rPr>
                <w:rFonts w:cs="Times New Roman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241" w:type="dxa"/>
            <w:vAlign w:val="bottom"/>
          </w:tcPr>
          <w:p w14:paraId="14DAEA1A" w14:textId="77777777" w:rsidR="00AD7250" w:rsidRPr="008F1515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D53A018" w14:textId="1F660E3F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</w:t>
            </w:r>
            <w:r w:rsidR="00420B32">
              <w:rPr>
                <w:rFonts w:cs="Times New Roman"/>
                <w:color w:val="000000"/>
                <w:szCs w:val="22"/>
                <w:lang w:val="en-US"/>
              </w:rPr>
              <w:t>2</w:t>
            </w:r>
            <w:r w:rsidR="00863E59">
              <w:rPr>
                <w:rFonts w:cs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254" w:type="dxa"/>
            <w:vAlign w:val="bottom"/>
          </w:tcPr>
          <w:p w14:paraId="7C31787B" w14:textId="77777777" w:rsidR="00AD7250" w:rsidRPr="008F1515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10E7F6A1" w14:textId="30674BC1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</w:t>
            </w:r>
            <w:r w:rsidR="00863E59">
              <w:rPr>
                <w:rFonts w:cs="Times New Roman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DED405A" w14:textId="77777777" w:rsidR="00AD7250" w:rsidRPr="008F1515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CA8993" w14:textId="652335AA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</w:t>
            </w:r>
            <w:r w:rsidR="00420B32">
              <w:rPr>
                <w:rFonts w:cs="Times New Roman"/>
                <w:color w:val="000000"/>
                <w:szCs w:val="22"/>
                <w:lang w:val="en-US"/>
              </w:rPr>
              <w:t>2</w:t>
            </w:r>
            <w:r w:rsidR="00863E59">
              <w:rPr>
                <w:rFonts w:cs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20C8DD0" w14:textId="77777777" w:rsidR="00AD7250" w:rsidRPr="008F1515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6A9545C" w14:textId="1CBF8562" w:rsidR="00AD7250" w:rsidRPr="008F1515" w:rsidRDefault="00AD7250" w:rsidP="00AA21CE">
            <w:pPr>
              <w:spacing w:line="240" w:lineRule="atLeast"/>
              <w:ind w:left="-107" w:right="-9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</w:t>
            </w:r>
            <w:r w:rsidR="00863E59">
              <w:rPr>
                <w:rFonts w:cs="Times New Roman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69161833" w14:textId="77777777" w:rsidR="00AD7250" w:rsidRPr="008F1515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4" w:type="dxa"/>
            <w:vAlign w:val="bottom"/>
          </w:tcPr>
          <w:p w14:paraId="0FAB4102" w14:textId="3845096E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</w:t>
            </w:r>
            <w:r w:rsidR="00420B32">
              <w:rPr>
                <w:rFonts w:cs="Times New Roman"/>
                <w:color w:val="000000"/>
                <w:szCs w:val="22"/>
                <w:lang w:val="en-US"/>
              </w:rPr>
              <w:t>2</w:t>
            </w:r>
            <w:r w:rsidR="00863E59">
              <w:rPr>
                <w:rFonts w:cs="Times New Roman"/>
                <w:color w:val="000000"/>
                <w:szCs w:val="22"/>
                <w:lang w:val="en-US"/>
              </w:rPr>
              <w:t>1</w:t>
            </w:r>
          </w:p>
        </w:tc>
      </w:tr>
      <w:tr w:rsidR="00AD7250" w:rsidRPr="008F1515" w14:paraId="15676ED2" w14:textId="77777777" w:rsidTr="00B16346">
        <w:trPr>
          <w:trHeight w:val="180"/>
        </w:trPr>
        <w:tc>
          <w:tcPr>
            <w:tcW w:w="2214" w:type="dxa"/>
            <w:vAlign w:val="bottom"/>
          </w:tcPr>
          <w:p w14:paraId="1B965F28" w14:textId="77777777" w:rsidR="00AD7250" w:rsidRPr="008F1515" w:rsidRDefault="00AD7250" w:rsidP="00AD7250">
            <w:pPr>
              <w:spacing w:line="240" w:lineRule="auto"/>
              <w:ind w:right="-68"/>
              <w:jc w:val="thaiDistribute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72CD383A" w14:textId="77777777" w:rsidR="00AD7250" w:rsidRPr="008F1515" w:rsidRDefault="00AD7250" w:rsidP="00AD7250">
            <w:pPr>
              <w:spacing w:line="240" w:lineRule="auto"/>
              <w:ind w:left="-25" w:right="-68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(%)</w:t>
            </w:r>
          </w:p>
        </w:tc>
        <w:tc>
          <w:tcPr>
            <w:tcW w:w="9254" w:type="dxa"/>
            <w:gridSpan w:val="12"/>
            <w:vAlign w:val="bottom"/>
          </w:tcPr>
          <w:p w14:paraId="45F2F9D6" w14:textId="77777777" w:rsidR="00AD7250" w:rsidRPr="008F1515" w:rsidRDefault="00AD7250" w:rsidP="00AD7250">
            <w:pPr>
              <w:spacing w:line="240" w:lineRule="auto"/>
              <w:ind w:right="-74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(in thousand Baht)</w:t>
            </w:r>
          </w:p>
        </w:tc>
      </w:tr>
      <w:tr w:rsidR="00AD7250" w:rsidRPr="008F1515" w14:paraId="2D86D748" w14:textId="77777777" w:rsidTr="00B16346">
        <w:trPr>
          <w:trHeight w:val="283"/>
        </w:trPr>
        <w:tc>
          <w:tcPr>
            <w:tcW w:w="2214" w:type="dxa"/>
            <w:vAlign w:val="bottom"/>
          </w:tcPr>
          <w:p w14:paraId="3C132D3B" w14:textId="77777777" w:rsidR="00AD7250" w:rsidRPr="008F1515" w:rsidRDefault="00AD7250" w:rsidP="00AD7250">
            <w:pPr>
              <w:ind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6BAFA17" w14:textId="77777777" w:rsidR="00AD7250" w:rsidRPr="008F1515" w:rsidRDefault="00AD7250" w:rsidP="00AD7250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190D0A" w14:textId="77777777" w:rsidR="00AD7250" w:rsidRPr="008F1515" w:rsidRDefault="00AD7250" w:rsidP="00AD7250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215F373" w14:textId="77777777" w:rsidR="00AD7250" w:rsidRPr="008F1515" w:rsidRDefault="00AD7250" w:rsidP="00AD7250">
            <w:pPr>
              <w:spacing w:line="240" w:lineRule="auto"/>
              <w:ind w:right="-48"/>
              <w:jc w:val="right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F29732B" w14:textId="77777777" w:rsidR="00AD7250" w:rsidRPr="008F1515" w:rsidRDefault="00AD7250" w:rsidP="00AD7250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4342426" w14:textId="77777777" w:rsidR="00AD7250" w:rsidRPr="008F1515" w:rsidRDefault="00AD7250" w:rsidP="00AD7250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5F5B6C04" w14:textId="77777777" w:rsidR="00AD7250" w:rsidRPr="008F1515" w:rsidRDefault="00AD7250" w:rsidP="00AD7250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14BC7B8" w14:textId="77777777" w:rsidR="00AD7250" w:rsidRPr="008F1515" w:rsidRDefault="00AD7250" w:rsidP="00AD7250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6339B7C2" w14:textId="77777777" w:rsidR="00AD7250" w:rsidRPr="008F1515" w:rsidRDefault="00AD7250" w:rsidP="00AD7250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384B661E" w14:textId="77777777" w:rsidR="00AD7250" w:rsidRPr="008F1515" w:rsidRDefault="00AD7250" w:rsidP="00AD7250">
            <w:pPr>
              <w:tabs>
                <w:tab w:val="decimal" w:pos="790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F99622B" w14:textId="77777777" w:rsidR="00AD7250" w:rsidRPr="008F1515" w:rsidRDefault="00AD7250" w:rsidP="00AD7250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A57DA38" w14:textId="77777777" w:rsidR="00AD7250" w:rsidRPr="008F1515" w:rsidRDefault="00AD7250" w:rsidP="00AD7250">
            <w:pPr>
              <w:tabs>
                <w:tab w:val="decimal" w:pos="1096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75B84F1" w14:textId="77777777" w:rsidR="00AD7250" w:rsidRPr="008F1515" w:rsidRDefault="00AD7250" w:rsidP="00AD7250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D07C8ED" w14:textId="77777777" w:rsidR="00AD7250" w:rsidRPr="008F1515" w:rsidRDefault="00AD7250" w:rsidP="00AD7250">
            <w:pPr>
              <w:ind w:right="-3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EB3E87E" w14:textId="77777777" w:rsidR="00AD7250" w:rsidRPr="008F1515" w:rsidRDefault="00AD7250" w:rsidP="00AD7250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4" w:type="dxa"/>
            <w:vAlign w:val="bottom"/>
          </w:tcPr>
          <w:p w14:paraId="76EAECAE" w14:textId="77777777" w:rsidR="00AD7250" w:rsidRPr="008F1515" w:rsidRDefault="00AD7250" w:rsidP="00AD7250">
            <w:pPr>
              <w:ind w:right="16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</w:tr>
      <w:tr w:rsidR="00DB2CE3" w:rsidRPr="008F1515" w14:paraId="6A52C444" w14:textId="77777777" w:rsidTr="00B16346">
        <w:trPr>
          <w:trHeight w:val="283"/>
        </w:trPr>
        <w:tc>
          <w:tcPr>
            <w:tcW w:w="2214" w:type="dxa"/>
            <w:vAlign w:val="bottom"/>
          </w:tcPr>
          <w:p w14:paraId="28FDB99A" w14:textId="77777777" w:rsidR="00DB2CE3" w:rsidRPr="008F0DC6" w:rsidRDefault="00DB2CE3" w:rsidP="00DB2CE3">
            <w:pPr>
              <w:ind w:left="49" w:right="-108"/>
              <w:rPr>
                <w:rFonts w:cs="Times New Roman"/>
                <w:spacing w:val="-6"/>
                <w:szCs w:val="22"/>
              </w:rPr>
            </w:pPr>
            <w:r w:rsidRPr="008F0DC6">
              <w:rPr>
                <w:rFonts w:cs="Times New Roman"/>
                <w:spacing w:val="-6"/>
                <w:szCs w:val="22"/>
                <w:lang w:val="en-US" w:bidi="th-TH"/>
              </w:rPr>
              <w:t>Q-Con Eastern Co., Ltd.</w:t>
            </w:r>
          </w:p>
        </w:tc>
        <w:tc>
          <w:tcPr>
            <w:tcW w:w="1350" w:type="dxa"/>
            <w:vAlign w:val="bottom"/>
          </w:tcPr>
          <w:p w14:paraId="28C6179F" w14:textId="77777777" w:rsidR="00DB2CE3" w:rsidRPr="008F1515" w:rsidRDefault="00DB2CE3" w:rsidP="00DB2CE3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5284FDF6" w14:textId="77777777" w:rsidR="00DB2CE3" w:rsidRPr="008F1515" w:rsidRDefault="00DB2CE3" w:rsidP="00DB2CE3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0F9FFB" w14:textId="77777777" w:rsidR="00DB2CE3" w:rsidRPr="008F1515" w:rsidRDefault="00DB2CE3" w:rsidP="00DB2CE3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19794351" w14:textId="77777777" w:rsidR="00DB2CE3" w:rsidRPr="008F1515" w:rsidRDefault="00DB2CE3" w:rsidP="00DB2CE3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C1839D0" w14:textId="77777777" w:rsidR="00DB2CE3" w:rsidRPr="008F1515" w:rsidRDefault="00DB2CE3" w:rsidP="00DB2CE3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41" w:type="dxa"/>
            <w:vAlign w:val="bottom"/>
          </w:tcPr>
          <w:p w14:paraId="286ED407" w14:textId="77777777" w:rsidR="00DB2CE3" w:rsidRPr="008F1515" w:rsidRDefault="00DB2CE3" w:rsidP="00DB2CE3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EC8E6DC" w14:textId="77777777" w:rsidR="00DB2CE3" w:rsidRPr="008F1515" w:rsidRDefault="00DB2CE3" w:rsidP="00DB2CE3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54" w:type="dxa"/>
            <w:vAlign w:val="bottom"/>
          </w:tcPr>
          <w:p w14:paraId="3C4D695A" w14:textId="77777777" w:rsidR="00DB2CE3" w:rsidRPr="008F1515" w:rsidRDefault="00DB2CE3" w:rsidP="00DB2CE3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0CF7CF6" w14:textId="77777777" w:rsidR="00DB2CE3" w:rsidRPr="00AC314E" w:rsidRDefault="00DB2CE3" w:rsidP="00DB2CE3">
            <w:pPr>
              <w:tabs>
                <w:tab w:val="decimal" w:pos="882"/>
              </w:tabs>
              <w:spacing w:line="240" w:lineRule="auto"/>
              <w:ind w:right="-18"/>
            </w:pPr>
            <w:r>
              <w:t>590,000</w:t>
            </w:r>
          </w:p>
        </w:tc>
        <w:tc>
          <w:tcPr>
            <w:tcW w:w="270" w:type="dxa"/>
            <w:vAlign w:val="bottom"/>
          </w:tcPr>
          <w:p w14:paraId="32F9A5FC" w14:textId="77777777" w:rsidR="00DB2CE3" w:rsidRPr="008F1515" w:rsidRDefault="00DB2CE3" w:rsidP="00DB2CE3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618C5E" w14:textId="77777777" w:rsidR="00DB2CE3" w:rsidRPr="00AC314E" w:rsidRDefault="00DB2CE3" w:rsidP="00DB2CE3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6F52ACA1" w14:textId="77777777" w:rsidR="00DB2CE3" w:rsidRPr="008F1515" w:rsidRDefault="00DB2CE3" w:rsidP="00DB2CE3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B580B4" w14:textId="438C3E47" w:rsidR="00DB2CE3" w:rsidRPr="00FA21F7" w:rsidRDefault="00DB2CE3" w:rsidP="00DB2CE3">
            <w:pPr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F94B7C">
              <w:t>21,240</w:t>
            </w:r>
          </w:p>
        </w:tc>
        <w:tc>
          <w:tcPr>
            <w:tcW w:w="270" w:type="dxa"/>
          </w:tcPr>
          <w:p w14:paraId="3B176450" w14:textId="77777777" w:rsidR="00DB2CE3" w:rsidRPr="00FA21F7" w:rsidRDefault="00DB2CE3" w:rsidP="00DB2CE3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0B70329F" w14:textId="6B86A788" w:rsidR="00DB2CE3" w:rsidRPr="00FA21F7" w:rsidRDefault="00DB2CE3" w:rsidP="00DB2CE3">
            <w:pPr>
              <w:ind w:right="-12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4,720</w:t>
            </w:r>
          </w:p>
        </w:tc>
      </w:tr>
      <w:tr w:rsidR="00DB2CE3" w:rsidRPr="008F1515" w14:paraId="7560C858" w14:textId="77777777" w:rsidTr="00B16346">
        <w:trPr>
          <w:trHeight w:val="273"/>
        </w:trPr>
        <w:tc>
          <w:tcPr>
            <w:tcW w:w="2214" w:type="dxa"/>
            <w:vAlign w:val="bottom"/>
          </w:tcPr>
          <w:p w14:paraId="044061FD" w14:textId="77777777" w:rsidR="00DB2CE3" w:rsidRPr="008F1515" w:rsidRDefault="00DB2CE3" w:rsidP="00DB2CE3">
            <w:pPr>
              <w:ind w:left="49" w:right="-108"/>
              <w:rPr>
                <w:rFonts w:cs="Times New Roman"/>
                <w:b/>
                <w:bCs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1350" w:type="dxa"/>
            <w:vAlign w:val="bottom"/>
          </w:tcPr>
          <w:p w14:paraId="34FBCEFF" w14:textId="77777777" w:rsidR="00DB2CE3" w:rsidRPr="008F1515" w:rsidRDefault="00DB2CE3" w:rsidP="00DB2CE3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40ED4B" w14:textId="77777777" w:rsidR="00DB2CE3" w:rsidRPr="008F1515" w:rsidRDefault="00DB2CE3" w:rsidP="00DB2CE3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DC3C39" w14:textId="77777777" w:rsidR="00DB2CE3" w:rsidRPr="008F1515" w:rsidRDefault="00DB2CE3" w:rsidP="00DB2CE3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FFF38B6" w14:textId="77777777" w:rsidR="00DB2CE3" w:rsidRPr="008F1515" w:rsidRDefault="00DB2CE3" w:rsidP="00DB2CE3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D2F8E70" w14:textId="77777777" w:rsidR="00DB2CE3" w:rsidRPr="008F1515" w:rsidRDefault="00DB2CE3" w:rsidP="00DB2CE3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74781CE0" w14:textId="77777777" w:rsidR="00DB2CE3" w:rsidRPr="008F1515" w:rsidRDefault="00DB2CE3" w:rsidP="00DB2CE3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EF8B470" w14:textId="77777777" w:rsidR="00DB2CE3" w:rsidRPr="008F1515" w:rsidRDefault="00DB2CE3" w:rsidP="00DB2CE3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662EF84A" w14:textId="77777777" w:rsidR="00DB2CE3" w:rsidRPr="008F1515" w:rsidRDefault="00DB2CE3" w:rsidP="00DB2CE3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2F8134A" w14:textId="77777777" w:rsidR="00DB2CE3" w:rsidRPr="007D0957" w:rsidRDefault="00DB2CE3" w:rsidP="00DB2CE3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>
              <w:rPr>
                <w:b/>
                <w:bCs/>
              </w:rPr>
              <w:t>590,000</w:t>
            </w:r>
          </w:p>
        </w:tc>
        <w:tc>
          <w:tcPr>
            <w:tcW w:w="270" w:type="dxa"/>
            <w:vAlign w:val="bottom"/>
          </w:tcPr>
          <w:p w14:paraId="7208C0A4" w14:textId="77777777" w:rsidR="00DB2CE3" w:rsidRPr="008F1515" w:rsidRDefault="00DB2CE3" w:rsidP="00DB2CE3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D34DB6" w14:textId="77777777" w:rsidR="00DB2CE3" w:rsidRPr="007D0957" w:rsidRDefault="00DB2CE3" w:rsidP="00DB2CE3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49591BF4" w14:textId="77777777" w:rsidR="00DB2CE3" w:rsidRPr="008F1515" w:rsidRDefault="00DB2CE3" w:rsidP="00DB2CE3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923B80" w14:textId="763DF099" w:rsidR="00DB2CE3" w:rsidRPr="00DB2CE3" w:rsidRDefault="00DB2CE3" w:rsidP="00DB2CE3">
            <w:pPr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DB2CE3">
              <w:rPr>
                <w:b/>
                <w:bCs/>
              </w:rPr>
              <w:t>21,240</w:t>
            </w:r>
          </w:p>
        </w:tc>
        <w:tc>
          <w:tcPr>
            <w:tcW w:w="270" w:type="dxa"/>
          </w:tcPr>
          <w:p w14:paraId="570191DD" w14:textId="77777777" w:rsidR="00DB2CE3" w:rsidRPr="0079072D" w:rsidRDefault="00DB2CE3" w:rsidP="00DB2CE3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5A891" w14:textId="3EDD598D" w:rsidR="00DB2CE3" w:rsidRPr="0079072D" w:rsidRDefault="00DB2CE3" w:rsidP="00DB2CE3">
            <w:pPr>
              <w:ind w:right="-12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4,720</w:t>
            </w:r>
          </w:p>
        </w:tc>
      </w:tr>
    </w:tbl>
    <w:p w14:paraId="1CF2D9F9" w14:textId="77777777" w:rsidR="00C2141C" w:rsidRDefault="00C2141C" w:rsidP="00D854E3">
      <w:pPr>
        <w:tabs>
          <w:tab w:val="left" w:pos="630"/>
        </w:tabs>
        <w:spacing w:line="240" w:lineRule="atLeast"/>
        <w:ind w:right="720"/>
        <w:jc w:val="thaiDistribute"/>
        <w:rPr>
          <w:sz w:val="20"/>
          <w:cs/>
          <w:lang w:val="en-US" w:bidi="th-TH"/>
        </w:rPr>
        <w:sectPr w:rsidR="00C2141C" w:rsidSect="00B16346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58990AB" w14:textId="77777777" w:rsidR="00395F5A" w:rsidRPr="00C32534" w:rsidRDefault="007436EB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rFonts w:cs="Times New Roman"/>
        </w:rPr>
      </w:pPr>
      <w:r w:rsidRPr="00C32534">
        <w:rPr>
          <w:b/>
          <w:bCs/>
          <w:sz w:val="24"/>
          <w:szCs w:val="24"/>
          <w:lang w:val="en-US"/>
        </w:rPr>
        <w:lastRenderedPageBreak/>
        <w:t>Business s</w:t>
      </w:r>
      <w:r w:rsidR="00395F5A" w:rsidRPr="00C32534">
        <w:rPr>
          <w:b/>
          <w:bCs/>
          <w:sz w:val="24"/>
          <w:szCs w:val="24"/>
          <w:lang w:val="en-US"/>
        </w:rPr>
        <w:t>egment</w:t>
      </w:r>
      <w:r w:rsidR="00395F5A" w:rsidRPr="00C32534">
        <w:rPr>
          <w:rFonts w:cs="Times New Roman"/>
          <w:b/>
          <w:bCs/>
          <w:sz w:val="24"/>
          <w:szCs w:val="24"/>
        </w:rPr>
        <w:t xml:space="preserve"> information</w:t>
      </w:r>
    </w:p>
    <w:p w14:paraId="197FC338" w14:textId="77777777" w:rsidR="00395F5A" w:rsidRPr="00FC364C" w:rsidRDefault="00395F5A" w:rsidP="00A275BB">
      <w:pPr>
        <w:pStyle w:val="block"/>
        <w:spacing w:after="0" w:line="240" w:lineRule="auto"/>
        <w:ind w:left="547" w:right="-43"/>
        <w:jc w:val="both"/>
        <w:rPr>
          <w:rFonts w:cs="Times New Roman"/>
          <w:sz w:val="16"/>
          <w:szCs w:val="16"/>
          <w:highlight w:val="yellow"/>
        </w:rPr>
      </w:pPr>
    </w:p>
    <w:p w14:paraId="5570FFAD" w14:textId="77777777" w:rsidR="008E35BF" w:rsidRDefault="008E35BF" w:rsidP="0079072D">
      <w:pPr>
        <w:pStyle w:val="BodyText"/>
        <w:tabs>
          <w:tab w:val="left" w:pos="630"/>
        </w:tabs>
        <w:spacing w:after="0" w:line="240" w:lineRule="auto"/>
        <w:ind w:left="540" w:right="-72"/>
        <w:jc w:val="both"/>
        <w:rPr>
          <w:szCs w:val="22"/>
        </w:rPr>
      </w:pPr>
      <w:r w:rsidRPr="00F46D0F">
        <w:rPr>
          <w:szCs w:val="22"/>
        </w:rPr>
        <w:t xml:space="preserve">The Group operates in a single line of business, </w:t>
      </w:r>
      <w:r w:rsidRPr="00F46D0F">
        <w:rPr>
          <w:rFonts w:cs="Times New Roman"/>
          <w:lang w:val="en-US"/>
        </w:rPr>
        <w:t>produce and distribute of autoclaved aerated concrete blocks, reinforced wall panels, floor panels, and lintels for construction uses</w:t>
      </w:r>
      <w:r w:rsidRPr="00F46D0F">
        <w:rPr>
          <w:szCs w:val="22"/>
        </w:rPr>
        <w:t>, and has therefore only one business segment.</w:t>
      </w:r>
    </w:p>
    <w:p w14:paraId="6B0D82DC" w14:textId="77777777" w:rsidR="006726A8" w:rsidRPr="00FC364C" w:rsidRDefault="006726A8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 w:val="16"/>
          <w:szCs w:val="16"/>
          <w:lang w:val="en-US"/>
        </w:rPr>
      </w:pPr>
    </w:p>
    <w:p w14:paraId="00622B29" w14:textId="77777777" w:rsidR="00024EEE" w:rsidRPr="00792131" w:rsidRDefault="00024EEE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792131">
        <w:rPr>
          <w:b/>
          <w:bCs/>
          <w:sz w:val="24"/>
          <w:szCs w:val="24"/>
          <w:lang w:val="en-US"/>
        </w:rPr>
        <w:t>Dividend</w:t>
      </w:r>
      <w:r w:rsidR="00783297" w:rsidRPr="00792131">
        <w:rPr>
          <w:b/>
          <w:bCs/>
          <w:sz w:val="24"/>
          <w:szCs w:val="24"/>
          <w:lang w:val="en-US"/>
        </w:rPr>
        <w:t>s</w:t>
      </w:r>
    </w:p>
    <w:p w14:paraId="0974F58A" w14:textId="77777777" w:rsidR="00792131" w:rsidRPr="00FC364C" w:rsidRDefault="00792131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 w:val="16"/>
          <w:szCs w:val="16"/>
        </w:rPr>
      </w:pPr>
    </w:p>
    <w:p w14:paraId="66FC6514" w14:textId="5538624C" w:rsidR="007D2C46" w:rsidRPr="000C62C6" w:rsidRDefault="00A4586A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  <w:r w:rsidRPr="00A4586A">
        <w:rPr>
          <w:rFonts w:cs="Times New Roman"/>
          <w:szCs w:val="22"/>
        </w:rPr>
        <w:t>The dividends paid by the Company to shareholders were as follows:</w:t>
      </w:r>
    </w:p>
    <w:p w14:paraId="7BBEA813" w14:textId="77777777" w:rsidR="00432FEE" w:rsidRPr="00FC364C" w:rsidRDefault="00432FEE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pacing w:val="-6"/>
          <w:sz w:val="16"/>
          <w:szCs w:val="16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1627"/>
        <w:gridCol w:w="1602"/>
        <w:gridCol w:w="1267"/>
        <w:gridCol w:w="247"/>
        <w:gridCol w:w="1733"/>
      </w:tblGrid>
      <w:tr w:rsidR="00220F89" w14:paraId="6131431E" w14:textId="77777777" w:rsidTr="0074597B">
        <w:tc>
          <w:tcPr>
            <w:tcW w:w="2794" w:type="dxa"/>
            <w:vAlign w:val="bottom"/>
          </w:tcPr>
          <w:p w14:paraId="5C42CBC0" w14:textId="77777777" w:rsidR="00220F89" w:rsidRPr="004B388F" w:rsidRDefault="00220F89" w:rsidP="00A275BB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</w:p>
        </w:tc>
        <w:tc>
          <w:tcPr>
            <w:tcW w:w="1627" w:type="dxa"/>
            <w:vAlign w:val="bottom"/>
          </w:tcPr>
          <w:p w14:paraId="098F5F7E" w14:textId="77777777" w:rsidR="00220F89" w:rsidRPr="00432FEE" w:rsidRDefault="00220F89" w:rsidP="00A275BB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4849" w:type="dxa"/>
            <w:gridSpan w:val="4"/>
            <w:vAlign w:val="bottom"/>
          </w:tcPr>
          <w:p w14:paraId="5C4F16F9" w14:textId="77777777" w:rsidR="00220F89" w:rsidRPr="00432FEE" w:rsidRDefault="00220F89" w:rsidP="00A275BB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  <w:r w:rsidRPr="00432FEE">
              <w:rPr>
                <w:b/>
                <w:bCs/>
                <w:lang w:eastAsia="en-GB"/>
              </w:rPr>
              <w:t>Separate financial statements</w:t>
            </w:r>
          </w:p>
        </w:tc>
      </w:tr>
      <w:tr w:rsidR="00432FEE" w14:paraId="4853C21C" w14:textId="77777777" w:rsidTr="0074597B">
        <w:tc>
          <w:tcPr>
            <w:tcW w:w="2794" w:type="dxa"/>
          </w:tcPr>
          <w:p w14:paraId="39E8CEFC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627" w:type="dxa"/>
            <w:vAlign w:val="bottom"/>
            <w:hideMark/>
          </w:tcPr>
          <w:p w14:paraId="33596167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lang w:eastAsia="en-GB"/>
              </w:rPr>
              <w:t>Approval date</w:t>
            </w:r>
          </w:p>
        </w:tc>
        <w:tc>
          <w:tcPr>
            <w:tcW w:w="1602" w:type="dxa"/>
            <w:vAlign w:val="bottom"/>
            <w:hideMark/>
          </w:tcPr>
          <w:p w14:paraId="06FA8DAE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lang w:eastAsia="en-GB"/>
              </w:rPr>
              <w:t>Payment schedule</w:t>
            </w:r>
          </w:p>
        </w:tc>
        <w:tc>
          <w:tcPr>
            <w:tcW w:w="1267" w:type="dxa"/>
            <w:vAlign w:val="bottom"/>
            <w:hideMark/>
          </w:tcPr>
          <w:p w14:paraId="5519F6D8" w14:textId="77777777" w:rsidR="007D2C46" w:rsidRPr="004B388F" w:rsidRDefault="007D2C46" w:rsidP="00A275BB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lang w:eastAsia="en-GB"/>
              </w:rPr>
            </w:pPr>
            <w:r w:rsidRPr="004B388F">
              <w:rPr>
                <w:lang w:eastAsia="en-GB"/>
              </w:rPr>
              <w:t>Dividend rate per share</w:t>
            </w:r>
            <w:r w:rsidRPr="004B388F">
              <w:rPr>
                <w:i/>
                <w:iCs/>
                <w:lang w:eastAsia="en-GB"/>
              </w:rPr>
              <w:t xml:space="preserve"> </w:t>
            </w:r>
          </w:p>
        </w:tc>
        <w:tc>
          <w:tcPr>
            <w:tcW w:w="247" w:type="dxa"/>
            <w:vAlign w:val="bottom"/>
          </w:tcPr>
          <w:p w14:paraId="601FA3DE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lang w:eastAsia="en-GB"/>
              </w:rPr>
            </w:pPr>
          </w:p>
        </w:tc>
        <w:tc>
          <w:tcPr>
            <w:tcW w:w="1733" w:type="dxa"/>
            <w:vAlign w:val="bottom"/>
            <w:hideMark/>
          </w:tcPr>
          <w:p w14:paraId="38DE6EF7" w14:textId="77777777" w:rsidR="007D2C46" w:rsidRPr="004B388F" w:rsidRDefault="007D2C46" w:rsidP="00A275BB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lang w:val="en-US" w:eastAsia="en-GB" w:bidi="th-TH"/>
              </w:rPr>
            </w:pPr>
            <w:r w:rsidRPr="004B388F">
              <w:rPr>
                <w:lang w:val="en-US" w:eastAsia="en-GB" w:bidi="th-TH"/>
              </w:rPr>
              <w:t>Amount</w:t>
            </w:r>
          </w:p>
        </w:tc>
      </w:tr>
      <w:tr w:rsidR="00432FEE" w14:paraId="5D630714" w14:textId="77777777" w:rsidTr="0074597B">
        <w:tc>
          <w:tcPr>
            <w:tcW w:w="2794" w:type="dxa"/>
          </w:tcPr>
          <w:p w14:paraId="504A97D8" w14:textId="77777777" w:rsidR="007D2C46" w:rsidRPr="004B388F" w:rsidRDefault="007D2C46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lang w:val="en-GB" w:eastAsia="en-GB"/>
              </w:rPr>
            </w:pPr>
          </w:p>
        </w:tc>
        <w:tc>
          <w:tcPr>
            <w:tcW w:w="1627" w:type="dxa"/>
            <w:vAlign w:val="bottom"/>
          </w:tcPr>
          <w:p w14:paraId="58B013FB" w14:textId="77777777" w:rsidR="007D2C46" w:rsidRPr="004B388F" w:rsidRDefault="007D2C46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75FB6E34" w14:textId="77777777" w:rsidR="007D2C46" w:rsidRPr="004B388F" w:rsidRDefault="007D2C46" w:rsidP="00A275BB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  <w:hideMark/>
          </w:tcPr>
          <w:p w14:paraId="49BFC1EB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i/>
                <w:iCs/>
                <w:lang w:eastAsia="en-GB"/>
              </w:rPr>
              <w:t>(Baht)</w:t>
            </w:r>
          </w:p>
        </w:tc>
        <w:tc>
          <w:tcPr>
            <w:tcW w:w="247" w:type="dxa"/>
            <w:vAlign w:val="bottom"/>
          </w:tcPr>
          <w:p w14:paraId="5C7F261E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733" w:type="dxa"/>
            <w:vAlign w:val="bottom"/>
            <w:hideMark/>
          </w:tcPr>
          <w:p w14:paraId="14E62D42" w14:textId="6AC722C0" w:rsidR="007D2C46" w:rsidRPr="00220F89" w:rsidRDefault="007D2C46" w:rsidP="00A275BB">
            <w:pPr>
              <w:pStyle w:val="block"/>
              <w:spacing w:after="0" w:line="240" w:lineRule="auto"/>
              <w:ind w:left="-96" w:right="-83"/>
              <w:jc w:val="center"/>
              <w:rPr>
                <w:spacing w:val="-8"/>
                <w:lang w:eastAsia="en-GB"/>
              </w:rPr>
            </w:pPr>
            <w:r w:rsidRPr="00220F89">
              <w:rPr>
                <w:i/>
                <w:iCs/>
                <w:spacing w:val="-8"/>
                <w:lang w:eastAsia="en-GB"/>
              </w:rPr>
              <w:t xml:space="preserve">(in </w:t>
            </w:r>
            <w:r w:rsidR="0094467D">
              <w:rPr>
                <w:i/>
                <w:iCs/>
                <w:spacing w:val="-8"/>
                <w:lang w:eastAsia="en-GB"/>
              </w:rPr>
              <w:t>thousand</w:t>
            </w:r>
            <w:r w:rsidRPr="00220F89">
              <w:rPr>
                <w:i/>
                <w:iCs/>
                <w:spacing w:val="-8"/>
                <w:lang w:eastAsia="en-GB"/>
              </w:rPr>
              <w:t xml:space="preserve"> Baht)</w:t>
            </w:r>
          </w:p>
        </w:tc>
      </w:tr>
      <w:tr w:rsidR="00432FEE" w14:paraId="5A9EBBFE" w14:textId="77777777" w:rsidTr="0074597B">
        <w:tc>
          <w:tcPr>
            <w:tcW w:w="2794" w:type="dxa"/>
            <w:vAlign w:val="bottom"/>
            <w:hideMark/>
          </w:tcPr>
          <w:p w14:paraId="3B137CC2" w14:textId="7D72DAB6" w:rsidR="007D2C46" w:rsidRPr="004B388F" w:rsidRDefault="007D2C46" w:rsidP="00A275BB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  <w:r w:rsidRPr="004B388F">
              <w:rPr>
                <w:rFonts w:cstheme="minorBidi"/>
                <w:i/>
                <w:iCs/>
                <w:lang w:val="en-US" w:eastAsia="en-GB" w:bidi="th-TH"/>
              </w:rPr>
              <w:t>20</w:t>
            </w:r>
            <w:r w:rsidR="00C72A32">
              <w:rPr>
                <w:rFonts w:cstheme="minorBidi"/>
                <w:i/>
                <w:iCs/>
                <w:lang w:val="en-US" w:eastAsia="en-GB" w:bidi="th-TH"/>
              </w:rPr>
              <w:t>2</w:t>
            </w:r>
            <w:r w:rsidR="00FD3AF7">
              <w:rPr>
                <w:rFonts w:cstheme="minorBidi"/>
                <w:i/>
                <w:iCs/>
                <w:lang w:val="en-US" w:eastAsia="en-GB" w:bidi="th-TH"/>
              </w:rPr>
              <w:t>2</w:t>
            </w:r>
          </w:p>
        </w:tc>
        <w:tc>
          <w:tcPr>
            <w:tcW w:w="1627" w:type="dxa"/>
            <w:vAlign w:val="bottom"/>
          </w:tcPr>
          <w:p w14:paraId="75A5E6EE" w14:textId="77777777" w:rsidR="007D2C46" w:rsidRPr="004B388F" w:rsidRDefault="007D2C46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lang w:val="en-GB" w:eastAsia="en-GB"/>
              </w:rPr>
            </w:pPr>
          </w:p>
        </w:tc>
        <w:tc>
          <w:tcPr>
            <w:tcW w:w="1602" w:type="dxa"/>
            <w:vAlign w:val="bottom"/>
          </w:tcPr>
          <w:p w14:paraId="78992B19" w14:textId="77777777" w:rsidR="007D2C46" w:rsidRPr="004B388F" w:rsidRDefault="007D2C46" w:rsidP="00A275BB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</w:tcPr>
          <w:p w14:paraId="27175AFD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460A6DF5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733" w:type="dxa"/>
            <w:vAlign w:val="bottom"/>
          </w:tcPr>
          <w:p w14:paraId="192925E0" w14:textId="77777777" w:rsidR="007D2C46" w:rsidRPr="004B388F" w:rsidRDefault="007D2C46" w:rsidP="00A275BB">
            <w:pPr>
              <w:pStyle w:val="block"/>
              <w:spacing w:after="0" w:line="240" w:lineRule="auto"/>
              <w:ind w:left="-96" w:right="-83"/>
              <w:jc w:val="center"/>
              <w:rPr>
                <w:lang w:eastAsia="en-GB"/>
              </w:rPr>
            </w:pPr>
          </w:p>
        </w:tc>
      </w:tr>
      <w:tr w:rsidR="00432FEE" w:rsidRPr="00487D23" w14:paraId="2BB16277" w14:textId="77777777" w:rsidTr="0074597B">
        <w:tc>
          <w:tcPr>
            <w:tcW w:w="2794" w:type="dxa"/>
          </w:tcPr>
          <w:p w14:paraId="169EF344" w14:textId="64FB3F90" w:rsidR="007D2C46" w:rsidRPr="00E76EEC" w:rsidRDefault="00E2754D" w:rsidP="00A275BB">
            <w:pPr>
              <w:pStyle w:val="block"/>
              <w:spacing w:after="0" w:line="240" w:lineRule="auto"/>
              <w:ind w:left="-18" w:right="-146"/>
              <w:rPr>
                <w:lang w:val="en-US" w:eastAsia="en-GB" w:bidi="th-TH"/>
              </w:rPr>
            </w:pPr>
            <w:r w:rsidRPr="00E76EEC">
              <w:rPr>
                <w:lang w:eastAsia="en-GB"/>
              </w:rPr>
              <w:t xml:space="preserve">Annual </w:t>
            </w:r>
            <w:r w:rsidR="007D2C46" w:rsidRPr="00E76EEC">
              <w:rPr>
                <w:lang w:eastAsia="en-GB"/>
              </w:rPr>
              <w:t>dividend</w:t>
            </w:r>
            <w:r w:rsidR="00E76EEC" w:rsidRPr="00E76EEC">
              <w:rPr>
                <w:rFonts w:hint="cs"/>
                <w:cs/>
                <w:lang w:eastAsia="en-GB" w:bidi="th-TH"/>
              </w:rPr>
              <w:t xml:space="preserve"> </w:t>
            </w:r>
            <w:r w:rsidR="00E76EEC" w:rsidRPr="00E76EEC">
              <w:rPr>
                <w:lang w:val="en-US" w:eastAsia="en-GB" w:bidi="th-TH"/>
              </w:rPr>
              <w:t>20</w:t>
            </w:r>
            <w:r>
              <w:rPr>
                <w:lang w:val="en-US" w:eastAsia="en-GB" w:bidi="th-TH"/>
              </w:rPr>
              <w:t>2</w:t>
            </w:r>
            <w:r w:rsidR="00FD3AF7">
              <w:rPr>
                <w:lang w:val="en-US" w:eastAsia="en-GB" w:bidi="th-TH"/>
              </w:rPr>
              <w:t>1</w:t>
            </w:r>
            <w:r>
              <w:rPr>
                <w:lang w:val="en-US" w:eastAsia="en-GB" w:bidi="th-TH"/>
              </w:rPr>
              <w:t xml:space="preserve"> </w:t>
            </w:r>
          </w:p>
        </w:tc>
        <w:tc>
          <w:tcPr>
            <w:tcW w:w="1627" w:type="dxa"/>
            <w:vAlign w:val="bottom"/>
          </w:tcPr>
          <w:p w14:paraId="6AE73212" w14:textId="316B3BCF" w:rsidR="007D2C46" w:rsidRPr="004B388F" w:rsidRDefault="00E2754D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</w:t>
            </w:r>
            <w:r w:rsidR="001A167E">
              <w:rPr>
                <w:lang w:eastAsia="en-GB"/>
              </w:rPr>
              <w:t>5</w:t>
            </w:r>
            <w:r w:rsidR="00555F44">
              <w:rPr>
                <w:lang w:eastAsia="en-GB"/>
              </w:rPr>
              <w:t xml:space="preserve"> March 202</w:t>
            </w:r>
            <w:r w:rsidR="001A167E">
              <w:rPr>
                <w:lang w:eastAsia="en-GB"/>
              </w:rPr>
              <w:t>2</w:t>
            </w:r>
          </w:p>
        </w:tc>
        <w:tc>
          <w:tcPr>
            <w:tcW w:w="1602" w:type="dxa"/>
            <w:vAlign w:val="bottom"/>
          </w:tcPr>
          <w:p w14:paraId="4278C97C" w14:textId="7937AE8B" w:rsidR="007D2C46" w:rsidRPr="004B388F" w:rsidRDefault="00143545" w:rsidP="00A275BB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  <w:r w:rsidR="00E2754D" w:rsidRPr="00E2754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April</w:t>
            </w:r>
            <w:r w:rsidR="00E2754D" w:rsidRPr="00E2754D">
              <w:rPr>
                <w:lang w:eastAsia="en-GB"/>
              </w:rPr>
              <w:t xml:space="preserve"> 202</w:t>
            </w:r>
            <w:r w:rsidR="001A167E">
              <w:rPr>
                <w:lang w:eastAsia="en-GB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2ED67815" w14:textId="1879F3CD" w:rsidR="007D2C46" w:rsidRPr="00432FEE" w:rsidRDefault="00555F44" w:rsidP="00A275BB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0.</w:t>
            </w:r>
            <w:r w:rsidR="001A167E">
              <w:rPr>
                <w:b/>
                <w:bCs/>
              </w:rPr>
              <w:t>31</w:t>
            </w:r>
          </w:p>
        </w:tc>
        <w:tc>
          <w:tcPr>
            <w:tcW w:w="247" w:type="dxa"/>
            <w:vAlign w:val="bottom"/>
          </w:tcPr>
          <w:p w14:paraId="74C995E4" w14:textId="77777777" w:rsidR="007D2C46" w:rsidRPr="00432FEE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74884AFB" w14:textId="640A439D" w:rsidR="007D2C46" w:rsidRPr="00432FEE" w:rsidRDefault="00A275BB" w:rsidP="00A275BB">
            <w:pPr>
              <w:tabs>
                <w:tab w:val="decimal" w:pos="1099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94467D">
              <w:rPr>
                <w:b/>
                <w:bCs/>
              </w:rPr>
              <w:t>24,000</w:t>
            </w:r>
          </w:p>
        </w:tc>
      </w:tr>
      <w:tr w:rsidR="00432FEE" w:rsidRPr="004B2DC4" w14:paraId="6C4E0524" w14:textId="77777777" w:rsidTr="0074597B">
        <w:trPr>
          <w:trHeight w:val="38"/>
        </w:trPr>
        <w:tc>
          <w:tcPr>
            <w:tcW w:w="2794" w:type="dxa"/>
          </w:tcPr>
          <w:p w14:paraId="4F1B3CA1" w14:textId="77777777" w:rsidR="007D2C46" w:rsidRPr="004B2DC4" w:rsidRDefault="007D2C46" w:rsidP="00A275BB">
            <w:pPr>
              <w:pStyle w:val="block"/>
              <w:spacing w:after="0" w:line="240" w:lineRule="auto"/>
              <w:ind w:left="-18" w:right="-146"/>
              <w:rPr>
                <w:szCs w:val="22"/>
                <w:lang w:eastAsia="en-GB"/>
              </w:rPr>
            </w:pPr>
          </w:p>
        </w:tc>
        <w:tc>
          <w:tcPr>
            <w:tcW w:w="1627" w:type="dxa"/>
            <w:vAlign w:val="bottom"/>
          </w:tcPr>
          <w:p w14:paraId="62F1DEAD" w14:textId="77777777" w:rsidR="007D2C46" w:rsidRPr="004B2DC4" w:rsidRDefault="007D2C46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73F88C27" w14:textId="77777777" w:rsidR="007D2C46" w:rsidRPr="004B2DC4" w:rsidRDefault="007D2C46" w:rsidP="00A275BB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25B74B" w14:textId="77777777" w:rsidR="007D2C46" w:rsidRPr="004B2DC4" w:rsidRDefault="007D2C46" w:rsidP="00A275BB">
            <w:pPr>
              <w:tabs>
                <w:tab w:val="decimal" w:pos="776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3EF58D4A" w14:textId="77777777" w:rsidR="007D2C46" w:rsidRPr="004B2DC4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3A2FF0" w14:textId="77777777" w:rsidR="007D2C46" w:rsidRPr="004B2DC4" w:rsidRDefault="007D2C46" w:rsidP="00A275BB">
            <w:pPr>
              <w:tabs>
                <w:tab w:val="decimal" w:pos="985"/>
                <w:tab w:val="decimal" w:pos="1118"/>
              </w:tabs>
              <w:spacing w:line="240" w:lineRule="auto"/>
              <w:rPr>
                <w:b/>
                <w:bCs/>
                <w:szCs w:val="22"/>
              </w:rPr>
            </w:pPr>
          </w:p>
        </w:tc>
      </w:tr>
      <w:tr w:rsidR="00432FEE" w14:paraId="44C35DCB" w14:textId="77777777" w:rsidTr="0074597B">
        <w:trPr>
          <w:trHeight w:val="80"/>
        </w:trPr>
        <w:tc>
          <w:tcPr>
            <w:tcW w:w="2794" w:type="dxa"/>
            <w:hideMark/>
          </w:tcPr>
          <w:p w14:paraId="08283922" w14:textId="7C7A4B48" w:rsidR="007D2C46" w:rsidRPr="004B388F" w:rsidRDefault="007D2C46" w:rsidP="00A275BB">
            <w:pPr>
              <w:pStyle w:val="block"/>
              <w:spacing w:after="0" w:line="240" w:lineRule="auto"/>
              <w:ind w:left="-18" w:right="-146"/>
              <w:rPr>
                <w:i/>
                <w:iCs/>
                <w:lang w:eastAsia="en-GB"/>
              </w:rPr>
            </w:pPr>
            <w:r w:rsidRPr="004B388F">
              <w:rPr>
                <w:i/>
                <w:iCs/>
                <w:lang w:eastAsia="en-GB"/>
              </w:rPr>
              <w:t>20</w:t>
            </w:r>
            <w:r w:rsidR="00E2754D">
              <w:rPr>
                <w:i/>
                <w:iCs/>
                <w:lang w:eastAsia="en-GB"/>
              </w:rPr>
              <w:t>2</w:t>
            </w:r>
            <w:r w:rsidR="00491D18">
              <w:rPr>
                <w:i/>
                <w:iCs/>
                <w:lang w:eastAsia="en-GB"/>
              </w:rPr>
              <w:t>1</w:t>
            </w:r>
          </w:p>
        </w:tc>
        <w:tc>
          <w:tcPr>
            <w:tcW w:w="1627" w:type="dxa"/>
            <w:vAlign w:val="bottom"/>
          </w:tcPr>
          <w:p w14:paraId="0A2474FE" w14:textId="77777777" w:rsidR="007D2C46" w:rsidRPr="004B388F" w:rsidRDefault="007D2C46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33A8EB1F" w14:textId="77777777" w:rsidR="007D2C46" w:rsidRPr="004B388F" w:rsidRDefault="007D2C46" w:rsidP="00A275BB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</w:tcPr>
          <w:p w14:paraId="7250DC99" w14:textId="77777777" w:rsidR="007D2C46" w:rsidRPr="00432FEE" w:rsidRDefault="007D2C46" w:rsidP="00A275BB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" w:type="dxa"/>
            <w:vAlign w:val="bottom"/>
          </w:tcPr>
          <w:p w14:paraId="232BDFB5" w14:textId="77777777" w:rsidR="007D2C46" w:rsidRPr="00432FEE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vAlign w:val="bottom"/>
          </w:tcPr>
          <w:p w14:paraId="6531DB9F" w14:textId="77777777" w:rsidR="007D2C46" w:rsidRPr="00432FEE" w:rsidRDefault="007D2C46" w:rsidP="00A275BB">
            <w:pPr>
              <w:tabs>
                <w:tab w:val="decimal" w:pos="985"/>
                <w:tab w:val="decimal" w:pos="1118"/>
              </w:tabs>
              <w:spacing w:line="240" w:lineRule="auto"/>
              <w:rPr>
                <w:b/>
                <w:bCs/>
              </w:rPr>
            </w:pPr>
          </w:p>
        </w:tc>
      </w:tr>
      <w:tr w:rsidR="00432FEE" w14:paraId="18C7E8FA" w14:textId="77777777" w:rsidTr="0074597B">
        <w:tc>
          <w:tcPr>
            <w:tcW w:w="2794" w:type="dxa"/>
            <w:hideMark/>
          </w:tcPr>
          <w:p w14:paraId="15F21854" w14:textId="71DCE463" w:rsidR="007D2C46" w:rsidRPr="00247293" w:rsidRDefault="00491D18" w:rsidP="00A275BB">
            <w:pPr>
              <w:pStyle w:val="block"/>
              <w:spacing w:after="0" w:line="240" w:lineRule="auto"/>
              <w:ind w:left="-18" w:right="-146"/>
              <w:rPr>
                <w:highlight w:val="yellow"/>
                <w:lang w:eastAsia="en-GB"/>
              </w:rPr>
            </w:pPr>
            <w:r>
              <w:rPr>
                <w:lang w:val="en-US" w:eastAsia="en-GB" w:bidi="th-TH"/>
              </w:rPr>
              <w:t>Annual</w:t>
            </w:r>
            <w:r w:rsidR="00E2754D" w:rsidRPr="00E76EEC">
              <w:rPr>
                <w:lang w:eastAsia="en-GB"/>
              </w:rPr>
              <w:t xml:space="preserve"> </w:t>
            </w:r>
            <w:r w:rsidR="007D2C46" w:rsidRPr="00E76EEC">
              <w:rPr>
                <w:lang w:eastAsia="en-GB"/>
              </w:rPr>
              <w:t>dividend</w:t>
            </w:r>
            <w:r w:rsidR="00E76EEC" w:rsidRPr="00E76EEC">
              <w:rPr>
                <w:lang w:eastAsia="en-GB"/>
              </w:rPr>
              <w:t xml:space="preserve"> 20</w:t>
            </w:r>
            <w:r>
              <w:rPr>
                <w:lang w:eastAsia="en-GB"/>
              </w:rPr>
              <w:t>20</w:t>
            </w:r>
          </w:p>
        </w:tc>
        <w:tc>
          <w:tcPr>
            <w:tcW w:w="1627" w:type="dxa"/>
            <w:vAlign w:val="bottom"/>
          </w:tcPr>
          <w:p w14:paraId="039C115B" w14:textId="11928B6E" w:rsidR="007D2C46" w:rsidRPr="004B388F" w:rsidRDefault="00491D18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</w:t>
            </w:r>
            <w:r w:rsidR="00E2754D" w:rsidRPr="00E2754D">
              <w:rPr>
                <w:lang w:eastAsia="en-GB"/>
              </w:rPr>
              <w:t>9 March 202</w:t>
            </w:r>
            <w:r>
              <w:rPr>
                <w:lang w:eastAsia="en-GB"/>
              </w:rPr>
              <w:t>1</w:t>
            </w:r>
          </w:p>
        </w:tc>
        <w:tc>
          <w:tcPr>
            <w:tcW w:w="1602" w:type="dxa"/>
            <w:vAlign w:val="bottom"/>
          </w:tcPr>
          <w:p w14:paraId="15528470" w14:textId="33177AF3" w:rsidR="007D2C46" w:rsidRPr="004B388F" w:rsidRDefault="00491D18" w:rsidP="00A275BB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  <w:r w:rsidR="00E2754D" w:rsidRPr="00E2754D">
              <w:rPr>
                <w:lang w:eastAsia="en-GB"/>
              </w:rPr>
              <w:t xml:space="preserve"> </w:t>
            </w:r>
            <w:r w:rsidR="00143545">
              <w:rPr>
                <w:lang w:eastAsia="en-GB"/>
              </w:rPr>
              <w:t>April</w:t>
            </w:r>
            <w:r w:rsidR="00E2754D" w:rsidRPr="00E2754D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1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19AF6EE4" w14:textId="72E0DE98" w:rsidR="007D2C46" w:rsidRPr="00432FEE" w:rsidRDefault="00E2754D" w:rsidP="00A275BB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 w:rsidRPr="00E2754D">
              <w:rPr>
                <w:b/>
                <w:bCs/>
              </w:rPr>
              <w:t>0.</w:t>
            </w:r>
            <w:r w:rsidR="00491D18">
              <w:rPr>
                <w:b/>
                <w:bCs/>
              </w:rPr>
              <w:t>46</w:t>
            </w:r>
          </w:p>
        </w:tc>
        <w:tc>
          <w:tcPr>
            <w:tcW w:w="247" w:type="dxa"/>
            <w:vAlign w:val="bottom"/>
          </w:tcPr>
          <w:p w14:paraId="7A3DEF20" w14:textId="77777777" w:rsidR="007D2C46" w:rsidRPr="00432FEE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tcBorders>
              <w:bottom w:val="double" w:sz="4" w:space="0" w:color="auto"/>
            </w:tcBorders>
            <w:vAlign w:val="bottom"/>
          </w:tcPr>
          <w:p w14:paraId="350B97B6" w14:textId="3F850106" w:rsidR="007D2C46" w:rsidRPr="004B2DC4" w:rsidRDefault="00491D18" w:rsidP="00A275BB">
            <w:pPr>
              <w:tabs>
                <w:tab w:val="decimal" w:pos="1118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184</w:t>
            </w:r>
            <w:r w:rsidR="0094467D">
              <w:rPr>
                <w:b/>
                <w:bCs/>
              </w:rPr>
              <w:t>,000</w:t>
            </w:r>
          </w:p>
        </w:tc>
      </w:tr>
    </w:tbl>
    <w:p w14:paraId="334E6EF1" w14:textId="77777777" w:rsidR="00ED6614" w:rsidRPr="00FC364C" w:rsidRDefault="00ED6614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 w:val="16"/>
          <w:szCs w:val="16"/>
          <w:lang w:val="en-US"/>
        </w:rPr>
      </w:pPr>
    </w:p>
    <w:p w14:paraId="484179B7" w14:textId="77777777" w:rsidR="00146849" w:rsidRPr="00FC364C" w:rsidRDefault="00146849" w:rsidP="00A275BB">
      <w:pPr>
        <w:tabs>
          <w:tab w:val="left" w:pos="567"/>
          <w:tab w:val="left" w:pos="720"/>
        </w:tabs>
        <w:spacing w:line="240" w:lineRule="auto"/>
        <w:ind w:left="540" w:right="-25"/>
        <w:jc w:val="thaiDistribute"/>
        <w:rPr>
          <w:rFonts w:eastAsia="Arial Unicode MS" w:cs="Times New Roman"/>
          <w:sz w:val="16"/>
          <w:szCs w:val="16"/>
          <w:lang w:val="en-AU"/>
        </w:rPr>
      </w:pPr>
    </w:p>
    <w:p w14:paraId="12E7327B" w14:textId="77777777" w:rsidR="006669A3" w:rsidRPr="00227473" w:rsidRDefault="00E30886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A14605">
        <w:rPr>
          <w:b/>
          <w:bCs/>
          <w:sz w:val="24"/>
          <w:szCs w:val="24"/>
          <w:lang w:val="en-US"/>
        </w:rPr>
        <w:t>Commitments</w:t>
      </w:r>
      <w:r w:rsidRPr="00227473">
        <w:rPr>
          <w:b/>
          <w:bCs/>
          <w:sz w:val="24"/>
          <w:szCs w:val="24"/>
          <w:lang w:val="en-US"/>
        </w:rPr>
        <w:t xml:space="preserve"> </w:t>
      </w:r>
    </w:p>
    <w:p w14:paraId="4A8859B9" w14:textId="77777777" w:rsidR="00E30886" w:rsidRPr="00FC364C" w:rsidRDefault="00E30886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 w:val="16"/>
          <w:szCs w:val="16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08"/>
        <w:gridCol w:w="254"/>
        <w:gridCol w:w="1155"/>
        <w:gridCol w:w="275"/>
        <w:gridCol w:w="1193"/>
        <w:gridCol w:w="240"/>
        <w:gridCol w:w="1133"/>
      </w:tblGrid>
      <w:tr w:rsidR="006A245A" w:rsidRPr="008F1515" w14:paraId="4B78E576" w14:textId="77777777" w:rsidTr="005903A8">
        <w:tc>
          <w:tcPr>
            <w:tcW w:w="3816" w:type="dxa"/>
          </w:tcPr>
          <w:p w14:paraId="6BE6DB28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617" w:type="dxa"/>
            <w:gridSpan w:val="3"/>
          </w:tcPr>
          <w:p w14:paraId="12727C47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Consolidated </w:t>
            </w:r>
          </w:p>
          <w:p w14:paraId="4D167540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>financial statements</w:t>
            </w:r>
          </w:p>
        </w:tc>
        <w:tc>
          <w:tcPr>
            <w:tcW w:w="275" w:type="dxa"/>
          </w:tcPr>
          <w:p w14:paraId="719D00B3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566" w:type="dxa"/>
            <w:gridSpan w:val="3"/>
          </w:tcPr>
          <w:p w14:paraId="2F30B4CF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Separate </w:t>
            </w:r>
          </w:p>
          <w:p w14:paraId="7A9544AF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financial statements </w:t>
            </w:r>
          </w:p>
        </w:tc>
      </w:tr>
      <w:tr w:rsidR="00641D87" w:rsidRPr="008F1515" w14:paraId="316C18D5" w14:textId="77777777" w:rsidTr="005903A8">
        <w:tc>
          <w:tcPr>
            <w:tcW w:w="3816" w:type="dxa"/>
          </w:tcPr>
          <w:p w14:paraId="7807AB51" w14:textId="77777777" w:rsidR="00641D87" w:rsidRPr="008F1515" w:rsidRDefault="00641D87" w:rsidP="00A275BB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08" w:type="dxa"/>
          </w:tcPr>
          <w:p w14:paraId="59443F41" w14:textId="6ECEE51D" w:rsidR="00641D87" w:rsidRPr="00B429EA" w:rsidRDefault="00B429EA" w:rsidP="00A275BB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B429EA">
              <w:rPr>
                <w:rFonts w:cstheme="minorBidi"/>
                <w:b w:val="0"/>
                <w:bCs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254" w:type="dxa"/>
          </w:tcPr>
          <w:p w14:paraId="2A3B9222" w14:textId="77777777" w:rsidR="00641D87" w:rsidRPr="003E3A0A" w:rsidRDefault="00641D87" w:rsidP="00A275BB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4A61DCF2" w14:textId="77777777" w:rsidR="00641D87" w:rsidRPr="003E3A0A" w:rsidRDefault="00641D87" w:rsidP="00A275BB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27660B67" w14:textId="77777777" w:rsidR="00641D87" w:rsidRPr="003E3A0A" w:rsidRDefault="00641D87" w:rsidP="00A275BB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10D03FF1" w14:textId="2B5AEC13" w:rsidR="00641D87" w:rsidRPr="003E3A0A" w:rsidRDefault="00B429EA" w:rsidP="00A275BB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B429EA">
              <w:rPr>
                <w:rFonts w:cstheme="minorBidi"/>
                <w:b w:val="0"/>
                <w:bCs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1373" w:type="dxa"/>
            <w:gridSpan w:val="2"/>
          </w:tcPr>
          <w:p w14:paraId="2031CC01" w14:textId="77777777" w:rsidR="00641D87" w:rsidRPr="003E3A0A" w:rsidRDefault="00641D87" w:rsidP="00A275BB">
            <w:pPr>
              <w:pStyle w:val="acctmergecolhdg"/>
              <w:spacing w:line="240" w:lineRule="auto"/>
              <w:ind w:left="-109" w:right="-48" w:firstLine="151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6A245A" w:rsidRPr="008F1515" w14:paraId="244008AD" w14:textId="77777777" w:rsidTr="005903A8">
        <w:tc>
          <w:tcPr>
            <w:tcW w:w="3816" w:type="dxa"/>
          </w:tcPr>
          <w:p w14:paraId="1B016E62" w14:textId="77777777" w:rsidR="006A245A" w:rsidRPr="008F1515" w:rsidRDefault="006A245A" w:rsidP="00A275BB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08" w:type="dxa"/>
          </w:tcPr>
          <w:p w14:paraId="20F478A0" w14:textId="5FEB2F8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AE4486">
              <w:rPr>
                <w:rFonts w:cs="Times New Roman"/>
                <w:b w:val="0"/>
                <w:bCs/>
                <w:szCs w:val="22"/>
              </w:rPr>
              <w:t>2</w:t>
            </w:r>
          </w:p>
        </w:tc>
        <w:tc>
          <w:tcPr>
            <w:tcW w:w="254" w:type="dxa"/>
          </w:tcPr>
          <w:p w14:paraId="5DC44F7D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4F2A658C" w14:textId="6548CF73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</w:t>
            </w:r>
            <w:r w:rsidR="004966A9">
              <w:rPr>
                <w:rFonts w:cs="Times New Roman"/>
                <w:b w:val="0"/>
                <w:bCs/>
                <w:szCs w:val="22"/>
              </w:rPr>
              <w:t>2</w:t>
            </w:r>
            <w:r w:rsidR="00AE4486">
              <w:rPr>
                <w:rFonts w:cs="Times New Roman"/>
                <w:b w:val="0"/>
                <w:bCs/>
                <w:szCs w:val="22"/>
              </w:rPr>
              <w:t>1</w:t>
            </w:r>
          </w:p>
        </w:tc>
        <w:tc>
          <w:tcPr>
            <w:tcW w:w="275" w:type="dxa"/>
          </w:tcPr>
          <w:p w14:paraId="28867E5B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4AAA425F" w14:textId="243086F1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AE4486">
              <w:rPr>
                <w:rFonts w:cs="Times New Roman"/>
                <w:b w:val="0"/>
                <w:bCs/>
                <w:szCs w:val="22"/>
              </w:rPr>
              <w:t>2</w:t>
            </w:r>
          </w:p>
        </w:tc>
        <w:tc>
          <w:tcPr>
            <w:tcW w:w="240" w:type="dxa"/>
          </w:tcPr>
          <w:p w14:paraId="00C12423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0C93FC3B" w14:textId="1C095FE7" w:rsidR="006A245A" w:rsidRPr="008F1515" w:rsidRDefault="006A245A" w:rsidP="00A275BB">
            <w:pPr>
              <w:pStyle w:val="acctmergecolhdg"/>
              <w:spacing w:line="240" w:lineRule="auto"/>
              <w:ind w:right="104" w:hanging="18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</w:t>
            </w:r>
            <w:r w:rsidR="004966A9">
              <w:rPr>
                <w:rFonts w:cs="Times New Roman"/>
                <w:b w:val="0"/>
                <w:bCs/>
                <w:szCs w:val="22"/>
              </w:rPr>
              <w:t>2</w:t>
            </w:r>
            <w:r w:rsidR="00E51F9C">
              <w:rPr>
                <w:rFonts w:cs="Times New Roman"/>
                <w:b w:val="0"/>
                <w:bCs/>
                <w:szCs w:val="22"/>
              </w:rPr>
              <w:t>1</w:t>
            </w:r>
          </w:p>
        </w:tc>
      </w:tr>
      <w:tr w:rsidR="006A245A" w:rsidRPr="008F1515" w14:paraId="17F3ADE2" w14:textId="77777777" w:rsidTr="005903A8">
        <w:tc>
          <w:tcPr>
            <w:tcW w:w="3816" w:type="dxa"/>
          </w:tcPr>
          <w:p w14:paraId="47999E64" w14:textId="77777777" w:rsidR="006A245A" w:rsidRPr="008F1515" w:rsidRDefault="006A245A" w:rsidP="00A275BB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458" w:type="dxa"/>
            <w:gridSpan w:val="7"/>
          </w:tcPr>
          <w:p w14:paraId="6B5E33BC" w14:textId="77777777" w:rsidR="006A245A" w:rsidRPr="008F1515" w:rsidRDefault="006A245A" w:rsidP="00A275BB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6A245A" w:rsidRPr="00EA0218" w14:paraId="6141E308" w14:textId="77777777" w:rsidTr="005903A8">
        <w:tc>
          <w:tcPr>
            <w:tcW w:w="3816" w:type="dxa"/>
          </w:tcPr>
          <w:p w14:paraId="7A6270DE" w14:textId="77777777" w:rsidR="006A245A" w:rsidRPr="0097789D" w:rsidRDefault="006A245A" w:rsidP="00A275BB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i/>
                <w:iCs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Bank guarantees issued by banks to </w:t>
            </w:r>
          </w:p>
        </w:tc>
        <w:tc>
          <w:tcPr>
            <w:tcW w:w="1208" w:type="dxa"/>
          </w:tcPr>
          <w:p w14:paraId="2D90F693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D503E0B" w14:textId="77777777" w:rsidR="006A245A" w:rsidRPr="0097789D" w:rsidRDefault="006A245A" w:rsidP="00A275BB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7A690143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29625C4E" w14:textId="77777777" w:rsidR="006A245A" w:rsidRPr="0097789D" w:rsidRDefault="006A245A" w:rsidP="00A275BB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3D7BE4A4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4FF4C48" w14:textId="77777777" w:rsidR="006A245A" w:rsidRPr="0097789D" w:rsidRDefault="006A245A" w:rsidP="00A275BB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611E44CA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</w:tr>
      <w:tr w:rsidR="00050A97" w:rsidRPr="00EA0218" w14:paraId="7E08D7D1" w14:textId="77777777" w:rsidTr="005903A8">
        <w:tc>
          <w:tcPr>
            <w:tcW w:w="3816" w:type="dxa"/>
          </w:tcPr>
          <w:p w14:paraId="37AF8818" w14:textId="3D3594FB" w:rsidR="00050A97" w:rsidRPr="0097789D" w:rsidRDefault="00E43D48" w:rsidP="00E43D48">
            <w:pPr>
              <w:autoSpaceDE w:val="0"/>
              <w:autoSpaceDN w:val="0"/>
              <w:adjustRightInd w:val="0"/>
              <w:spacing w:line="240" w:lineRule="auto"/>
              <w:ind w:left="438" w:right="113"/>
              <w:jc w:val="both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 xml:space="preserve"> </w:t>
            </w:r>
            <w:r w:rsidR="00050A97" w:rsidRPr="0097789D">
              <w:rPr>
                <w:rFonts w:cs="Times New Roman"/>
                <w:szCs w:val="22"/>
              </w:rPr>
              <w:t>state enterprises</w:t>
            </w:r>
          </w:p>
        </w:tc>
        <w:tc>
          <w:tcPr>
            <w:tcW w:w="1208" w:type="dxa"/>
          </w:tcPr>
          <w:p w14:paraId="6404C08E" w14:textId="241BA77D" w:rsidR="00050A97" w:rsidRPr="0097789D" w:rsidRDefault="00DB2CE3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9,9</w:t>
            </w:r>
            <w:r w:rsidRPr="00777DC2">
              <w:t>41</w:t>
            </w:r>
          </w:p>
        </w:tc>
        <w:tc>
          <w:tcPr>
            <w:tcW w:w="254" w:type="dxa"/>
          </w:tcPr>
          <w:p w14:paraId="255BFE80" w14:textId="77777777" w:rsidR="00050A97" w:rsidRPr="00ED27C9" w:rsidRDefault="00050A97" w:rsidP="00050A97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553F3217" w14:textId="7BFDF9B5" w:rsidR="00050A97" w:rsidRPr="0097789D" w:rsidRDefault="00410A78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9,9</w:t>
            </w:r>
            <w:r w:rsidR="00050A97" w:rsidRPr="00777DC2">
              <w:t>41</w:t>
            </w:r>
          </w:p>
        </w:tc>
        <w:tc>
          <w:tcPr>
            <w:tcW w:w="275" w:type="dxa"/>
          </w:tcPr>
          <w:p w14:paraId="74718208" w14:textId="77777777" w:rsidR="00050A97" w:rsidRPr="0097789D" w:rsidRDefault="00050A97" w:rsidP="00050A97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41965967" w14:textId="6B34F0D7" w:rsidR="00050A97" w:rsidRPr="0097789D" w:rsidRDefault="00DB2CE3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1,400</w:t>
            </w:r>
          </w:p>
        </w:tc>
        <w:tc>
          <w:tcPr>
            <w:tcW w:w="240" w:type="dxa"/>
          </w:tcPr>
          <w:p w14:paraId="3FF09EDB" w14:textId="77777777" w:rsidR="00050A97" w:rsidRPr="0097789D" w:rsidRDefault="00050A97" w:rsidP="00050A97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0D0B1A9E" w14:textId="50430765" w:rsidR="00050A97" w:rsidRPr="0097789D" w:rsidRDefault="00410A78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1,400</w:t>
            </w:r>
          </w:p>
        </w:tc>
      </w:tr>
      <w:tr w:rsidR="006A245A" w:rsidRPr="00EA0218" w14:paraId="5CB9893D" w14:textId="77777777" w:rsidTr="005903A8">
        <w:trPr>
          <w:trHeight w:val="68"/>
        </w:trPr>
        <w:tc>
          <w:tcPr>
            <w:tcW w:w="3816" w:type="dxa"/>
          </w:tcPr>
          <w:p w14:paraId="344C6483" w14:textId="77777777" w:rsidR="006A245A" w:rsidRPr="00B013ED" w:rsidRDefault="006A245A" w:rsidP="00A275BB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8" w:type="dxa"/>
          </w:tcPr>
          <w:p w14:paraId="71B8CB88" w14:textId="77777777" w:rsidR="006A245A" w:rsidRPr="00B013E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4" w:type="dxa"/>
          </w:tcPr>
          <w:p w14:paraId="5965075B" w14:textId="77777777" w:rsidR="006A245A" w:rsidRPr="00B013ED" w:rsidRDefault="006A245A" w:rsidP="00A275B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55" w:type="dxa"/>
          </w:tcPr>
          <w:p w14:paraId="13D81E14" w14:textId="77777777" w:rsidR="006A245A" w:rsidRPr="00B013E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14:paraId="6506ADF2" w14:textId="77777777" w:rsidR="006A245A" w:rsidRPr="00B013ED" w:rsidRDefault="006A245A" w:rsidP="00A275B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93" w:type="dxa"/>
          </w:tcPr>
          <w:p w14:paraId="4C4BFE18" w14:textId="77777777" w:rsidR="006A245A" w:rsidRPr="00B013E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" w:type="dxa"/>
          </w:tcPr>
          <w:p w14:paraId="1A5FCF1D" w14:textId="77777777" w:rsidR="006A245A" w:rsidRPr="00B013ED" w:rsidRDefault="006A245A" w:rsidP="00A275B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3" w:type="dxa"/>
          </w:tcPr>
          <w:p w14:paraId="689950B1" w14:textId="77777777" w:rsidR="006A245A" w:rsidRPr="00B013E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</w:tr>
      <w:tr w:rsidR="00050A97" w:rsidRPr="00EA0218" w14:paraId="563A8C09" w14:textId="77777777" w:rsidTr="005903A8">
        <w:tc>
          <w:tcPr>
            <w:tcW w:w="3816" w:type="dxa"/>
          </w:tcPr>
          <w:p w14:paraId="54D2DB6D" w14:textId="77777777" w:rsidR="00050A97" w:rsidRPr="0097789D" w:rsidRDefault="00050A97" w:rsidP="00050A97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Unused letters of credit </w:t>
            </w:r>
          </w:p>
        </w:tc>
        <w:tc>
          <w:tcPr>
            <w:tcW w:w="1208" w:type="dxa"/>
          </w:tcPr>
          <w:p w14:paraId="3838BE83" w14:textId="4A14114A" w:rsidR="00050A97" w:rsidRPr="0097789D" w:rsidRDefault="00DB2CE3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DB2CE3">
              <w:rPr>
                <w:rFonts w:cs="Times New Roman"/>
                <w:szCs w:val="22"/>
              </w:rPr>
              <w:t>6,987</w:t>
            </w:r>
          </w:p>
        </w:tc>
        <w:tc>
          <w:tcPr>
            <w:tcW w:w="254" w:type="dxa"/>
          </w:tcPr>
          <w:p w14:paraId="73F1803A" w14:textId="77777777" w:rsidR="00050A97" w:rsidRPr="0097789D" w:rsidRDefault="00050A97" w:rsidP="00050A97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12D12CB5" w14:textId="276F56BC" w:rsidR="00050A97" w:rsidRPr="0097789D" w:rsidRDefault="00410A78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8,165</w:t>
            </w:r>
          </w:p>
        </w:tc>
        <w:tc>
          <w:tcPr>
            <w:tcW w:w="275" w:type="dxa"/>
          </w:tcPr>
          <w:p w14:paraId="7DACC423" w14:textId="77777777" w:rsidR="00050A97" w:rsidRPr="0097789D" w:rsidRDefault="00050A97" w:rsidP="00050A97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67ED6F3E" w14:textId="43073E8F" w:rsidR="00050A97" w:rsidRPr="0097789D" w:rsidRDefault="00DB2CE3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DB2CE3">
              <w:rPr>
                <w:rFonts w:cs="Times New Roman"/>
                <w:szCs w:val="22"/>
              </w:rPr>
              <w:t>6,987</w:t>
            </w:r>
          </w:p>
        </w:tc>
        <w:tc>
          <w:tcPr>
            <w:tcW w:w="240" w:type="dxa"/>
          </w:tcPr>
          <w:p w14:paraId="1AD19988" w14:textId="77777777" w:rsidR="00050A97" w:rsidRPr="0097789D" w:rsidRDefault="00050A97" w:rsidP="00050A97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75FBC17B" w14:textId="376677EA" w:rsidR="00050A97" w:rsidRPr="0097789D" w:rsidRDefault="00410A78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5,745</w:t>
            </w:r>
          </w:p>
        </w:tc>
      </w:tr>
      <w:tr w:rsidR="006A245A" w:rsidRPr="004B2DC4" w14:paraId="1A859610" w14:textId="77777777" w:rsidTr="005903A8">
        <w:trPr>
          <w:trHeight w:val="68"/>
        </w:trPr>
        <w:tc>
          <w:tcPr>
            <w:tcW w:w="3816" w:type="dxa"/>
          </w:tcPr>
          <w:p w14:paraId="1F1B14F5" w14:textId="77777777" w:rsidR="006A245A" w:rsidRPr="004B2DC4" w:rsidRDefault="006A245A" w:rsidP="00A275BB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6CFFACC1" w14:textId="77777777" w:rsidR="006A245A" w:rsidRPr="004B2DC4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7935955" w14:textId="77777777" w:rsidR="006A245A" w:rsidRPr="004B2DC4" w:rsidRDefault="006A245A" w:rsidP="00A275BB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5AD6D709" w14:textId="77777777" w:rsidR="006A245A" w:rsidRPr="004B2DC4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7F046735" w14:textId="77777777" w:rsidR="006A245A" w:rsidRPr="004B2DC4" w:rsidRDefault="006A245A" w:rsidP="00A275BB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66F84E84" w14:textId="77777777" w:rsidR="006A245A" w:rsidRPr="004B2DC4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EE91E4E" w14:textId="77777777" w:rsidR="006A245A" w:rsidRPr="004B2DC4" w:rsidRDefault="006A245A" w:rsidP="00A275BB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303C75F2" w14:textId="77777777" w:rsidR="006A245A" w:rsidRPr="004B2DC4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6A245A" w:rsidRPr="00EA0218" w14:paraId="1411C9C5" w14:textId="77777777" w:rsidTr="005903A8">
        <w:tc>
          <w:tcPr>
            <w:tcW w:w="3816" w:type="dxa"/>
          </w:tcPr>
          <w:p w14:paraId="11DAB2CA" w14:textId="77777777" w:rsidR="006A245A" w:rsidRPr="0097789D" w:rsidRDefault="006A245A" w:rsidP="00A275BB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Commitments</w:t>
            </w:r>
          </w:p>
        </w:tc>
        <w:tc>
          <w:tcPr>
            <w:tcW w:w="1208" w:type="dxa"/>
          </w:tcPr>
          <w:p w14:paraId="0E09B418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54EC5DA" w14:textId="77777777" w:rsidR="006A245A" w:rsidRPr="0097789D" w:rsidRDefault="006A245A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5A08FA76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257D5889" w14:textId="77777777" w:rsidR="006A245A" w:rsidRPr="0097789D" w:rsidRDefault="006A245A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54BA472D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09496729" w14:textId="77777777" w:rsidR="006A245A" w:rsidRPr="0097789D" w:rsidRDefault="006A245A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60075341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162694" w:rsidRPr="00EA0218" w14:paraId="150CCE0C" w14:textId="77777777" w:rsidTr="005903A8">
        <w:tc>
          <w:tcPr>
            <w:tcW w:w="3816" w:type="dxa"/>
            <w:vAlign w:val="center"/>
          </w:tcPr>
          <w:p w14:paraId="0976464A" w14:textId="77777777" w:rsidR="00162694" w:rsidRPr="0097789D" w:rsidRDefault="00162694" w:rsidP="00A275BB">
            <w:pPr>
              <w:spacing w:line="240" w:lineRule="auto"/>
              <w:ind w:firstLine="336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- Construction, installation of </w:t>
            </w:r>
          </w:p>
        </w:tc>
        <w:tc>
          <w:tcPr>
            <w:tcW w:w="1208" w:type="dxa"/>
          </w:tcPr>
          <w:p w14:paraId="19732F72" w14:textId="77777777" w:rsidR="00162694" w:rsidRPr="0097789D" w:rsidRDefault="00162694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72EFE27B" w14:textId="77777777" w:rsidR="00162694" w:rsidRPr="0097789D" w:rsidRDefault="00162694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77D0801E" w14:textId="77777777" w:rsidR="00162694" w:rsidRPr="0097789D" w:rsidRDefault="00162694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14CFED6C" w14:textId="77777777" w:rsidR="00162694" w:rsidRPr="0097789D" w:rsidRDefault="00162694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07D3F8B7" w14:textId="77777777" w:rsidR="00162694" w:rsidRPr="0097789D" w:rsidRDefault="00162694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69F94BF6" w14:textId="77777777" w:rsidR="00162694" w:rsidRPr="0097789D" w:rsidRDefault="00162694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1BE40126" w14:textId="77777777" w:rsidR="00162694" w:rsidRPr="0097789D" w:rsidRDefault="00162694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050A97" w:rsidRPr="00EA0218" w14:paraId="7A252C40" w14:textId="77777777" w:rsidTr="005903A8">
        <w:tc>
          <w:tcPr>
            <w:tcW w:w="3816" w:type="dxa"/>
            <w:vAlign w:val="center"/>
          </w:tcPr>
          <w:p w14:paraId="27496187" w14:textId="77777777" w:rsidR="00050A97" w:rsidRPr="0097789D" w:rsidRDefault="00050A97" w:rsidP="00610A6B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</w:rPr>
            </w:pPr>
            <w:r w:rsidRPr="00162694">
              <w:rPr>
                <w:rFonts w:cs="Times New Roman"/>
                <w:szCs w:val="22"/>
              </w:rPr>
              <w:t>machinery equipment, and others</w:t>
            </w:r>
          </w:p>
        </w:tc>
        <w:tc>
          <w:tcPr>
            <w:tcW w:w="1208" w:type="dxa"/>
          </w:tcPr>
          <w:p w14:paraId="452F303D" w14:textId="341C75B5" w:rsidR="00050A97" w:rsidRPr="0097789D" w:rsidRDefault="00DB2CE3" w:rsidP="00827A3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108"/>
              <w:rPr>
                <w:rFonts w:cs="Times New Roman"/>
                <w:szCs w:val="22"/>
              </w:rPr>
            </w:pPr>
            <w:r w:rsidRPr="00DB2CE3">
              <w:rPr>
                <w:rFonts w:cs="Times New Roman"/>
                <w:szCs w:val="22"/>
              </w:rPr>
              <w:t>30,606</w:t>
            </w:r>
          </w:p>
        </w:tc>
        <w:tc>
          <w:tcPr>
            <w:tcW w:w="254" w:type="dxa"/>
          </w:tcPr>
          <w:p w14:paraId="3E5A76D7" w14:textId="77777777" w:rsidR="00050A97" w:rsidRPr="0097789D" w:rsidRDefault="00050A97" w:rsidP="00050A97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55" w:type="dxa"/>
          </w:tcPr>
          <w:p w14:paraId="2F8DF86A" w14:textId="1208133C" w:rsidR="00050A97" w:rsidRPr="0097789D" w:rsidRDefault="00BA0A80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27,309</w:t>
            </w:r>
          </w:p>
        </w:tc>
        <w:tc>
          <w:tcPr>
            <w:tcW w:w="275" w:type="dxa"/>
          </w:tcPr>
          <w:p w14:paraId="747FB9F8" w14:textId="77777777" w:rsidR="00050A97" w:rsidRPr="0097789D" w:rsidRDefault="00050A97" w:rsidP="00050A97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93" w:type="dxa"/>
          </w:tcPr>
          <w:p w14:paraId="630E5986" w14:textId="42DC628B" w:rsidR="00050A97" w:rsidRPr="0097789D" w:rsidRDefault="00DB2CE3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DB2CE3">
              <w:rPr>
                <w:rFonts w:cs="Times New Roman"/>
                <w:szCs w:val="22"/>
              </w:rPr>
              <w:t>11,197</w:t>
            </w:r>
          </w:p>
        </w:tc>
        <w:tc>
          <w:tcPr>
            <w:tcW w:w="240" w:type="dxa"/>
          </w:tcPr>
          <w:p w14:paraId="388D6264" w14:textId="77777777" w:rsidR="00050A97" w:rsidRPr="0097789D" w:rsidRDefault="00050A97" w:rsidP="00050A97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33" w:type="dxa"/>
          </w:tcPr>
          <w:p w14:paraId="230461B5" w14:textId="574EFCBF" w:rsidR="00050A97" w:rsidRPr="0097789D" w:rsidRDefault="00BA0A80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24,168</w:t>
            </w:r>
          </w:p>
        </w:tc>
      </w:tr>
      <w:tr w:rsidR="006A245A" w:rsidRPr="00EA0218" w14:paraId="7C3B0658" w14:textId="77777777" w:rsidTr="005903A8">
        <w:tc>
          <w:tcPr>
            <w:tcW w:w="3816" w:type="dxa"/>
          </w:tcPr>
          <w:p w14:paraId="7F1F88BC" w14:textId="77777777" w:rsidR="006A245A" w:rsidRPr="00162694" w:rsidRDefault="006A245A" w:rsidP="00A275BB">
            <w:pPr>
              <w:pStyle w:val="EnvelopeReturn"/>
              <w:tabs>
                <w:tab w:val="clear" w:pos="1134"/>
                <w:tab w:val="left" w:pos="336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7789D">
              <w:rPr>
                <w:rFonts w:ascii="Times New Roman" w:hAnsi="Times New Roman" w:cs="Times New Roman"/>
                <w:szCs w:val="22"/>
              </w:rPr>
              <w:tab/>
            </w:r>
            <w:r w:rsidRPr="00162694">
              <w:rPr>
                <w:rFonts w:ascii="Times New Roman" w:hAnsi="Times New Roman" w:cs="Times New Roman"/>
                <w:sz w:val="22"/>
                <w:szCs w:val="22"/>
              </w:rPr>
              <w:t xml:space="preserve">- Expenses of dam’s construction </w:t>
            </w:r>
          </w:p>
        </w:tc>
        <w:tc>
          <w:tcPr>
            <w:tcW w:w="1208" w:type="dxa"/>
          </w:tcPr>
          <w:p w14:paraId="77CD8D4E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3B2D0AA" w14:textId="77777777" w:rsidR="006A245A" w:rsidRPr="0097789D" w:rsidRDefault="006A245A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1DFBCFD1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60605865" w14:textId="77777777" w:rsidR="006A245A" w:rsidRPr="0097789D" w:rsidRDefault="006A245A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6B2C01DE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12508010" w14:textId="77777777" w:rsidR="006A245A" w:rsidRPr="0097789D" w:rsidRDefault="006A245A" w:rsidP="00A275B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354D9432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050A97" w:rsidRPr="00EA0218" w14:paraId="70CF73C0" w14:textId="77777777" w:rsidTr="005903A8">
        <w:tc>
          <w:tcPr>
            <w:tcW w:w="3816" w:type="dxa"/>
          </w:tcPr>
          <w:p w14:paraId="7F6F6968" w14:textId="77777777" w:rsidR="00050A97" w:rsidRPr="0097789D" w:rsidRDefault="00050A97" w:rsidP="00610A6B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  <w:lang w:bidi="th-TH"/>
              </w:rPr>
            </w:pPr>
            <w:r w:rsidRPr="00162694">
              <w:rPr>
                <w:rFonts w:cs="Times New Roman"/>
                <w:szCs w:val="22"/>
              </w:rPr>
              <w:t xml:space="preserve">for </w:t>
            </w:r>
            <w:r w:rsidRPr="0097789D">
              <w:rPr>
                <w:rFonts w:cs="Times New Roman"/>
                <w:szCs w:val="22"/>
                <w:lang w:bidi="th-TH"/>
              </w:rPr>
              <w:t>the propose of flood protection</w:t>
            </w:r>
          </w:p>
        </w:tc>
        <w:tc>
          <w:tcPr>
            <w:tcW w:w="1208" w:type="dxa"/>
          </w:tcPr>
          <w:p w14:paraId="702BBC54" w14:textId="783EDB92" w:rsidR="00050A97" w:rsidRPr="0097789D" w:rsidRDefault="00DB2CE3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DB2CE3">
              <w:rPr>
                <w:rFonts w:cs="Times New Roman"/>
                <w:szCs w:val="22"/>
              </w:rPr>
              <w:t>7,458</w:t>
            </w:r>
          </w:p>
        </w:tc>
        <w:tc>
          <w:tcPr>
            <w:tcW w:w="254" w:type="dxa"/>
          </w:tcPr>
          <w:p w14:paraId="58E4E4F7" w14:textId="77777777" w:rsidR="00050A97" w:rsidRPr="0097789D" w:rsidRDefault="00050A97" w:rsidP="00050A9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6030BAB6" w14:textId="5A3EED65" w:rsidR="00050A97" w:rsidRPr="0097789D" w:rsidRDefault="00200E40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8,109</w:t>
            </w:r>
          </w:p>
        </w:tc>
        <w:tc>
          <w:tcPr>
            <w:tcW w:w="275" w:type="dxa"/>
          </w:tcPr>
          <w:p w14:paraId="4877AFEF" w14:textId="77777777" w:rsidR="00050A97" w:rsidRPr="0097789D" w:rsidRDefault="00050A97" w:rsidP="00050A9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32A5392B" w14:textId="73BA9D63" w:rsidR="00050A97" w:rsidRPr="0097789D" w:rsidRDefault="00DB2CE3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DB2CE3">
              <w:rPr>
                <w:rFonts w:cs="Times New Roman"/>
                <w:szCs w:val="22"/>
              </w:rPr>
              <w:t>7,458</w:t>
            </w:r>
          </w:p>
        </w:tc>
        <w:tc>
          <w:tcPr>
            <w:tcW w:w="240" w:type="dxa"/>
          </w:tcPr>
          <w:p w14:paraId="078EFC31" w14:textId="77777777" w:rsidR="00050A97" w:rsidRPr="0097789D" w:rsidRDefault="00050A97" w:rsidP="00050A9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136DA7EA" w14:textId="7FF7A009" w:rsidR="00050A97" w:rsidRPr="0097789D" w:rsidRDefault="00BA0A80" w:rsidP="00050A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t>8,109</w:t>
            </w:r>
          </w:p>
        </w:tc>
      </w:tr>
    </w:tbl>
    <w:p w14:paraId="61989258" w14:textId="77777777" w:rsidR="006A245A" w:rsidRPr="00FC364C" w:rsidRDefault="006A245A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 w:val="16"/>
          <w:szCs w:val="16"/>
        </w:rPr>
      </w:pPr>
    </w:p>
    <w:p w14:paraId="74730EDB" w14:textId="3CA0920D" w:rsidR="00B429EA" w:rsidRDefault="008129C4" w:rsidP="00B429EA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909" w:right="-81" w:hanging="369"/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>T</w:t>
      </w:r>
      <w:r w:rsidRPr="0097789D">
        <w:rPr>
          <w:rFonts w:cs="Times New Roman"/>
          <w:szCs w:val="22"/>
        </w:rPr>
        <w:t>he Company entered into long-term agreements with</w:t>
      </w:r>
      <w:r>
        <w:rPr>
          <w:rFonts w:cs="Times New Roman"/>
          <w:szCs w:val="22"/>
        </w:rPr>
        <w:t xml:space="preserve"> se</w:t>
      </w:r>
      <w:r>
        <w:rPr>
          <w:szCs w:val="28"/>
          <w:lang w:val="en-US" w:bidi="th-TH"/>
        </w:rPr>
        <w:t>v</w:t>
      </w:r>
      <w:proofErr w:type="spellStart"/>
      <w:r>
        <w:rPr>
          <w:rFonts w:cs="Times New Roman"/>
          <w:szCs w:val="22"/>
        </w:rPr>
        <w:t>eral</w:t>
      </w:r>
      <w:proofErr w:type="spellEnd"/>
      <w:r>
        <w:rPr>
          <w:rFonts w:cs="Times New Roman"/>
          <w:szCs w:val="22"/>
        </w:rPr>
        <w:t xml:space="preserve"> </w:t>
      </w:r>
      <w:r w:rsidRPr="0097789D">
        <w:rPr>
          <w:rFonts w:cs="Times New Roman"/>
          <w:szCs w:val="22"/>
        </w:rPr>
        <w:t xml:space="preserve">local companies to purchase steam </w:t>
      </w:r>
      <w:r>
        <w:rPr>
          <w:rFonts w:cs="Times New Roman"/>
          <w:szCs w:val="22"/>
          <w:cs/>
        </w:rPr>
        <w:br/>
      </w:r>
      <w:r w:rsidRPr="00EC2B71">
        <w:rPr>
          <w:rFonts w:cs="Times New Roman"/>
          <w:spacing w:val="-2"/>
          <w:szCs w:val="22"/>
        </w:rPr>
        <w:t xml:space="preserve">for 10 years </w:t>
      </w:r>
      <w:r>
        <w:rPr>
          <w:rFonts w:cs="Times New Roman"/>
          <w:spacing w:val="-2"/>
          <w:szCs w:val="22"/>
        </w:rPr>
        <w:t xml:space="preserve">and 15 years </w:t>
      </w:r>
      <w:r w:rsidRPr="00EC2B71">
        <w:rPr>
          <w:rFonts w:cs="Times New Roman"/>
          <w:spacing w:val="-2"/>
          <w:szCs w:val="22"/>
        </w:rPr>
        <w:t>from the date of transaction occurs</w:t>
      </w:r>
      <w:r w:rsidRPr="0097789D">
        <w:rPr>
          <w:rFonts w:cs="Times New Roman"/>
          <w:szCs w:val="22"/>
        </w:rPr>
        <w:t>. The prices in agreements are agreed based on market price.</w:t>
      </w:r>
    </w:p>
    <w:p w14:paraId="04073403" w14:textId="77777777" w:rsidR="00FC364C" w:rsidRPr="00FC364C" w:rsidRDefault="00FC364C" w:rsidP="00FC364C">
      <w:pPr>
        <w:autoSpaceDE w:val="0"/>
        <w:autoSpaceDN w:val="0"/>
        <w:adjustRightInd w:val="0"/>
        <w:spacing w:line="240" w:lineRule="auto"/>
        <w:ind w:left="909" w:right="-81"/>
        <w:jc w:val="both"/>
        <w:rPr>
          <w:rFonts w:cs="Times New Roman"/>
          <w:sz w:val="16"/>
          <w:szCs w:val="16"/>
        </w:rPr>
      </w:pPr>
    </w:p>
    <w:p w14:paraId="3B658E16" w14:textId="7B3AFCD3" w:rsidR="00B429EA" w:rsidRPr="009A3DE7" w:rsidRDefault="00B429EA" w:rsidP="00B429EA">
      <w:pPr>
        <w:autoSpaceDE w:val="0"/>
        <w:autoSpaceDN w:val="0"/>
        <w:adjustRightInd w:val="0"/>
        <w:spacing w:line="240" w:lineRule="auto"/>
        <w:ind w:right="-81"/>
        <w:jc w:val="both"/>
        <w:rPr>
          <w:rFonts w:cs="Times New Roman"/>
          <w:szCs w:val="22"/>
        </w:rPr>
      </w:pPr>
    </w:p>
    <w:sectPr w:rsidR="00B429EA" w:rsidRPr="009A3DE7" w:rsidSect="00B16346">
      <w:head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4C7CD" w14:textId="77777777" w:rsidR="00A84788" w:rsidRDefault="00A84788">
      <w:r>
        <w:separator/>
      </w:r>
    </w:p>
  </w:endnote>
  <w:endnote w:type="continuationSeparator" w:id="0">
    <w:p w14:paraId="5F8158F8" w14:textId="77777777" w:rsidR="00A84788" w:rsidRDefault="00A84788">
      <w:r>
        <w:continuationSeparator/>
      </w:r>
    </w:p>
  </w:endnote>
  <w:endnote w:type="continuationNotice" w:id="1">
    <w:p w14:paraId="0EC08A0E" w14:textId="77777777" w:rsidR="00A84788" w:rsidRDefault="00A8478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B250B" w14:textId="77777777" w:rsidR="00CB1FFC" w:rsidRDefault="00CB1F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FBFEC" w14:textId="77777777" w:rsidR="00E32A67" w:rsidRDefault="00E32A67" w:rsidP="004008AE">
    <w:pPr>
      <w:pStyle w:val="Footer"/>
      <w:jc w:val="center"/>
    </w:pPr>
    <w:r w:rsidRPr="00702216">
      <w:rPr>
        <w:sz w:val="22"/>
        <w:szCs w:val="22"/>
      </w:rPr>
      <w:fldChar w:fldCharType="begin"/>
    </w:r>
    <w:r w:rsidRPr="00702216">
      <w:rPr>
        <w:sz w:val="22"/>
        <w:szCs w:val="22"/>
      </w:rPr>
      <w:instrText xml:space="preserve"> PAGE   \* MERGEFORMAT </w:instrText>
    </w:r>
    <w:r w:rsidRPr="00702216">
      <w:rPr>
        <w:sz w:val="22"/>
        <w:szCs w:val="22"/>
      </w:rPr>
      <w:fldChar w:fldCharType="separate"/>
    </w:r>
    <w:r w:rsidRPr="00702216">
      <w:rPr>
        <w:noProof/>
        <w:sz w:val="22"/>
        <w:szCs w:val="22"/>
      </w:rPr>
      <w:t>25</w:t>
    </w:r>
    <w:r w:rsidRPr="00702216">
      <w:rPr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E5FE2" w14:textId="77777777" w:rsidR="00E32A67" w:rsidRDefault="00E32A67" w:rsidP="00EB45E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27911AA6" w14:textId="77777777" w:rsidR="00E32A67" w:rsidRDefault="00E32A67" w:rsidP="008C45BE">
    <w:pPr>
      <w:pStyle w:val="Footer"/>
      <w:ind w:right="360"/>
    </w:pPr>
  </w:p>
  <w:p w14:paraId="04B818F7" w14:textId="77777777" w:rsidR="00E32A67" w:rsidRDefault="00E32A67"/>
  <w:p w14:paraId="25A27A39" w14:textId="77777777" w:rsidR="00E32A67" w:rsidRDefault="00E32A67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7C8B2" w14:textId="77777777" w:rsidR="00E32A67" w:rsidRPr="00E40049" w:rsidRDefault="00E32A67" w:rsidP="00766A77">
    <w:pPr>
      <w:pStyle w:val="Footer"/>
      <w:jc w:val="center"/>
      <w:rPr>
        <w:rFonts w:ascii="Angsana New"/>
        <w:sz w:val="26"/>
        <w:szCs w:val="26"/>
      </w:rPr>
    </w:pPr>
    <w:r w:rsidRPr="00E74B1A">
      <w:rPr>
        <w:sz w:val="22"/>
        <w:szCs w:val="24"/>
      </w:rPr>
      <w:fldChar w:fldCharType="begin"/>
    </w:r>
    <w:r w:rsidRPr="00E74B1A">
      <w:rPr>
        <w:sz w:val="22"/>
        <w:szCs w:val="24"/>
      </w:rPr>
      <w:instrText xml:space="preserve"> PAGE   \* MERGEFORMAT </w:instrText>
    </w:r>
    <w:r w:rsidRPr="00E74B1A">
      <w:rPr>
        <w:sz w:val="22"/>
        <w:szCs w:val="24"/>
      </w:rPr>
      <w:fldChar w:fldCharType="separate"/>
    </w:r>
    <w:r>
      <w:rPr>
        <w:noProof/>
        <w:sz w:val="22"/>
        <w:szCs w:val="24"/>
      </w:rPr>
      <w:t>32</w:t>
    </w:r>
    <w:r w:rsidRPr="00E74B1A">
      <w:rPr>
        <w:noProof/>
        <w:sz w:val="22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9CED2" w14:textId="77777777" w:rsidR="00A84788" w:rsidRDefault="00A84788">
      <w:r>
        <w:separator/>
      </w:r>
    </w:p>
  </w:footnote>
  <w:footnote w:type="continuationSeparator" w:id="0">
    <w:p w14:paraId="2261F08F" w14:textId="77777777" w:rsidR="00A84788" w:rsidRDefault="00A84788">
      <w:r>
        <w:continuationSeparator/>
      </w:r>
    </w:p>
  </w:footnote>
  <w:footnote w:type="continuationNotice" w:id="1">
    <w:p w14:paraId="69A5F8E8" w14:textId="77777777" w:rsidR="00A84788" w:rsidRDefault="00A8478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C7F8" w14:textId="77777777" w:rsidR="00CB1FFC" w:rsidRDefault="00CB1F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F79C2" w14:textId="77777777" w:rsidR="00E32A67" w:rsidRPr="00494920" w:rsidRDefault="00E32A67" w:rsidP="006D2559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567EEAFB" w14:textId="77777777" w:rsidR="00E32A67" w:rsidRPr="005516ED" w:rsidRDefault="00E32A67" w:rsidP="006D2559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5E09816A" w14:textId="495475E9" w:rsidR="00E32A67" w:rsidRDefault="00E32A67" w:rsidP="003A089A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and six-month periods </w:t>
    </w:r>
    <w:r>
      <w:rPr>
        <w:b/>
        <w:bCs/>
        <w:sz w:val="24"/>
        <w:szCs w:val="24"/>
      </w:rPr>
      <w:t>ended 30 June 2022 (Unaudited)</w:t>
    </w:r>
  </w:p>
  <w:p w14:paraId="2DB69E5E" w14:textId="38EDF4D3" w:rsidR="00E32A67" w:rsidRDefault="00E32A67" w:rsidP="00B676B7">
    <w:pPr>
      <w:tabs>
        <w:tab w:val="left" w:pos="1461"/>
      </w:tabs>
      <w:rPr>
        <w:sz w:val="24"/>
        <w:szCs w:val="24"/>
      </w:rPr>
    </w:pPr>
    <w:r>
      <w:rPr>
        <w:sz w:val="24"/>
        <w:szCs w:val="24"/>
      </w:rPr>
      <w:tab/>
    </w:r>
  </w:p>
  <w:p w14:paraId="51E65457" w14:textId="77777777" w:rsidR="00E32A67" w:rsidRPr="00E93CE0" w:rsidRDefault="00E32A67">
    <w:pPr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2C318" w14:textId="77777777" w:rsidR="00E32A67" w:rsidRPr="00494920" w:rsidRDefault="00E32A67" w:rsidP="001A6176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0D9312A4" w14:textId="77777777" w:rsidR="00E32A67" w:rsidRPr="005516ED" w:rsidRDefault="00E32A67" w:rsidP="001A6176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5E3EC36B" w14:textId="77777777" w:rsidR="00E32A67" w:rsidRDefault="00E32A67" w:rsidP="001A6176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and six-month periods </w:t>
    </w:r>
    <w:r>
      <w:rPr>
        <w:b/>
        <w:bCs/>
        <w:sz w:val="24"/>
        <w:szCs w:val="24"/>
      </w:rPr>
      <w:t>ended 30 June 2021 (Unaudited)</w:t>
    </w:r>
  </w:p>
  <w:p w14:paraId="28DBC64D" w14:textId="77777777" w:rsidR="00E32A67" w:rsidRDefault="00E32A67" w:rsidP="001A6176">
    <w:pPr>
      <w:rPr>
        <w:sz w:val="24"/>
        <w:szCs w:val="24"/>
      </w:rPr>
    </w:pPr>
  </w:p>
  <w:p w14:paraId="228A1079" w14:textId="77777777" w:rsidR="00E32A67" w:rsidRPr="00E07FDB" w:rsidRDefault="00E32A67" w:rsidP="00E07FDB">
    <w:pPr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CC6B" w14:textId="77777777" w:rsidR="00E32A67" w:rsidRPr="00E40049" w:rsidRDefault="00E32A67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02BBDD72" w14:textId="77777777" w:rsidR="00E32A67" w:rsidRPr="00494920" w:rsidRDefault="00E32A67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7C2B1735" w14:textId="77777777" w:rsidR="00E32A67" w:rsidRPr="005516ED" w:rsidRDefault="00E32A67" w:rsidP="00EE4243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1C264053" w14:textId="1FD54712" w:rsidR="00E32A67" w:rsidRPr="0028717B" w:rsidRDefault="00E32A67" w:rsidP="00EE4243">
    <w:pPr>
      <w:spacing w:line="240" w:lineRule="auto"/>
      <w:ind w:right="389"/>
      <w:rPr>
        <w:b/>
        <w:bCs/>
        <w:sz w:val="24"/>
        <w:szCs w:val="24"/>
        <w:lang w:val="en-US"/>
      </w:rPr>
    </w:pPr>
    <w:r w:rsidRPr="002F7386">
      <w:rPr>
        <w:b/>
        <w:bCs/>
        <w:sz w:val="24"/>
        <w:szCs w:val="24"/>
      </w:rPr>
      <w:t xml:space="preserve">For </w:t>
    </w:r>
    <w:r w:rsidRPr="002F7386">
      <w:rPr>
        <w:b/>
        <w:bCs/>
        <w:sz w:val="24"/>
        <w:szCs w:val="24"/>
        <w:lang w:val="en-US"/>
      </w:rPr>
      <w:t>the three-month</w:t>
    </w:r>
    <w:r>
      <w:rPr>
        <w:b/>
        <w:bCs/>
        <w:sz w:val="24"/>
        <w:szCs w:val="24"/>
        <w:lang w:val="en-US"/>
      </w:rPr>
      <w:t xml:space="preserve"> and six-month </w:t>
    </w:r>
    <w:r w:rsidRPr="002F7386">
      <w:rPr>
        <w:b/>
        <w:bCs/>
        <w:sz w:val="24"/>
        <w:szCs w:val="24"/>
        <w:lang w:val="en-US"/>
      </w:rPr>
      <w:t>period</w:t>
    </w:r>
    <w:r>
      <w:rPr>
        <w:b/>
        <w:bCs/>
        <w:sz w:val="24"/>
        <w:szCs w:val="24"/>
        <w:lang w:val="en-US"/>
      </w:rPr>
      <w:t xml:space="preserve">s </w:t>
    </w:r>
    <w:r w:rsidRPr="002F7386">
      <w:rPr>
        <w:b/>
        <w:bCs/>
        <w:sz w:val="24"/>
        <w:szCs w:val="24"/>
      </w:rPr>
      <w:t xml:space="preserve">ended </w:t>
    </w:r>
    <w:r>
      <w:rPr>
        <w:b/>
        <w:bCs/>
        <w:sz w:val="24"/>
        <w:szCs w:val="24"/>
      </w:rPr>
      <w:t xml:space="preserve">30 June </w:t>
    </w:r>
    <w:r w:rsidRPr="002F7386">
      <w:rPr>
        <w:b/>
        <w:bCs/>
        <w:sz w:val="24"/>
        <w:szCs w:val="24"/>
      </w:rPr>
      <w:t>20</w:t>
    </w:r>
    <w:r>
      <w:rPr>
        <w:b/>
        <w:bCs/>
        <w:sz w:val="24"/>
        <w:szCs w:val="24"/>
      </w:rPr>
      <w:t xml:space="preserve">22 </w:t>
    </w:r>
    <w:r w:rsidRPr="002F7386">
      <w:rPr>
        <w:b/>
        <w:bCs/>
        <w:sz w:val="24"/>
        <w:szCs w:val="24"/>
      </w:rPr>
      <w:t>(Unaudited)</w:t>
    </w:r>
  </w:p>
  <w:p w14:paraId="027E6222" w14:textId="77777777" w:rsidR="00E32A67" w:rsidRDefault="00E32A67" w:rsidP="00EE4243">
    <w:pPr>
      <w:spacing w:line="240" w:lineRule="auto"/>
      <w:ind w:right="389"/>
      <w:rPr>
        <w:b/>
        <w:bCs/>
        <w:sz w:val="24"/>
        <w:szCs w:val="24"/>
      </w:rPr>
    </w:pPr>
  </w:p>
  <w:p w14:paraId="45876BBF" w14:textId="77777777" w:rsidR="00E32A67" w:rsidRPr="008C45BE" w:rsidRDefault="00E32A67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0F3B" w14:textId="77777777" w:rsidR="00E32A67" w:rsidRPr="00E40049" w:rsidRDefault="00E32A67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6EEE2804" w14:textId="77777777" w:rsidR="00E32A67" w:rsidRPr="00494920" w:rsidRDefault="00E32A67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41821CA3" w14:textId="77777777" w:rsidR="00E32A67" w:rsidRPr="005516ED" w:rsidRDefault="00E32A67" w:rsidP="00EE4243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535D2076" w14:textId="3D4E441D" w:rsidR="00E32A67" w:rsidRPr="002F7386" w:rsidRDefault="00E32A67" w:rsidP="007B7FAC">
    <w:pPr>
      <w:spacing w:line="240" w:lineRule="auto"/>
      <w:ind w:right="389"/>
      <w:rPr>
        <w:b/>
        <w:bCs/>
        <w:sz w:val="24"/>
        <w:szCs w:val="24"/>
      </w:rPr>
    </w:pPr>
    <w:r w:rsidRPr="002F7386">
      <w:rPr>
        <w:b/>
        <w:bCs/>
        <w:sz w:val="24"/>
        <w:szCs w:val="24"/>
      </w:rPr>
      <w:t xml:space="preserve">For </w:t>
    </w:r>
    <w:r w:rsidRPr="002F7386">
      <w:rPr>
        <w:b/>
        <w:bCs/>
        <w:sz w:val="24"/>
        <w:szCs w:val="24"/>
        <w:lang w:val="en-US"/>
      </w:rPr>
      <w:t>the three-month</w:t>
    </w:r>
    <w:r>
      <w:rPr>
        <w:b/>
        <w:bCs/>
        <w:sz w:val="24"/>
        <w:szCs w:val="24"/>
        <w:lang w:val="en-US"/>
      </w:rPr>
      <w:t xml:space="preserve"> and six-month </w:t>
    </w:r>
    <w:r w:rsidRPr="002F7386">
      <w:rPr>
        <w:b/>
        <w:bCs/>
        <w:sz w:val="24"/>
        <w:szCs w:val="24"/>
        <w:lang w:val="en-US"/>
      </w:rPr>
      <w:t>period</w:t>
    </w:r>
    <w:r>
      <w:rPr>
        <w:b/>
        <w:bCs/>
        <w:sz w:val="24"/>
        <w:szCs w:val="24"/>
        <w:lang w:val="en-US"/>
      </w:rPr>
      <w:t xml:space="preserve">s </w:t>
    </w:r>
    <w:r w:rsidRPr="002F7386">
      <w:rPr>
        <w:b/>
        <w:bCs/>
        <w:sz w:val="24"/>
        <w:szCs w:val="24"/>
      </w:rPr>
      <w:t xml:space="preserve">ended </w:t>
    </w:r>
    <w:r>
      <w:rPr>
        <w:b/>
        <w:bCs/>
        <w:sz w:val="24"/>
        <w:szCs w:val="24"/>
      </w:rPr>
      <w:t xml:space="preserve">30 June </w:t>
    </w:r>
    <w:r w:rsidRPr="002F7386">
      <w:rPr>
        <w:b/>
        <w:bCs/>
        <w:sz w:val="24"/>
        <w:szCs w:val="24"/>
      </w:rPr>
      <w:t>20</w:t>
    </w:r>
    <w:r>
      <w:rPr>
        <w:b/>
        <w:bCs/>
        <w:sz w:val="24"/>
        <w:szCs w:val="24"/>
      </w:rPr>
      <w:t xml:space="preserve">22 </w:t>
    </w:r>
    <w:r w:rsidRPr="002F7386">
      <w:rPr>
        <w:b/>
        <w:bCs/>
        <w:sz w:val="24"/>
        <w:szCs w:val="24"/>
      </w:rPr>
      <w:t>(Unaudited)</w:t>
    </w:r>
  </w:p>
  <w:p w14:paraId="5FC44B1B" w14:textId="77777777" w:rsidR="00E32A67" w:rsidRPr="008C45BE" w:rsidRDefault="00E32A67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E32A67" w:rsidRPr="008C45BE" w:rsidRDefault="00E32A67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B0C50"/>
    <w:multiLevelType w:val="hybridMultilevel"/>
    <w:tmpl w:val="E452C03C"/>
    <w:lvl w:ilvl="0" w:tplc="04090001">
      <w:start w:val="1"/>
      <w:numFmt w:val="decimal"/>
      <w:lvlText w:val="%1"/>
      <w:lvlJc w:val="left"/>
      <w:pPr>
        <w:ind w:left="1468" w:hanging="540"/>
      </w:pPr>
      <w:rPr>
        <w:rFonts w:hint="default"/>
        <w:b/>
        <w:bCs w:val="0"/>
        <w:sz w:val="24"/>
        <w:szCs w:val="24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8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40"/>
  </w:num>
  <w:num w:numId="5">
    <w:abstractNumId w:val="12"/>
  </w:num>
  <w:num w:numId="6">
    <w:abstractNumId w:val="43"/>
  </w:num>
  <w:num w:numId="7">
    <w:abstractNumId w:val="39"/>
  </w:num>
  <w:num w:numId="8">
    <w:abstractNumId w:val="44"/>
  </w:num>
  <w:num w:numId="9">
    <w:abstractNumId w:val="7"/>
  </w:num>
  <w:num w:numId="10">
    <w:abstractNumId w:val="16"/>
  </w:num>
  <w:num w:numId="11">
    <w:abstractNumId w:val="24"/>
  </w:num>
  <w:num w:numId="12">
    <w:abstractNumId w:val="32"/>
  </w:num>
  <w:num w:numId="13">
    <w:abstractNumId w:val="4"/>
  </w:num>
  <w:num w:numId="14">
    <w:abstractNumId w:val="6"/>
  </w:num>
  <w:num w:numId="15">
    <w:abstractNumId w:val="3"/>
  </w:num>
  <w:num w:numId="16">
    <w:abstractNumId w:val="23"/>
  </w:num>
  <w:num w:numId="17">
    <w:abstractNumId w:val="37"/>
  </w:num>
  <w:num w:numId="18">
    <w:abstractNumId w:val="45"/>
  </w:num>
  <w:num w:numId="19">
    <w:abstractNumId w:val="5"/>
  </w:num>
  <w:num w:numId="20">
    <w:abstractNumId w:val="9"/>
  </w:num>
  <w:num w:numId="21">
    <w:abstractNumId w:val="20"/>
  </w:num>
  <w:num w:numId="22">
    <w:abstractNumId w:val="18"/>
  </w:num>
  <w:num w:numId="23">
    <w:abstractNumId w:val="21"/>
  </w:num>
  <w:num w:numId="24">
    <w:abstractNumId w:val="36"/>
  </w:num>
  <w:num w:numId="25">
    <w:abstractNumId w:val="26"/>
  </w:num>
  <w:num w:numId="26">
    <w:abstractNumId w:val="13"/>
  </w:num>
  <w:num w:numId="27">
    <w:abstractNumId w:val="30"/>
  </w:num>
  <w:num w:numId="28">
    <w:abstractNumId w:val="29"/>
  </w:num>
  <w:num w:numId="29">
    <w:abstractNumId w:val="11"/>
  </w:num>
  <w:num w:numId="30">
    <w:abstractNumId w:val="41"/>
  </w:num>
  <w:num w:numId="31">
    <w:abstractNumId w:val="34"/>
  </w:num>
  <w:num w:numId="32">
    <w:abstractNumId w:val="8"/>
  </w:num>
  <w:num w:numId="33">
    <w:abstractNumId w:val="22"/>
  </w:num>
  <w:num w:numId="34">
    <w:abstractNumId w:val="2"/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0"/>
  </w:num>
  <w:num w:numId="38">
    <w:abstractNumId w:val="42"/>
  </w:num>
  <w:num w:numId="39">
    <w:abstractNumId w:val="19"/>
  </w:num>
  <w:num w:numId="40">
    <w:abstractNumId w:val="25"/>
  </w:num>
  <w:num w:numId="41">
    <w:abstractNumId w:val="14"/>
  </w:num>
  <w:num w:numId="42">
    <w:abstractNumId w:val="27"/>
  </w:num>
  <w:num w:numId="43">
    <w:abstractNumId w:val="38"/>
  </w:num>
  <w:num w:numId="44">
    <w:abstractNumId w:val="35"/>
  </w:num>
  <w:num w:numId="45">
    <w:abstractNumId w:val="28"/>
  </w:num>
  <w:num w:numId="4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</w:num>
  <w:num w:numId="48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C0D"/>
    <w:rsid w:val="00000C5D"/>
    <w:rsid w:val="00000D44"/>
    <w:rsid w:val="00001F55"/>
    <w:rsid w:val="0000249F"/>
    <w:rsid w:val="00004C0B"/>
    <w:rsid w:val="00004D48"/>
    <w:rsid w:val="000059C3"/>
    <w:rsid w:val="00005AD7"/>
    <w:rsid w:val="00005E84"/>
    <w:rsid w:val="00005EB9"/>
    <w:rsid w:val="0000735A"/>
    <w:rsid w:val="00007A39"/>
    <w:rsid w:val="00007F13"/>
    <w:rsid w:val="00010AE6"/>
    <w:rsid w:val="00010BA9"/>
    <w:rsid w:val="00011A10"/>
    <w:rsid w:val="000120E3"/>
    <w:rsid w:val="000123B9"/>
    <w:rsid w:val="000124C5"/>
    <w:rsid w:val="00012711"/>
    <w:rsid w:val="00012C91"/>
    <w:rsid w:val="00012F7D"/>
    <w:rsid w:val="000137C4"/>
    <w:rsid w:val="00013B3E"/>
    <w:rsid w:val="0001410E"/>
    <w:rsid w:val="0001431A"/>
    <w:rsid w:val="000145EF"/>
    <w:rsid w:val="00014853"/>
    <w:rsid w:val="0001506E"/>
    <w:rsid w:val="00015238"/>
    <w:rsid w:val="00015CAC"/>
    <w:rsid w:val="00017075"/>
    <w:rsid w:val="00017EBF"/>
    <w:rsid w:val="00017F2B"/>
    <w:rsid w:val="00021EB8"/>
    <w:rsid w:val="00022292"/>
    <w:rsid w:val="000224BF"/>
    <w:rsid w:val="00022648"/>
    <w:rsid w:val="0002328A"/>
    <w:rsid w:val="00023A7D"/>
    <w:rsid w:val="0002415D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69C5"/>
    <w:rsid w:val="00036ACD"/>
    <w:rsid w:val="00037185"/>
    <w:rsid w:val="0003756E"/>
    <w:rsid w:val="00037937"/>
    <w:rsid w:val="000409E7"/>
    <w:rsid w:val="00040FD5"/>
    <w:rsid w:val="00041C0A"/>
    <w:rsid w:val="00041E98"/>
    <w:rsid w:val="00042A0F"/>
    <w:rsid w:val="00044172"/>
    <w:rsid w:val="00044A36"/>
    <w:rsid w:val="00044A7D"/>
    <w:rsid w:val="00044C34"/>
    <w:rsid w:val="00044ED4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312"/>
    <w:rsid w:val="00051F97"/>
    <w:rsid w:val="00052C2C"/>
    <w:rsid w:val="000530B3"/>
    <w:rsid w:val="000539AC"/>
    <w:rsid w:val="00054019"/>
    <w:rsid w:val="00054F6C"/>
    <w:rsid w:val="00054FF9"/>
    <w:rsid w:val="000550DF"/>
    <w:rsid w:val="000551D4"/>
    <w:rsid w:val="00055FE3"/>
    <w:rsid w:val="00056211"/>
    <w:rsid w:val="0005664A"/>
    <w:rsid w:val="00056970"/>
    <w:rsid w:val="00057305"/>
    <w:rsid w:val="00057A8A"/>
    <w:rsid w:val="00057AFB"/>
    <w:rsid w:val="00057E89"/>
    <w:rsid w:val="00057F61"/>
    <w:rsid w:val="00060056"/>
    <w:rsid w:val="00060135"/>
    <w:rsid w:val="0006053A"/>
    <w:rsid w:val="0006097F"/>
    <w:rsid w:val="0006154D"/>
    <w:rsid w:val="00061E38"/>
    <w:rsid w:val="000621D8"/>
    <w:rsid w:val="000624A0"/>
    <w:rsid w:val="000625C9"/>
    <w:rsid w:val="00062788"/>
    <w:rsid w:val="00062C75"/>
    <w:rsid w:val="000630B0"/>
    <w:rsid w:val="00064121"/>
    <w:rsid w:val="00064AAB"/>
    <w:rsid w:val="00064B4B"/>
    <w:rsid w:val="00064F69"/>
    <w:rsid w:val="000653B1"/>
    <w:rsid w:val="00066124"/>
    <w:rsid w:val="00067536"/>
    <w:rsid w:val="00070293"/>
    <w:rsid w:val="00070671"/>
    <w:rsid w:val="00071F70"/>
    <w:rsid w:val="0007200B"/>
    <w:rsid w:val="00072289"/>
    <w:rsid w:val="000722FE"/>
    <w:rsid w:val="0007234F"/>
    <w:rsid w:val="0007285C"/>
    <w:rsid w:val="000739D9"/>
    <w:rsid w:val="00073D83"/>
    <w:rsid w:val="00073F53"/>
    <w:rsid w:val="00074A98"/>
    <w:rsid w:val="00074BC5"/>
    <w:rsid w:val="00074E88"/>
    <w:rsid w:val="00075177"/>
    <w:rsid w:val="00075294"/>
    <w:rsid w:val="00076ACB"/>
    <w:rsid w:val="00077735"/>
    <w:rsid w:val="00077962"/>
    <w:rsid w:val="000800C5"/>
    <w:rsid w:val="0008053B"/>
    <w:rsid w:val="000809CF"/>
    <w:rsid w:val="0008142A"/>
    <w:rsid w:val="00081D9C"/>
    <w:rsid w:val="00082CE7"/>
    <w:rsid w:val="00083112"/>
    <w:rsid w:val="0008322F"/>
    <w:rsid w:val="0008329F"/>
    <w:rsid w:val="000835B2"/>
    <w:rsid w:val="000841B8"/>
    <w:rsid w:val="000847CB"/>
    <w:rsid w:val="00084969"/>
    <w:rsid w:val="00084E08"/>
    <w:rsid w:val="00084ED2"/>
    <w:rsid w:val="00085E7A"/>
    <w:rsid w:val="00087066"/>
    <w:rsid w:val="000873BD"/>
    <w:rsid w:val="00087423"/>
    <w:rsid w:val="000878B5"/>
    <w:rsid w:val="00090089"/>
    <w:rsid w:val="000901CC"/>
    <w:rsid w:val="0009089D"/>
    <w:rsid w:val="00091566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52C"/>
    <w:rsid w:val="000A75A8"/>
    <w:rsid w:val="000A75F1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6322"/>
    <w:rsid w:val="000B637C"/>
    <w:rsid w:val="000B6666"/>
    <w:rsid w:val="000B6750"/>
    <w:rsid w:val="000B6A77"/>
    <w:rsid w:val="000C003A"/>
    <w:rsid w:val="000C0271"/>
    <w:rsid w:val="000C0C42"/>
    <w:rsid w:val="000C100B"/>
    <w:rsid w:val="000C188D"/>
    <w:rsid w:val="000C1945"/>
    <w:rsid w:val="000C298F"/>
    <w:rsid w:val="000C2B07"/>
    <w:rsid w:val="000C33E0"/>
    <w:rsid w:val="000C3702"/>
    <w:rsid w:val="000C3C38"/>
    <w:rsid w:val="000C40E5"/>
    <w:rsid w:val="000C4BD3"/>
    <w:rsid w:val="000C53BF"/>
    <w:rsid w:val="000C616D"/>
    <w:rsid w:val="000C62C6"/>
    <w:rsid w:val="000C630B"/>
    <w:rsid w:val="000C6F36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6491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51E"/>
    <w:rsid w:val="000E67D4"/>
    <w:rsid w:val="000E6C16"/>
    <w:rsid w:val="000E6CA2"/>
    <w:rsid w:val="000E714C"/>
    <w:rsid w:val="000E7E41"/>
    <w:rsid w:val="000F0005"/>
    <w:rsid w:val="000F070E"/>
    <w:rsid w:val="000F0B53"/>
    <w:rsid w:val="000F0E62"/>
    <w:rsid w:val="000F10FB"/>
    <w:rsid w:val="000F16F5"/>
    <w:rsid w:val="000F1787"/>
    <w:rsid w:val="000F1C29"/>
    <w:rsid w:val="000F1CC8"/>
    <w:rsid w:val="000F2227"/>
    <w:rsid w:val="000F2454"/>
    <w:rsid w:val="000F2667"/>
    <w:rsid w:val="000F29D8"/>
    <w:rsid w:val="000F2A4E"/>
    <w:rsid w:val="000F3071"/>
    <w:rsid w:val="000F33F6"/>
    <w:rsid w:val="000F34D3"/>
    <w:rsid w:val="000F41BC"/>
    <w:rsid w:val="000F44DE"/>
    <w:rsid w:val="000F5BC5"/>
    <w:rsid w:val="000F6729"/>
    <w:rsid w:val="000F7335"/>
    <w:rsid w:val="000F7B2E"/>
    <w:rsid w:val="000F7FF5"/>
    <w:rsid w:val="001008B8"/>
    <w:rsid w:val="00101393"/>
    <w:rsid w:val="00101B10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7974"/>
    <w:rsid w:val="001179CA"/>
    <w:rsid w:val="0012054C"/>
    <w:rsid w:val="001209CE"/>
    <w:rsid w:val="00120CA3"/>
    <w:rsid w:val="00121359"/>
    <w:rsid w:val="00121CFD"/>
    <w:rsid w:val="001221AC"/>
    <w:rsid w:val="001228B7"/>
    <w:rsid w:val="00122966"/>
    <w:rsid w:val="001229DC"/>
    <w:rsid w:val="0012327D"/>
    <w:rsid w:val="001242FC"/>
    <w:rsid w:val="0012532A"/>
    <w:rsid w:val="0012622B"/>
    <w:rsid w:val="00126484"/>
    <w:rsid w:val="001269B5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F7E"/>
    <w:rsid w:val="00145031"/>
    <w:rsid w:val="001454F1"/>
    <w:rsid w:val="00145807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509F8"/>
    <w:rsid w:val="001512AB"/>
    <w:rsid w:val="001513B2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BC6"/>
    <w:rsid w:val="00161801"/>
    <w:rsid w:val="00161BF6"/>
    <w:rsid w:val="0016242C"/>
    <w:rsid w:val="00162694"/>
    <w:rsid w:val="001634B5"/>
    <w:rsid w:val="00164273"/>
    <w:rsid w:val="00164BFA"/>
    <w:rsid w:val="00164C70"/>
    <w:rsid w:val="00164D97"/>
    <w:rsid w:val="00164DC2"/>
    <w:rsid w:val="00165E9D"/>
    <w:rsid w:val="00166AF8"/>
    <w:rsid w:val="00166BDD"/>
    <w:rsid w:val="0016714D"/>
    <w:rsid w:val="001675E1"/>
    <w:rsid w:val="0016769C"/>
    <w:rsid w:val="001709A3"/>
    <w:rsid w:val="00171412"/>
    <w:rsid w:val="0017198A"/>
    <w:rsid w:val="00171B58"/>
    <w:rsid w:val="00173925"/>
    <w:rsid w:val="00173F81"/>
    <w:rsid w:val="00174BE9"/>
    <w:rsid w:val="00174FD5"/>
    <w:rsid w:val="00175241"/>
    <w:rsid w:val="00176220"/>
    <w:rsid w:val="001767EB"/>
    <w:rsid w:val="00176E85"/>
    <w:rsid w:val="00177B4C"/>
    <w:rsid w:val="00181C13"/>
    <w:rsid w:val="00182327"/>
    <w:rsid w:val="001825B7"/>
    <w:rsid w:val="00182FCD"/>
    <w:rsid w:val="00183D46"/>
    <w:rsid w:val="00184E6E"/>
    <w:rsid w:val="00185C01"/>
    <w:rsid w:val="00186902"/>
    <w:rsid w:val="001878AC"/>
    <w:rsid w:val="00190B80"/>
    <w:rsid w:val="00192175"/>
    <w:rsid w:val="001926A1"/>
    <w:rsid w:val="001931A8"/>
    <w:rsid w:val="00193543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67E"/>
    <w:rsid w:val="001A1814"/>
    <w:rsid w:val="001A186C"/>
    <w:rsid w:val="001A19C5"/>
    <w:rsid w:val="001A1ADE"/>
    <w:rsid w:val="001A24DA"/>
    <w:rsid w:val="001A2F0D"/>
    <w:rsid w:val="001A31A2"/>
    <w:rsid w:val="001A32F3"/>
    <w:rsid w:val="001A3FE4"/>
    <w:rsid w:val="001A4AFD"/>
    <w:rsid w:val="001A50A4"/>
    <w:rsid w:val="001A51D0"/>
    <w:rsid w:val="001A6176"/>
    <w:rsid w:val="001A6365"/>
    <w:rsid w:val="001A71F0"/>
    <w:rsid w:val="001A75AF"/>
    <w:rsid w:val="001B071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954"/>
    <w:rsid w:val="001B3B60"/>
    <w:rsid w:val="001B40D5"/>
    <w:rsid w:val="001B4436"/>
    <w:rsid w:val="001B45D9"/>
    <w:rsid w:val="001B4CBF"/>
    <w:rsid w:val="001B4E20"/>
    <w:rsid w:val="001B5669"/>
    <w:rsid w:val="001B5786"/>
    <w:rsid w:val="001B580C"/>
    <w:rsid w:val="001B5948"/>
    <w:rsid w:val="001B6044"/>
    <w:rsid w:val="001B61FC"/>
    <w:rsid w:val="001C0CCB"/>
    <w:rsid w:val="001C18D8"/>
    <w:rsid w:val="001C1B39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6B7"/>
    <w:rsid w:val="001D3C49"/>
    <w:rsid w:val="001D3CA1"/>
    <w:rsid w:val="001D4326"/>
    <w:rsid w:val="001D44B4"/>
    <w:rsid w:val="001D45C3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75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45AD"/>
    <w:rsid w:val="001E4980"/>
    <w:rsid w:val="001E4FEB"/>
    <w:rsid w:val="001E5430"/>
    <w:rsid w:val="001E5A10"/>
    <w:rsid w:val="001E65D2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0E40"/>
    <w:rsid w:val="00201094"/>
    <w:rsid w:val="002013B5"/>
    <w:rsid w:val="002017B2"/>
    <w:rsid w:val="002018C0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20401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573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0EB0"/>
    <w:rsid w:val="0023108B"/>
    <w:rsid w:val="002312E5"/>
    <w:rsid w:val="00231E93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7D2"/>
    <w:rsid w:val="00241803"/>
    <w:rsid w:val="002419CE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38"/>
    <w:rsid w:val="00257E2F"/>
    <w:rsid w:val="0026020A"/>
    <w:rsid w:val="002608E9"/>
    <w:rsid w:val="002609D9"/>
    <w:rsid w:val="00260C76"/>
    <w:rsid w:val="002619FD"/>
    <w:rsid w:val="002627BA"/>
    <w:rsid w:val="00262F7F"/>
    <w:rsid w:val="00263831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D75"/>
    <w:rsid w:val="00277E3B"/>
    <w:rsid w:val="00280ADA"/>
    <w:rsid w:val="00281851"/>
    <w:rsid w:val="00281ACC"/>
    <w:rsid w:val="00282945"/>
    <w:rsid w:val="0028297C"/>
    <w:rsid w:val="00282D65"/>
    <w:rsid w:val="00283160"/>
    <w:rsid w:val="0028352C"/>
    <w:rsid w:val="00283749"/>
    <w:rsid w:val="0028392D"/>
    <w:rsid w:val="00284624"/>
    <w:rsid w:val="002851A5"/>
    <w:rsid w:val="002856D5"/>
    <w:rsid w:val="002859E9"/>
    <w:rsid w:val="00286147"/>
    <w:rsid w:val="0028681D"/>
    <w:rsid w:val="00286E74"/>
    <w:rsid w:val="0028717B"/>
    <w:rsid w:val="0028778D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2F88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DA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D0"/>
    <w:rsid w:val="002B6E64"/>
    <w:rsid w:val="002B7120"/>
    <w:rsid w:val="002B785B"/>
    <w:rsid w:val="002B7914"/>
    <w:rsid w:val="002C044B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E25"/>
    <w:rsid w:val="002C7191"/>
    <w:rsid w:val="002C789A"/>
    <w:rsid w:val="002C7C10"/>
    <w:rsid w:val="002C7DDA"/>
    <w:rsid w:val="002D055A"/>
    <w:rsid w:val="002D0ABE"/>
    <w:rsid w:val="002D0F13"/>
    <w:rsid w:val="002D17D3"/>
    <w:rsid w:val="002D203C"/>
    <w:rsid w:val="002D22F4"/>
    <w:rsid w:val="002D24E4"/>
    <w:rsid w:val="002D25E4"/>
    <w:rsid w:val="002D3B8B"/>
    <w:rsid w:val="002D3C9E"/>
    <w:rsid w:val="002D3E46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2377"/>
    <w:rsid w:val="002E3A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651"/>
    <w:rsid w:val="00303740"/>
    <w:rsid w:val="00304854"/>
    <w:rsid w:val="00305482"/>
    <w:rsid w:val="003054B0"/>
    <w:rsid w:val="00305A26"/>
    <w:rsid w:val="00306F31"/>
    <w:rsid w:val="003102A0"/>
    <w:rsid w:val="00310D18"/>
    <w:rsid w:val="00311019"/>
    <w:rsid w:val="00311210"/>
    <w:rsid w:val="00311918"/>
    <w:rsid w:val="00312534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5563"/>
    <w:rsid w:val="003256C9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5C2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D60"/>
    <w:rsid w:val="00357F5F"/>
    <w:rsid w:val="0036089D"/>
    <w:rsid w:val="003609D1"/>
    <w:rsid w:val="00361237"/>
    <w:rsid w:val="00361EC3"/>
    <w:rsid w:val="00362943"/>
    <w:rsid w:val="00362BC7"/>
    <w:rsid w:val="00363354"/>
    <w:rsid w:val="00363697"/>
    <w:rsid w:val="00364E2E"/>
    <w:rsid w:val="0036518D"/>
    <w:rsid w:val="00365CC1"/>
    <w:rsid w:val="00365DAB"/>
    <w:rsid w:val="003667BB"/>
    <w:rsid w:val="00367590"/>
    <w:rsid w:val="003702D8"/>
    <w:rsid w:val="0037030C"/>
    <w:rsid w:val="003710D7"/>
    <w:rsid w:val="00371D41"/>
    <w:rsid w:val="00372303"/>
    <w:rsid w:val="003723E0"/>
    <w:rsid w:val="00372430"/>
    <w:rsid w:val="00372E3E"/>
    <w:rsid w:val="00372E71"/>
    <w:rsid w:val="003736BF"/>
    <w:rsid w:val="003737CB"/>
    <w:rsid w:val="00373A73"/>
    <w:rsid w:val="00373B0C"/>
    <w:rsid w:val="00374874"/>
    <w:rsid w:val="0037547A"/>
    <w:rsid w:val="003760AE"/>
    <w:rsid w:val="003760B5"/>
    <w:rsid w:val="003764D3"/>
    <w:rsid w:val="003767DF"/>
    <w:rsid w:val="00377490"/>
    <w:rsid w:val="003774BF"/>
    <w:rsid w:val="00377A0B"/>
    <w:rsid w:val="0038153E"/>
    <w:rsid w:val="0038206E"/>
    <w:rsid w:val="00382094"/>
    <w:rsid w:val="003820AD"/>
    <w:rsid w:val="00382339"/>
    <w:rsid w:val="0038263F"/>
    <w:rsid w:val="00383212"/>
    <w:rsid w:val="003846B0"/>
    <w:rsid w:val="00385288"/>
    <w:rsid w:val="00385FE4"/>
    <w:rsid w:val="00386608"/>
    <w:rsid w:val="0038670E"/>
    <w:rsid w:val="00386761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CA0"/>
    <w:rsid w:val="00397E73"/>
    <w:rsid w:val="003A029F"/>
    <w:rsid w:val="003A089A"/>
    <w:rsid w:val="003A0978"/>
    <w:rsid w:val="003A125D"/>
    <w:rsid w:val="003A1579"/>
    <w:rsid w:val="003A16C6"/>
    <w:rsid w:val="003A26C1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64C"/>
    <w:rsid w:val="003A7338"/>
    <w:rsid w:val="003A73DF"/>
    <w:rsid w:val="003B012A"/>
    <w:rsid w:val="003B1438"/>
    <w:rsid w:val="003B29DE"/>
    <w:rsid w:val="003B31F3"/>
    <w:rsid w:val="003B3CDE"/>
    <w:rsid w:val="003B41CD"/>
    <w:rsid w:val="003B49F4"/>
    <w:rsid w:val="003B4BD1"/>
    <w:rsid w:val="003B4C34"/>
    <w:rsid w:val="003B4EF3"/>
    <w:rsid w:val="003B52B0"/>
    <w:rsid w:val="003B5E6B"/>
    <w:rsid w:val="003B61AC"/>
    <w:rsid w:val="003B62B2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58ED"/>
    <w:rsid w:val="003C5E77"/>
    <w:rsid w:val="003C7672"/>
    <w:rsid w:val="003D03ED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768"/>
    <w:rsid w:val="003D3D36"/>
    <w:rsid w:val="003D4071"/>
    <w:rsid w:val="003D463B"/>
    <w:rsid w:val="003D4D4A"/>
    <w:rsid w:val="003D55E8"/>
    <w:rsid w:val="003D6470"/>
    <w:rsid w:val="003D6499"/>
    <w:rsid w:val="003D67C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A0A"/>
    <w:rsid w:val="003E3D92"/>
    <w:rsid w:val="003E445B"/>
    <w:rsid w:val="003E4D05"/>
    <w:rsid w:val="003E4E62"/>
    <w:rsid w:val="003E5515"/>
    <w:rsid w:val="003E6AC4"/>
    <w:rsid w:val="003E6F35"/>
    <w:rsid w:val="003E72BE"/>
    <w:rsid w:val="003E7449"/>
    <w:rsid w:val="003F04F0"/>
    <w:rsid w:val="003F22CA"/>
    <w:rsid w:val="003F2592"/>
    <w:rsid w:val="003F2F9B"/>
    <w:rsid w:val="003F33B1"/>
    <w:rsid w:val="003F3919"/>
    <w:rsid w:val="003F3AEE"/>
    <w:rsid w:val="003F3DBF"/>
    <w:rsid w:val="003F49D4"/>
    <w:rsid w:val="003F4A51"/>
    <w:rsid w:val="003F4CE1"/>
    <w:rsid w:val="003F5215"/>
    <w:rsid w:val="003F55A8"/>
    <w:rsid w:val="003F63EA"/>
    <w:rsid w:val="003F6D17"/>
    <w:rsid w:val="003F6F8E"/>
    <w:rsid w:val="003F75BF"/>
    <w:rsid w:val="004008AE"/>
    <w:rsid w:val="004008F6"/>
    <w:rsid w:val="00400BE1"/>
    <w:rsid w:val="00400E14"/>
    <w:rsid w:val="00400F6B"/>
    <w:rsid w:val="004014FF"/>
    <w:rsid w:val="00402CA0"/>
    <w:rsid w:val="00402D1C"/>
    <w:rsid w:val="00402F48"/>
    <w:rsid w:val="00402FA4"/>
    <w:rsid w:val="00403151"/>
    <w:rsid w:val="004032DA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68F"/>
    <w:rsid w:val="0040698D"/>
    <w:rsid w:val="004075EE"/>
    <w:rsid w:val="00407925"/>
    <w:rsid w:val="0041027E"/>
    <w:rsid w:val="00410A78"/>
    <w:rsid w:val="00410F32"/>
    <w:rsid w:val="00411E63"/>
    <w:rsid w:val="00411E8B"/>
    <w:rsid w:val="00411F96"/>
    <w:rsid w:val="0041272E"/>
    <w:rsid w:val="00412BFF"/>
    <w:rsid w:val="00412D40"/>
    <w:rsid w:val="00413520"/>
    <w:rsid w:val="00413769"/>
    <w:rsid w:val="00413D17"/>
    <w:rsid w:val="00414DA5"/>
    <w:rsid w:val="00414F95"/>
    <w:rsid w:val="004150FE"/>
    <w:rsid w:val="00415197"/>
    <w:rsid w:val="00415D5D"/>
    <w:rsid w:val="004177D1"/>
    <w:rsid w:val="00420183"/>
    <w:rsid w:val="00420B32"/>
    <w:rsid w:val="00420E6E"/>
    <w:rsid w:val="00420E7C"/>
    <w:rsid w:val="0042144F"/>
    <w:rsid w:val="00421A0C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E97"/>
    <w:rsid w:val="00431973"/>
    <w:rsid w:val="00431AAA"/>
    <w:rsid w:val="00431ACC"/>
    <w:rsid w:val="0043242A"/>
    <w:rsid w:val="00432FEE"/>
    <w:rsid w:val="00433361"/>
    <w:rsid w:val="004334F0"/>
    <w:rsid w:val="00433ADE"/>
    <w:rsid w:val="00433E3A"/>
    <w:rsid w:val="0043429A"/>
    <w:rsid w:val="0043479E"/>
    <w:rsid w:val="00435264"/>
    <w:rsid w:val="00436962"/>
    <w:rsid w:val="004371D8"/>
    <w:rsid w:val="004372A9"/>
    <w:rsid w:val="00437F17"/>
    <w:rsid w:val="00440622"/>
    <w:rsid w:val="00440A62"/>
    <w:rsid w:val="00440F6B"/>
    <w:rsid w:val="004413B4"/>
    <w:rsid w:val="00441F53"/>
    <w:rsid w:val="004420CB"/>
    <w:rsid w:val="00442429"/>
    <w:rsid w:val="00442DF4"/>
    <w:rsid w:val="004430E7"/>
    <w:rsid w:val="004442CC"/>
    <w:rsid w:val="004446B2"/>
    <w:rsid w:val="004447D4"/>
    <w:rsid w:val="00444BAB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1145"/>
    <w:rsid w:val="00451291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C22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0EAD"/>
    <w:rsid w:val="004713ED"/>
    <w:rsid w:val="00471A9C"/>
    <w:rsid w:val="00471B7B"/>
    <w:rsid w:val="00471C67"/>
    <w:rsid w:val="00472437"/>
    <w:rsid w:val="00472CD7"/>
    <w:rsid w:val="0047414F"/>
    <w:rsid w:val="00474C20"/>
    <w:rsid w:val="004757E2"/>
    <w:rsid w:val="00475AAC"/>
    <w:rsid w:val="00476104"/>
    <w:rsid w:val="004769E3"/>
    <w:rsid w:val="00476CFA"/>
    <w:rsid w:val="00476D70"/>
    <w:rsid w:val="00477001"/>
    <w:rsid w:val="0048075F"/>
    <w:rsid w:val="00481E76"/>
    <w:rsid w:val="00482CE3"/>
    <w:rsid w:val="00483368"/>
    <w:rsid w:val="00483728"/>
    <w:rsid w:val="004837B3"/>
    <w:rsid w:val="00483C46"/>
    <w:rsid w:val="00483CB5"/>
    <w:rsid w:val="00483D55"/>
    <w:rsid w:val="00483FC5"/>
    <w:rsid w:val="00484BA8"/>
    <w:rsid w:val="00484E52"/>
    <w:rsid w:val="004858DA"/>
    <w:rsid w:val="00486687"/>
    <w:rsid w:val="004866FF"/>
    <w:rsid w:val="00487633"/>
    <w:rsid w:val="00487E21"/>
    <w:rsid w:val="00490476"/>
    <w:rsid w:val="004908DD"/>
    <w:rsid w:val="00490A3A"/>
    <w:rsid w:val="00490A5F"/>
    <w:rsid w:val="00490C63"/>
    <w:rsid w:val="004915A6"/>
    <w:rsid w:val="00491D18"/>
    <w:rsid w:val="004926B9"/>
    <w:rsid w:val="00492C20"/>
    <w:rsid w:val="00493DB1"/>
    <w:rsid w:val="0049406D"/>
    <w:rsid w:val="00494920"/>
    <w:rsid w:val="004956B8"/>
    <w:rsid w:val="00495FFC"/>
    <w:rsid w:val="0049667C"/>
    <w:rsid w:val="004966A9"/>
    <w:rsid w:val="00496FCC"/>
    <w:rsid w:val="004974E7"/>
    <w:rsid w:val="0049752A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444C"/>
    <w:rsid w:val="004A469B"/>
    <w:rsid w:val="004A46B2"/>
    <w:rsid w:val="004A4BE5"/>
    <w:rsid w:val="004A511E"/>
    <w:rsid w:val="004A5808"/>
    <w:rsid w:val="004A5B2D"/>
    <w:rsid w:val="004A6FA8"/>
    <w:rsid w:val="004A7BF0"/>
    <w:rsid w:val="004B00F0"/>
    <w:rsid w:val="004B14E2"/>
    <w:rsid w:val="004B1E78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273"/>
    <w:rsid w:val="004B7AB2"/>
    <w:rsid w:val="004C02D2"/>
    <w:rsid w:val="004C0D5A"/>
    <w:rsid w:val="004C1153"/>
    <w:rsid w:val="004C2842"/>
    <w:rsid w:val="004C2D88"/>
    <w:rsid w:val="004C33A5"/>
    <w:rsid w:val="004C3739"/>
    <w:rsid w:val="004C3E9A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A58"/>
    <w:rsid w:val="004D0AF9"/>
    <w:rsid w:val="004D1C72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E0039"/>
    <w:rsid w:val="004E03A5"/>
    <w:rsid w:val="004E0E96"/>
    <w:rsid w:val="004E1B1E"/>
    <w:rsid w:val="004E1F85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890"/>
    <w:rsid w:val="004E76F4"/>
    <w:rsid w:val="004F020B"/>
    <w:rsid w:val="004F096C"/>
    <w:rsid w:val="004F13E2"/>
    <w:rsid w:val="004F142B"/>
    <w:rsid w:val="004F1CAC"/>
    <w:rsid w:val="004F23B2"/>
    <w:rsid w:val="004F3881"/>
    <w:rsid w:val="004F44E5"/>
    <w:rsid w:val="004F4BB9"/>
    <w:rsid w:val="004F510A"/>
    <w:rsid w:val="004F5563"/>
    <w:rsid w:val="004F5CF0"/>
    <w:rsid w:val="004F6103"/>
    <w:rsid w:val="004F68FD"/>
    <w:rsid w:val="004F6AA6"/>
    <w:rsid w:val="004F6F2C"/>
    <w:rsid w:val="004F745F"/>
    <w:rsid w:val="004F7CE5"/>
    <w:rsid w:val="004F7FBC"/>
    <w:rsid w:val="0050033F"/>
    <w:rsid w:val="00500B53"/>
    <w:rsid w:val="0050126C"/>
    <w:rsid w:val="005014E1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5B1"/>
    <w:rsid w:val="00507527"/>
    <w:rsid w:val="00510CBA"/>
    <w:rsid w:val="005112E5"/>
    <w:rsid w:val="00511398"/>
    <w:rsid w:val="00511636"/>
    <w:rsid w:val="005125C9"/>
    <w:rsid w:val="0051288C"/>
    <w:rsid w:val="00512EE5"/>
    <w:rsid w:val="005131A3"/>
    <w:rsid w:val="00514B27"/>
    <w:rsid w:val="00514CEF"/>
    <w:rsid w:val="0051601F"/>
    <w:rsid w:val="00516896"/>
    <w:rsid w:val="00516B02"/>
    <w:rsid w:val="005179C0"/>
    <w:rsid w:val="00517C21"/>
    <w:rsid w:val="0052068C"/>
    <w:rsid w:val="00520730"/>
    <w:rsid w:val="00520A07"/>
    <w:rsid w:val="0052104D"/>
    <w:rsid w:val="0052153C"/>
    <w:rsid w:val="00521624"/>
    <w:rsid w:val="005217D6"/>
    <w:rsid w:val="00521A33"/>
    <w:rsid w:val="00522035"/>
    <w:rsid w:val="005222FA"/>
    <w:rsid w:val="00522702"/>
    <w:rsid w:val="005235EA"/>
    <w:rsid w:val="0052395A"/>
    <w:rsid w:val="00523DD3"/>
    <w:rsid w:val="0052473B"/>
    <w:rsid w:val="00524F2F"/>
    <w:rsid w:val="00525119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7D1"/>
    <w:rsid w:val="005319EF"/>
    <w:rsid w:val="00531C8E"/>
    <w:rsid w:val="0053248A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589"/>
    <w:rsid w:val="00537EB8"/>
    <w:rsid w:val="0054038D"/>
    <w:rsid w:val="005411C6"/>
    <w:rsid w:val="0054198E"/>
    <w:rsid w:val="00541E03"/>
    <w:rsid w:val="005420AC"/>
    <w:rsid w:val="00542396"/>
    <w:rsid w:val="005444A8"/>
    <w:rsid w:val="005454B4"/>
    <w:rsid w:val="005455EE"/>
    <w:rsid w:val="00545F32"/>
    <w:rsid w:val="00546CF3"/>
    <w:rsid w:val="00546E7E"/>
    <w:rsid w:val="0054763E"/>
    <w:rsid w:val="00547E32"/>
    <w:rsid w:val="00551229"/>
    <w:rsid w:val="005513BC"/>
    <w:rsid w:val="00551FB5"/>
    <w:rsid w:val="00552A68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AC3"/>
    <w:rsid w:val="00557B14"/>
    <w:rsid w:val="005600BD"/>
    <w:rsid w:val="005600D0"/>
    <w:rsid w:val="0056121E"/>
    <w:rsid w:val="0056215D"/>
    <w:rsid w:val="0056253D"/>
    <w:rsid w:val="00562AC3"/>
    <w:rsid w:val="0056437F"/>
    <w:rsid w:val="00564602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27B"/>
    <w:rsid w:val="00572756"/>
    <w:rsid w:val="0057344E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8024B"/>
    <w:rsid w:val="00580A29"/>
    <w:rsid w:val="00581D92"/>
    <w:rsid w:val="00582B4B"/>
    <w:rsid w:val="00583276"/>
    <w:rsid w:val="00583653"/>
    <w:rsid w:val="00583A48"/>
    <w:rsid w:val="00583D39"/>
    <w:rsid w:val="0058480E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85"/>
    <w:rsid w:val="005961A3"/>
    <w:rsid w:val="005964BA"/>
    <w:rsid w:val="00596983"/>
    <w:rsid w:val="00597972"/>
    <w:rsid w:val="00597AE9"/>
    <w:rsid w:val="005A0513"/>
    <w:rsid w:val="005A07C9"/>
    <w:rsid w:val="005A224C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C017E"/>
    <w:rsid w:val="005C0B0F"/>
    <w:rsid w:val="005C0D9F"/>
    <w:rsid w:val="005C0F67"/>
    <w:rsid w:val="005C0FFD"/>
    <w:rsid w:val="005C15CB"/>
    <w:rsid w:val="005C16A1"/>
    <w:rsid w:val="005C1E86"/>
    <w:rsid w:val="005C2414"/>
    <w:rsid w:val="005C366F"/>
    <w:rsid w:val="005C37BE"/>
    <w:rsid w:val="005C3A14"/>
    <w:rsid w:val="005C3D26"/>
    <w:rsid w:val="005C4139"/>
    <w:rsid w:val="005C4603"/>
    <w:rsid w:val="005C4C17"/>
    <w:rsid w:val="005C5017"/>
    <w:rsid w:val="005C5624"/>
    <w:rsid w:val="005C5E83"/>
    <w:rsid w:val="005C648E"/>
    <w:rsid w:val="005C6897"/>
    <w:rsid w:val="005C6FCE"/>
    <w:rsid w:val="005C7714"/>
    <w:rsid w:val="005C773C"/>
    <w:rsid w:val="005C7DA7"/>
    <w:rsid w:val="005C7E79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70E3"/>
    <w:rsid w:val="005D7197"/>
    <w:rsid w:val="005D7222"/>
    <w:rsid w:val="005E00B4"/>
    <w:rsid w:val="005E044B"/>
    <w:rsid w:val="005E1201"/>
    <w:rsid w:val="005E1550"/>
    <w:rsid w:val="005E21F7"/>
    <w:rsid w:val="005E2BCB"/>
    <w:rsid w:val="005E2F85"/>
    <w:rsid w:val="005E2FCB"/>
    <w:rsid w:val="005E309A"/>
    <w:rsid w:val="005E347A"/>
    <w:rsid w:val="005E375A"/>
    <w:rsid w:val="005E414B"/>
    <w:rsid w:val="005E42D8"/>
    <w:rsid w:val="005E5659"/>
    <w:rsid w:val="005E63B6"/>
    <w:rsid w:val="005E63FD"/>
    <w:rsid w:val="005E676E"/>
    <w:rsid w:val="005E67CF"/>
    <w:rsid w:val="005E68D9"/>
    <w:rsid w:val="005E6CFC"/>
    <w:rsid w:val="005E6DE7"/>
    <w:rsid w:val="005E7A4E"/>
    <w:rsid w:val="005E7E58"/>
    <w:rsid w:val="005F094F"/>
    <w:rsid w:val="005F0BDE"/>
    <w:rsid w:val="005F15BA"/>
    <w:rsid w:val="005F230A"/>
    <w:rsid w:val="005F23F8"/>
    <w:rsid w:val="005F253E"/>
    <w:rsid w:val="005F2669"/>
    <w:rsid w:val="005F2F83"/>
    <w:rsid w:val="005F324D"/>
    <w:rsid w:val="005F38F1"/>
    <w:rsid w:val="005F4F92"/>
    <w:rsid w:val="005F578C"/>
    <w:rsid w:val="005F580D"/>
    <w:rsid w:val="005F5E0E"/>
    <w:rsid w:val="005F5FBE"/>
    <w:rsid w:val="005F6175"/>
    <w:rsid w:val="005F71D6"/>
    <w:rsid w:val="005F72DF"/>
    <w:rsid w:val="005F7AC7"/>
    <w:rsid w:val="00601EFF"/>
    <w:rsid w:val="00602ADF"/>
    <w:rsid w:val="00602D6A"/>
    <w:rsid w:val="006030A6"/>
    <w:rsid w:val="0060348A"/>
    <w:rsid w:val="006046B3"/>
    <w:rsid w:val="0060604C"/>
    <w:rsid w:val="00606382"/>
    <w:rsid w:val="006069F0"/>
    <w:rsid w:val="00606C17"/>
    <w:rsid w:val="00606FBC"/>
    <w:rsid w:val="00607B37"/>
    <w:rsid w:val="006104FE"/>
    <w:rsid w:val="00610A6B"/>
    <w:rsid w:val="006114F5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17D40"/>
    <w:rsid w:val="0062018E"/>
    <w:rsid w:val="00620C6F"/>
    <w:rsid w:val="006210C2"/>
    <w:rsid w:val="0062268E"/>
    <w:rsid w:val="00622E93"/>
    <w:rsid w:val="0062364F"/>
    <w:rsid w:val="00623A81"/>
    <w:rsid w:val="00623CCD"/>
    <w:rsid w:val="00623D19"/>
    <w:rsid w:val="006240BA"/>
    <w:rsid w:val="00624941"/>
    <w:rsid w:val="00625E7C"/>
    <w:rsid w:val="006271C6"/>
    <w:rsid w:val="00627585"/>
    <w:rsid w:val="00627F10"/>
    <w:rsid w:val="00630A27"/>
    <w:rsid w:val="006316B8"/>
    <w:rsid w:val="00631748"/>
    <w:rsid w:val="00632F0A"/>
    <w:rsid w:val="00633372"/>
    <w:rsid w:val="0063362D"/>
    <w:rsid w:val="00633921"/>
    <w:rsid w:val="00633C81"/>
    <w:rsid w:val="00633EEA"/>
    <w:rsid w:val="0063446D"/>
    <w:rsid w:val="00634DDC"/>
    <w:rsid w:val="00634DF3"/>
    <w:rsid w:val="00635247"/>
    <w:rsid w:val="006353AD"/>
    <w:rsid w:val="006365E4"/>
    <w:rsid w:val="0063664E"/>
    <w:rsid w:val="00636EA7"/>
    <w:rsid w:val="00636FF3"/>
    <w:rsid w:val="006370FB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3178"/>
    <w:rsid w:val="0064324D"/>
    <w:rsid w:val="006433DE"/>
    <w:rsid w:val="006434E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E04"/>
    <w:rsid w:val="00650F41"/>
    <w:rsid w:val="006514D7"/>
    <w:rsid w:val="006515FE"/>
    <w:rsid w:val="00651930"/>
    <w:rsid w:val="00651EB1"/>
    <w:rsid w:val="00652487"/>
    <w:rsid w:val="006524B1"/>
    <w:rsid w:val="0065275A"/>
    <w:rsid w:val="00652A9D"/>
    <w:rsid w:val="006539EA"/>
    <w:rsid w:val="00653B02"/>
    <w:rsid w:val="006545A3"/>
    <w:rsid w:val="006545B3"/>
    <w:rsid w:val="006551A5"/>
    <w:rsid w:val="00655490"/>
    <w:rsid w:val="00655849"/>
    <w:rsid w:val="00655D53"/>
    <w:rsid w:val="00655FF3"/>
    <w:rsid w:val="006576B7"/>
    <w:rsid w:val="00657745"/>
    <w:rsid w:val="006579AF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F0E"/>
    <w:rsid w:val="006726A8"/>
    <w:rsid w:val="00672B09"/>
    <w:rsid w:val="0067359C"/>
    <w:rsid w:val="00673635"/>
    <w:rsid w:val="00673828"/>
    <w:rsid w:val="00674C16"/>
    <w:rsid w:val="00675AA5"/>
    <w:rsid w:val="00676264"/>
    <w:rsid w:val="00676D63"/>
    <w:rsid w:val="00676EE4"/>
    <w:rsid w:val="006772A3"/>
    <w:rsid w:val="00677F55"/>
    <w:rsid w:val="00680352"/>
    <w:rsid w:val="006807F8"/>
    <w:rsid w:val="00680982"/>
    <w:rsid w:val="00680C00"/>
    <w:rsid w:val="00681289"/>
    <w:rsid w:val="00681774"/>
    <w:rsid w:val="006821E4"/>
    <w:rsid w:val="00682201"/>
    <w:rsid w:val="006822E2"/>
    <w:rsid w:val="00682961"/>
    <w:rsid w:val="006829F1"/>
    <w:rsid w:val="006836C7"/>
    <w:rsid w:val="00684147"/>
    <w:rsid w:val="00685006"/>
    <w:rsid w:val="0068548F"/>
    <w:rsid w:val="00685793"/>
    <w:rsid w:val="00685A8D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6BF"/>
    <w:rsid w:val="006909AE"/>
    <w:rsid w:val="00690DB9"/>
    <w:rsid w:val="00691014"/>
    <w:rsid w:val="0069133C"/>
    <w:rsid w:val="00691B45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684"/>
    <w:rsid w:val="006A37C1"/>
    <w:rsid w:val="006A3B0D"/>
    <w:rsid w:val="006A3C9A"/>
    <w:rsid w:val="006A3E78"/>
    <w:rsid w:val="006A441C"/>
    <w:rsid w:val="006A50CF"/>
    <w:rsid w:val="006A545E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318"/>
    <w:rsid w:val="006B1AD1"/>
    <w:rsid w:val="006B2993"/>
    <w:rsid w:val="006B2B04"/>
    <w:rsid w:val="006B2C4F"/>
    <w:rsid w:val="006B3881"/>
    <w:rsid w:val="006B3AAD"/>
    <w:rsid w:val="006B3DDB"/>
    <w:rsid w:val="006B47A9"/>
    <w:rsid w:val="006B5C3B"/>
    <w:rsid w:val="006B6523"/>
    <w:rsid w:val="006B69FF"/>
    <w:rsid w:val="006B7620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1E8B"/>
    <w:rsid w:val="006C230D"/>
    <w:rsid w:val="006C245B"/>
    <w:rsid w:val="006C256B"/>
    <w:rsid w:val="006C2ADE"/>
    <w:rsid w:val="006C2D62"/>
    <w:rsid w:val="006C416F"/>
    <w:rsid w:val="006C4D69"/>
    <w:rsid w:val="006C4F4B"/>
    <w:rsid w:val="006C5E7E"/>
    <w:rsid w:val="006C6AC4"/>
    <w:rsid w:val="006C6BAC"/>
    <w:rsid w:val="006C739A"/>
    <w:rsid w:val="006C74A3"/>
    <w:rsid w:val="006C7544"/>
    <w:rsid w:val="006C7880"/>
    <w:rsid w:val="006C7927"/>
    <w:rsid w:val="006C7D5B"/>
    <w:rsid w:val="006D1B49"/>
    <w:rsid w:val="006D2559"/>
    <w:rsid w:val="006D317B"/>
    <w:rsid w:val="006D318F"/>
    <w:rsid w:val="006D3854"/>
    <w:rsid w:val="006D3910"/>
    <w:rsid w:val="006D3ED7"/>
    <w:rsid w:val="006D5F5E"/>
    <w:rsid w:val="006D648C"/>
    <w:rsid w:val="006D69FB"/>
    <w:rsid w:val="006D710D"/>
    <w:rsid w:val="006D7145"/>
    <w:rsid w:val="006D71F8"/>
    <w:rsid w:val="006D7AB3"/>
    <w:rsid w:val="006E0E0E"/>
    <w:rsid w:val="006E0EEB"/>
    <w:rsid w:val="006E13F7"/>
    <w:rsid w:val="006E26C0"/>
    <w:rsid w:val="006E318B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469D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F8"/>
    <w:rsid w:val="007006DD"/>
    <w:rsid w:val="007009B2"/>
    <w:rsid w:val="00700F23"/>
    <w:rsid w:val="00701B4D"/>
    <w:rsid w:val="0070214E"/>
    <w:rsid w:val="00702216"/>
    <w:rsid w:val="00702284"/>
    <w:rsid w:val="00702891"/>
    <w:rsid w:val="00702909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B04"/>
    <w:rsid w:val="0071423F"/>
    <w:rsid w:val="00714D81"/>
    <w:rsid w:val="00714DD0"/>
    <w:rsid w:val="00714F45"/>
    <w:rsid w:val="007150AE"/>
    <w:rsid w:val="00715217"/>
    <w:rsid w:val="007154AD"/>
    <w:rsid w:val="00715B35"/>
    <w:rsid w:val="00715FEA"/>
    <w:rsid w:val="00716027"/>
    <w:rsid w:val="007179CC"/>
    <w:rsid w:val="00717DBB"/>
    <w:rsid w:val="0072028B"/>
    <w:rsid w:val="00720360"/>
    <w:rsid w:val="00720A90"/>
    <w:rsid w:val="00720B59"/>
    <w:rsid w:val="00720FF5"/>
    <w:rsid w:val="007210B3"/>
    <w:rsid w:val="007211C2"/>
    <w:rsid w:val="0072155B"/>
    <w:rsid w:val="007218AF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69E"/>
    <w:rsid w:val="007358C4"/>
    <w:rsid w:val="00735E0B"/>
    <w:rsid w:val="0073644B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998"/>
    <w:rsid w:val="00744DBB"/>
    <w:rsid w:val="00745804"/>
    <w:rsid w:val="0074597B"/>
    <w:rsid w:val="00745AA4"/>
    <w:rsid w:val="00745D66"/>
    <w:rsid w:val="007460EF"/>
    <w:rsid w:val="007465F2"/>
    <w:rsid w:val="00746C38"/>
    <w:rsid w:val="00746D33"/>
    <w:rsid w:val="0074766A"/>
    <w:rsid w:val="00747F17"/>
    <w:rsid w:val="00750693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C1C"/>
    <w:rsid w:val="00762F14"/>
    <w:rsid w:val="007638FA"/>
    <w:rsid w:val="00763DB5"/>
    <w:rsid w:val="0076433E"/>
    <w:rsid w:val="00764BA6"/>
    <w:rsid w:val="00765167"/>
    <w:rsid w:val="007651C4"/>
    <w:rsid w:val="00765295"/>
    <w:rsid w:val="00765699"/>
    <w:rsid w:val="00765ED8"/>
    <w:rsid w:val="007668B7"/>
    <w:rsid w:val="00766A77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1687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C63"/>
    <w:rsid w:val="00782EE1"/>
    <w:rsid w:val="00783297"/>
    <w:rsid w:val="007833FA"/>
    <w:rsid w:val="00783D5E"/>
    <w:rsid w:val="007843A8"/>
    <w:rsid w:val="007851E8"/>
    <w:rsid w:val="00785AEE"/>
    <w:rsid w:val="007861EB"/>
    <w:rsid w:val="00786B46"/>
    <w:rsid w:val="00786C46"/>
    <w:rsid w:val="007875CE"/>
    <w:rsid w:val="00787C64"/>
    <w:rsid w:val="00787E78"/>
    <w:rsid w:val="00787F01"/>
    <w:rsid w:val="0079072D"/>
    <w:rsid w:val="00790CD8"/>
    <w:rsid w:val="00792131"/>
    <w:rsid w:val="0079270A"/>
    <w:rsid w:val="00793D9F"/>
    <w:rsid w:val="00793DEF"/>
    <w:rsid w:val="00794D4A"/>
    <w:rsid w:val="0079563F"/>
    <w:rsid w:val="00796075"/>
    <w:rsid w:val="00796668"/>
    <w:rsid w:val="00796A22"/>
    <w:rsid w:val="00796AD1"/>
    <w:rsid w:val="00796CE6"/>
    <w:rsid w:val="00796F9C"/>
    <w:rsid w:val="0079734D"/>
    <w:rsid w:val="007A1036"/>
    <w:rsid w:val="007A134F"/>
    <w:rsid w:val="007A2091"/>
    <w:rsid w:val="007A2119"/>
    <w:rsid w:val="007A2409"/>
    <w:rsid w:val="007A29AD"/>
    <w:rsid w:val="007A31AA"/>
    <w:rsid w:val="007A4149"/>
    <w:rsid w:val="007A447F"/>
    <w:rsid w:val="007A4CFD"/>
    <w:rsid w:val="007A5EE3"/>
    <w:rsid w:val="007A66D4"/>
    <w:rsid w:val="007A69A6"/>
    <w:rsid w:val="007A6CF8"/>
    <w:rsid w:val="007A6E05"/>
    <w:rsid w:val="007A7195"/>
    <w:rsid w:val="007A7D32"/>
    <w:rsid w:val="007A7E4A"/>
    <w:rsid w:val="007A7F03"/>
    <w:rsid w:val="007B00E7"/>
    <w:rsid w:val="007B0121"/>
    <w:rsid w:val="007B0449"/>
    <w:rsid w:val="007B0E69"/>
    <w:rsid w:val="007B1659"/>
    <w:rsid w:val="007B1869"/>
    <w:rsid w:val="007B1DB7"/>
    <w:rsid w:val="007B24E3"/>
    <w:rsid w:val="007B29D8"/>
    <w:rsid w:val="007B3067"/>
    <w:rsid w:val="007B3293"/>
    <w:rsid w:val="007B360B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1645"/>
    <w:rsid w:val="007C2595"/>
    <w:rsid w:val="007C26A7"/>
    <w:rsid w:val="007C271F"/>
    <w:rsid w:val="007C32B8"/>
    <w:rsid w:val="007C37F4"/>
    <w:rsid w:val="007C3A6C"/>
    <w:rsid w:val="007C3CE2"/>
    <w:rsid w:val="007C4DB4"/>
    <w:rsid w:val="007C508A"/>
    <w:rsid w:val="007C5BC3"/>
    <w:rsid w:val="007C7351"/>
    <w:rsid w:val="007C7F76"/>
    <w:rsid w:val="007C7FD1"/>
    <w:rsid w:val="007D2915"/>
    <w:rsid w:val="007D2C44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42F"/>
    <w:rsid w:val="007D752F"/>
    <w:rsid w:val="007E063D"/>
    <w:rsid w:val="007E085A"/>
    <w:rsid w:val="007E0DAD"/>
    <w:rsid w:val="007E1209"/>
    <w:rsid w:val="007E1276"/>
    <w:rsid w:val="007E183B"/>
    <w:rsid w:val="007E19E8"/>
    <w:rsid w:val="007E1BDE"/>
    <w:rsid w:val="007E2CCE"/>
    <w:rsid w:val="007E2EFD"/>
    <w:rsid w:val="007E2F1F"/>
    <w:rsid w:val="007E3AC1"/>
    <w:rsid w:val="007E3EA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94B"/>
    <w:rsid w:val="007E770B"/>
    <w:rsid w:val="007F0564"/>
    <w:rsid w:val="007F0C56"/>
    <w:rsid w:val="007F102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5611"/>
    <w:rsid w:val="0080649A"/>
    <w:rsid w:val="0080665F"/>
    <w:rsid w:val="00807177"/>
    <w:rsid w:val="00807C5A"/>
    <w:rsid w:val="00810515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9C4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2E7"/>
    <w:rsid w:val="00822529"/>
    <w:rsid w:val="00822BE4"/>
    <w:rsid w:val="00822DA2"/>
    <w:rsid w:val="00824344"/>
    <w:rsid w:val="008247F5"/>
    <w:rsid w:val="00824B64"/>
    <w:rsid w:val="00824EAF"/>
    <w:rsid w:val="00826060"/>
    <w:rsid w:val="0082653D"/>
    <w:rsid w:val="00826F5A"/>
    <w:rsid w:val="0082741A"/>
    <w:rsid w:val="008274E6"/>
    <w:rsid w:val="00827800"/>
    <w:rsid w:val="0082782F"/>
    <w:rsid w:val="0082789A"/>
    <w:rsid w:val="00827A32"/>
    <w:rsid w:val="00830E51"/>
    <w:rsid w:val="0083182F"/>
    <w:rsid w:val="00831A49"/>
    <w:rsid w:val="00832648"/>
    <w:rsid w:val="00833D3A"/>
    <w:rsid w:val="00835188"/>
    <w:rsid w:val="00835762"/>
    <w:rsid w:val="00835ADA"/>
    <w:rsid w:val="00835D77"/>
    <w:rsid w:val="00835DA4"/>
    <w:rsid w:val="00837821"/>
    <w:rsid w:val="00837F51"/>
    <w:rsid w:val="008408F5"/>
    <w:rsid w:val="00840E18"/>
    <w:rsid w:val="00841493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2EC"/>
    <w:rsid w:val="008454C1"/>
    <w:rsid w:val="008455C7"/>
    <w:rsid w:val="00845FB4"/>
    <w:rsid w:val="008468D9"/>
    <w:rsid w:val="00846980"/>
    <w:rsid w:val="0085021F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8D0"/>
    <w:rsid w:val="00854904"/>
    <w:rsid w:val="00854B8D"/>
    <w:rsid w:val="008550E2"/>
    <w:rsid w:val="008563C8"/>
    <w:rsid w:val="00856E55"/>
    <w:rsid w:val="008571BC"/>
    <w:rsid w:val="00857573"/>
    <w:rsid w:val="00860303"/>
    <w:rsid w:val="00860331"/>
    <w:rsid w:val="00860C5D"/>
    <w:rsid w:val="0086105E"/>
    <w:rsid w:val="00861BF7"/>
    <w:rsid w:val="00861F4A"/>
    <w:rsid w:val="0086228A"/>
    <w:rsid w:val="00862ED0"/>
    <w:rsid w:val="0086308B"/>
    <w:rsid w:val="00863222"/>
    <w:rsid w:val="008632AA"/>
    <w:rsid w:val="0086368B"/>
    <w:rsid w:val="008636F6"/>
    <w:rsid w:val="00863ACB"/>
    <w:rsid w:val="00863E59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7248"/>
    <w:rsid w:val="00877532"/>
    <w:rsid w:val="0087792E"/>
    <w:rsid w:val="00877BFC"/>
    <w:rsid w:val="00880DE8"/>
    <w:rsid w:val="0088148B"/>
    <w:rsid w:val="00881EFC"/>
    <w:rsid w:val="00882400"/>
    <w:rsid w:val="00882E11"/>
    <w:rsid w:val="00883992"/>
    <w:rsid w:val="00884053"/>
    <w:rsid w:val="0088448B"/>
    <w:rsid w:val="008849E9"/>
    <w:rsid w:val="00884B10"/>
    <w:rsid w:val="008853D5"/>
    <w:rsid w:val="00885865"/>
    <w:rsid w:val="00885FC7"/>
    <w:rsid w:val="008868AF"/>
    <w:rsid w:val="008905D7"/>
    <w:rsid w:val="008908A5"/>
    <w:rsid w:val="008913BC"/>
    <w:rsid w:val="00891C7F"/>
    <w:rsid w:val="008933A3"/>
    <w:rsid w:val="00893B77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39E0"/>
    <w:rsid w:val="008A4752"/>
    <w:rsid w:val="008A4781"/>
    <w:rsid w:val="008A72EA"/>
    <w:rsid w:val="008A788B"/>
    <w:rsid w:val="008A7AC4"/>
    <w:rsid w:val="008B0380"/>
    <w:rsid w:val="008B0481"/>
    <w:rsid w:val="008B0921"/>
    <w:rsid w:val="008B0DEB"/>
    <w:rsid w:val="008B306D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05B"/>
    <w:rsid w:val="008C45BE"/>
    <w:rsid w:val="008C4CC2"/>
    <w:rsid w:val="008C52DF"/>
    <w:rsid w:val="008C76EE"/>
    <w:rsid w:val="008D1155"/>
    <w:rsid w:val="008D1380"/>
    <w:rsid w:val="008D1F73"/>
    <w:rsid w:val="008D20CE"/>
    <w:rsid w:val="008D23E0"/>
    <w:rsid w:val="008D2461"/>
    <w:rsid w:val="008D35F6"/>
    <w:rsid w:val="008D3FAF"/>
    <w:rsid w:val="008D4451"/>
    <w:rsid w:val="008D45C5"/>
    <w:rsid w:val="008D4D4F"/>
    <w:rsid w:val="008D5870"/>
    <w:rsid w:val="008D5D61"/>
    <w:rsid w:val="008D7A0B"/>
    <w:rsid w:val="008E04C8"/>
    <w:rsid w:val="008E058D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A53"/>
    <w:rsid w:val="008E3D03"/>
    <w:rsid w:val="008E452B"/>
    <w:rsid w:val="008E4A1F"/>
    <w:rsid w:val="008E4E7F"/>
    <w:rsid w:val="008E5480"/>
    <w:rsid w:val="008E54EB"/>
    <w:rsid w:val="008E586F"/>
    <w:rsid w:val="008E5C79"/>
    <w:rsid w:val="008E65C4"/>
    <w:rsid w:val="008E6A1C"/>
    <w:rsid w:val="008E6DC4"/>
    <w:rsid w:val="008E770D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862"/>
    <w:rsid w:val="00904AE8"/>
    <w:rsid w:val="0090561F"/>
    <w:rsid w:val="00905852"/>
    <w:rsid w:val="009061E9"/>
    <w:rsid w:val="00906589"/>
    <w:rsid w:val="009068CB"/>
    <w:rsid w:val="00906D97"/>
    <w:rsid w:val="00906EE1"/>
    <w:rsid w:val="00907678"/>
    <w:rsid w:val="00907FA1"/>
    <w:rsid w:val="00911A60"/>
    <w:rsid w:val="00911C64"/>
    <w:rsid w:val="00912C51"/>
    <w:rsid w:val="009144FA"/>
    <w:rsid w:val="009144FB"/>
    <w:rsid w:val="009148C5"/>
    <w:rsid w:val="00914C4E"/>
    <w:rsid w:val="0091508F"/>
    <w:rsid w:val="00915A9E"/>
    <w:rsid w:val="00915AF1"/>
    <w:rsid w:val="00915D5F"/>
    <w:rsid w:val="0091633D"/>
    <w:rsid w:val="00916678"/>
    <w:rsid w:val="00916D44"/>
    <w:rsid w:val="009172AB"/>
    <w:rsid w:val="00917BE6"/>
    <w:rsid w:val="00917EA8"/>
    <w:rsid w:val="0092039F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B11"/>
    <w:rsid w:val="00931FAF"/>
    <w:rsid w:val="00932401"/>
    <w:rsid w:val="00932EB1"/>
    <w:rsid w:val="009331D3"/>
    <w:rsid w:val="00933602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6E9"/>
    <w:rsid w:val="00941AE6"/>
    <w:rsid w:val="009421E5"/>
    <w:rsid w:val="00942977"/>
    <w:rsid w:val="0094352B"/>
    <w:rsid w:val="009437F0"/>
    <w:rsid w:val="0094400F"/>
    <w:rsid w:val="00944083"/>
    <w:rsid w:val="0094467D"/>
    <w:rsid w:val="00944982"/>
    <w:rsid w:val="00944A88"/>
    <w:rsid w:val="00945804"/>
    <w:rsid w:val="00945951"/>
    <w:rsid w:val="00946336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5376"/>
    <w:rsid w:val="0095559C"/>
    <w:rsid w:val="009562A8"/>
    <w:rsid w:val="0095658D"/>
    <w:rsid w:val="009569A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4E"/>
    <w:rsid w:val="00971D84"/>
    <w:rsid w:val="00972585"/>
    <w:rsid w:val="00972D1E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EF4"/>
    <w:rsid w:val="0098662C"/>
    <w:rsid w:val="009870F0"/>
    <w:rsid w:val="009872EE"/>
    <w:rsid w:val="0098769A"/>
    <w:rsid w:val="0099065D"/>
    <w:rsid w:val="00990A01"/>
    <w:rsid w:val="00990BFF"/>
    <w:rsid w:val="00991274"/>
    <w:rsid w:val="00991776"/>
    <w:rsid w:val="00992694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8AB"/>
    <w:rsid w:val="00997A7C"/>
    <w:rsid w:val="00997D25"/>
    <w:rsid w:val="009A0458"/>
    <w:rsid w:val="009A0C6D"/>
    <w:rsid w:val="009A1639"/>
    <w:rsid w:val="009A1641"/>
    <w:rsid w:val="009A175D"/>
    <w:rsid w:val="009A2545"/>
    <w:rsid w:val="009A32DF"/>
    <w:rsid w:val="009A379B"/>
    <w:rsid w:val="009A3DE7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2853"/>
    <w:rsid w:val="009B2F28"/>
    <w:rsid w:val="009B308F"/>
    <w:rsid w:val="009B3131"/>
    <w:rsid w:val="009B337A"/>
    <w:rsid w:val="009B3BDC"/>
    <w:rsid w:val="009B4083"/>
    <w:rsid w:val="009B41C5"/>
    <w:rsid w:val="009B59B0"/>
    <w:rsid w:val="009B5F6A"/>
    <w:rsid w:val="009B5FD9"/>
    <w:rsid w:val="009B61E8"/>
    <w:rsid w:val="009B6436"/>
    <w:rsid w:val="009B66F9"/>
    <w:rsid w:val="009B67FF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CE9"/>
    <w:rsid w:val="009D276F"/>
    <w:rsid w:val="009D2821"/>
    <w:rsid w:val="009D2ADD"/>
    <w:rsid w:val="009D2EB7"/>
    <w:rsid w:val="009D34E4"/>
    <w:rsid w:val="009D369B"/>
    <w:rsid w:val="009D37D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D7ABE"/>
    <w:rsid w:val="009D7E92"/>
    <w:rsid w:val="009E0155"/>
    <w:rsid w:val="009E0156"/>
    <w:rsid w:val="009E0894"/>
    <w:rsid w:val="009E0E36"/>
    <w:rsid w:val="009E15F7"/>
    <w:rsid w:val="009E170F"/>
    <w:rsid w:val="009E1D37"/>
    <w:rsid w:val="009E296A"/>
    <w:rsid w:val="009E2C35"/>
    <w:rsid w:val="009E2E8D"/>
    <w:rsid w:val="009E319A"/>
    <w:rsid w:val="009E376D"/>
    <w:rsid w:val="009E3937"/>
    <w:rsid w:val="009E5428"/>
    <w:rsid w:val="009E6E18"/>
    <w:rsid w:val="009E734F"/>
    <w:rsid w:val="009F0056"/>
    <w:rsid w:val="009F0188"/>
    <w:rsid w:val="009F2AB3"/>
    <w:rsid w:val="009F44F9"/>
    <w:rsid w:val="009F5C26"/>
    <w:rsid w:val="009F5DF4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B8E"/>
    <w:rsid w:val="00A06397"/>
    <w:rsid w:val="00A06BBF"/>
    <w:rsid w:val="00A070AD"/>
    <w:rsid w:val="00A072F5"/>
    <w:rsid w:val="00A07453"/>
    <w:rsid w:val="00A07C8C"/>
    <w:rsid w:val="00A07CE4"/>
    <w:rsid w:val="00A10083"/>
    <w:rsid w:val="00A1110F"/>
    <w:rsid w:val="00A11B76"/>
    <w:rsid w:val="00A121AE"/>
    <w:rsid w:val="00A1284E"/>
    <w:rsid w:val="00A13B65"/>
    <w:rsid w:val="00A14605"/>
    <w:rsid w:val="00A14AF8"/>
    <w:rsid w:val="00A14E27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746"/>
    <w:rsid w:val="00A23CBB"/>
    <w:rsid w:val="00A23FB8"/>
    <w:rsid w:val="00A24003"/>
    <w:rsid w:val="00A245B7"/>
    <w:rsid w:val="00A25AB4"/>
    <w:rsid w:val="00A260EA"/>
    <w:rsid w:val="00A26162"/>
    <w:rsid w:val="00A266D8"/>
    <w:rsid w:val="00A26AC1"/>
    <w:rsid w:val="00A27450"/>
    <w:rsid w:val="00A275BB"/>
    <w:rsid w:val="00A27C11"/>
    <w:rsid w:val="00A303E5"/>
    <w:rsid w:val="00A3166A"/>
    <w:rsid w:val="00A31E1D"/>
    <w:rsid w:val="00A33544"/>
    <w:rsid w:val="00A347BF"/>
    <w:rsid w:val="00A35983"/>
    <w:rsid w:val="00A364F4"/>
    <w:rsid w:val="00A36C6D"/>
    <w:rsid w:val="00A40279"/>
    <w:rsid w:val="00A40342"/>
    <w:rsid w:val="00A405F0"/>
    <w:rsid w:val="00A41227"/>
    <w:rsid w:val="00A412A5"/>
    <w:rsid w:val="00A41F32"/>
    <w:rsid w:val="00A421FD"/>
    <w:rsid w:val="00A42AF3"/>
    <w:rsid w:val="00A42DD7"/>
    <w:rsid w:val="00A433A6"/>
    <w:rsid w:val="00A43531"/>
    <w:rsid w:val="00A43C4F"/>
    <w:rsid w:val="00A443F2"/>
    <w:rsid w:val="00A4523B"/>
    <w:rsid w:val="00A4586A"/>
    <w:rsid w:val="00A458EB"/>
    <w:rsid w:val="00A466B4"/>
    <w:rsid w:val="00A46BA3"/>
    <w:rsid w:val="00A47600"/>
    <w:rsid w:val="00A508D6"/>
    <w:rsid w:val="00A510C6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CD3"/>
    <w:rsid w:val="00A54E19"/>
    <w:rsid w:val="00A55339"/>
    <w:rsid w:val="00A553CD"/>
    <w:rsid w:val="00A55446"/>
    <w:rsid w:val="00A55619"/>
    <w:rsid w:val="00A55EE3"/>
    <w:rsid w:val="00A55F3F"/>
    <w:rsid w:val="00A57572"/>
    <w:rsid w:val="00A5786E"/>
    <w:rsid w:val="00A57DE6"/>
    <w:rsid w:val="00A60D9E"/>
    <w:rsid w:val="00A614DE"/>
    <w:rsid w:val="00A61652"/>
    <w:rsid w:val="00A61D53"/>
    <w:rsid w:val="00A629C5"/>
    <w:rsid w:val="00A63DA6"/>
    <w:rsid w:val="00A6404E"/>
    <w:rsid w:val="00A645C1"/>
    <w:rsid w:val="00A64A47"/>
    <w:rsid w:val="00A64B1F"/>
    <w:rsid w:val="00A64F0F"/>
    <w:rsid w:val="00A6576B"/>
    <w:rsid w:val="00A658A2"/>
    <w:rsid w:val="00A65C4C"/>
    <w:rsid w:val="00A65D20"/>
    <w:rsid w:val="00A66119"/>
    <w:rsid w:val="00A6624E"/>
    <w:rsid w:val="00A66AB4"/>
    <w:rsid w:val="00A6708A"/>
    <w:rsid w:val="00A67345"/>
    <w:rsid w:val="00A70235"/>
    <w:rsid w:val="00A70694"/>
    <w:rsid w:val="00A70F55"/>
    <w:rsid w:val="00A71771"/>
    <w:rsid w:val="00A71AFC"/>
    <w:rsid w:val="00A71D17"/>
    <w:rsid w:val="00A7288B"/>
    <w:rsid w:val="00A731FA"/>
    <w:rsid w:val="00A73259"/>
    <w:rsid w:val="00A7330A"/>
    <w:rsid w:val="00A73449"/>
    <w:rsid w:val="00A737F0"/>
    <w:rsid w:val="00A73A5C"/>
    <w:rsid w:val="00A74026"/>
    <w:rsid w:val="00A740A7"/>
    <w:rsid w:val="00A741FF"/>
    <w:rsid w:val="00A74B6F"/>
    <w:rsid w:val="00A74D68"/>
    <w:rsid w:val="00A74F0E"/>
    <w:rsid w:val="00A74FE0"/>
    <w:rsid w:val="00A754BA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645"/>
    <w:rsid w:val="00A77B53"/>
    <w:rsid w:val="00A77D0B"/>
    <w:rsid w:val="00A77F4C"/>
    <w:rsid w:val="00A8005C"/>
    <w:rsid w:val="00A8017A"/>
    <w:rsid w:val="00A81609"/>
    <w:rsid w:val="00A81900"/>
    <w:rsid w:val="00A81AA6"/>
    <w:rsid w:val="00A8227E"/>
    <w:rsid w:val="00A82821"/>
    <w:rsid w:val="00A8303E"/>
    <w:rsid w:val="00A83D29"/>
    <w:rsid w:val="00A84788"/>
    <w:rsid w:val="00A847F6"/>
    <w:rsid w:val="00A84B91"/>
    <w:rsid w:val="00A84C94"/>
    <w:rsid w:val="00A84F60"/>
    <w:rsid w:val="00A85651"/>
    <w:rsid w:val="00A85A71"/>
    <w:rsid w:val="00A85B29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3DE8"/>
    <w:rsid w:val="00A94542"/>
    <w:rsid w:val="00A94C60"/>
    <w:rsid w:val="00A94CB8"/>
    <w:rsid w:val="00A96190"/>
    <w:rsid w:val="00A961FF"/>
    <w:rsid w:val="00A96B8B"/>
    <w:rsid w:val="00A97075"/>
    <w:rsid w:val="00A97658"/>
    <w:rsid w:val="00A97B73"/>
    <w:rsid w:val="00AA06F2"/>
    <w:rsid w:val="00AA08C9"/>
    <w:rsid w:val="00AA104E"/>
    <w:rsid w:val="00AA1C5F"/>
    <w:rsid w:val="00AA200B"/>
    <w:rsid w:val="00AA21B9"/>
    <w:rsid w:val="00AA21CE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CA"/>
    <w:rsid w:val="00AC0ED0"/>
    <w:rsid w:val="00AC0F89"/>
    <w:rsid w:val="00AC0FE5"/>
    <w:rsid w:val="00AC1161"/>
    <w:rsid w:val="00AC261C"/>
    <w:rsid w:val="00AC3102"/>
    <w:rsid w:val="00AC3299"/>
    <w:rsid w:val="00AC32FE"/>
    <w:rsid w:val="00AC3712"/>
    <w:rsid w:val="00AC399F"/>
    <w:rsid w:val="00AC3A46"/>
    <w:rsid w:val="00AC4681"/>
    <w:rsid w:val="00AC4D4D"/>
    <w:rsid w:val="00AC59CB"/>
    <w:rsid w:val="00AC59D7"/>
    <w:rsid w:val="00AC59EE"/>
    <w:rsid w:val="00AC5A9E"/>
    <w:rsid w:val="00AC65BE"/>
    <w:rsid w:val="00AC674B"/>
    <w:rsid w:val="00AC6C7C"/>
    <w:rsid w:val="00AC6E97"/>
    <w:rsid w:val="00AD00C1"/>
    <w:rsid w:val="00AD0369"/>
    <w:rsid w:val="00AD07C9"/>
    <w:rsid w:val="00AD0ABF"/>
    <w:rsid w:val="00AD1FF8"/>
    <w:rsid w:val="00AD221C"/>
    <w:rsid w:val="00AD2D9C"/>
    <w:rsid w:val="00AD3706"/>
    <w:rsid w:val="00AD38B2"/>
    <w:rsid w:val="00AD3E01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F2B"/>
    <w:rsid w:val="00AE01FC"/>
    <w:rsid w:val="00AE032B"/>
    <w:rsid w:val="00AE08D0"/>
    <w:rsid w:val="00AE08ED"/>
    <w:rsid w:val="00AE1E10"/>
    <w:rsid w:val="00AE2768"/>
    <w:rsid w:val="00AE2843"/>
    <w:rsid w:val="00AE2B3A"/>
    <w:rsid w:val="00AE35E1"/>
    <w:rsid w:val="00AE4228"/>
    <w:rsid w:val="00AE4486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E78D4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5CAF"/>
    <w:rsid w:val="00AF608B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5BE"/>
    <w:rsid w:val="00B04150"/>
    <w:rsid w:val="00B04378"/>
    <w:rsid w:val="00B0480D"/>
    <w:rsid w:val="00B049DC"/>
    <w:rsid w:val="00B05634"/>
    <w:rsid w:val="00B05D73"/>
    <w:rsid w:val="00B06C40"/>
    <w:rsid w:val="00B06F50"/>
    <w:rsid w:val="00B06F66"/>
    <w:rsid w:val="00B073C6"/>
    <w:rsid w:val="00B07CFE"/>
    <w:rsid w:val="00B07F2A"/>
    <w:rsid w:val="00B10016"/>
    <w:rsid w:val="00B11019"/>
    <w:rsid w:val="00B11B0E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346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C9A"/>
    <w:rsid w:val="00B20E2F"/>
    <w:rsid w:val="00B20E7B"/>
    <w:rsid w:val="00B215D4"/>
    <w:rsid w:val="00B2160D"/>
    <w:rsid w:val="00B2184B"/>
    <w:rsid w:val="00B21D72"/>
    <w:rsid w:val="00B22D66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6C58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82B"/>
    <w:rsid w:val="00B3436D"/>
    <w:rsid w:val="00B34442"/>
    <w:rsid w:val="00B3456E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9EA"/>
    <w:rsid w:val="00B42D56"/>
    <w:rsid w:val="00B434C6"/>
    <w:rsid w:val="00B44438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8B1"/>
    <w:rsid w:val="00B47CE5"/>
    <w:rsid w:val="00B47E00"/>
    <w:rsid w:val="00B47F21"/>
    <w:rsid w:val="00B50A43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971"/>
    <w:rsid w:val="00B53DB4"/>
    <w:rsid w:val="00B53F91"/>
    <w:rsid w:val="00B5522E"/>
    <w:rsid w:val="00B55B06"/>
    <w:rsid w:val="00B55C10"/>
    <w:rsid w:val="00B5667C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5B7"/>
    <w:rsid w:val="00B66B0D"/>
    <w:rsid w:val="00B66B45"/>
    <w:rsid w:val="00B66BD4"/>
    <w:rsid w:val="00B66CEB"/>
    <w:rsid w:val="00B676B7"/>
    <w:rsid w:val="00B6779B"/>
    <w:rsid w:val="00B67E28"/>
    <w:rsid w:val="00B708F5"/>
    <w:rsid w:val="00B70B5E"/>
    <w:rsid w:val="00B71F4B"/>
    <w:rsid w:val="00B7202E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AD3"/>
    <w:rsid w:val="00B84528"/>
    <w:rsid w:val="00B84B47"/>
    <w:rsid w:val="00B85127"/>
    <w:rsid w:val="00B852F5"/>
    <w:rsid w:val="00B8555F"/>
    <w:rsid w:val="00B85657"/>
    <w:rsid w:val="00B86647"/>
    <w:rsid w:val="00B86757"/>
    <w:rsid w:val="00B86ADC"/>
    <w:rsid w:val="00B86C5F"/>
    <w:rsid w:val="00B87133"/>
    <w:rsid w:val="00B87301"/>
    <w:rsid w:val="00B87FAF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C38"/>
    <w:rsid w:val="00B94E30"/>
    <w:rsid w:val="00B95321"/>
    <w:rsid w:val="00B96288"/>
    <w:rsid w:val="00B96F79"/>
    <w:rsid w:val="00B970FB"/>
    <w:rsid w:val="00B97C67"/>
    <w:rsid w:val="00BA00E7"/>
    <w:rsid w:val="00BA042C"/>
    <w:rsid w:val="00BA0A80"/>
    <w:rsid w:val="00BA1016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03B"/>
    <w:rsid w:val="00BB247D"/>
    <w:rsid w:val="00BB258E"/>
    <w:rsid w:val="00BB3B5F"/>
    <w:rsid w:val="00BB419F"/>
    <w:rsid w:val="00BB52CE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7F6"/>
    <w:rsid w:val="00BE0042"/>
    <w:rsid w:val="00BE0546"/>
    <w:rsid w:val="00BE0AE3"/>
    <w:rsid w:val="00BE0BD6"/>
    <w:rsid w:val="00BE0F50"/>
    <w:rsid w:val="00BE1004"/>
    <w:rsid w:val="00BE1040"/>
    <w:rsid w:val="00BE1064"/>
    <w:rsid w:val="00BE1113"/>
    <w:rsid w:val="00BE160A"/>
    <w:rsid w:val="00BE17BA"/>
    <w:rsid w:val="00BE1D59"/>
    <w:rsid w:val="00BE28E7"/>
    <w:rsid w:val="00BE2C3F"/>
    <w:rsid w:val="00BE311E"/>
    <w:rsid w:val="00BE32E7"/>
    <w:rsid w:val="00BE3AD7"/>
    <w:rsid w:val="00BE3B31"/>
    <w:rsid w:val="00BE4B65"/>
    <w:rsid w:val="00BE4D90"/>
    <w:rsid w:val="00BE58C5"/>
    <w:rsid w:val="00BE597D"/>
    <w:rsid w:val="00BE5BD1"/>
    <w:rsid w:val="00BE5EAE"/>
    <w:rsid w:val="00BE67DF"/>
    <w:rsid w:val="00BE6907"/>
    <w:rsid w:val="00BE69BD"/>
    <w:rsid w:val="00BE769B"/>
    <w:rsid w:val="00BF09D8"/>
    <w:rsid w:val="00BF10C4"/>
    <w:rsid w:val="00BF17E7"/>
    <w:rsid w:val="00BF2464"/>
    <w:rsid w:val="00BF2DA4"/>
    <w:rsid w:val="00BF3B53"/>
    <w:rsid w:val="00BF42B3"/>
    <w:rsid w:val="00BF4814"/>
    <w:rsid w:val="00BF4903"/>
    <w:rsid w:val="00BF4FC0"/>
    <w:rsid w:val="00BF5930"/>
    <w:rsid w:val="00BF6CB7"/>
    <w:rsid w:val="00BF6E64"/>
    <w:rsid w:val="00BF7228"/>
    <w:rsid w:val="00BF73D1"/>
    <w:rsid w:val="00C005CC"/>
    <w:rsid w:val="00C009A0"/>
    <w:rsid w:val="00C009FE"/>
    <w:rsid w:val="00C01180"/>
    <w:rsid w:val="00C015BF"/>
    <w:rsid w:val="00C017B2"/>
    <w:rsid w:val="00C02168"/>
    <w:rsid w:val="00C03D94"/>
    <w:rsid w:val="00C03E72"/>
    <w:rsid w:val="00C04BB2"/>
    <w:rsid w:val="00C04CFE"/>
    <w:rsid w:val="00C04DD0"/>
    <w:rsid w:val="00C05423"/>
    <w:rsid w:val="00C05484"/>
    <w:rsid w:val="00C056B6"/>
    <w:rsid w:val="00C05E99"/>
    <w:rsid w:val="00C06B83"/>
    <w:rsid w:val="00C074E9"/>
    <w:rsid w:val="00C0770D"/>
    <w:rsid w:val="00C10000"/>
    <w:rsid w:val="00C1037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5305"/>
    <w:rsid w:val="00C15B32"/>
    <w:rsid w:val="00C15CCD"/>
    <w:rsid w:val="00C15F19"/>
    <w:rsid w:val="00C16943"/>
    <w:rsid w:val="00C17479"/>
    <w:rsid w:val="00C20CB8"/>
    <w:rsid w:val="00C2141C"/>
    <w:rsid w:val="00C216B0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4583"/>
    <w:rsid w:val="00C245E0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A9A"/>
    <w:rsid w:val="00C31A24"/>
    <w:rsid w:val="00C324BC"/>
    <w:rsid w:val="00C32534"/>
    <w:rsid w:val="00C3301F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3D9"/>
    <w:rsid w:val="00C42C87"/>
    <w:rsid w:val="00C42DE9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104E"/>
    <w:rsid w:val="00C51421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4233"/>
    <w:rsid w:val="00C64C17"/>
    <w:rsid w:val="00C64F08"/>
    <w:rsid w:val="00C658D6"/>
    <w:rsid w:val="00C668F6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C7"/>
    <w:rsid w:val="00C722AA"/>
    <w:rsid w:val="00C72A32"/>
    <w:rsid w:val="00C72A87"/>
    <w:rsid w:val="00C72DD5"/>
    <w:rsid w:val="00C73ADB"/>
    <w:rsid w:val="00C748F2"/>
    <w:rsid w:val="00C748F6"/>
    <w:rsid w:val="00C74D2E"/>
    <w:rsid w:val="00C766E6"/>
    <w:rsid w:val="00C76E41"/>
    <w:rsid w:val="00C809A1"/>
    <w:rsid w:val="00C81825"/>
    <w:rsid w:val="00C818F7"/>
    <w:rsid w:val="00C81907"/>
    <w:rsid w:val="00C81D76"/>
    <w:rsid w:val="00C8205F"/>
    <w:rsid w:val="00C82063"/>
    <w:rsid w:val="00C8297D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E87"/>
    <w:rsid w:val="00C902AE"/>
    <w:rsid w:val="00C9116B"/>
    <w:rsid w:val="00C92D4C"/>
    <w:rsid w:val="00C93155"/>
    <w:rsid w:val="00C93BDC"/>
    <w:rsid w:val="00C94084"/>
    <w:rsid w:val="00C944A1"/>
    <w:rsid w:val="00C94526"/>
    <w:rsid w:val="00C9479F"/>
    <w:rsid w:val="00C94E92"/>
    <w:rsid w:val="00C95946"/>
    <w:rsid w:val="00C95CC3"/>
    <w:rsid w:val="00C975AD"/>
    <w:rsid w:val="00C9763E"/>
    <w:rsid w:val="00CA00EE"/>
    <w:rsid w:val="00CA0584"/>
    <w:rsid w:val="00CA230B"/>
    <w:rsid w:val="00CA2A53"/>
    <w:rsid w:val="00CA2A6D"/>
    <w:rsid w:val="00CA3128"/>
    <w:rsid w:val="00CA3271"/>
    <w:rsid w:val="00CA39DF"/>
    <w:rsid w:val="00CA419E"/>
    <w:rsid w:val="00CA4D02"/>
    <w:rsid w:val="00CA57CC"/>
    <w:rsid w:val="00CA6001"/>
    <w:rsid w:val="00CA673A"/>
    <w:rsid w:val="00CA6767"/>
    <w:rsid w:val="00CA7223"/>
    <w:rsid w:val="00CA7680"/>
    <w:rsid w:val="00CA7AE0"/>
    <w:rsid w:val="00CA7E73"/>
    <w:rsid w:val="00CB18F5"/>
    <w:rsid w:val="00CB1CE7"/>
    <w:rsid w:val="00CB1FFC"/>
    <w:rsid w:val="00CB24EC"/>
    <w:rsid w:val="00CB26B3"/>
    <w:rsid w:val="00CB3696"/>
    <w:rsid w:val="00CB36FC"/>
    <w:rsid w:val="00CB4208"/>
    <w:rsid w:val="00CB44DE"/>
    <w:rsid w:val="00CB4736"/>
    <w:rsid w:val="00CB4ABC"/>
    <w:rsid w:val="00CB5082"/>
    <w:rsid w:val="00CB5E0F"/>
    <w:rsid w:val="00CB736D"/>
    <w:rsid w:val="00CB7678"/>
    <w:rsid w:val="00CC01F7"/>
    <w:rsid w:val="00CC02AE"/>
    <w:rsid w:val="00CC0330"/>
    <w:rsid w:val="00CC0619"/>
    <w:rsid w:val="00CC07DA"/>
    <w:rsid w:val="00CC125C"/>
    <w:rsid w:val="00CC18C3"/>
    <w:rsid w:val="00CC1A75"/>
    <w:rsid w:val="00CC1C4D"/>
    <w:rsid w:val="00CC25FE"/>
    <w:rsid w:val="00CC2A29"/>
    <w:rsid w:val="00CC2B28"/>
    <w:rsid w:val="00CC2FCA"/>
    <w:rsid w:val="00CC34D8"/>
    <w:rsid w:val="00CC477A"/>
    <w:rsid w:val="00CC49C8"/>
    <w:rsid w:val="00CC4EE7"/>
    <w:rsid w:val="00CC6225"/>
    <w:rsid w:val="00CC75BF"/>
    <w:rsid w:val="00CD0040"/>
    <w:rsid w:val="00CD0384"/>
    <w:rsid w:val="00CD05A6"/>
    <w:rsid w:val="00CD22A9"/>
    <w:rsid w:val="00CD256F"/>
    <w:rsid w:val="00CD2599"/>
    <w:rsid w:val="00CD28B6"/>
    <w:rsid w:val="00CD2B0D"/>
    <w:rsid w:val="00CD2F17"/>
    <w:rsid w:val="00CD31C4"/>
    <w:rsid w:val="00CD34C9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15EC"/>
    <w:rsid w:val="00CE279B"/>
    <w:rsid w:val="00CE2B38"/>
    <w:rsid w:val="00CE35F8"/>
    <w:rsid w:val="00CE39E5"/>
    <w:rsid w:val="00CE3F1F"/>
    <w:rsid w:val="00CE4487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6F40"/>
    <w:rsid w:val="00CF7C08"/>
    <w:rsid w:val="00CF7D9A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B32"/>
    <w:rsid w:val="00D1015A"/>
    <w:rsid w:val="00D1063E"/>
    <w:rsid w:val="00D10961"/>
    <w:rsid w:val="00D10FA7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D9F"/>
    <w:rsid w:val="00D16F56"/>
    <w:rsid w:val="00D17686"/>
    <w:rsid w:val="00D17B60"/>
    <w:rsid w:val="00D17C10"/>
    <w:rsid w:val="00D201AA"/>
    <w:rsid w:val="00D2088E"/>
    <w:rsid w:val="00D214D3"/>
    <w:rsid w:val="00D2152E"/>
    <w:rsid w:val="00D21A8B"/>
    <w:rsid w:val="00D223C0"/>
    <w:rsid w:val="00D2242A"/>
    <w:rsid w:val="00D2292E"/>
    <w:rsid w:val="00D229E4"/>
    <w:rsid w:val="00D22A47"/>
    <w:rsid w:val="00D22DB8"/>
    <w:rsid w:val="00D235FA"/>
    <w:rsid w:val="00D24305"/>
    <w:rsid w:val="00D24E3B"/>
    <w:rsid w:val="00D2576D"/>
    <w:rsid w:val="00D25ACE"/>
    <w:rsid w:val="00D264F7"/>
    <w:rsid w:val="00D266A2"/>
    <w:rsid w:val="00D27355"/>
    <w:rsid w:val="00D27905"/>
    <w:rsid w:val="00D305C4"/>
    <w:rsid w:val="00D3068E"/>
    <w:rsid w:val="00D31162"/>
    <w:rsid w:val="00D316A8"/>
    <w:rsid w:val="00D31841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8A9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D44"/>
    <w:rsid w:val="00D41D08"/>
    <w:rsid w:val="00D428BC"/>
    <w:rsid w:val="00D42BDA"/>
    <w:rsid w:val="00D43DB8"/>
    <w:rsid w:val="00D44483"/>
    <w:rsid w:val="00D4457D"/>
    <w:rsid w:val="00D451A9"/>
    <w:rsid w:val="00D45B15"/>
    <w:rsid w:val="00D460ED"/>
    <w:rsid w:val="00D47633"/>
    <w:rsid w:val="00D47D89"/>
    <w:rsid w:val="00D51771"/>
    <w:rsid w:val="00D5184B"/>
    <w:rsid w:val="00D518FA"/>
    <w:rsid w:val="00D5228A"/>
    <w:rsid w:val="00D528FF"/>
    <w:rsid w:val="00D53B0C"/>
    <w:rsid w:val="00D54993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B7C"/>
    <w:rsid w:val="00D60FC4"/>
    <w:rsid w:val="00D6146B"/>
    <w:rsid w:val="00D61537"/>
    <w:rsid w:val="00D6294C"/>
    <w:rsid w:val="00D633D1"/>
    <w:rsid w:val="00D64F27"/>
    <w:rsid w:val="00D665DF"/>
    <w:rsid w:val="00D666EB"/>
    <w:rsid w:val="00D66E48"/>
    <w:rsid w:val="00D67B48"/>
    <w:rsid w:val="00D67BA2"/>
    <w:rsid w:val="00D70402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1CE8"/>
    <w:rsid w:val="00D82233"/>
    <w:rsid w:val="00D82E39"/>
    <w:rsid w:val="00D8319E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C28"/>
    <w:rsid w:val="00D87E3F"/>
    <w:rsid w:val="00D909C6"/>
    <w:rsid w:val="00D91B5A"/>
    <w:rsid w:val="00D94D86"/>
    <w:rsid w:val="00D94E4A"/>
    <w:rsid w:val="00D950F9"/>
    <w:rsid w:val="00D955C8"/>
    <w:rsid w:val="00D9664B"/>
    <w:rsid w:val="00D96FC4"/>
    <w:rsid w:val="00DA093D"/>
    <w:rsid w:val="00DA0A9A"/>
    <w:rsid w:val="00DA1AEC"/>
    <w:rsid w:val="00DA3986"/>
    <w:rsid w:val="00DA47AD"/>
    <w:rsid w:val="00DA4DEB"/>
    <w:rsid w:val="00DA506D"/>
    <w:rsid w:val="00DA58AA"/>
    <w:rsid w:val="00DA5984"/>
    <w:rsid w:val="00DA6A83"/>
    <w:rsid w:val="00DA6B7E"/>
    <w:rsid w:val="00DA6EF4"/>
    <w:rsid w:val="00DA705A"/>
    <w:rsid w:val="00DA70C1"/>
    <w:rsid w:val="00DB0961"/>
    <w:rsid w:val="00DB1005"/>
    <w:rsid w:val="00DB1243"/>
    <w:rsid w:val="00DB1804"/>
    <w:rsid w:val="00DB19AB"/>
    <w:rsid w:val="00DB1B64"/>
    <w:rsid w:val="00DB2CE3"/>
    <w:rsid w:val="00DB36A7"/>
    <w:rsid w:val="00DB4799"/>
    <w:rsid w:val="00DB63B9"/>
    <w:rsid w:val="00DB71CE"/>
    <w:rsid w:val="00DB72A6"/>
    <w:rsid w:val="00DB76F9"/>
    <w:rsid w:val="00DB7B9A"/>
    <w:rsid w:val="00DB7EEA"/>
    <w:rsid w:val="00DC117B"/>
    <w:rsid w:val="00DC15FA"/>
    <w:rsid w:val="00DC30EE"/>
    <w:rsid w:val="00DC3BAB"/>
    <w:rsid w:val="00DC3D0D"/>
    <w:rsid w:val="00DC4782"/>
    <w:rsid w:val="00DC4925"/>
    <w:rsid w:val="00DC4C80"/>
    <w:rsid w:val="00DC54CB"/>
    <w:rsid w:val="00DC55AA"/>
    <w:rsid w:val="00DC64C5"/>
    <w:rsid w:val="00DC76D4"/>
    <w:rsid w:val="00DC789E"/>
    <w:rsid w:val="00DD06B8"/>
    <w:rsid w:val="00DD105A"/>
    <w:rsid w:val="00DD1062"/>
    <w:rsid w:val="00DD13C2"/>
    <w:rsid w:val="00DD1C5C"/>
    <w:rsid w:val="00DD1F1E"/>
    <w:rsid w:val="00DD1FC1"/>
    <w:rsid w:val="00DD23F3"/>
    <w:rsid w:val="00DD2B00"/>
    <w:rsid w:val="00DD2E5D"/>
    <w:rsid w:val="00DD3970"/>
    <w:rsid w:val="00DD3CA9"/>
    <w:rsid w:val="00DD3F5E"/>
    <w:rsid w:val="00DD41A3"/>
    <w:rsid w:val="00DD46EF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D25"/>
    <w:rsid w:val="00DE171B"/>
    <w:rsid w:val="00DE231E"/>
    <w:rsid w:val="00DE2DF2"/>
    <w:rsid w:val="00DE2F16"/>
    <w:rsid w:val="00DE3391"/>
    <w:rsid w:val="00DE3512"/>
    <w:rsid w:val="00DE38A9"/>
    <w:rsid w:val="00DE3A41"/>
    <w:rsid w:val="00DE4AA8"/>
    <w:rsid w:val="00DE4DD0"/>
    <w:rsid w:val="00DE5271"/>
    <w:rsid w:val="00DE57F6"/>
    <w:rsid w:val="00DE5A38"/>
    <w:rsid w:val="00DE6085"/>
    <w:rsid w:val="00DE637D"/>
    <w:rsid w:val="00DE693E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E68"/>
    <w:rsid w:val="00E000A6"/>
    <w:rsid w:val="00E0014C"/>
    <w:rsid w:val="00E0034A"/>
    <w:rsid w:val="00E00D07"/>
    <w:rsid w:val="00E012AD"/>
    <w:rsid w:val="00E01850"/>
    <w:rsid w:val="00E01F3E"/>
    <w:rsid w:val="00E02293"/>
    <w:rsid w:val="00E0288F"/>
    <w:rsid w:val="00E02B43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7051"/>
    <w:rsid w:val="00E071C7"/>
    <w:rsid w:val="00E0721E"/>
    <w:rsid w:val="00E072E7"/>
    <w:rsid w:val="00E07643"/>
    <w:rsid w:val="00E07A60"/>
    <w:rsid w:val="00E07C05"/>
    <w:rsid w:val="00E07D3D"/>
    <w:rsid w:val="00E07F90"/>
    <w:rsid w:val="00E07FDB"/>
    <w:rsid w:val="00E106E5"/>
    <w:rsid w:val="00E10EC4"/>
    <w:rsid w:val="00E110F7"/>
    <w:rsid w:val="00E11C6C"/>
    <w:rsid w:val="00E11D20"/>
    <w:rsid w:val="00E122E8"/>
    <w:rsid w:val="00E12E0F"/>
    <w:rsid w:val="00E13A6D"/>
    <w:rsid w:val="00E13AE0"/>
    <w:rsid w:val="00E1454D"/>
    <w:rsid w:val="00E14ED2"/>
    <w:rsid w:val="00E1540F"/>
    <w:rsid w:val="00E154F9"/>
    <w:rsid w:val="00E16A17"/>
    <w:rsid w:val="00E17761"/>
    <w:rsid w:val="00E17BDE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5232"/>
    <w:rsid w:val="00E253DB"/>
    <w:rsid w:val="00E2573A"/>
    <w:rsid w:val="00E26887"/>
    <w:rsid w:val="00E26C8F"/>
    <w:rsid w:val="00E26EC9"/>
    <w:rsid w:val="00E273C6"/>
    <w:rsid w:val="00E2754D"/>
    <w:rsid w:val="00E27F71"/>
    <w:rsid w:val="00E30886"/>
    <w:rsid w:val="00E31758"/>
    <w:rsid w:val="00E317FB"/>
    <w:rsid w:val="00E324DE"/>
    <w:rsid w:val="00E32618"/>
    <w:rsid w:val="00E32A67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619"/>
    <w:rsid w:val="00E431B8"/>
    <w:rsid w:val="00E43D48"/>
    <w:rsid w:val="00E443E5"/>
    <w:rsid w:val="00E4447A"/>
    <w:rsid w:val="00E44967"/>
    <w:rsid w:val="00E44F27"/>
    <w:rsid w:val="00E472B5"/>
    <w:rsid w:val="00E473C5"/>
    <w:rsid w:val="00E47D04"/>
    <w:rsid w:val="00E5006A"/>
    <w:rsid w:val="00E50A1E"/>
    <w:rsid w:val="00E50CAF"/>
    <w:rsid w:val="00E51A0D"/>
    <w:rsid w:val="00E51D31"/>
    <w:rsid w:val="00E51F9C"/>
    <w:rsid w:val="00E52569"/>
    <w:rsid w:val="00E5443D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87A"/>
    <w:rsid w:val="00E60F6D"/>
    <w:rsid w:val="00E61211"/>
    <w:rsid w:val="00E6123B"/>
    <w:rsid w:val="00E629FA"/>
    <w:rsid w:val="00E62C77"/>
    <w:rsid w:val="00E62FA6"/>
    <w:rsid w:val="00E63759"/>
    <w:rsid w:val="00E6384C"/>
    <w:rsid w:val="00E642C4"/>
    <w:rsid w:val="00E649C0"/>
    <w:rsid w:val="00E64F17"/>
    <w:rsid w:val="00E64F54"/>
    <w:rsid w:val="00E650C1"/>
    <w:rsid w:val="00E65387"/>
    <w:rsid w:val="00E65507"/>
    <w:rsid w:val="00E668D0"/>
    <w:rsid w:val="00E6729F"/>
    <w:rsid w:val="00E6759D"/>
    <w:rsid w:val="00E67BBE"/>
    <w:rsid w:val="00E7017D"/>
    <w:rsid w:val="00E7027E"/>
    <w:rsid w:val="00E7046E"/>
    <w:rsid w:val="00E70A1E"/>
    <w:rsid w:val="00E70C60"/>
    <w:rsid w:val="00E7158A"/>
    <w:rsid w:val="00E71661"/>
    <w:rsid w:val="00E72D56"/>
    <w:rsid w:val="00E7357A"/>
    <w:rsid w:val="00E737EC"/>
    <w:rsid w:val="00E738D0"/>
    <w:rsid w:val="00E73AA8"/>
    <w:rsid w:val="00E74B1A"/>
    <w:rsid w:val="00E74D6A"/>
    <w:rsid w:val="00E759A6"/>
    <w:rsid w:val="00E75E46"/>
    <w:rsid w:val="00E760FC"/>
    <w:rsid w:val="00E76337"/>
    <w:rsid w:val="00E765C8"/>
    <w:rsid w:val="00E76DCE"/>
    <w:rsid w:val="00E76EEC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82F"/>
    <w:rsid w:val="00E9387E"/>
    <w:rsid w:val="00E93889"/>
    <w:rsid w:val="00E93C2E"/>
    <w:rsid w:val="00E93CE0"/>
    <w:rsid w:val="00E9538F"/>
    <w:rsid w:val="00E954FE"/>
    <w:rsid w:val="00E95CC3"/>
    <w:rsid w:val="00E96628"/>
    <w:rsid w:val="00E96A82"/>
    <w:rsid w:val="00E96DFA"/>
    <w:rsid w:val="00E97C71"/>
    <w:rsid w:val="00E97CA6"/>
    <w:rsid w:val="00EA0218"/>
    <w:rsid w:val="00EA0300"/>
    <w:rsid w:val="00EA07DC"/>
    <w:rsid w:val="00EA0ACE"/>
    <w:rsid w:val="00EA0FCF"/>
    <w:rsid w:val="00EA1384"/>
    <w:rsid w:val="00EA1890"/>
    <w:rsid w:val="00EA1B37"/>
    <w:rsid w:val="00EA21D1"/>
    <w:rsid w:val="00EA2523"/>
    <w:rsid w:val="00EA2952"/>
    <w:rsid w:val="00EA3652"/>
    <w:rsid w:val="00EA383E"/>
    <w:rsid w:val="00EA4791"/>
    <w:rsid w:val="00EA4A4F"/>
    <w:rsid w:val="00EA57B0"/>
    <w:rsid w:val="00EA5A19"/>
    <w:rsid w:val="00EA5DD0"/>
    <w:rsid w:val="00EA6562"/>
    <w:rsid w:val="00EA7BB4"/>
    <w:rsid w:val="00EA7F10"/>
    <w:rsid w:val="00EB0258"/>
    <w:rsid w:val="00EB05B7"/>
    <w:rsid w:val="00EB0A0D"/>
    <w:rsid w:val="00EB0EBA"/>
    <w:rsid w:val="00EB12C8"/>
    <w:rsid w:val="00EB13F5"/>
    <w:rsid w:val="00EB16CA"/>
    <w:rsid w:val="00EB1D4B"/>
    <w:rsid w:val="00EB200C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2CF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6294"/>
    <w:rsid w:val="00EC6BD2"/>
    <w:rsid w:val="00EC766A"/>
    <w:rsid w:val="00EC787C"/>
    <w:rsid w:val="00EC78BD"/>
    <w:rsid w:val="00ED0276"/>
    <w:rsid w:val="00ED05FC"/>
    <w:rsid w:val="00ED06A5"/>
    <w:rsid w:val="00ED12E7"/>
    <w:rsid w:val="00ED16D1"/>
    <w:rsid w:val="00ED27C9"/>
    <w:rsid w:val="00ED3566"/>
    <w:rsid w:val="00ED3643"/>
    <w:rsid w:val="00ED364F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429"/>
    <w:rsid w:val="00EE250D"/>
    <w:rsid w:val="00EE2B52"/>
    <w:rsid w:val="00EE3119"/>
    <w:rsid w:val="00EE31A9"/>
    <w:rsid w:val="00EE3A9A"/>
    <w:rsid w:val="00EE3BAD"/>
    <w:rsid w:val="00EE4243"/>
    <w:rsid w:val="00EE556E"/>
    <w:rsid w:val="00EE5683"/>
    <w:rsid w:val="00EE5A58"/>
    <w:rsid w:val="00EE5F7E"/>
    <w:rsid w:val="00EE639B"/>
    <w:rsid w:val="00EE63D0"/>
    <w:rsid w:val="00EE64E9"/>
    <w:rsid w:val="00EE680B"/>
    <w:rsid w:val="00EE703F"/>
    <w:rsid w:val="00EE7881"/>
    <w:rsid w:val="00EE7F42"/>
    <w:rsid w:val="00EF0130"/>
    <w:rsid w:val="00EF0F5D"/>
    <w:rsid w:val="00EF1017"/>
    <w:rsid w:val="00EF1F36"/>
    <w:rsid w:val="00EF3597"/>
    <w:rsid w:val="00EF404F"/>
    <w:rsid w:val="00EF431F"/>
    <w:rsid w:val="00EF5E9F"/>
    <w:rsid w:val="00EF60C7"/>
    <w:rsid w:val="00EF76B6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BAC"/>
    <w:rsid w:val="00F144FC"/>
    <w:rsid w:val="00F15474"/>
    <w:rsid w:val="00F16182"/>
    <w:rsid w:val="00F16615"/>
    <w:rsid w:val="00F1683F"/>
    <w:rsid w:val="00F168F6"/>
    <w:rsid w:val="00F1690D"/>
    <w:rsid w:val="00F17D65"/>
    <w:rsid w:val="00F17E11"/>
    <w:rsid w:val="00F207AF"/>
    <w:rsid w:val="00F22DDC"/>
    <w:rsid w:val="00F23E76"/>
    <w:rsid w:val="00F2434E"/>
    <w:rsid w:val="00F253DC"/>
    <w:rsid w:val="00F262A0"/>
    <w:rsid w:val="00F26B89"/>
    <w:rsid w:val="00F26F0E"/>
    <w:rsid w:val="00F304FC"/>
    <w:rsid w:val="00F31584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33B"/>
    <w:rsid w:val="00F3669E"/>
    <w:rsid w:val="00F36E5F"/>
    <w:rsid w:val="00F373D5"/>
    <w:rsid w:val="00F378F5"/>
    <w:rsid w:val="00F403CB"/>
    <w:rsid w:val="00F405E4"/>
    <w:rsid w:val="00F40719"/>
    <w:rsid w:val="00F41779"/>
    <w:rsid w:val="00F41AB6"/>
    <w:rsid w:val="00F41D3F"/>
    <w:rsid w:val="00F426F8"/>
    <w:rsid w:val="00F4309B"/>
    <w:rsid w:val="00F43659"/>
    <w:rsid w:val="00F4371E"/>
    <w:rsid w:val="00F43DDA"/>
    <w:rsid w:val="00F43E72"/>
    <w:rsid w:val="00F45509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788"/>
    <w:rsid w:val="00F5388F"/>
    <w:rsid w:val="00F5473B"/>
    <w:rsid w:val="00F54D07"/>
    <w:rsid w:val="00F550F5"/>
    <w:rsid w:val="00F5616A"/>
    <w:rsid w:val="00F56BE6"/>
    <w:rsid w:val="00F57C06"/>
    <w:rsid w:val="00F6015F"/>
    <w:rsid w:val="00F60C5D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654"/>
    <w:rsid w:val="00F65E7C"/>
    <w:rsid w:val="00F65EA6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23C0"/>
    <w:rsid w:val="00F72730"/>
    <w:rsid w:val="00F728AE"/>
    <w:rsid w:val="00F7295E"/>
    <w:rsid w:val="00F72FB6"/>
    <w:rsid w:val="00F73213"/>
    <w:rsid w:val="00F73478"/>
    <w:rsid w:val="00F73871"/>
    <w:rsid w:val="00F73954"/>
    <w:rsid w:val="00F73BAC"/>
    <w:rsid w:val="00F73D91"/>
    <w:rsid w:val="00F7422B"/>
    <w:rsid w:val="00F7424E"/>
    <w:rsid w:val="00F742B6"/>
    <w:rsid w:val="00F7548F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35EC"/>
    <w:rsid w:val="00F844BA"/>
    <w:rsid w:val="00F84B18"/>
    <w:rsid w:val="00F85683"/>
    <w:rsid w:val="00F85A1A"/>
    <w:rsid w:val="00F85A8D"/>
    <w:rsid w:val="00F85EF9"/>
    <w:rsid w:val="00F86438"/>
    <w:rsid w:val="00F866A5"/>
    <w:rsid w:val="00F86D92"/>
    <w:rsid w:val="00F86E57"/>
    <w:rsid w:val="00F87379"/>
    <w:rsid w:val="00F87996"/>
    <w:rsid w:val="00F87BCA"/>
    <w:rsid w:val="00F904A5"/>
    <w:rsid w:val="00F9056D"/>
    <w:rsid w:val="00F9059B"/>
    <w:rsid w:val="00F90FD1"/>
    <w:rsid w:val="00F918A0"/>
    <w:rsid w:val="00F923BC"/>
    <w:rsid w:val="00F94019"/>
    <w:rsid w:val="00F940CA"/>
    <w:rsid w:val="00F94138"/>
    <w:rsid w:val="00F944B1"/>
    <w:rsid w:val="00F94625"/>
    <w:rsid w:val="00F958CD"/>
    <w:rsid w:val="00F96A6B"/>
    <w:rsid w:val="00F96BD3"/>
    <w:rsid w:val="00F97E24"/>
    <w:rsid w:val="00FA03BF"/>
    <w:rsid w:val="00FA05E0"/>
    <w:rsid w:val="00FA0DD2"/>
    <w:rsid w:val="00FA110E"/>
    <w:rsid w:val="00FA12E1"/>
    <w:rsid w:val="00FA1B5D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0F46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654"/>
    <w:rsid w:val="00FB570F"/>
    <w:rsid w:val="00FB5964"/>
    <w:rsid w:val="00FB5A7F"/>
    <w:rsid w:val="00FB5E8F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35C"/>
    <w:rsid w:val="00FC155B"/>
    <w:rsid w:val="00FC1640"/>
    <w:rsid w:val="00FC245E"/>
    <w:rsid w:val="00FC364C"/>
    <w:rsid w:val="00FC38BC"/>
    <w:rsid w:val="00FC487D"/>
    <w:rsid w:val="00FC492E"/>
    <w:rsid w:val="00FC4F15"/>
    <w:rsid w:val="00FC51E6"/>
    <w:rsid w:val="00FC68AE"/>
    <w:rsid w:val="00FC724E"/>
    <w:rsid w:val="00FC7466"/>
    <w:rsid w:val="00FC795F"/>
    <w:rsid w:val="00FC7D7E"/>
    <w:rsid w:val="00FC7E04"/>
    <w:rsid w:val="00FC7E20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3AF7"/>
    <w:rsid w:val="00FD47C8"/>
    <w:rsid w:val="00FD4ADC"/>
    <w:rsid w:val="00FD5293"/>
    <w:rsid w:val="00FD54A0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0BC5"/>
    <w:rsid w:val="00FE1879"/>
    <w:rsid w:val="00FE1AF6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7213"/>
    <w:rsid w:val="00FE7B58"/>
    <w:rsid w:val="00FF099E"/>
    <w:rsid w:val="00FF1A77"/>
    <w:rsid w:val="00FF1A97"/>
    <w:rsid w:val="00FF2FAE"/>
    <w:rsid w:val="00FF331F"/>
    <w:rsid w:val="00FF3E6F"/>
    <w:rsid w:val="00FF3F8D"/>
    <w:rsid w:val="00FF4160"/>
    <w:rsid w:val="00FF4484"/>
    <w:rsid w:val="00FF57BB"/>
    <w:rsid w:val="00FF601A"/>
    <w:rsid w:val="00FF6546"/>
    <w:rsid w:val="00FF6BF2"/>
    <w:rsid w:val="00FF75F0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8E58656"/>
  <w15:chartTrackingRefBased/>
  <w15:docId w15:val="{469B8560-AA60-445C-9E9B-59431F247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17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B59EC-B6C0-4B73-B563-F5BA004C4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11</TotalTime>
  <Pages>8</Pages>
  <Words>1563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10454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Anyamanee, Ingsirorat</cp:lastModifiedBy>
  <cp:revision>6</cp:revision>
  <cp:lastPrinted>2022-08-02T14:18:00Z</cp:lastPrinted>
  <dcterms:created xsi:type="dcterms:W3CDTF">2022-08-08T06:35:00Z</dcterms:created>
  <dcterms:modified xsi:type="dcterms:W3CDTF">2022-08-08T07:24:00Z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