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  <w:bookmarkStart w:id="0" w:name="_GoBack"/>
      <w:bookmarkEnd w:id="0"/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62C0910C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C248B9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033E876C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5</w:t>
      </w:r>
      <w:r w:rsidR="00C248B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C248B9">
        <w:rPr>
          <w:rFonts w:ascii="Angsana New" w:hAnsi="Angsana New"/>
          <w:sz w:val="30"/>
          <w:szCs w:val="30"/>
        </w:rPr>
        <w:t xml:space="preserve"> </w:t>
      </w:r>
      <w:r w:rsidR="00C248B9">
        <w:rPr>
          <w:rFonts w:ascii="Angsana New" w:hAnsi="Angsana New"/>
          <w:sz w:val="30"/>
          <w:szCs w:val="30"/>
        </w:rPr>
        <w:br/>
      </w:r>
      <w:r w:rsidR="00B82E03">
        <w:rPr>
          <w:rFonts w:ascii="Angsana New" w:hAnsi="Angsana New"/>
          <w:sz w:val="30"/>
          <w:szCs w:val="30"/>
        </w:rPr>
        <w:t xml:space="preserve">30 </w:t>
      </w:r>
      <w:r w:rsidR="00B82E03">
        <w:rPr>
          <w:rFonts w:ascii="Angsana New" w:hAnsi="Angsana New" w:hint="cs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5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7C76AA">
        <w:rPr>
          <w:rFonts w:ascii="Angsana New" w:hAnsi="Angsana New"/>
          <w:sz w:val="30"/>
          <w:szCs w:val="30"/>
        </w:rPr>
        <w:br/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706E9">
        <w:rPr>
          <w:rFonts w:ascii="Angsana New" w:hAnsi="Angsana New"/>
          <w:spacing w:val="-4"/>
          <w:sz w:val="30"/>
          <w:szCs w:val="30"/>
        </w:rPr>
        <w:t xml:space="preserve"> 256</w:t>
      </w:r>
      <w:r w:rsidR="00C248B9">
        <w:rPr>
          <w:rFonts w:ascii="Angsana New" w:hAnsi="Angsana New"/>
          <w:spacing w:val="-4"/>
          <w:sz w:val="30"/>
          <w:szCs w:val="30"/>
        </w:rPr>
        <w:t>5</w:t>
      </w:r>
      <w:r w:rsidR="00E706E9"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="00382FF0"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AA5FE5"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15F68A0A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C76AA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7C76AA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B2FBFD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1DFA054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1BE8CA6" w14:textId="77777777" w:rsidR="00A16939" w:rsidRDefault="00A16939" w:rsidP="00A1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(ศศิธร พงศ์อดิศักดิ์)</w:t>
      </w:r>
    </w:p>
    <w:p w14:paraId="562664B1" w14:textId="77777777" w:rsidR="00A16939" w:rsidRPr="00CE458C" w:rsidRDefault="00A16939" w:rsidP="00A1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9F1B079" w14:textId="77777777" w:rsidR="00A16939" w:rsidRPr="00881990" w:rsidRDefault="00A16939" w:rsidP="00A1693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2AF3556A" w:rsidR="00DE1C23" w:rsidRPr="00CE458C" w:rsidRDefault="00C248B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283441" w:rsidRPr="00BC65A3">
        <w:rPr>
          <w:rFonts w:ascii="Angsana New" w:hAnsi="Angsana New"/>
          <w:sz w:val="30"/>
          <w:szCs w:val="30"/>
        </w:rPr>
        <w:t xml:space="preserve"> </w:t>
      </w:r>
      <w:r w:rsidR="00283441" w:rsidRPr="00BC65A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47CFF" w:rsidRPr="00BC65A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404BDF" w14:textId="73C56D9F" w:rsidR="00B27A51" w:rsidRPr="001251A8" w:rsidRDefault="00B27A51" w:rsidP="00F838E1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4"/>
          <w:szCs w:val="22"/>
          <w:rtl/>
          <w:cs/>
        </w:rPr>
      </w:pPr>
    </w:p>
    <w:sectPr w:rsidR="00B27A51" w:rsidRPr="001251A8" w:rsidSect="00F838E1">
      <w:headerReference w:type="default" r:id="rId14"/>
      <w:footerReference w:type="default" r:id="rId15"/>
      <w:footerReference w:type="firs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475CF" w14:textId="77777777" w:rsidR="00FD61F8" w:rsidRDefault="00FD61F8">
      <w:r>
        <w:separator/>
      </w:r>
    </w:p>
  </w:endnote>
  <w:endnote w:type="continuationSeparator" w:id="0">
    <w:p w14:paraId="27AD09EF" w14:textId="77777777" w:rsidR="00FD61F8" w:rsidRDefault="00FD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4662" w14:textId="77777777" w:rsidR="005B7F03" w:rsidRDefault="005B7F0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5B7F03" w:rsidRDefault="005B7F0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38E15" w14:textId="77777777" w:rsidR="005B7F03" w:rsidRPr="00305593" w:rsidRDefault="005B7F0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13D0275A" w:rsidR="005B7F03" w:rsidRPr="002D3586" w:rsidRDefault="005B7F0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FC570D">
      <w:rPr>
        <w:rFonts w:ascii="Angsana New" w:hAnsi="Angsana New"/>
        <w:i/>
        <w:iCs/>
        <w:noProof/>
        <w:sz w:val="30"/>
        <w:szCs w:val="30"/>
      </w:rPr>
      <w:t xml:space="preserve">Amarin Printing a221b-06t-1 02.08.22 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E238" w14:textId="77777777" w:rsidR="005B7F03" w:rsidRDefault="005B7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5B7F03" w:rsidRPr="001E26BA" w:rsidRDefault="005B7F0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5413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5B7F03" w:rsidRPr="00E4104E" w:rsidRDefault="005B7F0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2F03E9B6" w:rsidR="005B7F03" w:rsidRPr="004B7A13" w:rsidRDefault="005B7F0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FC570D">
      <w:rPr>
        <w:rFonts w:ascii="Angsana New" w:hAnsi="Angsana New"/>
        <w:noProof/>
        <w:sz w:val="30"/>
        <w:szCs w:val="30"/>
      </w:rPr>
      <w:t xml:space="preserve">Amarin Printing a221b-06t-1 02.08.22 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5E9BC" w14:textId="77777777" w:rsidR="00FD61F8" w:rsidRDefault="00FD61F8">
      <w:r>
        <w:separator/>
      </w:r>
    </w:p>
  </w:footnote>
  <w:footnote w:type="continuationSeparator" w:id="0">
    <w:p w14:paraId="132892E2" w14:textId="77777777" w:rsidR="00FD61F8" w:rsidRDefault="00FD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A8A83" w14:textId="77777777" w:rsidR="005B7F03" w:rsidRDefault="005B7F03">
    <w:pPr>
      <w:rPr>
        <w:lang w:val="en-GB"/>
      </w:rPr>
    </w:pPr>
  </w:p>
  <w:p w14:paraId="4FF07976" w14:textId="77777777" w:rsidR="005B7F03" w:rsidRDefault="005B7F03">
    <w:pPr>
      <w:rPr>
        <w:lang w:val="en-GB"/>
      </w:rPr>
    </w:pPr>
  </w:p>
  <w:p w14:paraId="577094B5" w14:textId="77777777" w:rsidR="005B7F03" w:rsidRDefault="005B7F03">
    <w:pPr>
      <w:rPr>
        <w:lang w:val="en-GB"/>
      </w:rPr>
    </w:pPr>
  </w:p>
  <w:p w14:paraId="1505D2BA" w14:textId="77777777" w:rsidR="005B7F03" w:rsidRDefault="005B7F03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E12BF" w14:textId="77777777" w:rsidR="005B7F03" w:rsidRDefault="005B7F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6417" w14:textId="3D7D078C" w:rsidR="005B7F03" w:rsidRDefault="005B7F0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097683F" w14:textId="77777777" w:rsidR="00F838E1" w:rsidRDefault="00F838E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2BF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01A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5ED"/>
    <w:rsid w:val="000447C9"/>
    <w:rsid w:val="000449B1"/>
    <w:rsid w:val="00044DA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BA1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9AD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5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C7DE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542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950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2EF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946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292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D99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C7D30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0E84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0FE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57C9D"/>
    <w:rsid w:val="002603DE"/>
    <w:rsid w:val="00260811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6D9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65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B94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64"/>
    <w:rsid w:val="002A209A"/>
    <w:rsid w:val="002A256D"/>
    <w:rsid w:val="002A257D"/>
    <w:rsid w:val="002A2FCA"/>
    <w:rsid w:val="002A31EE"/>
    <w:rsid w:val="002A337F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B6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10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81B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1EA"/>
    <w:rsid w:val="002E7314"/>
    <w:rsid w:val="002E73B8"/>
    <w:rsid w:val="002E786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252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3B13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67F24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37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5967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4D95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E1A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032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D5F"/>
    <w:rsid w:val="004A5FE9"/>
    <w:rsid w:val="004A6607"/>
    <w:rsid w:val="004A6634"/>
    <w:rsid w:val="004A6CF6"/>
    <w:rsid w:val="004A6E17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100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2C1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AA2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4EB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238"/>
    <w:rsid w:val="00590C9E"/>
    <w:rsid w:val="00591138"/>
    <w:rsid w:val="00591148"/>
    <w:rsid w:val="0059128C"/>
    <w:rsid w:val="005913D0"/>
    <w:rsid w:val="0059145D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565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C54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7B"/>
    <w:rsid w:val="00646DE8"/>
    <w:rsid w:val="00646DEA"/>
    <w:rsid w:val="00646EF2"/>
    <w:rsid w:val="006470E8"/>
    <w:rsid w:val="00647D4E"/>
    <w:rsid w:val="00647D56"/>
    <w:rsid w:val="0065010F"/>
    <w:rsid w:val="006502D2"/>
    <w:rsid w:val="006502FD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1D1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717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71C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0BE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1D9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0FB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8B6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6F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6C8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34B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94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AD8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7FE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5B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EA8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AA5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44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0F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6AA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4FF4"/>
    <w:rsid w:val="007E51E7"/>
    <w:rsid w:val="007E521C"/>
    <w:rsid w:val="007E53F6"/>
    <w:rsid w:val="007E5690"/>
    <w:rsid w:val="007E5ED4"/>
    <w:rsid w:val="007E5ED7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79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CDB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B2C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4C7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FE6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3E5A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CFA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37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2A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049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58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CC6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B7FBB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59B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CC9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939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02E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0DAC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9A9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13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28A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440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22A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07C33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E6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6C5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8AC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9EF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A9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496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6B8"/>
    <w:rsid w:val="00C11FE3"/>
    <w:rsid w:val="00C120D0"/>
    <w:rsid w:val="00C12C70"/>
    <w:rsid w:val="00C1307A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8B9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2A1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4DC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926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AEF"/>
    <w:rsid w:val="00C74C1C"/>
    <w:rsid w:val="00C74D3F"/>
    <w:rsid w:val="00C75800"/>
    <w:rsid w:val="00C75C94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CE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C99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998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095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724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75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245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3CB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75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033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8F5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2FE4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24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234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07B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4A1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BFA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1C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C0E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4A6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012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6ED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25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659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8E1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4BB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295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0CAA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95"/>
    <w:rsid w:val="00FC41EF"/>
    <w:rsid w:val="00FC4573"/>
    <w:rsid w:val="00FC48D2"/>
    <w:rsid w:val="00FC570D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1F8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DFF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FF31-F210-4B35-B9B9-590D2D47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2022-08-02T07:00:00Z</cp:lastPrinted>
  <dcterms:created xsi:type="dcterms:W3CDTF">2022-08-08T10:22:00Z</dcterms:created>
  <dcterms:modified xsi:type="dcterms:W3CDTF">2022-08-08T10:22:00Z</dcterms:modified>
</cp:coreProperties>
</file>