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bookmarkStart w:id="1" w:name="_GoBack"/>
      <w:bookmarkEnd w:id="1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7C76A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4D5BF13" w14:textId="77777777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2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5328DC44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7C76A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77777777"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1D3115A" w14:textId="77777777"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86BAE17" w14:textId="62FF7DB4" w:rsidR="00FF6771" w:rsidRPr="00AC022A" w:rsidRDefault="00DD4626" w:rsidP="00AC022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</w:t>
      </w:r>
      <w:bookmarkEnd w:id="0"/>
      <w:r w:rsidR="00AC022A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</w:p>
    <w:bookmarkEnd w:id="2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3F5E1A" w:rsidRDefault="0025275A" w:rsidP="003F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553BE26B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125715" w:rsidRPr="00CE458C">
        <w:rPr>
          <w:rFonts w:ascii="Angsana New" w:hAnsi="Angsana New"/>
          <w:sz w:val="30"/>
          <w:szCs w:val="30"/>
        </w:rPr>
        <w:t xml:space="preserve"> </w:t>
      </w:r>
      <w:r w:rsidR="00C248B9">
        <w:rPr>
          <w:rFonts w:ascii="Angsana New" w:hAnsi="Angsana New"/>
          <w:sz w:val="30"/>
          <w:szCs w:val="30"/>
        </w:rPr>
        <w:t>8</w:t>
      </w:r>
      <w:r w:rsidR="00B143EC">
        <w:rPr>
          <w:rFonts w:ascii="Angsana New" w:hAnsi="Angsana New"/>
          <w:sz w:val="30"/>
          <w:szCs w:val="30"/>
        </w:rPr>
        <w:t xml:space="preserve"> </w:t>
      </w:r>
      <w:r w:rsidR="00B143EC">
        <w:rPr>
          <w:rFonts w:ascii="Angsana New" w:hAnsi="Angsana New" w:hint="cs"/>
          <w:sz w:val="30"/>
          <w:szCs w:val="30"/>
          <w:cs/>
        </w:rPr>
        <w:t>สิงหาคม</w:t>
      </w:r>
      <w:r w:rsidR="00F0639A">
        <w:rPr>
          <w:rFonts w:ascii="Angsana New" w:hAnsi="Angsana New"/>
          <w:sz w:val="30"/>
          <w:szCs w:val="30"/>
        </w:rPr>
        <w:t xml:space="preserve"> 256</w:t>
      </w:r>
      <w:r w:rsidR="00C248B9">
        <w:rPr>
          <w:rFonts w:ascii="Angsana New" w:hAnsi="Angsana New"/>
          <w:sz w:val="30"/>
          <w:szCs w:val="30"/>
        </w:rPr>
        <w:t>5</w:t>
      </w:r>
    </w:p>
    <w:p w14:paraId="1307C1FA" w14:textId="77777777" w:rsidR="00E66B73" w:rsidRPr="003F5E1A" w:rsidRDefault="00E66B73" w:rsidP="003F5E1A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33B2A97" w14:textId="4C2AF1D1" w:rsidR="00E66B73" w:rsidRPr="00CE458C" w:rsidRDefault="00F54BC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3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3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3F5E1A" w:rsidRDefault="001001BD" w:rsidP="003F5E1A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15EC7748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7C76AA">
        <w:rPr>
          <w:rFonts w:ascii="Angsana New" w:hAnsi="Angsana New"/>
          <w:sz w:val="30"/>
          <w:szCs w:val="30"/>
        </w:rPr>
        <w:br/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>
        <w:rPr>
          <w:rFonts w:ascii="Angsana New" w:hAnsi="Angsana New"/>
          <w:spacing w:val="-6"/>
          <w:sz w:val="30"/>
          <w:szCs w:val="30"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C76AA">
        <w:rPr>
          <w:rFonts w:ascii="Angsana New" w:hAnsi="Angsana New"/>
          <w:sz w:val="30"/>
          <w:szCs w:val="30"/>
        </w:rPr>
        <w:br/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C248B9">
        <w:rPr>
          <w:rFonts w:ascii="Angsana New" w:hAnsi="Angsana New"/>
          <w:sz w:val="30"/>
          <w:szCs w:val="30"/>
        </w:rPr>
        <w:t>4</w:t>
      </w:r>
    </w:p>
    <w:p w14:paraId="7668B4FB" w14:textId="398422FC" w:rsidR="00F82A24" w:rsidRPr="003F5E1A" w:rsidRDefault="00F82A24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F576443" w14:textId="0D2AC7CE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C248B9">
        <w:rPr>
          <w:rFonts w:ascii="Angsana New" w:hAnsi="Angsana New"/>
          <w:spacing w:val="-6"/>
          <w:sz w:val="30"/>
          <w:szCs w:val="30"/>
        </w:rPr>
        <w:t>4</w:t>
      </w:r>
    </w:p>
    <w:p w14:paraId="606C9247" w14:textId="77777777" w:rsidR="002A15EB" w:rsidRPr="003F5E1A" w:rsidRDefault="002A15EB" w:rsidP="003F5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40348E00" w14:textId="1802892E" w:rsidR="00E66B73" w:rsidRPr="00CE458C" w:rsidRDefault="00C77BB1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EA5BCA" w14:textId="1C690AD7" w:rsidR="00473F9B" w:rsidRPr="002C6F3A" w:rsidRDefault="00473F9B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14:paraId="51F565C5" w14:textId="77777777" w:rsidTr="007C76AA">
        <w:trPr>
          <w:trHeight w:hRule="exact" w:val="374"/>
          <w:tblHeader/>
        </w:trPr>
        <w:tc>
          <w:tcPr>
            <w:tcW w:w="4140" w:type="dxa"/>
          </w:tcPr>
          <w:p w14:paraId="16CFF834" w14:textId="01FC7EAE" w:rsidR="006F5CC8" w:rsidRPr="006B2B25" w:rsidRDefault="00982E1C" w:rsidP="007C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43718FA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14:paraId="6A55A358" w14:textId="77777777" w:rsidTr="007C76AA">
        <w:trPr>
          <w:trHeight w:hRule="exact" w:val="374"/>
          <w:tblHeader/>
        </w:trPr>
        <w:tc>
          <w:tcPr>
            <w:tcW w:w="4140" w:type="dxa"/>
          </w:tcPr>
          <w:p w14:paraId="4E4E1A4C" w14:textId="21E14CD9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52F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14:paraId="2553A662" w14:textId="56CF2F96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48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1522D01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660ACAEF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48B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98984F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058D0F2D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48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B8516A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C36B1" w14:textId="77777777" w:rsidR="006F5CC8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48B9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5BC331AD" w14:textId="759D00FF" w:rsidR="00C248B9" w:rsidRPr="006B2B25" w:rsidRDefault="00C248B9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8" w:rsidRPr="00B43BC0" w14:paraId="70981890" w14:textId="77777777" w:rsidTr="007C76AA">
        <w:trPr>
          <w:tblHeader/>
        </w:trPr>
        <w:tc>
          <w:tcPr>
            <w:tcW w:w="4140" w:type="dxa"/>
          </w:tcPr>
          <w:p w14:paraId="72685D94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14:paraId="756D98C1" w14:textId="77777777" w:rsidTr="007C76AA">
        <w:tc>
          <w:tcPr>
            <w:tcW w:w="4140" w:type="dxa"/>
          </w:tcPr>
          <w:p w14:paraId="15F34540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8B9" w:rsidRPr="00B43BC0" w14:paraId="6191572C" w14:textId="77777777" w:rsidTr="007C76AA">
        <w:tc>
          <w:tcPr>
            <w:tcW w:w="4140" w:type="dxa"/>
          </w:tcPr>
          <w:p w14:paraId="088A2AB0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7945E1B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62730667" w:rsidR="00C248B9" w:rsidRPr="008E362A" w:rsidRDefault="006502FD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502FD">
              <w:rPr>
                <w:rFonts w:ascii="Angsana New" w:hAnsi="Angsana New"/>
                <w:sz w:val="30"/>
                <w:szCs w:val="30"/>
              </w:rPr>
              <w:t>235,384</w:t>
            </w:r>
          </w:p>
        </w:tc>
        <w:tc>
          <w:tcPr>
            <w:tcW w:w="270" w:type="dxa"/>
          </w:tcPr>
          <w:p w14:paraId="06CB314A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3C50C85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200,177</w:t>
            </w:r>
          </w:p>
        </w:tc>
      </w:tr>
      <w:tr w:rsidR="00C248B9" w:rsidRPr="00B43BC0" w14:paraId="195E7B50" w14:textId="77777777" w:rsidTr="007C76AA">
        <w:tc>
          <w:tcPr>
            <w:tcW w:w="4140" w:type="dxa"/>
          </w:tcPr>
          <w:p w14:paraId="1FCA28EC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2990BBD4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082828B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D6CFC3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D2755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ACA44" w14:textId="5EAE7858" w:rsidR="00C248B9" w:rsidRPr="008E362A" w:rsidRDefault="006502FD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502FD"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  <w:tc>
          <w:tcPr>
            <w:tcW w:w="270" w:type="dxa"/>
          </w:tcPr>
          <w:p w14:paraId="09FE32C7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EA5E0" w14:textId="7EF98C5D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3,223</w:t>
            </w:r>
          </w:p>
        </w:tc>
      </w:tr>
      <w:tr w:rsidR="00C248B9" w:rsidRPr="00B43BC0" w14:paraId="45F0DAF4" w14:textId="77777777" w:rsidTr="007C76AA">
        <w:tc>
          <w:tcPr>
            <w:tcW w:w="4140" w:type="dxa"/>
          </w:tcPr>
          <w:p w14:paraId="3B7C34E5" w14:textId="06243E74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70610FB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EC63438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4CE0351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1EC07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8ABD3" w14:textId="2009BD65" w:rsidR="00C248B9" w:rsidRPr="008E362A" w:rsidRDefault="00C75C94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2,176</w:t>
            </w:r>
          </w:p>
        </w:tc>
        <w:tc>
          <w:tcPr>
            <w:tcW w:w="270" w:type="dxa"/>
          </w:tcPr>
          <w:p w14:paraId="0AD48B0F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763EB" w14:textId="776E65AB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1,24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248B9" w:rsidRPr="00B43BC0" w14:paraId="5FEAF7E5" w14:textId="77777777" w:rsidTr="007C76AA">
        <w:tc>
          <w:tcPr>
            <w:tcW w:w="4140" w:type="dxa"/>
          </w:tcPr>
          <w:p w14:paraId="440C9F67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34C0750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6C15A30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AD99E9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65B82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1583A" w14:textId="25592A17" w:rsidR="00C248B9" w:rsidRPr="008E362A" w:rsidRDefault="008274C7" w:rsidP="0082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3,494</w:t>
            </w:r>
          </w:p>
        </w:tc>
        <w:tc>
          <w:tcPr>
            <w:tcW w:w="270" w:type="dxa"/>
          </w:tcPr>
          <w:p w14:paraId="20428649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6507F" w14:textId="539300BF" w:rsidR="00C248B9" w:rsidRPr="00C551BB" w:rsidRDefault="00C248B9" w:rsidP="0065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8B9" w:rsidRPr="00B43BC0" w14:paraId="096387D4" w14:textId="77777777" w:rsidTr="007C76AA">
        <w:tc>
          <w:tcPr>
            <w:tcW w:w="4140" w:type="dxa"/>
          </w:tcPr>
          <w:p w14:paraId="5434EB46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0D32C987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06A0580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61E7F4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C3735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ED59A" w14:textId="7E386EE8" w:rsidR="00C248B9" w:rsidRPr="008E362A" w:rsidRDefault="008274C7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2,</w:t>
            </w:r>
            <w:r w:rsidR="006D20FB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270" w:type="dxa"/>
          </w:tcPr>
          <w:p w14:paraId="46455DC5" w14:textId="77777777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B2CD3" w14:textId="467ED821" w:rsidR="00C248B9" w:rsidRPr="00C551BB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</w:tr>
      <w:tr w:rsidR="00FB1295" w:rsidRPr="00B43BC0" w14:paraId="6CB319FA" w14:textId="77777777" w:rsidTr="007C76AA">
        <w:tc>
          <w:tcPr>
            <w:tcW w:w="4140" w:type="dxa"/>
          </w:tcPr>
          <w:p w14:paraId="6A7948DF" w14:textId="29552BEE" w:rsidR="00FB1295" w:rsidRPr="00FB129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B12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49ED7026" w14:textId="42C01BD3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4F4332E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5C293B" w14:textId="5EF8404C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674C8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AE6EA" w14:textId="42762482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71D952B5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6D055" w14:textId="2EB53BED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295" w:rsidRPr="00B43BC0" w14:paraId="7C87B3B2" w14:textId="77777777" w:rsidTr="007C76AA">
        <w:tc>
          <w:tcPr>
            <w:tcW w:w="4140" w:type="dxa"/>
          </w:tcPr>
          <w:p w14:paraId="2DF88881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29979EE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4E77AB9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5BEE2F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7F42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7B5F5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C4D93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8C484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95" w:rsidRPr="00B43BC0" w14:paraId="35E141E1" w14:textId="77777777" w:rsidTr="007C76AA">
        <w:tc>
          <w:tcPr>
            <w:tcW w:w="4140" w:type="dxa"/>
          </w:tcPr>
          <w:p w14:paraId="006D2C95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14:paraId="7753F06C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A3B4416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AFF819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DDDCE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F217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E366B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A8D73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95" w:rsidRPr="00B43BC0" w14:paraId="10911C31" w14:textId="77777777" w:rsidTr="007C76AA">
        <w:tc>
          <w:tcPr>
            <w:tcW w:w="4140" w:type="dxa"/>
          </w:tcPr>
          <w:p w14:paraId="1DA92B0F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DE59B83" w14:textId="61675D7E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6,989</w:t>
            </w:r>
          </w:p>
        </w:tc>
        <w:tc>
          <w:tcPr>
            <w:tcW w:w="276" w:type="dxa"/>
          </w:tcPr>
          <w:p w14:paraId="6C8BF237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D80B1C" w14:textId="4281464F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24402"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  <w:tc>
          <w:tcPr>
            <w:tcW w:w="270" w:type="dxa"/>
          </w:tcPr>
          <w:p w14:paraId="2E2F1700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22F11" w14:textId="34D8E7C9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6,873</w:t>
            </w:r>
          </w:p>
        </w:tc>
        <w:tc>
          <w:tcPr>
            <w:tcW w:w="270" w:type="dxa"/>
          </w:tcPr>
          <w:p w14:paraId="062497BD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DEB1A" w14:textId="47FCB60D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</w:tr>
      <w:tr w:rsidR="00FB1295" w:rsidRPr="00B43BC0" w14:paraId="361482E7" w14:textId="77777777" w:rsidTr="007C76AA">
        <w:tc>
          <w:tcPr>
            <w:tcW w:w="4140" w:type="dxa"/>
          </w:tcPr>
          <w:p w14:paraId="29F32BD0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70E4A440" w14:textId="633E16D2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6" w:type="dxa"/>
          </w:tcPr>
          <w:p w14:paraId="0E7E155A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05D8F7" w14:textId="01D18102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24402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79614934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2490D" w14:textId="04BF247F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1DF946A0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725DD" w14:textId="02123951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FB1295" w:rsidRPr="00B43BC0" w14:paraId="78433838" w14:textId="77777777" w:rsidTr="007C76AA">
        <w:tc>
          <w:tcPr>
            <w:tcW w:w="4140" w:type="dxa"/>
          </w:tcPr>
          <w:p w14:paraId="233C6838" w14:textId="4C0B5F1F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5F76F27A" w14:textId="701B2B87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74C7">
              <w:rPr>
                <w:rFonts w:ascii="Angsana New" w:hAnsi="Angsana New"/>
                <w:sz w:val="30"/>
                <w:szCs w:val="30"/>
              </w:rPr>
              <w:t>,</w:t>
            </w:r>
            <w:r w:rsidRPr="008274C7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  <w:tc>
          <w:tcPr>
            <w:tcW w:w="276" w:type="dxa"/>
          </w:tcPr>
          <w:p w14:paraId="71410CC2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935188" w14:textId="1D36E55E" w:rsidR="00FB1295" w:rsidRPr="00D24402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BAD58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5C1C3" w14:textId="72C77F58" w:rsidR="00FB1295" w:rsidRPr="008274C7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74C7">
              <w:rPr>
                <w:rFonts w:ascii="Angsana New" w:hAnsi="Angsana New"/>
                <w:sz w:val="30"/>
                <w:szCs w:val="30"/>
              </w:rPr>
              <w:t>,</w:t>
            </w:r>
            <w:r w:rsidRPr="008274C7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  <w:tc>
          <w:tcPr>
            <w:tcW w:w="270" w:type="dxa"/>
          </w:tcPr>
          <w:p w14:paraId="458749E7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B0A9E" w14:textId="23E5F089" w:rsidR="00FB129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295" w:rsidRPr="00B43BC0" w14:paraId="789852A3" w14:textId="77777777" w:rsidTr="007C76AA">
        <w:tc>
          <w:tcPr>
            <w:tcW w:w="4140" w:type="dxa"/>
          </w:tcPr>
          <w:p w14:paraId="4BEE95E2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AF8E143" w14:textId="0EF4B094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6" w:type="dxa"/>
          </w:tcPr>
          <w:p w14:paraId="58E678DE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B7B8F6" w14:textId="338EFC54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24402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4F3F86D0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C469" w14:textId="0024349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1E32CABC" w14:textId="77777777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858EE" w14:textId="4090553F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FB1295" w:rsidRPr="000C6424" w14:paraId="052EFFCC" w14:textId="77777777" w:rsidTr="007C76AA">
        <w:tc>
          <w:tcPr>
            <w:tcW w:w="4140" w:type="dxa"/>
          </w:tcPr>
          <w:p w14:paraId="06A72F8E" w14:textId="77777777" w:rsidR="00FB1295" w:rsidRPr="000C6424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56D80345" w14:textId="7A36D3A2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34,459</w:t>
            </w:r>
          </w:p>
        </w:tc>
        <w:tc>
          <w:tcPr>
            <w:tcW w:w="276" w:type="dxa"/>
          </w:tcPr>
          <w:p w14:paraId="3802601C" w14:textId="77777777" w:rsidR="00FB1295" w:rsidRPr="000C6424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2DD72E" w14:textId="465F823A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23,929</w:t>
            </w:r>
          </w:p>
        </w:tc>
        <w:tc>
          <w:tcPr>
            <w:tcW w:w="270" w:type="dxa"/>
          </w:tcPr>
          <w:p w14:paraId="4FA4E4B7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714A1" w14:textId="066D0B77" w:rsidR="00FB1295" w:rsidRPr="008E362A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0F174A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D5192" w14:textId="69A24F26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295" w:rsidRPr="000C6424" w14:paraId="778B3EF1" w14:textId="77777777" w:rsidTr="007C76AA">
        <w:tc>
          <w:tcPr>
            <w:tcW w:w="4140" w:type="dxa"/>
          </w:tcPr>
          <w:p w14:paraId="4DD1A1E5" w14:textId="6B058EDE" w:rsidR="00FB129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74C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7E3CBFB4" w14:textId="4F777FA2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6" w:type="dxa"/>
          </w:tcPr>
          <w:p w14:paraId="7B9363B5" w14:textId="77777777" w:rsidR="00FB1295" w:rsidRPr="000C6424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6518C1" w14:textId="5DA2B2B3" w:rsidR="00FB129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383A6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417B" w14:textId="693627D3" w:rsidR="00FB1295" w:rsidRPr="008274C7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7730524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920C6" w14:textId="4F46BBC1" w:rsidR="00FB129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295" w:rsidRPr="00D504D5" w14:paraId="775AE3C7" w14:textId="77777777" w:rsidTr="007C76AA">
        <w:tc>
          <w:tcPr>
            <w:tcW w:w="4140" w:type="dxa"/>
          </w:tcPr>
          <w:p w14:paraId="7717D999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903AE07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D382EAA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630DB7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21D25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4CB10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F0E9C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062CC" w14:textId="77777777" w:rsidR="00FB1295" w:rsidRPr="00D504D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1295" w:rsidRPr="00B43BC0" w14:paraId="4090B0C9" w14:textId="77777777" w:rsidTr="007C76AA">
        <w:tc>
          <w:tcPr>
            <w:tcW w:w="4140" w:type="dxa"/>
          </w:tcPr>
          <w:p w14:paraId="74E147EB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95" w:rsidRPr="00B43BC0" w14:paraId="15E5C140" w14:textId="77777777" w:rsidTr="007C76AA">
        <w:tc>
          <w:tcPr>
            <w:tcW w:w="4140" w:type="dxa"/>
          </w:tcPr>
          <w:p w14:paraId="09DADC0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95" w:rsidRPr="00B43BC0" w14:paraId="6EB16323" w14:textId="77777777" w:rsidTr="007C76AA">
        <w:tc>
          <w:tcPr>
            <w:tcW w:w="4140" w:type="dxa"/>
          </w:tcPr>
          <w:p w14:paraId="2A336302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06A0465" w14:textId="576989EB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35,180</w:t>
            </w:r>
          </w:p>
        </w:tc>
        <w:tc>
          <w:tcPr>
            <w:tcW w:w="276" w:type="dxa"/>
          </w:tcPr>
          <w:p w14:paraId="4E3740C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DD576" w14:textId="655F1CDC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35,226</w:t>
            </w:r>
          </w:p>
        </w:tc>
        <w:tc>
          <w:tcPr>
            <w:tcW w:w="270" w:type="dxa"/>
          </w:tcPr>
          <w:p w14:paraId="65B2D34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1D19" w14:textId="6CABD739" w:rsidR="00FB1295" w:rsidRPr="002A60B6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A60B6">
              <w:rPr>
                <w:rFonts w:ascii="Angsana New" w:hAnsi="Angsana New"/>
                <w:sz w:val="30"/>
                <w:szCs w:val="30"/>
              </w:rPr>
              <w:t>16,05</w:t>
            </w:r>
            <w:r w:rsidR="00D578F5" w:rsidRPr="002A60B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A5FFA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E8782" w14:textId="6B1865A4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16,315</w:t>
            </w:r>
          </w:p>
        </w:tc>
      </w:tr>
      <w:tr w:rsidR="00FB1295" w:rsidRPr="00B43BC0" w14:paraId="0B82C165" w14:textId="77777777" w:rsidTr="007C76AA">
        <w:tc>
          <w:tcPr>
            <w:tcW w:w="4140" w:type="dxa"/>
          </w:tcPr>
          <w:p w14:paraId="2635188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5DFB7CD0" w14:textId="231060E2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  <w:tc>
          <w:tcPr>
            <w:tcW w:w="276" w:type="dxa"/>
          </w:tcPr>
          <w:p w14:paraId="13F01C1F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737B98" w14:textId="7D86B87B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270" w:type="dxa"/>
          </w:tcPr>
          <w:p w14:paraId="5259681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BD79B" w14:textId="055BBF55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270" w:type="dxa"/>
          </w:tcPr>
          <w:p w14:paraId="3A8B428E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514FC" w14:textId="7C47E1D6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FB1295" w:rsidRPr="00B43BC0" w14:paraId="77BC1B03" w14:textId="77777777" w:rsidTr="007C76AA">
        <w:tc>
          <w:tcPr>
            <w:tcW w:w="4140" w:type="dxa"/>
          </w:tcPr>
          <w:p w14:paraId="3241FBD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67FB4B" w14:textId="32BD841D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6" w:type="dxa"/>
          </w:tcPr>
          <w:p w14:paraId="382033F4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75EAF6" w14:textId="69E302EF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34C3B89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8DF8F6" w14:textId="4C85CF9A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14:paraId="0894C95E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DC003" w14:textId="2D5B65D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B51AB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B1295" w:rsidRPr="00B43BC0" w14:paraId="07ADFDEE" w14:textId="77777777" w:rsidTr="007C76AA">
        <w:tc>
          <w:tcPr>
            <w:tcW w:w="4140" w:type="dxa"/>
          </w:tcPr>
          <w:p w14:paraId="06653FD3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54E2D55" w14:textId="5B8726B5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7FBB">
              <w:rPr>
                <w:rFonts w:ascii="Angsana New" w:hAnsi="Angsana New"/>
                <w:b/>
                <w:bCs/>
                <w:sz w:val="30"/>
                <w:szCs w:val="30"/>
              </w:rPr>
              <w:t>37,817</w:t>
            </w:r>
          </w:p>
        </w:tc>
        <w:tc>
          <w:tcPr>
            <w:tcW w:w="276" w:type="dxa"/>
          </w:tcPr>
          <w:p w14:paraId="532E121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9799C4E" w14:textId="736F89C2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37,666</w:t>
            </w:r>
          </w:p>
        </w:tc>
        <w:tc>
          <w:tcPr>
            <w:tcW w:w="270" w:type="dxa"/>
          </w:tcPr>
          <w:p w14:paraId="396E37E6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34B0B" w14:textId="328E8C54" w:rsidR="00FB1295" w:rsidRPr="007134BE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4C7">
              <w:rPr>
                <w:rFonts w:ascii="Angsana New" w:hAnsi="Angsana New"/>
                <w:b/>
                <w:bCs/>
                <w:sz w:val="30"/>
                <w:szCs w:val="30"/>
              </w:rPr>
              <w:t>17,525</w:t>
            </w:r>
          </w:p>
        </w:tc>
        <w:tc>
          <w:tcPr>
            <w:tcW w:w="270" w:type="dxa"/>
          </w:tcPr>
          <w:p w14:paraId="0042D2B2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99A725" w14:textId="1B3E9D0A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17,376</w:t>
            </w:r>
          </w:p>
        </w:tc>
      </w:tr>
      <w:tr w:rsidR="00FB1295" w:rsidRPr="00B43BC0" w14:paraId="36F6C86D" w14:textId="77777777" w:rsidTr="007C76AA">
        <w:tc>
          <w:tcPr>
            <w:tcW w:w="4140" w:type="dxa"/>
          </w:tcPr>
          <w:p w14:paraId="04846CEE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753949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C79470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A73C14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87EE4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8D06F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129D5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EC5CB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95" w:rsidRPr="00B43BC0" w14:paraId="307D00BE" w14:textId="77777777" w:rsidTr="007C76AA">
        <w:tc>
          <w:tcPr>
            <w:tcW w:w="4140" w:type="dxa"/>
          </w:tcPr>
          <w:p w14:paraId="38F339E6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295" w:rsidRPr="00B43BC0" w14:paraId="3ECAFC47" w14:textId="77777777" w:rsidTr="007C76AA">
        <w:tc>
          <w:tcPr>
            <w:tcW w:w="4140" w:type="dxa"/>
          </w:tcPr>
          <w:p w14:paraId="46925483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6C0F71C" w14:textId="3356B5BA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38,264</w:t>
            </w:r>
          </w:p>
        </w:tc>
        <w:tc>
          <w:tcPr>
            <w:tcW w:w="276" w:type="dxa"/>
          </w:tcPr>
          <w:p w14:paraId="63D4DEF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666C0711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26,913</w:t>
            </w:r>
          </w:p>
        </w:tc>
        <w:tc>
          <w:tcPr>
            <w:tcW w:w="270" w:type="dxa"/>
          </w:tcPr>
          <w:p w14:paraId="3116421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45C2D5D0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9,786</w:t>
            </w:r>
          </w:p>
        </w:tc>
        <w:tc>
          <w:tcPr>
            <w:tcW w:w="270" w:type="dxa"/>
          </w:tcPr>
          <w:p w14:paraId="335C432C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4CC9853D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6,767</w:t>
            </w:r>
          </w:p>
        </w:tc>
      </w:tr>
      <w:tr w:rsidR="00FB1295" w:rsidRPr="00B43BC0" w14:paraId="5C4C4AAC" w14:textId="77777777" w:rsidTr="007C76AA">
        <w:tc>
          <w:tcPr>
            <w:tcW w:w="4140" w:type="dxa"/>
          </w:tcPr>
          <w:p w14:paraId="0C3D03F1" w14:textId="77777777" w:rsidR="00FB1295" w:rsidRPr="001D4C5F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1BCCE75B" w14:textId="023227E4" w:rsidR="00FB1295" w:rsidRDefault="009B7FBB" w:rsidP="009B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ED44762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C32C5A" w14:textId="20DC7490" w:rsidR="00FB1295" w:rsidRPr="008E362A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0" w:type="dxa"/>
          </w:tcPr>
          <w:p w14:paraId="6A8969E9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0FB18" w14:textId="725A6182" w:rsidR="00FB129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D8D55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39F8A" w14:textId="0330F8C7" w:rsidR="00FB1295" w:rsidRPr="008E362A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</w:tr>
      <w:tr w:rsidR="00FB1295" w:rsidRPr="00B43BC0" w14:paraId="5BFB5682" w14:textId="77777777" w:rsidTr="007C76AA">
        <w:tc>
          <w:tcPr>
            <w:tcW w:w="4140" w:type="dxa"/>
          </w:tcPr>
          <w:p w14:paraId="75D984A5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34C297D1" w14:textId="18262862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5,347</w:t>
            </w:r>
          </w:p>
        </w:tc>
        <w:tc>
          <w:tcPr>
            <w:tcW w:w="276" w:type="dxa"/>
          </w:tcPr>
          <w:p w14:paraId="2846F9BB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73561" w14:textId="2A763871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270" w:type="dxa"/>
          </w:tcPr>
          <w:p w14:paraId="51F797CA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6FA26" w14:textId="752D9FDA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74E82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AEBC" w14:textId="7A809941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1295" w:rsidRPr="00B43BC0" w14:paraId="24D966C8" w14:textId="77777777" w:rsidTr="007C76AA">
        <w:tc>
          <w:tcPr>
            <w:tcW w:w="4140" w:type="dxa"/>
          </w:tcPr>
          <w:p w14:paraId="5432AEF0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376E14BD" w14:textId="3B9EA8A0" w:rsidR="00FB1295" w:rsidRPr="00CC6365" w:rsidRDefault="009B7FBB" w:rsidP="009B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6,465</w:t>
            </w:r>
          </w:p>
        </w:tc>
        <w:tc>
          <w:tcPr>
            <w:tcW w:w="276" w:type="dxa"/>
          </w:tcPr>
          <w:p w14:paraId="151E718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F6EE5C" w14:textId="4356E4FB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3,569</w:t>
            </w:r>
          </w:p>
        </w:tc>
        <w:tc>
          <w:tcPr>
            <w:tcW w:w="270" w:type="dxa"/>
          </w:tcPr>
          <w:p w14:paraId="5B232BD7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5D0F0" w14:textId="742CC926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2,698</w:t>
            </w:r>
          </w:p>
        </w:tc>
        <w:tc>
          <w:tcPr>
            <w:tcW w:w="270" w:type="dxa"/>
          </w:tcPr>
          <w:p w14:paraId="4A3D6E5D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C445" w14:textId="18303FD6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</w:tr>
      <w:tr w:rsidR="00FB1295" w:rsidRPr="00B43BC0" w14:paraId="6C9D51D7" w14:textId="77777777" w:rsidTr="007C76AA">
        <w:tc>
          <w:tcPr>
            <w:tcW w:w="4140" w:type="dxa"/>
          </w:tcPr>
          <w:p w14:paraId="4348C6B8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59FC664C" w14:textId="0C5B1113" w:rsidR="00FB1295" w:rsidRPr="00CC6365" w:rsidRDefault="009B7FBB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5,</w:t>
            </w:r>
            <w:r w:rsidR="00C116B8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76" w:type="dxa"/>
          </w:tcPr>
          <w:p w14:paraId="42ED4933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1E1055" w14:textId="195DF097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A5C5E">
              <w:rPr>
                <w:rFonts w:ascii="Angsana New" w:hAnsi="Angsana New"/>
                <w:sz w:val="30"/>
                <w:szCs w:val="30"/>
              </w:rPr>
              <w:t>6,481</w:t>
            </w:r>
          </w:p>
        </w:tc>
        <w:tc>
          <w:tcPr>
            <w:tcW w:w="270" w:type="dxa"/>
          </w:tcPr>
          <w:p w14:paraId="30654873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926C4" w14:textId="6B4E2096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270" w:type="dxa"/>
          </w:tcPr>
          <w:p w14:paraId="6670EF83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16B47" w14:textId="3D03DDA1" w:rsidR="00FB1295" w:rsidRPr="00CC636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3,893</w:t>
            </w:r>
          </w:p>
        </w:tc>
      </w:tr>
      <w:tr w:rsidR="00FB1295" w:rsidRPr="00B43BC0" w14:paraId="1D87EC89" w14:textId="77777777" w:rsidTr="007C76AA">
        <w:tc>
          <w:tcPr>
            <w:tcW w:w="4140" w:type="dxa"/>
          </w:tcPr>
          <w:p w14:paraId="6A599725" w14:textId="77777777" w:rsidR="00FB1295" w:rsidRPr="001D4C5F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A0851F8" w14:textId="38619325" w:rsidR="00FB1295" w:rsidRDefault="00FC0CAA" w:rsidP="009B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FC0CAA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6" w:type="dxa"/>
          </w:tcPr>
          <w:p w14:paraId="7C3D3D4E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65CB9A" w14:textId="0C74EA3E" w:rsidR="00FB1295" w:rsidRPr="008E362A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0ACEF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72C6F" w14:textId="13F2AEAD" w:rsidR="00FB1295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14:paraId="5BB06F78" w14:textId="77777777" w:rsidR="00FB1295" w:rsidRPr="00C551BB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143EF" w14:textId="17EA354E" w:rsidR="00FB1295" w:rsidRPr="008E362A" w:rsidRDefault="00FB1295" w:rsidP="00FB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37F" w:rsidRPr="00B43BC0" w14:paraId="22018C57" w14:textId="77777777" w:rsidTr="00C32A17">
        <w:trPr>
          <w:trHeight w:val="299"/>
        </w:trPr>
        <w:tc>
          <w:tcPr>
            <w:tcW w:w="4140" w:type="dxa"/>
          </w:tcPr>
          <w:p w14:paraId="57457234" w14:textId="3B9A4CE0" w:rsidR="002A337F" w:rsidRDefault="002A337F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37F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3" w:type="dxa"/>
          </w:tcPr>
          <w:p w14:paraId="1E3B20F1" w14:textId="3709E612" w:rsidR="002A337F" w:rsidRPr="004D02C1" w:rsidRDefault="00C75C94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5C94">
              <w:rPr>
                <w:rFonts w:ascii="Angsana New" w:hAnsi="Angsana New"/>
                <w:sz w:val="30"/>
                <w:szCs w:val="30"/>
              </w:rPr>
              <w:t>2,535</w:t>
            </w:r>
          </w:p>
        </w:tc>
        <w:tc>
          <w:tcPr>
            <w:tcW w:w="276" w:type="dxa"/>
          </w:tcPr>
          <w:p w14:paraId="5D6B6E2E" w14:textId="77777777" w:rsidR="002A337F" w:rsidRPr="00C551BB" w:rsidRDefault="002A337F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6EB020" w14:textId="4568D840" w:rsidR="002A337F" w:rsidRPr="002A337F" w:rsidRDefault="004D02C1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5C94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270" w:type="dxa"/>
          </w:tcPr>
          <w:p w14:paraId="1A67BE87" w14:textId="77777777" w:rsidR="002A337F" w:rsidRPr="00C551BB" w:rsidRDefault="002A337F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5011C" w14:textId="286A0FCE" w:rsidR="002A337F" w:rsidRPr="008274C7" w:rsidRDefault="002A337F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84E42" w14:textId="77777777" w:rsidR="002A337F" w:rsidRPr="00C551BB" w:rsidRDefault="002A337F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F37EF" w14:textId="06AFEAA2" w:rsidR="002A337F" w:rsidRDefault="002A337F" w:rsidP="002A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BAF3DE" w14:textId="77777777" w:rsidR="00791DA0" w:rsidRDefault="00791DA0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F8D603A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1DB830" w14:textId="090B0B44" w:rsidR="00355993" w:rsidRPr="006F5CC8" w:rsidRDefault="00355993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3052">
        <w:rPr>
          <w:rFonts w:ascii="Angsana New" w:hAnsi="Angsana New"/>
          <w:sz w:val="30"/>
          <w:szCs w:val="30"/>
        </w:rPr>
        <w:t xml:space="preserve">30 </w:t>
      </w:r>
      <w:r w:rsidR="006F5CC8">
        <w:rPr>
          <w:rFonts w:ascii="Angsana New" w:hAnsi="Angsana New" w:hint="cs"/>
          <w:sz w:val="30"/>
          <w:szCs w:val="30"/>
          <w:cs/>
        </w:rPr>
        <w:t>มิถุนายน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C248B9">
        <w:rPr>
          <w:rFonts w:ascii="Angsana New" w:hAnsi="Angsana New"/>
          <w:sz w:val="30"/>
          <w:szCs w:val="30"/>
        </w:rPr>
        <w:t>5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</w:t>
      </w:r>
      <w:r w:rsidR="002B3052">
        <w:rPr>
          <w:rFonts w:ascii="Angsana New" w:hAnsi="Angsana New"/>
          <w:sz w:val="30"/>
          <w:szCs w:val="30"/>
        </w:rPr>
        <w:t xml:space="preserve">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C248B9">
        <w:rPr>
          <w:rFonts w:ascii="Angsana New" w:hAnsi="Angsana New"/>
          <w:sz w:val="30"/>
          <w:szCs w:val="30"/>
        </w:rPr>
        <w:t>4</w:t>
      </w:r>
      <w:r w:rsidR="002B3052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14:paraId="602FBABE" w14:textId="77777777" w:rsidR="005B2070" w:rsidRPr="002E71EA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5B2070" w:rsidRPr="00E705B3" w14:paraId="3691AAA3" w14:textId="77777777" w:rsidTr="00316252">
        <w:trPr>
          <w:tblHeader/>
        </w:trPr>
        <w:tc>
          <w:tcPr>
            <w:tcW w:w="3600" w:type="dxa"/>
          </w:tcPr>
          <w:p w14:paraId="221BE96D" w14:textId="2474F93D"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3D6C00F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2C18A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1917868E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252" w:rsidRPr="00E705B3" w14:paraId="532861F0" w14:textId="77777777" w:rsidTr="00316252">
        <w:trPr>
          <w:tblHeader/>
        </w:trPr>
        <w:tc>
          <w:tcPr>
            <w:tcW w:w="3600" w:type="dxa"/>
          </w:tcPr>
          <w:p w14:paraId="0D4C0546" w14:textId="77777777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30654" w14:textId="219BCDD5" w:rsidR="00316252" w:rsidRP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2FC68B53" w14:textId="77777777" w:rsidR="00316252" w:rsidRP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DBBB94" w14:textId="7B078A3D" w:rsidR="00316252" w:rsidRP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EB80117" w14:textId="77777777" w:rsidR="00316252" w:rsidRP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0ED7F2" w14:textId="5A2BBC77" w:rsidR="00316252" w:rsidRP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87F6435" w14:textId="77777777" w:rsidR="00316252" w:rsidRP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44ADA" w14:textId="5CD338E6" w:rsidR="00316252" w:rsidRP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6252" w:rsidRPr="00E705B3" w14:paraId="7B67831C" w14:textId="77777777" w:rsidTr="0092254B">
        <w:trPr>
          <w:tblHeader/>
        </w:trPr>
        <w:tc>
          <w:tcPr>
            <w:tcW w:w="3600" w:type="dxa"/>
          </w:tcPr>
          <w:p w14:paraId="4F421EBC" w14:textId="77777777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1F760" w14:textId="70D99A9D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7E9BF8FC" w14:textId="77777777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ABD6F4" w14:textId="0B4CE6C6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B622EC7" w14:textId="77777777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20A93D7F" w14:textId="013FB22D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17A8E344" w14:textId="77777777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5236F09" w14:textId="21BD32DB" w:rsidR="00316252" w:rsidRPr="00E705B3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248B9" w:rsidRPr="00E705B3" w14:paraId="7525F1C6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600" w:type="dxa"/>
          </w:tcPr>
          <w:p w14:paraId="4D1DB704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802F963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05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248B9" w:rsidRPr="00E705B3" w14:paraId="73C10230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</w:tcPr>
          <w:p w14:paraId="50B74779" w14:textId="46E6EF3E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CBD2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F5B7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80D0C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E668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8B9" w:rsidRPr="00E705B3" w14:paraId="7C4F5A6D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D927" w14:textId="28EDD50B" w:rsidR="00C248B9" w:rsidRPr="00E705B3" w:rsidRDefault="009B7FBB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BC7C" w14:textId="5814DB32" w:rsidR="00C248B9" w:rsidRPr="00E705B3" w:rsidRDefault="00C248B9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AE8B" w14:textId="12B93893" w:rsidR="00C248B9" w:rsidRPr="00E705B3" w:rsidRDefault="008274C7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149,249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2DD0" w14:textId="6C2D0B90" w:rsidR="00C248B9" w:rsidRPr="00E705B3" w:rsidRDefault="00C248B9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144,757</w:t>
            </w:r>
          </w:p>
        </w:tc>
      </w:tr>
      <w:tr w:rsidR="00C248B9" w:rsidRPr="00E705B3" w14:paraId="2A27ECC6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4D0DF3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CA9E" w14:textId="25E42D82" w:rsidR="00C248B9" w:rsidRPr="00E705B3" w:rsidRDefault="009B7FBB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4,963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5D0BD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A51F" w14:textId="3329FB03" w:rsidR="00C248B9" w:rsidRPr="00E705B3" w:rsidRDefault="00C248B9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4C7486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EFF7C" w14:textId="1EAF27C2" w:rsidR="00C248B9" w:rsidRPr="00E705B3" w:rsidRDefault="008274C7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4,940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C2AD5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812" w14:textId="17218E93" w:rsidR="00C248B9" w:rsidRPr="00E705B3" w:rsidRDefault="00C248B9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</w:tr>
      <w:tr w:rsidR="00C248B9" w:rsidRPr="00E705B3" w14:paraId="5546E549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B3206D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CDC9" w14:textId="0952D4DC" w:rsidR="00C248B9" w:rsidRPr="00E705B3" w:rsidRDefault="001C7D30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30">
              <w:rPr>
                <w:rFonts w:ascii="Angsana New" w:hAnsi="Angsana New"/>
                <w:sz w:val="30"/>
                <w:szCs w:val="30"/>
              </w:rPr>
              <w:t>41,554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B69035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0237" w14:textId="6C8F6081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28,291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ACE454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3704" w14:textId="522371D5" w:rsidR="00C248B9" w:rsidRPr="00E705B3" w:rsidRDefault="008274C7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4C7">
              <w:rPr>
                <w:rFonts w:ascii="Angsana New" w:hAnsi="Angsana New"/>
                <w:sz w:val="30"/>
                <w:szCs w:val="30"/>
              </w:rPr>
              <w:t>4,709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B7FC0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C6C8" w14:textId="7D67493B" w:rsidR="00C248B9" w:rsidRPr="00E705B3" w:rsidRDefault="00C248B9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15,082</w:t>
            </w:r>
          </w:p>
        </w:tc>
      </w:tr>
      <w:tr w:rsidR="00C248B9" w:rsidRPr="00104961" w14:paraId="063BE81E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bottom w:val="nil"/>
            </w:tcBorders>
          </w:tcPr>
          <w:p w14:paraId="1BD6FA50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D8BE8" w14:textId="6F55044B" w:rsidR="00C248B9" w:rsidRPr="00E705B3" w:rsidRDefault="001C7D30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D30">
              <w:rPr>
                <w:rFonts w:ascii="Angsana New" w:hAnsi="Angsana New"/>
                <w:b/>
                <w:bCs/>
                <w:sz w:val="30"/>
                <w:szCs w:val="30"/>
              </w:rPr>
              <w:t>46,517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D09A4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18F" w14:textId="53761A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33,888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ADC1A4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A907D" w14:textId="6C2BC1B8" w:rsidR="00C248B9" w:rsidRPr="00E705B3" w:rsidRDefault="008274C7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4C7">
              <w:rPr>
                <w:rFonts w:ascii="Angsana New" w:hAnsi="Angsana New"/>
                <w:b/>
                <w:bCs/>
                <w:sz w:val="30"/>
                <w:szCs w:val="30"/>
              </w:rPr>
              <w:t>158,898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B5D211" w14:textId="77777777" w:rsidR="00C248B9" w:rsidRPr="00E705B3" w:rsidRDefault="00C248B9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8BB07" w14:textId="7E716699" w:rsidR="00C248B9" w:rsidRPr="00CB48C9" w:rsidRDefault="00C248B9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165,436</w:t>
            </w:r>
          </w:p>
        </w:tc>
      </w:tr>
      <w:tr w:rsidR="007B444D" w:rsidRPr="002E7868" w14:paraId="48E3F89A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bottom w:val="nil"/>
            </w:tcBorders>
          </w:tcPr>
          <w:p w14:paraId="531C07D2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4D88E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4B48D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1F4D87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EE18BE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83606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D478B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E5E48" w14:textId="77777777" w:rsidR="002E7868" w:rsidRPr="002E7868" w:rsidRDefault="002E7868" w:rsidP="00C2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705B3" w:rsidRPr="00104961" w14:paraId="52CA38D6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bottom w:val="nil"/>
            </w:tcBorders>
          </w:tcPr>
          <w:p w14:paraId="2BF33396" w14:textId="32364CAB" w:rsidR="00E705B3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D6FD" w14:textId="77777777" w:rsidR="00E705B3" w:rsidRPr="00CB48C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A650D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E385F4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96C080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C6B1" w14:textId="77777777" w:rsidR="00E705B3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CA461F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F0FA96" w14:textId="77777777" w:rsidR="00E705B3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4DC" w:rsidRPr="00104961" w14:paraId="75AC67C1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87F89B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30CC" w14:textId="2A72A329" w:rsidR="00C404DC" w:rsidRPr="00CB48C9" w:rsidRDefault="009B7FBB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B1B776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D7E9EE" w14:textId="7DDE4AAE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3634E9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CC9A" w14:textId="7DE384F7" w:rsidR="00C404DC" w:rsidRPr="00CC6365" w:rsidRDefault="00986584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584">
              <w:rPr>
                <w:rFonts w:ascii="Angsana New" w:hAnsi="Angsana New"/>
                <w:sz w:val="30"/>
                <w:szCs w:val="30"/>
              </w:rPr>
              <w:t>3,912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DF062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2BC189" w14:textId="684E9F26" w:rsidR="00C404DC" w:rsidRPr="00FE6229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4DC" w:rsidRPr="00104961" w14:paraId="3D7E96ED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153FC9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CF8C8" w14:textId="430104A2" w:rsidR="00C404DC" w:rsidRPr="00CC6365" w:rsidRDefault="00FC0CAA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B7FBB" w:rsidRPr="009B7F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0E6C0" w14:textId="77777777" w:rsidR="00C404DC" w:rsidRPr="00FE6229" w:rsidRDefault="00C404DC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12246" w14:textId="53E3EA83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D22FD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CBF0E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A5DF1" w14:textId="5E30A214" w:rsidR="00C404DC" w:rsidRPr="00CC6365" w:rsidRDefault="00986584" w:rsidP="00044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584">
              <w:rPr>
                <w:rFonts w:ascii="Angsana New" w:hAnsi="Angsana New"/>
                <w:sz w:val="30"/>
                <w:szCs w:val="30"/>
              </w:rPr>
              <w:t>1,679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82C8EE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33F42" w14:textId="2B3C5264" w:rsidR="00C404DC" w:rsidRPr="00FE6229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D22FD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C404DC" w:rsidRPr="00FE6229" w14:paraId="7C6D2460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D4AB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B8467" w14:textId="2A1A15B0" w:rsidR="00C404DC" w:rsidRPr="00CC6365" w:rsidRDefault="00FC0CAA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B7FBB" w:rsidRPr="009B7F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334CEB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AA39E" w14:textId="69A87808" w:rsidR="00C404DC" w:rsidRPr="00AC7E0B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2FD">
              <w:rPr>
                <w:rFonts w:ascii="Angsana New" w:hAnsi="Angsana New"/>
                <w:b/>
                <w:bCs/>
                <w:sz w:val="30"/>
                <w:szCs w:val="30"/>
              </w:rPr>
              <w:t>1,121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03D2D8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BC786B" w14:textId="79586844" w:rsidR="00C404DC" w:rsidRPr="00CC6365" w:rsidRDefault="00986584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6584">
              <w:rPr>
                <w:rFonts w:ascii="Angsana New" w:hAnsi="Angsana New"/>
                <w:b/>
                <w:bCs/>
                <w:sz w:val="30"/>
                <w:szCs w:val="30"/>
              </w:rPr>
              <w:t>5,591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647372" w14:textId="77777777" w:rsidR="00C404DC" w:rsidRPr="00FE6229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D9655" w14:textId="44319B26" w:rsidR="00C404DC" w:rsidRPr="00AC7E0B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2FD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</w:tr>
      <w:tr w:rsidR="002E7868" w:rsidRPr="002E7868" w14:paraId="4166A8FA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CDEEB3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081D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33E7D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012849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73616B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D2B19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B4722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84B028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C7F91" w:rsidRPr="00104961" w14:paraId="23275715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bottom w:val="nil"/>
            </w:tcBorders>
          </w:tcPr>
          <w:p w14:paraId="4B9266CF" w14:textId="7BB8F6C6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7C7F91" w:rsidRPr="00CC6365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7C7F9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7C7F9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4DC" w:rsidRPr="00104961" w14:paraId="6577CB0B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53031FC1" w:rsidR="00C404DC" w:rsidRPr="00CC6365" w:rsidRDefault="009B7FBB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85A270" w14:textId="7AD2034D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40C4A440" w:rsidR="00C404DC" w:rsidRPr="00104961" w:rsidRDefault="00986584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584">
              <w:rPr>
                <w:rFonts w:ascii="Angsana New" w:hAnsi="Angsana New"/>
                <w:sz w:val="30"/>
                <w:szCs w:val="30"/>
              </w:rPr>
              <w:t>4,490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7139A" w14:textId="5FBF2432" w:rsidR="00C404DC" w:rsidRPr="00D457A5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4,961</w:t>
            </w:r>
          </w:p>
        </w:tc>
      </w:tr>
      <w:tr w:rsidR="00C404DC" w:rsidRPr="00104961" w14:paraId="26BDBD05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64315127" w:rsidR="00C404DC" w:rsidRPr="00CC6365" w:rsidRDefault="009B7FBB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7FBB">
              <w:rPr>
                <w:rFonts w:ascii="Angsana New" w:hAnsi="Angsana New"/>
                <w:sz w:val="30"/>
                <w:szCs w:val="30"/>
              </w:rPr>
              <w:t>9,522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C404DC" w:rsidRPr="00104961" w:rsidRDefault="00C404DC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B887D4" w14:textId="65D5A691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4AD6476A" w:rsidR="00C404DC" w:rsidRPr="00104961" w:rsidRDefault="00986584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A57D1E" w14:textId="42DC816F" w:rsidR="00C404DC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4DC" w:rsidRPr="00104961" w14:paraId="5D4280CE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7B59F698" w:rsidR="00C404DC" w:rsidRPr="00CC6365" w:rsidRDefault="00FC0CAA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B7FBB" w:rsidRPr="009B7F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C404DC" w:rsidRPr="00104961" w:rsidRDefault="00C404DC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BD84D4" w14:textId="506403C8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6AD00ED7" w:rsidR="00C404DC" w:rsidRPr="00104961" w:rsidRDefault="00986584" w:rsidP="00AA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584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53E44" w14:textId="205E4F0D" w:rsidR="00C404DC" w:rsidRPr="00D457A5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C404DC" w:rsidRPr="00104961" w14:paraId="645CB4B6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bottom w:val="nil"/>
            </w:tcBorders>
          </w:tcPr>
          <w:p w14:paraId="5B545153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22D43B8C" w:rsidR="00C404DC" w:rsidRPr="00CC6365" w:rsidRDefault="009B7FBB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7FBB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FC0CAA">
              <w:rPr>
                <w:rFonts w:ascii="Angsana New" w:hAnsi="Angsana New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DDBBD" w14:textId="77777777" w:rsidR="00C404DC" w:rsidRPr="00104961" w:rsidRDefault="00C404DC" w:rsidP="00FC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C391B0" w14:textId="27F1FA35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B8F756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43C362E1" w:rsidR="00C404DC" w:rsidRPr="00104961" w:rsidRDefault="00AA7440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513F6" w14:textId="77777777" w:rsidR="00C404DC" w:rsidRPr="00104961" w:rsidRDefault="00C404DC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FB724C" w14:textId="5D0B6363" w:rsidR="00C404DC" w:rsidRPr="00EF43F6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6,218</w:t>
            </w:r>
          </w:p>
        </w:tc>
      </w:tr>
      <w:tr w:rsidR="002E7868" w:rsidRPr="002E7868" w14:paraId="00B04347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bottom w:val="nil"/>
            </w:tcBorders>
          </w:tcPr>
          <w:p w14:paraId="67AF2D13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611209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DBED6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58EC9DE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E33758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CF01CF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5500B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95C9AED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404DC" w:rsidRPr="00CE458C" w14:paraId="20C20FA6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951033" w14:textId="77777777" w:rsidR="00C404DC" w:rsidRPr="007C7F91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B3E55" w14:textId="77777777" w:rsidR="00C404D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31980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E5F614" w14:textId="77777777" w:rsidR="00C404D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280C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3127A" w14:textId="77777777" w:rsidR="00C404D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9C0C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276E5F" w14:textId="77777777" w:rsidR="00C404D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4DC" w:rsidRPr="00CE458C" w14:paraId="6358F18A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DF24AD" w14:textId="77777777" w:rsidR="00C404DC" w:rsidRPr="007C7F91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E4BA" w14:textId="29CBA8C0" w:rsidR="00C404DC" w:rsidRDefault="009B7FBB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E99249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9D9E69" w14:textId="77777777" w:rsidR="00C404D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FC35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63D4" w14:textId="3E8CDE62" w:rsidR="00C404DC" w:rsidRDefault="00986584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584">
              <w:rPr>
                <w:rFonts w:ascii="Angsana New" w:hAnsi="Angsana New"/>
                <w:sz w:val="30"/>
                <w:szCs w:val="30"/>
              </w:rPr>
              <w:t>27,510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AF67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C1F822" w14:textId="77777777" w:rsidR="00C404DC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404DC" w:rsidRPr="00CE458C" w14:paraId="16408C7F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371605" w14:textId="77777777" w:rsidR="00C404DC" w:rsidRPr="00104961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4A451" w14:textId="05A77932" w:rsidR="00C404DC" w:rsidRDefault="00BA7A9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A9C">
              <w:rPr>
                <w:rFonts w:ascii="Angsana New" w:hAnsi="Angsana New"/>
                <w:sz w:val="30"/>
                <w:szCs w:val="30"/>
              </w:rPr>
              <w:t>8,068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0A3D9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A8F4E" w14:textId="77777777" w:rsidR="00C404DC" w:rsidRDefault="00C404DC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4,676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6427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6E437" w14:textId="3D3C3343" w:rsidR="00C404DC" w:rsidRDefault="00986584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F239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26DF1" w14:textId="77777777" w:rsidR="00C404D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4DC" w:rsidRPr="00CE458C" w14:paraId="5C06B848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5AA4BA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6E3D13" w14:textId="6A6261F0" w:rsidR="00C404DC" w:rsidRPr="00CC6365" w:rsidRDefault="00BA7A9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A9C">
              <w:rPr>
                <w:rFonts w:ascii="Angsana New" w:hAnsi="Angsana New"/>
                <w:b/>
                <w:bCs/>
                <w:sz w:val="30"/>
                <w:szCs w:val="30"/>
              </w:rPr>
              <w:t>8,068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E303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6AD27" w14:textId="77777777" w:rsidR="00C404DC" w:rsidRPr="00444E00" w:rsidRDefault="00C404DC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4,676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7A73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2F59FC" w14:textId="5B81A1C9" w:rsidR="00C404DC" w:rsidRPr="00CE458C" w:rsidRDefault="00986584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6584">
              <w:rPr>
                <w:rFonts w:ascii="Angsana New" w:hAnsi="Angsana New"/>
                <w:b/>
                <w:bCs/>
                <w:sz w:val="30"/>
                <w:szCs w:val="30"/>
              </w:rPr>
              <w:t>27,510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C19C" w14:textId="77777777" w:rsidR="00C404DC" w:rsidRPr="00CE458C" w:rsidRDefault="00C404DC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F45D4" w14:textId="77777777" w:rsidR="00C404DC" w:rsidRPr="005311E6" w:rsidRDefault="00C404DC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2E7868" w:rsidRPr="002E7868" w14:paraId="05C24F18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A1023E" w14:textId="77777777" w:rsidR="002E7868" w:rsidRPr="002E7868" w:rsidRDefault="002E7868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FCF99" w14:textId="77777777" w:rsidR="002E7868" w:rsidRPr="002E7868" w:rsidRDefault="002E7868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C20EF" w14:textId="77777777" w:rsidR="002E7868" w:rsidRPr="002E7868" w:rsidRDefault="002E7868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85082" w14:textId="77777777" w:rsidR="002E7868" w:rsidRPr="002E7868" w:rsidRDefault="002E7868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6357" w14:textId="77777777" w:rsidR="002E7868" w:rsidRPr="002E7868" w:rsidRDefault="002E7868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30F1D3" w14:textId="77777777" w:rsidR="002E7868" w:rsidRPr="002E7868" w:rsidRDefault="002E7868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F0BD" w14:textId="77777777" w:rsidR="002E7868" w:rsidRPr="002E7868" w:rsidRDefault="002E7868" w:rsidP="001A5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54844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A01B5" w:rsidRPr="00CE458C" w14:paraId="4A3F634E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2A4DE0" w14:textId="087071D9" w:rsidR="00EA01B5" w:rsidRPr="007C7F9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4F28" w14:textId="77777777" w:rsidR="00EA01B5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BA7FD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289BC8" w14:textId="77777777" w:rsidR="00EA01B5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FB2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9E9" w14:textId="77777777" w:rsidR="00EA01B5" w:rsidRDefault="00EA01B5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AF5D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8555F5" w14:textId="77777777" w:rsidR="00EA01B5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1B5" w:rsidRPr="00CE458C" w14:paraId="477FD6F1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D1963A" w14:textId="68EC1E0A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D28AF" w14:textId="46D46BCD" w:rsidR="00EA01B5" w:rsidRPr="00CC6365" w:rsidRDefault="009B7FBB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FB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0CA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B7F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C0CAA">
              <w:rPr>
                <w:rFonts w:ascii="Angsana New" w:hAnsi="Angsana New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D8E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DD254" w14:textId="09B25B18" w:rsidR="00EA01B5" w:rsidRPr="00C404DC" w:rsidRDefault="00C404DC" w:rsidP="009A2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4DC">
              <w:rPr>
                <w:rFonts w:ascii="Angsana New" w:hAnsi="Angsana New"/>
                <w:b/>
                <w:bCs/>
                <w:sz w:val="30"/>
                <w:szCs w:val="30"/>
              </w:rPr>
              <w:t>10,966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003" w14:textId="77777777" w:rsidR="00EA01B5" w:rsidRPr="00C404D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F5893" w14:textId="1728830C" w:rsidR="00EA01B5" w:rsidRPr="00C404DC" w:rsidRDefault="00986584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F86A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7BB79" w14:textId="77777777" w:rsidR="00EA01B5" w:rsidRPr="005311E6" w:rsidRDefault="00EA01B5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E7868" w:rsidRPr="002E7868" w14:paraId="77DDD34D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DF8F4" w14:textId="77777777" w:rsidR="002E7868" w:rsidRPr="002E7868" w:rsidRDefault="002E7868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4870D" w14:textId="77777777" w:rsidR="002E7868" w:rsidRPr="002E7868" w:rsidRDefault="002E7868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D277" w14:textId="77777777" w:rsidR="002E7868" w:rsidRPr="002E7868" w:rsidRDefault="002E7868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D009C7" w14:textId="77777777" w:rsidR="002E7868" w:rsidRPr="002E7868" w:rsidRDefault="002E7868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FC60" w14:textId="77777777" w:rsidR="002E7868" w:rsidRPr="002E7868" w:rsidRDefault="002E7868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5A3B3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5E60B" w14:textId="77777777" w:rsidR="002E7868" w:rsidRPr="002E7868" w:rsidRDefault="002E7868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F70093" w14:textId="77777777" w:rsidR="002E7868" w:rsidRPr="002E7868" w:rsidRDefault="002E7868" w:rsidP="00C4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7868" w:rsidRPr="00CE458C" w14:paraId="61FF9FEA" w14:textId="77777777" w:rsidTr="001C7D3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0B8B5B" w14:textId="3CC01FE3" w:rsidR="002E7868" w:rsidRPr="002E7868" w:rsidRDefault="002E7868" w:rsidP="00D8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78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3162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DEFC3" w14:textId="77777777" w:rsidR="002E7868" w:rsidRPr="002E7868" w:rsidRDefault="002E7868" w:rsidP="002E7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CD2D" w14:textId="77777777" w:rsidR="002E7868" w:rsidRPr="002E7868" w:rsidRDefault="002E7868" w:rsidP="002E7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3202C" w14:textId="77777777" w:rsidR="002E7868" w:rsidRPr="002E7868" w:rsidRDefault="002E7868" w:rsidP="002E7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1640" w14:textId="77777777" w:rsidR="002E7868" w:rsidRPr="002E7868" w:rsidRDefault="002E7868" w:rsidP="00D8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035B2" w14:textId="77777777" w:rsidR="002E7868" w:rsidRPr="002E7868" w:rsidRDefault="002E7868" w:rsidP="00D8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BA18" w14:textId="77777777" w:rsidR="002E7868" w:rsidRPr="002E7868" w:rsidRDefault="002E7868" w:rsidP="00D8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7F42F" w14:textId="77777777" w:rsidR="002E7868" w:rsidRPr="002E7868" w:rsidRDefault="002E7868" w:rsidP="00D8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7D30" w:rsidRPr="00CE458C" w14:paraId="11759BF1" w14:textId="77777777" w:rsidTr="001C7D3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073EF8" w14:textId="194F4E2D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078FDA" w14:textId="4F60A975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D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7D47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A0F9E4" w14:textId="4A51C16C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D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654A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FD89F8" w14:textId="3D7636DC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D0E0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33FCCA" w14:textId="7B235B9A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C7D30" w:rsidRPr="001C7D30" w14:paraId="25458B8C" w14:textId="77777777" w:rsidTr="001C7D3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812681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F047E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499C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B0DED4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6048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767E6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AFCF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7A5617" w14:textId="77777777" w:rsidR="001C7D30" w:rsidRPr="001C7D30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1C7D30" w:rsidRPr="007E5ED7" w14:paraId="1E756E97" w14:textId="77777777" w:rsidTr="001C7D3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3E7540" w14:textId="3C123F84" w:rsidR="001C7D30" w:rsidRPr="002E7868" w:rsidRDefault="007E5ED7" w:rsidP="007E5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E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ภาระผูกพันรายจ่ายฝ่ายทุน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4D29F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E458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34E1DA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58E3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3DD7F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53397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091B9E" w14:textId="77777777" w:rsidR="001C7D30" w:rsidRPr="002E7868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7D30" w:rsidRPr="00CE458C" w14:paraId="215970AF" w14:textId="77777777" w:rsidTr="000E295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C321" w14:textId="586D81DC" w:rsidR="001C7D30" w:rsidRPr="002E7868" w:rsidRDefault="000E295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988AC6" w14:textId="378CEA09" w:rsidR="001C7D30" w:rsidRPr="00CC6365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BA34" w14:textId="77777777" w:rsidR="001C7D30" w:rsidRPr="00CE458C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C4226C" w14:textId="7AB2FCD0" w:rsidR="001C7D30" w:rsidRPr="00C404DC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978A8" w14:textId="77777777" w:rsidR="001C7D30" w:rsidRPr="00C404DC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467C68" w14:textId="1D5DF811" w:rsidR="001C7D30" w:rsidRPr="00C404DC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5E2D" w14:textId="77777777" w:rsidR="001C7D30" w:rsidRPr="00CE458C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6CA742" w14:textId="77777777" w:rsidR="001C7D30" w:rsidRPr="005311E6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C7D30" w:rsidRPr="009F559B" w14:paraId="2A3AC938" w14:textId="77777777" w:rsidTr="0031625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5B1474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C99FA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04FB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F7E016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69BD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11E8D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C51E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4FC4B9" w14:textId="77777777" w:rsidR="001C7D30" w:rsidRPr="009F559B" w:rsidRDefault="001C7D30" w:rsidP="001C7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</w:tbl>
    <w:p w14:paraId="780485F5" w14:textId="77777777" w:rsidR="001C7D30" w:rsidRDefault="001C7D30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0B193B" w14:textId="596E501E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5D39EB5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AF40C9" w14:textId="77777777" w:rsidR="004A6E17" w:rsidRPr="00267458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267458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สัญญาเช่าพื้นที่</w:t>
      </w:r>
    </w:p>
    <w:p w14:paraId="6855285F" w14:textId="77777777" w:rsidR="004A6E17" w:rsidRPr="00855B29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5FABE0C" w14:textId="77777777" w:rsidR="004A6E17" w:rsidRPr="00322621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322621">
        <w:rPr>
          <w:rFonts w:ascii="Angsana New" w:hAnsi="Angsana New"/>
          <w:spacing w:val="2"/>
          <w:sz w:val="30"/>
          <w:szCs w:val="30"/>
          <w:cs/>
        </w:rPr>
        <w:t>บริษัทได้ทำสัญญาเช่าพื้นที่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สองฉบับ</w:t>
      </w:r>
      <w:r w:rsidRPr="00322621">
        <w:rPr>
          <w:rFonts w:ascii="Angsana New" w:hAnsi="Angsana New"/>
          <w:spacing w:val="2"/>
          <w:sz w:val="30"/>
          <w:szCs w:val="30"/>
          <w:cs/>
        </w:rPr>
        <w:t>กับบริษัท อมรินทร์ เทเลวิชั่น จำกัด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ซึ่งเป็นบริษัทย่อย </w:t>
      </w:r>
      <w:r w:rsidRPr="00322621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 w:rsidRPr="00322621">
        <w:rPr>
          <w:rFonts w:ascii="Angsana New" w:hAnsi="Angsana New"/>
          <w:spacing w:val="2"/>
          <w:sz w:val="30"/>
          <w:szCs w:val="30"/>
          <w:cs/>
        </w:rPr>
        <w:br/>
        <w:t>มีระยะเวลา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22621">
        <w:rPr>
          <w:rFonts w:ascii="Angsana New" w:hAnsi="Angsana New"/>
          <w:spacing w:val="2"/>
          <w:sz w:val="30"/>
          <w:szCs w:val="30"/>
        </w:rPr>
        <w:t xml:space="preserve">11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เดือน 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1 </w:t>
      </w:r>
      <w:r w:rsidRPr="00322621">
        <w:rPr>
          <w:rFonts w:ascii="Angsana New" w:hAnsi="Angsana New"/>
          <w:spacing w:val="2"/>
          <w:sz w:val="30"/>
          <w:szCs w:val="30"/>
          <w:cs/>
        </w:rPr>
        <w:t>กุมภาพันธ์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ถึงวันที่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31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แล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ะมีระยะเวลา </w:t>
      </w:r>
      <w:r w:rsidRPr="00322621">
        <w:rPr>
          <w:rFonts w:ascii="Angsana New" w:hAnsi="Angsana New"/>
          <w:spacing w:val="2"/>
          <w:sz w:val="30"/>
          <w:szCs w:val="30"/>
        </w:rPr>
        <w:t xml:space="preserve">1 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ปี 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br/>
      </w:r>
      <w:r w:rsidRPr="00322621">
        <w:rPr>
          <w:rFonts w:ascii="Angsana New" w:hAnsi="Angsana New"/>
          <w:spacing w:val="2"/>
          <w:sz w:val="30"/>
          <w:szCs w:val="30"/>
        </w:rPr>
        <w:t xml:space="preserve">1 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มกราคม </w:t>
      </w:r>
      <w:r w:rsidRPr="00322621">
        <w:rPr>
          <w:rFonts w:ascii="Angsana New" w:hAnsi="Angsana New"/>
          <w:spacing w:val="2"/>
          <w:sz w:val="30"/>
          <w:szCs w:val="30"/>
        </w:rPr>
        <w:t>2565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 ถึงวันที่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322621">
        <w:rPr>
          <w:rFonts w:ascii="Angsana New" w:hAnsi="Angsana New"/>
          <w:spacing w:val="2"/>
          <w:sz w:val="30"/>
          <w:szCs w:val="30"/>
        </w:rPr>
        <w:t>31</w:t>
      </w:r>
      <w:r w:rsidRPr="00322621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2565 </w:t>
      </w:r>
      <w:r w:rsidRPr="00322621">
        <w:rPr>
          <w:rFonts w:ascii="Angsana New" w:hAnsi="Angsana New"/>
          <w:spacing w:val="2"/>
          <w:sz w:val="30"/>
          <w:szCs w:val="30"/>
          <w:cs/>
        </w:rPr>
        <w:t>โดยบริษัท</w:t>
      </w:r>
      <w:r w:rsidRPr="00322621">
        <w:rPr>
          <w:rFonts w:ascii="Angsana New" w:hAnsi="Angsana New" w:hint="cs"/>
          <w:spacing w:val="2"/>
          <w:sz w:val="30"/>
          <w:szCs w:val="30"/>
          <w:cs/>
        </w:rPr>
        <w:t>ย่อย</w:t>
      </w:r>
      <w:r w:rsidRPr="00322621">
        <w:rPr>
          <w:rFonts w:ascii="Angsana New" w:hAnsi="Angsana New"/>
          <w:spacing w:val="2"/>
          <w:sz w:val="30"/>
          <w:szCs w:val="30"/>
          <w:cs/>
        </w:rPr>
        <w:t>ตกลงจะจ่ายค่าเช่าเป็นรายเดือนในอัตราคงที่ตามที่</w:t>
      </w:r>
      <w:r>
        <w:rPr>
          <w:rFonts w:ascii="Angsana New" w:hAnsi="Angsana New"/>
          <w:spacing w:val="2"/>
          <w:sz w:val="30"/>
          <w:szCs w:val="30"/>
        </w:rPr>
        <w:br/>
      </w:r>
      <w:r w:rsidRPr="00322621">
        <w:rPr>
          <w:rFonts w:ascii="Angsana New" w:hAnsi="Angsana New"/>
          <w:spacing w:val="2"/>
          <w:sz w:val="30"/>
          <w:szCs w:val="30"/>
          <w:cs/>
        </w:rPr>
        <w:t>ตกลงกันในสัญญา</w:t>
      </w:r>
      <w:r w:rsidRPr="00322621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1F599DAA" w14:textId="77777777" w:rsidR="004A6E17" w:rsidRPr="00B4672D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C024B4A" w14:textId="77777777" w:rsidR="004A6E17" w:rsidRPr="00222B74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4" w:name="_Hlk64217071"/>
      <w:r w:rsidRPr="00222B74">
        <w:rPr>
          <w:rFonts w:ascii="Angsana New" w:hAnsi="Angsana New"/>
          <w:spacing w:val="2"/>
          <w:sz w:val="30"/>
          <w:szCs w:val="30"/>
          <w:cs/>
        </w:rPr>
        <w:t xml:space="preserve">บริษัทได้ทำสัญญาเช่าพื้นที่กับบริษัท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อมรินทร์ ออมนิเวิร์ส จำกัด ซึ่งเป็นบริษัทย่อย </w:t>
      </w:r>
      <w:r w:rsidRPr="00222B74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>
        <w:rPr>
          <w:rFonts w:ascii="Angsana New" w:hAnsi="Angsana New"/>
          <w:spacing w:val="2"/>
          <w:sz w:val="30"/>
          <w:szCs w:val="30"/>
        </w:rPr>
        <w:br/>
      </w:r>
      <w:r w:rsidRPr="00222B74">
        <w:rPr>
          <w:rFonts w:ascii="Angsana New" w:hAnsi="Angsana New"/>
          <w:spacing w:val="2"/>
          <w:sz w:val="30"/>
          <w:szCs w:val="30"/>
          <w:cs/>
        </w:rPr>
        <w:t>มีระยะเวลา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1 </w:t>
      </w:r>
      <w:r w:rsidRPr="00222B74">
        <w:rPr>
          <w:rFonts w:ascii="Angsana New" w:hAnsi="Angsana New"/>
          <w:spacing w:val="2"/>
          <w:sz w:val="30"/>
          <w:szCs w:val="30"/>
          <w:cs/>
        </w:rPr>
        <w:t>ปี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</w:t>
      </w:r>
      <w:r w:rsidRPr="00222B74">
        <w:rPr>
          <w:rFonts w:ascii="Angsana New" w:hAnsi="Angsana New"/>
          <w:spacing w:val="2"/>
          <w:sz w:val="30"/>
          <w:szCs w:val="30"/>
          <w:cs/>
        </w:rPr>
        <w:t>ตั้งแต่วันที่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1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222B74">
        <w:rPr>
          <w:rFonts w:ascii="Angsana New" w:hAnsi="Angsana New"/>
          <w:spacing w:val="2"/>
          <w:sz w:val="30"/>
          <w:szCs w:val="30"/>
        </w:rPr>
        <w:t xml:space="preserve">2565 </w:t>
      </w:r>
      <w:r w:rsidRPr="00222B74">
        <w:rPr>
          <w:rFonts w:ascii="Angsana New" w:hAnsi="Angsana New"/>
          <w:spacing w:val="2"/>
          <w:sz w:val="30"/>
          <w:szCs w:val="30"/>
          <w:cs/>
        </w:rPr>
        <w:t>ถึงวันที่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31 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222B74">
        <w:rPr>
          <w:rFonts w:ascii="Angsana New" w:hAnsi="Angsana New"/>
          <w:spacing w:val="2"/>
          <w:sz w:val="30"/>
          <w:szCs w:val="30"/>
        </w:rPr>
        <w:t>2565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22B74">
        <w:rPr>
          <w:rFonts w:ascii="Angsana New" w:hAnsi="Angsana New"/>
          <w:spacing w:val="2"/>
          <w:sz w:val="30"/>
          <w:szCs w:val="30"/>
          <w:cs/>
        </w:rPr>
        <w:t>โดยบริษัท</w:t>
      </w:r>
      <w:r w:rsidRPr="00222B74">
        <w:rPr>
          <w:rFonts w:ascii="Angsana New" w:hAnsi="Angsana New" w:hint="cs"/>
          <w:spacing w:val="2"/>
          <w:sz w:val="30"/>
          <w:szCs w:val="30"/>
          <w:cs/>
        </w:rPr>
        <w:t>ย่อย</w:t>
      </w:r>
      <w:r w:rsidRPr="00222B74">
        <w:rPr>
          <w:rFonts w:ascii="Angsana New" w:hAnsi="Angsana New"/>
          <w:spacing w:val="2"/>
          <w:sz w:val="30"/>
          <w:szCs w:val="30"/>
          <w:cs/>
        </w:rPr>
        <w:t>ตกลงจะจ่ายค่าเช่าเป็น</w:t>
      </w:r>
      <w:r>
        <w:rPr>
          <w:rFonts w:ascii="Angsana New" w:hAnsi="Angsana New"/>
          <w:spacing w:val="2"/>
          <w:sz w:val="30"/>
          <w:szCs w:val="30"/>
        </w:rPr>
        <w:br/>
      </w:r>
      <w:r w:rsidRPr="00222B74">
        <w:rPr>
          <w:rFonts w:ascii="Angsana New" w:hAnsi="Angsana New"/>
          <w:spacing w:val="2"/>
          <w:sz w:val="30"/>
          <w:szCs w:val="30"/>
          <w:cs/>
        </w:rPr>
        <w:t>รายเดือนในอัตราคงที่ตามที่ตกลงกันในสัญญา</w:t>
      </w:r>
      <w:r w:rsidRPr="00222B74">
        <w:rPr>
          <w:rFonts w:ascii="Angsana New" w:hAnsi="Angsana New"/>
          <w:spacing w:val="2"/>
          <w:sz w:val="30"/>
          <w:szCs w:val="30"/>
        </w:rPr>
        <w:t xml:space="preserve"> </w:t>
      </w:r>
    </w:p>
    <w:bookmarkEnd w:id="4"/>
    <w:p w14:paraId="0F0F2922" w14:textId="77777777" w:rsidR="004A6E17" w:rsidRPr="00855B29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A9A942" w14:textId="77777777" w:rsidR="004A6E17" w:rsidRPr="00267458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ab/>
        <w:t>สัญญาบริการ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ECF33C0" w14:textId="77777777" w:rsidR="004A6E17" w:rsidRPr="00B4672D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01205E" w14:textId="77777777" w:rsidR="004A6E17" w:rsidRPr="00507B8B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บริษัทได้ทำสัญญาบริการกับ</w:t>
      </w:r>
      <w:r w:rsidRPr="00507B8B">
        <w:rPr>
          <w:rFonts w:ascii="Angsana New" w:hAnsi="Angsana New"/>
          <w:spacing w:val="2"/>
          <w:sz w:val="30"/>
          <w:szCs w:val="30"/>
          <w:cs/>
        </w:rPr>
        <w:t>บริษัท อมรินทร์ เทเลวิชั่น จำกัด</w:t>
      </w:r>
      <w:r w:rsidRPr="00507B8B">
        <w:rPr>
          <w:rFonts w:ascii="Angsana New" w:hAnsi="Angsana New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โดยบริษัทมีหน้าที่ให้คำปรึกษาและรับผิดชอบงานสรรหาว่าจ้าง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งาน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ด้านการจัดซื้อจัดจ้างและ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งานอื่น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ๆ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ที่เกี่ยวข้องทั้งหมด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แต่ไม่รวมถึงที่เกี่ยวกับการผลิตรายการ และการออกอากาศโทรทัศน์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โดยมีกำหนดระยะเวลา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ตั้งแต่วันที่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มกราคม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ถึงวันที่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31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ธันวาคม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ย่อยดังกล่าว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6C43AB42" w14:textId="77777777" w:rsidR="004A6E17" w:rsidRPr="00B4672D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0DFF81" w14:textId="77777777" w:rsidR="004A6E17" w:rsidRPr="00507B8B" w:rsidRDefault="004A6E17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507B8B">
        <w:rPr>
          <w:rFonts w:ascii="Angsana New" w:hAnsi="Angsana New"/>
          <w:spacing w:val="2"/>
          <w:sz w:val="30"/>
          <w:szCs w:val="30"/>
          <w:cs/>
        </w:rPr>
        <w:t xml:space="preserve">บริษัท อมรินทร์ ออมนิเวิร์ส จำกัด </w:t>
      </w:r>
      <w:r w:rsidRPr="00507B8B">
        <w:rPr>
          <w:rFonts w:ascii="Angsana New" w:hAnsi="Angsana New" w:hint="cs"/>
          <w:spacing w:val="2"/>
          <w:sz w:val="30"/>
          <w:szCs w:val="30"/>
          <w:cs/>
        </w:rPr>
        <w:t>ซึ่งเป็นบริษัทย่อย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ได้ทำสัญญาบริการกับ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บริษัท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ย่อยดังกล่าว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ให้บริการ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>งานเทคโนโลยีพื้นฐานทั้วไป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โดยมีกำหนดระยะเวลา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ตั้งแต่วันที่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1 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มกราคม 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ถึงวันที่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pacing w:val="2"/>
          <w:sz w:val="30"/>
          <w:szCs w:val="30"/>
        </w:rPr>
        <w:br/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Pr="00507B8B">
        <w:rPr>
          <w:rFonts w:ascii="Angsana New" w:hAnsi="Angsana New"/>
          <w:color w:val="000000"/>
          <w:spacing w:val="2"/>
          <w:sz w:val="30"/>
          <w:szCs w:val="30"/>
        </w:rPr>
        <w:t xml:space="preserve">2565 </w:t>
      </w:r>
      <w:r w:rsidRPr="00507B8B">
        <w:rPr>
          <w:rFonts w:ascii="Angsana New" w:hAnsi="Angsana New"/>
          <w:color w:val="000000"/>
          <w:spacing w:val="2"/>
          <w:sz w:val="30"/>
          <w:szCs w:val="30"/>
          <w:cs/>
        </w:rPr>
        <w:t>โดยบริษัทตกลงจะจ่ายค่าบริการเป็นรายเดือนตามอัตราที่ระบุไว้ในสัญญา</w:t>
      </w:r>
      <w:r w:rsidRPr="00507B8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</w:p>
    <w:p w14:paraId="460CB9C7" w14:textId="77777777" w:rsidR="00A74C03" w:rsidRPr="00792509" w:rsidRDefault="00A74C03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161B81C2" w14:textId="77777777" w:rsidR="004A6E17" w:rsidRDefault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F32AB16" w14:textId="0B92B44C" w:rsidR="008C317D" w:rsidRPr="00CE458C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FD3E489" w14:textId="34423A31" w:rsidR="008C317D" w:rsidRPr="002E71EA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4A6E17" w:rsidRPr="00ED3D80" w14:paraId="473B4777" w14:textId="77777777" w:rsidTr="001A5C95">
        <w:trPr>
          <w:tblHeader/>
        </w:trPr>
        <w:tc>
          <w:tcPr>
            <w:tcW w:w="2035" w:type="pct"/>
          </w:tcPr>
          <w:p w14:paraId="2239CBC5" w14:textId="77777777" w:rsidR="004A6E17" w:rsidRPr="00ED3D80" w:rsidRDefault="004A6E17" w:rsidP="001A5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1E4B19EA" w14:textId="77777777" w:rsidR="004A6E17" w:rsidRPr="00ED3D80" w:rsidRDefault="004A6E17" w:rsidP="001A5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22DD536" w14:textId="77777777" w:rsidR="004A6E17" w:rsidRPr="00ED3D80" w:rsidRDefault="004A6E17" w:rsidP="001A5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73596316" w14:textId="77777777" w:rsidR="004A6E17" w:rsidRPr="00ED3D80" w:rsidRDefault="004A6E17" w:rsidP="001A5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6E17" w:rsidRPr="00ED3D80" w14:paraId="0C8D3B10" w14:textId="77777777" w:rsidTr="001A5C95">
        <w:trPr>
          <w:tblHeader/>
        </w:trPr>
        <w:tc>
          <w:tcPr>
            <w:tcW w:w="2035" w:type="pct"/>
          </w:tcPr>
          <w:p w14:paraId="48317F77" w14:textId="77777777" w:rsidR="004A6E17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DF3CCE7" w14:textId="199AD855" w:rsidR="004A6E17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7D087722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8CF3C8D" w14:textId="77777777" w:rsidR="004A6E17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152C7F6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FCE00EE" w14:textId="5CB70963" w:rsidR="004A6E17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4D069F20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213616D" w14:textId="77777777" w:rsidR="004A6E17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A6E17" w:rsidRPr="00ED3D80" w14:paraId="68DBBA58" w14:textId="77777777" w:rsidTr="001A5C95">
        <w:trPr>
          <w:tblHeader/>
        </w:trPr>
        <w:tc>
          <w:tcPr>
            <w:tcW w:w="2035" w:type="pct"/>
          </w:tcPr>
          <w:p w14:paraId="211F8B96" w14:textId="77777777" w:rsidR="004A6E17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3ACADD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center"/>
          </w:tcPr>
          <w:p w14:paraId="3485642A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C607DF7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CCD5D5A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82F979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center"/>
          </w:tcPr>
          <w:p w14:paraId="74A95E23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08D53FC" w14:textId="77777777" w:rsidR="004A6E17" w:rsidRPr="002F4B0F" w:rsidRDefault="004A6E17" w:rsidP="004A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A6E17" w:rsidRPr="00ED3D80" w14:paraId="5B8C6E5D" w14:textId="77777777" w:rsidTr="001A5C95">
        <w:trPr>
          <w:tblHeader/>
        </w:trPr>
        <w:tc>
          <w:tcPr>
            <w:tcW w:w="2035" w:type="pct"/>
          </w:tcPr>
          <w:p w14:paraId="5088ACF7" w14:textId="77777777" w:rsidR="004A6E17" w:rsidRPr="00ED3D80" w:rsidRDefault="004A6E17" w:rsidP="004A6E1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26606842" w14:textId="77777777" w:rsidR="004A6E17" w:rsidRPr="00ED3D80" w:rsidRDefault="004A6E17" w:rsidP="004A6E1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4717" w:rsidRPr="00ED3D80" w14:paraId="2C6F71AA" w14:textId="77777777" w:rsidTr="001A5C95">
        <w:tc>
          <w:tcPr>
            <w:tcW w:w="2035" w:type="pct"/>
          </w:tcPr>
          <w:p w14:paraId="3572BD14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0DCC7333" w14:textId="52CDA84E" w:rsidR="00684717" w:rsidRPr="002D12BB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490,658</w:t>
            </w:r>
          </w:p>
        </w:tc>
        <w:tc>
          <w:tcPr>
            <w:tcW w:w="128" w:type="pct"/>
          </w:tcPr>
          <w:p w14:paraId="776C1137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DD52D6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 xml:space="preserve">302,225 </w:t>
            </w:r>
          </w:p>
        </w:tc>
        <w:tc>
          <w:tcPr>
            <w:tcW w:w="147" w:type="pct"/>
          </w:tcPr>
          <w:p w14:paraId="50BF85ED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E81B90D" w14:textId="7936EDEB" w:rsidR="00684717" w:rsidRPr="00ED3D80" w:rsidRDefault="00EE24A6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239,032</w:t>
            </w:r>
          </w:p>
        </w:tc>
        <w:tc>
          <w:tcPr>
            <w:tcW w:w="140" w:type="pct"/>
          </w:tcPr>
          <w:p w14:paraId="31A50D67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3FFEE8E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252,062</w:t>
            </w:r>
          </w:p>
        </w:tc>
      </w:tr>
      <w:tr w:rsidR="00684717" w:rsidRPr="00ED3D80" w14:paraId="62386D4A" w14:textId="77777777" w:rsidTr="001A5C95">
        <w:tc>
          <w:tcPr>
            <w:tcW w:w="2035" w:type="pct"/>
          </w:tcPr>
          <w:p w14:paraId="4A684373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CF07190" w14:textId="77777777" w:rsidR="00684717" w:rsidRPr="002D12BB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F417289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CD3C7B7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A17813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488140B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375CB1A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8FD8DDE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717" w:rsidRPr="00ED3D80" w14:paraId="1CCD78CD" w14:textId="77777777" w:rsidTr="001A5C95">
        <w:tc>
          <w:tcPr>
            <w:tcW w:w="2035" w:type="pct"/>
          </w:tcPr>
          <w:p w14:paraId="29C5A273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DF5E534" w14:textId="36BE8F54" w:rsidR="00684717" w:rsidRPr="002D12BB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79,368</w:t>
            </w:r>
          </w:p>
        </w:tc>
        <w:tc>
          <w:tcPr>
            <w:tcW w:w="128" w:type="pct"/>
          </w:tcPr>
          <w:p w14:paraId="7D66C40B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A7BD720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168,572</w:t>
            </w:r>
          </w:p>
        </w:tc>
        <w:tc>
          <w:tcPr>
            <w:tcW w:w="147" w:type="pct"/>
          </w:tcPr>
          <w:p w14:paraId="2BF8CDA7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2F65025" w14:textId="075D0801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034C">
              <w:rPr>
                <w:rFonts w:ascii="Angsana New" w:hAnsi="Angsana New"/>
                <w:sz w:val="30"/>
                <w:szCs w:val="30"/>
              </w:rPr>
              <w:t>21,467</w:t>
            </w:r>
          </w:p>
        </w:tc>
        <w:tc>
          <w:tcPr>
            <w:tcW w:w="140" w:type="pct"/>
          </w:tcPr>
          <w:p w14:paraId="3E6D5211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2F2199E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684717" w:rsidRPr="00ED3D80" w14:paraId="0F5668FD" w14:textId="77777777" w:rsidTr="001A5C95">
        <w:tc>
          <w:tcPr>
            <w:tcW w:w="2035" w:type="pct"/>
          </w:tcPr>
          <w:p w14:paraId="119FFF02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4206B27D" w14:textId="478D5EEF" w:rsidR="00684717" w:rsidRPr="002D12BB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14,944</w:t>
            </w:r>
          </w:p>
        </w:tc>
        <w:tc>
          <w:tcPr>
            <w:tcW w:w="128" w:type="pct"/>
          </w:tcPr>
          <w:p w14:paraId="15FA392F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B707666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50,921</w:t>
            </w:r>
          </w:p>
        </w:tc>
        <w:tc>
          <w:tcPr>
            <w:tcW w:w="147" w:type="pct"/>
          </w:tcPr>
          <w:p w14:paraId="647AF4FA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C15176D" w14:textId="7116EB01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034C">
              <w:rPr>
                <w:rFonts w:ascii="Angsana New" w:hAnsi="Angsana New"/>
                <w:sz w:val="30"/>
                <w:szCs w:val="30"/>
              </w:rPr>
              <w:t>8,74</w:t>
            </w:r>
            <w:r w:rsidR="00D173C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30308D0F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A057D5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4,731</w:t>
            </w:r>
          </w:p>
        </w:tc>
      </w:tr>
      <w:tr w:rsidR="00684717" w:rsidRPr="00ED3D80" w14:paraId="72338623" w14:textId="77777777" w:rsidTr="001A5C95">
        <w:tc>
          <w:tcPr>
            <w:tcW w:w="2035" w:type="pct"/>
          </w:tcPr>
          <w:p w14:paraId="010666E3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6DA5D60C" w14:textId="157FD35D" w:rsidR="00684717" w:rsidRPr="002D12BB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8,835</w:t>
            </w:r>
          </w:p>
        </w:tc>
        <w:tc>
          <w:tcPr>
            <w:tcW w:w="128" w:type="pct"/>
          </w:tcPr>
          <w:p w14:paraId="0E11846C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11DE34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02F">
              <w:rPr>
                <w:rFonts w:ascii="Angsana New" w:hAnsi="Angsana New"/>
                <w:sz w:val="30"/>
                <w:szCs w:val="30"/>
              </w:rPr>
              <w:t>7,738</w:t>
            </w:r>
          </w:p>
        </w:tc>
        <w:tc>
          <w:tcPr>
            <w:tcW w:w="147" w:type="pct"/>
          </w:tcPr>
          <w:p w14:paraId="358648DB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BA5DCD6" w14:textId="43A581F0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FF034C"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40" w:type="pct"/>
          </w:tcPr>
          <w:p w14:paraId="2515F16F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DBF42F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210">
              <w:rPr>
                <w:rFonts w:ascii="Angsana New" w:hAnsi="Angsana New"/>
                <w:sz w:val="30"/>
                <w:szCs w:val="30"/>
              </w:rPr>
              <w:t>5,731</w:t>
            </w:r>
          </w:p>
        </w:tc>
      </w:tr>
      <w:tr w:rsidR="00684717" w:rsidRPr="00ED3D80" w14:paraId="40B2A828" w14:textId="77777777" w:rsidTr="001A5C95">
        <w:tc>
          <w:tcPr>
            <w:tcW w:w="2035" w:type="pct"/>
          </w:tcPr>
          <w:p w14:paraId="3DADEF77" w14:textId="06DF6DC0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4C880B8" w14:textId="63DC56C6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11,956</w:t>
            </w:r>
          </w:p>
        </w:tc>
        <w:tc>
          <w:tcPr>
            <w:tcW w:w="128" w:type="pct"/>
          </w:tcPr>
          <w:p w14:paraId="2AFF008A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3C484FA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</w:tcPr>
          <w:p w14:paraId="752E324D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84C98C1" w14:textId="3F769CA5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034C">
              <w:rPr>
                <w:rFonts w:ascii="Angsana New" w:hAnsi="Angsana New"/>
                <w:sz w:val="30"/>
                <w:szCs w:val="30"/>
              </w:rPr>
              <w:t>2,926</w:t>
            </w:r>
          </w:p>
        </w:tc>
        <w:tc>
          <w:tcPr>
            <w:tcW w:w="140" w:type="pct"/>
          </w:tcPr>
          <w:p w14:paraId="7D8CE36D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0FDB919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684717" w:rsidRPr="00ED3D80" w14:paraId="1B63BB11" w14:textId="77777777" w:rsidTr="001A5C95">
        <w:tc>
          <w:tcPr>
            <w:tcW w:w="2035" w:type="pct"/>
          </w:tcPr>
          <w:p w14:paraId="20E9E997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48B2FE47" w14:textId="38063B40" w:rsidR="00684717" w:rsidRPr="00ED3D80" w:rsidRDefault="002B481B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81B">
              <w:rPr>
                <w:rFonts w:ascii="Angsana New" w:hAnsi="Angsana New"/>
                <w:b/>
                <w:bCs/>
                <w:sz w:val="30"/>
                <w:szCs w:val="30"/>
              </w:rPr>
              <w:t>605,761</w:t>
            </w:r>
          </w:p>
        </w:tc>
        <w:tc>
          <w:tcPr>
            <w:tcW w:w="128" w:type="pct"/>
          </w:tcPr>
          <w:p w14:paraId="15D1BB05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2A005E66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02F">
              <w:rPr>
                <w:rFonts w:ascii="Angsana New" w:hAnsi="Angsana New"/>
                <w:b/>
                <w:bCs/>
                <w:sz w:val="30"/>
                <w:szCs w:val="30"/>
              </w:rPr>
              <w:t>542,870</w:t>
            </w:r>
          </w:p>
        </w:tc>
        <w:tc>
          <w:tcPr>
            <w:tcW w:w="147" w:type="pct"/>
          </w:tcPr>
          <w:p w14:paraId="6B322FA4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F5A9671" w14:textId="04520262" w:rsidR="00684717" w:rsidRPr="00ED3D80" w:rsidRDefault="00EE24A6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275,13</w:t>
            </w:r>
            <w:r w:rsidR="00D173C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514A7498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067DBB0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210">
              <w:rPr>
                <w:rFonts w:ascii="Angsana New" w:hAnsi="Angsana New"/>
                <w:b/>
                <w:bCs/>
                <w:sz w:val="30"/>
                <w:szCs w:val="30"/>
              </w:rPr>
              <w:t>285,094</w:t>
            </w:r>
          </w:p>
        </w:tc>
      </w:tr>
      <w:tr w:rsidR="00684717" w:rsidRPr="002E71EA" w14:paraId="2FBB5AD8" w14:textId="77777777" w:rsidTr="001A5C95">
        <w:tc>
          <w:tcPr>
            <w:tcW w:w="2035" w:type="pct"/>
          </w:tcPr>
          <w:p w14:paraId="5C0C43A1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</w:tcPr>
          <w:p w14:paraId="5D8B6A21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8734A61" w14:textId="77777777" w:rsidR="00684717" w:rsidRPr="002E71EA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9F955A4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57255B" w14:textId="77777777" w:rsidR="00684717" w:rsidRPr="002E71EA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340F76A" w14:textId="77777777" w:rsidR="00684717" w:rsidRPr="002E71EA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E6071CC" w14:textId="77777777" w:rsidR="00684717" w:rsidRPr="002E71EA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4FAAC93" w14:textId="77777777" w:rsidR="00684717" w:rsidRPr="002E71EA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717" w:rsidRPr="00ED3D80" w14:paraId="0548F41C" w14:textId="77777777" w:rsidTr="001A5C95">
        <w:tc>
          <w:tcPr>
            <w:tcW w:w="2035" w:type="pct"/>
          </w:tcPr>
          <w:p w14:paraId="4198E955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223C4C0E" w14:textId="16F9C86B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(557)</w:t>
            </w:r>
          </w:p>
        </w:tc>
        <w:tc>
          <w:tcPr>
            <w:tcW w:w="128" w:type="pct"/>
          </w:tcPr>
          <w:p w14:paraId="7E3E7752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3D747482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147" w:type="pct"/>
          </w:tcPr>
          <w:p w14:paraId="37A67279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7825E3B" w14:textId="76C860D3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F65C1D8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DCA4F16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717" w:rsidRPr="00ED3D80" w14:paraId="6EDAD65F" w14:textId="77777777" w:rsidTr="001A5C95">
        <w:tc>
          <w:tcPr>
            <w:tcW w:w="2035" w:type="pct"/>
          </w:tcPr>
          <w:p w14:paraId="5AC9860D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00287D30" w14:textId="078A6639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(460)</w:t>
            </w:r>
          </w:p>
        </w:tc>
        <w:tc>
          <w:tcPr>
            <w:tcW w:w="128" w:type="pct"/>
          </w:tcPr>
          <w:p w14:paraId="2C575376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D29921D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(577)</w:t>
            </w:r>
          </w:p>
        </w:tc>
        <w:tc>
          <w:tcPr>
            <w:tcW w:w="147" w:type="pct"/>
          </w:tcPr>
          <w:p w14:paraId="2ED725E6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ED5A759" w14:textId="00376E86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581BD0D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D3E6CA5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717" w:rsidRPr="00ED3D80" w14:paraId="654A93C9" w14:textId="77777777" w:rsidTr="001A5C95">
        <w:tc>
          <w:tcPr>
            <w:tcW w:w="2035" w:type="pct"/>
          </w:tcPr>
          <w:p w14:paraId="5C5EF1F2" w14:textId="77777777" w:rsidR="00684717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4174BF6F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6E0DC18" w14:textId="638058C5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(11,566)</w:t>
            </w:r>
          </w:p>
        </w:tc>
        <w:tc>
          <w:tcPr>
            <w:tcW w:w="128" w:type="pct"/>
          </w:tcPr>
          <w:p w14:paraId="6B68453B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1A34D156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(13,399)</w:t>
            </w:r>
          </w:p>
        </w:tc>
        <w:tc>
          <w:tcPr>
            <w:tcW w:w="147" w:type="pct"/>
          </w:tcPr>
          <w:p w14:paraId="774F8F1B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231E7DC" w14:textId="6997C57F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0F98AFE0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6F9FECC1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684717" w:rsidRPr="00ED3D80" w14:paraId="2FD9A7EA" w14:textId="77777777" w:rsidTr="001A5C95">
        <w:tc>
          <w:tcPr>
            <w:tcW w:w="2035" w:type="pct"/>
          </w:tcPr>
          <w:p w14:paraId="7914609B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1DCB0B4E" w14:textId="7D920446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(12,58</w:t>
            </w:r>
            <w:r w:rsidR="000F52E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117D5F85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1C61CEE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(14,418)</w:t>
            </w:r>
          </w:p>
        </w:tc>
        <w:tc>
          <w:tcPr>
            <w:tcW w:w="147" w:type="pct"/>
          </w:tcPr>
          <w:p w14:paraId="78507EFE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324E0BE" w14:textId="7E808987" w:rsidR="00684717" w:rsidRPr="00F25651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BF0">
              <w:rPr>
                <w:rFonts w:ascii="Angsana New" w:hAnsi="Angsana New"/>
                <w:b/>
                <w:bCs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78CEA645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2ACDAFAF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BF0">
              <w:rPr>
                <w:rFonts w:ascii="Angsana New" w:hAnsi="Angsana New"/>
                <w:b/>
                <w:bCs/>
                <w:sz w:val="30"/>
                <w:szCs w:val="30"/>
              </w:rPr>
              <w:t>(1,647)</w:t>
            </w:r>
          </w:p>
        </w:tc>
      </w:tr>
      <w:tr w:rsidR="00684717" w:rsidRPr="002E71EA" w14:paraId="236D8005" w14:textId="77777777" w:rsidTr="001A5C95">
        <w:tc>
          <w:tcPr>
            <w:tcW w:w="2035" w:type="pct"/>
          </w:tcPr>
          <w:p w14:paraId="4C0B7F98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02ABDE9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2C48FBA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9CAA49E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1A1745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9FB6BB0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D5F0C8F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271D10C" w14:textId="77777777" w:rsidR="00684717" w:rsidRPr="002E71EA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4717" w:rsidRPr="00CD0D6F" w14:paraId="42AA02E0" w14:textId="77777777" w:rsidTr="001A5C95">
        <w:tc>
          <w:tcPr>
            <w:tcW w:w="2035" w:type="pct"/>
          </w:tcPr>
          <w:p w14:paraId="3AD4FE4F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182CE2E9" w14:textId="4E158E68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593,178</w:t>
            </w:r>
          </w:p>
        </w:tc>
        <w:tc>
          <w:tcPr>
            <w:tcW w:w="128" w:type="pct"/>
            <w:vAlign w:val="bottom"/>
          </w:tcPr>
          <w:p w14:paraId="0D09BFB1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4A0BA1DF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528,452</w:t>
            </w:r>
          </w:p>
        </w:tc>
        <w:tc>
          <w:tcPr>
            <w:tcW w:w="147" w:type="pct"/>
            <w:vAlign w:val="bottom"/>
          </w:tcPr>
          <w:p w14:paraId="3B4DC72C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31DEB0B0" w14:textId="253D78E6" w:rsidR="00684717" w:rsidRPr="00ED3D80" w:rsidRDefault="00EE24A6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273,492</w:t>
            </w:r>
          </w:p>
        </w:tc>
        <w:tc>
          <w:tcPr>
            <w:tcW w:w="140" w:type="pct"/>
            <w:vAlign w:val="bottom"/>
          </w:tcPr>
          <w:p w14:paraId="472D1146" w14:textId="77777777" w:rsidR="00684717" w:rsidRPr="00ED3D80" w:rsidRDefault="00684717" w:rsidP="0068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6FC9342" w14:textId="77777777" w:rsidR="00684717" w:rsidRPr="00ED3D80" w:rsidRDefault="00684717" w:rsidP="0068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283,447</w:t>
            </w:r>
          </w:p>
        </w:tc>
      </w:tr>
    </w:tbl>
    <w:p w14:paraId="6E7C97F0" w14:textId="77777777" w:rsidR="00ED7C0E" w:rsidRDefault="00ED7C0E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</w:rPr>
      </w:pPr>
    </w:p>
    <w:p w14:paraId="24531E49" w14:textId="77777777" w:rsidR="00ED7C0E" w:rsidRDefault="00ED7C0E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</w:rPr>
      </w:pPr>
    </w:p>
    <w:p w14:paraId="0F3D122F" w14:textId="3CDDCECB" w:rsidR="00ED7C0E" w:rsidRDefault="00ED7C0E" w:rsidP="004A6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C2C37C4" w14:textId="671EDABC" w:rsidR="00145CC3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5D2B910C" w14:textId="77777777" w:rsidR="00145CC3" w:rsidRPr="007C76AA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93"/>
        <w:gridCol w:w="7"/>
        <w:gridCol w:w="234"/>
        <w:gridCol w:w="7"/>
        <w:gridCol w:w="929"/>
        <w:gridCol w:w="249"/>
        <w:gridCol w:w="1011"/>
        <w:gridCol w:w="249"/>
        <w:gridCol w:w="921"/>
        <w:gridCol w:w="249"/>
        <w:gridCol w:w="1011"/>
        <w:gridCol w:w="270"/>
        <w:gridCol w:w="978"/>
        <w:gridCol w:w="12"/>
      </w:tblGrid>
      <w:tr w:rsidR="00260811" w:rsidRPr="00ED7C0E" w14:paraId="10503560" w14:textId="545E2C59" w:rsidTr="003A0637">
        <w:trPr>
          <w:gridAfter w:val="1"/>
          <w:wAfter w:w="12" w:type="dxa"/>
          <w:tblHeader/>
        </w:trPr>
        <w:tc>
          <w:tcPr>
            <w:tcW w:w="2880" w:type="dxa"/>
            <w:vAlign w:val="bottom"/>
          </w:tcPr>
          <w:p w14:paraId="0281B720" w14:textId="77777777" w:rsidR="00260811" w:rsidRPr="00ED7C0E" w:rsidRDefault="00260811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08" w:type="dxa"/>
            <w:gridSpan w:val="13"/>
            <w:vAlign w:val="bottom"/>
          </w:tcPr>
          <w:p w14:paraId="3BD84486" w14:textId="47B4D87B" w:rsidR="00260811" w:rsidRPr="00ED7C0E" w:rsidRDefault="0026081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0811" w:rsidRPr="007276C8" w14:paraId="5D5DF2A5" w14:textId="72C99B9F" w:rsidTr="003A0637">
        <w:trPr>
          <w:tblHeader/>
        </w:trPr>
        <w:tc>
          <w:tcPr>
            <w:tcW w:w="2880" w:type="dxa"/>
            <w:vAlign w:val="bottom"/>
            <w:hideMark/>
          </w:tcPr>
          <w:p w14:paraId="6B7AC7BD" w14:textId="77ADC5B2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="00ED7C0E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04D7BFE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79AB37D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gridSpan w:val="2"/>
            <w:vAlign w:val="bottom"/>
          </w:tcPr>
          <w:p w14:paraId="24E491B0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6FB5C727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2BA6288B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06E1C43" w14:textId="34F31442" w:rsidR="00260811" w:rsidRPr="00ED7C0E" w:rsidRDefault="007276C8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>/</w:t>
            </w:r>
            <w:r w:rsidR="000549AD" w:rsidRPr="00ED7C0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60811"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3B3EFFEC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7AECC271" w14:textId="20AE1B0D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="007276C8" w:rsidRPr="00ED7C0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7276C8"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2CBC772F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6D75DAF6" w14:textId="643B8AED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E15BDC0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42C21D" w14:textId="77777777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3B6425E3" w14:textId="2C1DA52F" w:rsidR="00260811" w:rsidRPr="00ED7C0E" w:rsidRDefault="00260811" w:rsidP="00260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60811" w:rsidRPr="00ED7C0E" w14:paraId="18A251CF" w14:textId="0C0E4A83" w:rsidTr="003A0637">
        <w:trPr>
          <w:gridAfter w:val="1"/>
          <w:wAfter w:w="12" w:type="dxa"/>
          <w:tblHeader/>
        </w:trPr>
        <w:tc>
          <w:tcPr>
            <w:tcW w:w="2880" w:type="dxa"/>
            <w:vAlign w:val="bottom"/>
          </w:tcPr>
          <w:p w14:paraId="3D5E595D" w14:textId="77777777" w:rsidR="00260811" w:rsidRPr="00ED7C0E" w:rsidRDefault="00260811" w:rsidP="00260811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08" w:type="dxa"/>
            <w:gridSpan w:val="13"/>
            <w:vAlign w:val="bottom"/>
          </w:tcPr>
          <w:p w14:paraId="1B4D3D4A" w14:textId="6F60F03E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60811" w:rsidRPr="007276C8" w14:paraId="16F6468D" w14:textId="7D34EE1C" w:rsidTr="003A0637">
        <w:tc>
          <w:tcPr>
            <w:tcW w:w="2880" w:type="dxa"/>
            <w:vAlign w:val="bottom"/>
          </w:tcPr>
          <w:p w14:paraId="5827C78C" w14:textId="522230C9" w:rsidR="00260811" w:rsidRPr="00ED7C0E" w:rsidRDefault="00260811" w:rsidP="00260811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  <w:gridSpan w:val="2"/>
            <w:vAlign w:val="bottom"/>
          </w:tcPr>
          <w:p w14:paraId="091F222D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A6EC36F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64C3DCF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5EC08CA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B19F804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E4C61A1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534A55D3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5CB4EB3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43971B11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F50696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29FAB25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76C8" w:rsidRPr="007276C8" w14:paraId="0A368613" w14:textId="77777777" w:rsidTr="003A0637">
        <w:tc>
          <w:tcPr>
            <w:tcW w:w="2880" w:type="dxa"/>
            <w:vAlign w:val="bottom"/>
          </w:tcPr>
          <w:p w14:paraId="57453C73" w14:textId="7DBF52FC" w:rsidR="007276C8" w:rsidRPr="00ED7C0E" w:rsidRDefault="007276C8" w:rsidP="00260811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gridSpan w:val="2"/>
            <w:vAlign w:val="bottom"/>
          </w:tcPr>
          <w:p w14:paraId="162CF660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5F4783F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1EB5EBA5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41DDBDA" w14:textId="77777777" w:rsidR="007276C8" w:rsidRPr="00ED7C0E" w:rsidRDefault="007276C8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48881BE7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8A3415D" w14:textId="77777777" w:rsidR="007276C8" w:rsidRPr="00ED7C0E" w:rsidRDefault="007276C8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A0F5B76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A348D11" w14:textId="77777777" w:rsidR="007276C8" w:rsidRPr="00ED7C0E" w:rsidRDefault="007276C8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D149ECB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C8E84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1941D57" w14:textId="77777777" w:rsidR="007276C8" w:rsidRPr="00ED7C0E" w:rsidRDefault="007276C8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0811" w:rsidRPr="007276C8" w14:paraId="0BDD6651" w14:textId="1000FCED" w:rsidTr="003A0637">
        <w:tc>
          <w:tcPr>
            <w:tcW w:w="2880" w:type="dxa"/>
            <w:vAlign w:val="bottom"/>
          </w:tcPr>
          <w:p w14:paraId="255D391E" w14:textId="17554AA7" w:rsidR="00260811" w:rsidRPr="00ED7C0E" w:rsidRDefault="00260811" w:rsidP="00ED7C0E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0465092C" w14:textId="32E38AAA" w:rsidR="00260811" w:rsidRPr="00ED7C0E" w:rsidRDefault="00260811" w:rsidP="005474EB">
            <w:pPr>
              <w:pStyle w:val="acctfourfigures"/>
              <w:tabs>
                <w:tab w:val="left" w:pos="703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344,204</w:t>
            </w:r>
          </w:p>
        </w:tc>
        <w:tc>
          <w:tcPr>
            <w:tcW w:w="241" w:type="dxa"/>
            <w:gridSpan w:val="2"/>
            <w:vAlign w:val="bottom"/>
          </w:tcPr>
          <w:p w14:paraId="331D8539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0E8CA3F1" w14:textId="4B225CF8" w:rsidR="00260811" w:rsidRPr="00ED7C0E" w:rsidRDefault="008F3B2A" w:rsidP="005474E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66,417</w:t>
            </w:r>
          </w:p>
        </w:tc>
        <w:tc>
          <w:tcPr>
            <w:tcW w:w="249" w:type="dxa"/>
            <w:vAlign w:val="bottom"/>
          </w:tcPr>
          <w:p w14:paraId="447A0BEC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19283F7E" w14:textId="080B7AD7" w:rsidR="00260811" w:rsidRPr="00ED7C0E" w:rsidRDefault="008F3B2A" w:rsidP="005474EB">
            <w:pPr>
              <w:pStyle w:val="acctfourfigures"/>
              <w:tabs>
                <w:tab w:val="clear" w:pos="765"/>
                <w:tab w:val="left" w:pos="720"/>
                <w:tab w:val="decimal" w:pos="78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(266,000)</w:t>
            </w:r>
          </w:p>
        </w:tc>
        <w:tc>
          <w:tcPr>
            <w:tcW w:w="249" w:type="dxa"/>
            <w:vAlign w:val="bottom"/>
          </w:tcPr>
          <w:p w14:paraId="381887AF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201A2648" w14:textId="199BD74C" w:rsidR="00260811" w:rsidRPr="00ED7C0E" w:rsidRDefault="008F3B2A" w:rsidP="00547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(2,556)</w:t>
            </w:r>
          </w:p>
        </w:tc>
        <w:tc>
          <w:tcPr>
            <w:tcW w:w="249" w:type="dxa"/>
            <w:vAlign w:val="bottom"/>
          </w:tcPr>
          <w:p w14:paraId="421D88F6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021C1EFC" w14:textId="3042ED7E" w:rsidR="00260811" w:rsidRPr="00ED7C0E" w:rsidRDefault="008F3B2A" w:rsidP="005474EB">
            <w:pPr>
              <w:pStyle w:val="acctfourfigures"/>
              <w:tabs>
                <w:tab w:val="clear" w:pos="765"/>
                <w:tab w:val="left" w:pos="78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106,277</w:t>
            </w:r>
          </w:p>
        </w:tc>
        <w:tc>
          <w:tcPr>
            <w:tcW w:w="270" w:type="dxa"/>
          </w:tcPr>
          <w:p w14:paraId="3344BE9E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10F3CF7D" w14:textId="0EE5AD8F" w:rsidR="008F3B2A" w:rsidRPr="00ED7C0E" w:rsidRDefault="008F3B2A" w:rsidP="00547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248,342</w:t>
            </w:r>
          </w:p>
        </w:tc>
      </w:tr>
      <w:tr w:rsidR="00260811" w:rsidRPr="00ED7C0E" w14:paraId="44D98019" w14:textId="746BBB82" w:rsidTr="003A0637">
        <w:tc>
          <w:tcPr>
            <w:tcW w:w="3773" w:type="dxa"/>
            <w:gridSpan w:val="2"/>
            <w:vAlign w:val="bottom"/>
          </w:tcPr>
          <w:p w14:paraId="4F67A4CD" w14:textId="57CD7118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62A227D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297A0355" w14:textId="77777777" w:rsidR="00260811" w:rsidRPr="00ED7C0E" w:rsidRDefault="00260811" w:rsidP="00260811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8DE9943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1EAA80D3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E1CDE32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484D8D8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562E951F" w14:textId="77777777" w:rsidR="00260811" w:rsidRPr="00ED7C0E" w:rsidRDefault="00260811" w:rsidP="002608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541BAD70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342F5C3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gridSpan w:val="2"/>
          </w:tcPr>
          <w:p w14:paraId="640566E8" w14:textId="77777777" w:rsidR="00260811" w:rsidRPr="00ED7C0E" w:rsidRDefault="00260811" w:rsidP="0026081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7276C8" w:rsidRPr="007276C8" w14:paraId="5A699D3F" w14:textId="77777777" w:rsidTr="003A0637">
        <w:tc>
          <w:tcPr>
            <w:tcW w:w="3773" w:type="dxa"/>
            <w:gridSpan w:val="2"/>
            <w:vAlign w:val="bottom"/>
          </w:tcPr>
          <w:p w14:paraId="317FDF99" w14:textId="6C1278D2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ED7C0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สินทรัพย์ทางการเงินไม่หมุนเวียน</w:t>
            </w:r>
          </w:p>
        </w:tc>
        <w:tc>
          <w:tcPr>
            <w:tcW w:w="241" w:type="dxa"/>
            <w:gridSpan w:val="2"/>
            <w:vAlign w:val="bottom"/>
          </w:tcPr>
          <w:p w14:paraId="11B1C089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6B33F3FA" w14:textId="77777777" w:rsidR="007276C8" w:rsidRPr="00ED7C0E" w:rsidRDefault="007276C8" w:rsidP="007276C8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3239E1A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48753505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537FD808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6A8F953A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215CC89C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7F88C9C8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DB1F7F1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gridSpan w:val="2"/>
          </w:tcPr>
          <w:p w14:paraId="6F819CCF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7276C8" w:rsidRPr="007276C8" w14:paraId="69FE66EE" w14:textId="3E49B5B6" w:rsidTr="00ED7C0E">
        <w:trPr>
          <w:trHeight w:val="60"/>
        </w:trPr>
        <w:tc>
          <w:tcPr>
            <w:tcW w:w="2880" w:type="dxa"/>
            <w:vAlign w:val="bottom"/>
            <w:hideMark/>
          </w:tcPr>
          <w:p w14:paraId="08497034" w14:textId="0047903A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62399C" w14:textId="1E2197C1" w:rsidR="007276C8" w:rsidRPr="00ED7C0E" w:rsidRDefault="007276C8" w:rsidP="00ED7C0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955,934</w:t>
            </w:r>
          </w:p>
        </w:tc>
        <w:tc>
          <w:tcPr>
            <w:tcW w:w="241" w:type="dxa"/>
            <w:gridSpan w:val="2"/>
            <w:vAlign w:val="bottom"/>
          </w:tcPr>
          <w:p w14:paraId="4748CA6C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8A6647" w14:textId="530BFCDB" w:rsidR="007276C8" w:rsidRPr="00ED7C0E" w:rsidRDefault="008F3B2A" w:rsidP="008F3B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199,495</w:t>
            </w:r>
          </w:p>
        </w:tc>
        <w:tc>
          <w:tcPr>
            <w:tcW w:w="249" w:type="dxa"/>
            <w:vAlign w:val="bottom"/>
          </w:tcPr>
          <w:p w14:paraId="2E8291DA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2222CCA" w14:textId="10D5EBE7" w:rsidR="007276C8" w:rsidRPr="00ED7C0E" w:rsidRDefault="008F3B2A" w:rsidP="005474E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41D1DFE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C148697" w14:textId="53C027F3" w:rsidR="007276C8" w:rsidRPr="00ED7C0E" w:rsidRDefault="008F3B2A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(1,41</w:t>
            </w:r>
            <w:r w:rsidR="006C50BE" w:rsidRPr="00ED7C0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D7C0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52F057A0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95E8417" w14:textId="1A67306F" w:rsidR="007276C8" w:rsidRPr="00ED7C0E" w:rsidRDefault="008F3B2A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(106,277)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AC38A2" w14:textId="77777777" w:rsidR="007276C8" w:rsidRPr="00ED7C0E" w:rsidRDefault="007276C8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2CCCE262" w14:textId="215D2698" w:rsidR="008F3B2A" w:rsidRPr="00ED7C0E" w:rsidRDefault="008F3B2A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1,047,733</w:t>
            </w:r>
          </w:p>
        </w:tc>
      </w:tr>
      <w:tr w:rsidR="007276C8" w:rsidRPr="007276C8" w14:paraId="6E49F1A8" w14:textId="4B158638" w:rsidTr="003A0637">
        <w:tc>
          <w:tcPr>
            <w:tcW w:w="2880" w:type="dxa"/>
            <w:vAlign w:val="bottom"/>
          </w:tcPr>
          <w:p w14:paraId="03F132E6" w14:textId="145BA45A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55B66" w14:textId="77777777" w:rsidR="007276C8" w:rsidRPr="00ED7C0E" w:rsidRDefault="007276C8" w:rsidP="007276C8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  <w:p w14:paraId="573A599A" w14:textId="43F02A8D" w:rsidR="007276C8" w:rsidRPr="00ED7C0E" w:rsidRDefault="007276C8" w:rsidP="007276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gridSpan w:val="2"/>
            <w:vAlign w:val="bottom"/>
          </w:tcPr>
          <w:p w14:paraId="748C3DB0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7737C" w14:textId="222DC175" w:rsidR="007276C8" w:rsidRPr="00316252" w:rsidRDefault="008F3B2A" w:rsidP="007276C8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1625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B864146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3037B" w14:textId="79C7AED1" w:rsidR="007276C8" w:rsidRPr="00316252" w:rsidRDefault="008F3B2A" w:rsidP="006E58B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31625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6529527C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E3FDA" w14:textId="550D7F39" w:rsidR="007276C8" w:rsidRPr="00ED7C0E" w:rsidRDefault="008F3B2A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14:paraId="1EFAB2C4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8BC3B" w14:textId="2DCC8CDD" w:rsidR="007276C8" w:rsidRPr="00316252" w:rsidRDefault="008F3B2A" w:rsidP="005474E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1625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1A27D8" w14:textId="77777777" w:rsidR="007276C8" w:rsidRPr="00ED7C0E" w:rsidRDefault="007276C8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E9F27" w14:textId="77777777" w:rsidR="007276C8" w:rsidRPr="00ED7C0E" w:rsidRDefault="007276C8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  <w:p w14:paraId="13CAEA2A" w14:textId="4E43ECF4" w:rsidR="008F3B2A" w:rsidRPr="00ED7C0E" w:rsidRDefault="008F3B2A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3,008</w:t>
            </w:r>
          </w:p>
        </w:tc>
      </w:tr>
      <w:tr w:rsidR="007276C8" w:rsidRPr="007276C8" w14:paraId="0580D0A9" w14:textId="6A85FC3C" w:rsidTr="003A0637">
        <w:tc>
          <w:tcPr>
            <w:tcW w:w="2880" w:type="dxa"/>
            <w:vAlign w:val="bottom"/>
          </w:tcPr>
          <w:p w14:paraId="575BF102" w14:textId="2A55BECF" w:rsidR="007276C8" w:rsidRPr="00ED7C0E" w:rsidRDefault="00257C9D" w:rsidP="007276C8">
            <w:pPr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9B164" w14:textId="3D771C12" w:rsidR="007276C8" w:rsidRPr="00ED7C0E" w:rsidRDefault="007276C8" w:rsidP="007276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958,944</w:t>
            </w:r>
          </w:p>
        </w:tc>
        <w:tc>
          <w:tcPr>
            <w:tcW w:w="241" w:type="dxa"/>
            <w:gridSpan w:val="2"/>
            <w:vAlign w:val="bottom"/>
          </w:tcPr>
          <w:p w14:paraId="2957371A" w14:textId="77777777" w:rsidR="007276C8" w:rsidRPr="00ED7C0E" w:rsidRDefault="007276C8" w:rsidP="007276C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997F8" w14:textId="0575D2DB" w:rsidR="007276C8" w:rsidRPr="00ED7C0E" w:rsidRDefault="008F3B2A" w:rsidP="008F3B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199,495</w:t>
            </w:r>
          </w:p>
        </w:tc>
        <w:tc>
          <w:tcPr>
            <w:tcW w:w="249" w:type="dxa"/>
            <w:vAlign w:val="bottom"/>
          </w:tcPr>
          <w:p w14:paraId="4977CF6C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D4345" w14:textId="7C8A8713" w:rsidR="007276C8" w:rsidRPr="00ED7C0E" w:rsidRDefault="008F3B2A" w:rsidP="006E58B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58EA6A28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7744C" w14:textId="109CB055" w:rsidR="007276C8" w:rsidRPr="00ED7C0E" w:rsidRDefault="008F3B2A" w:rsidP="007276C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(1,42</w:t>
            </w:r>
            <w:r w:rsidR="006C50BE"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9" w:type="dxa"/>
            <w:vAlign w:val="bottom"/>
          </w:tcPr>
          <w:p w14:paraId="7E0D9D9C" w14:textId="77777777" w:rsidR="007276C8" w:rsidRPr="00ED7C0E" w:rsidRDefault="007276C8" w:rsidP="00727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464ED" w14:textId="58C1CDB8" w:rsidR="007276C8" w:rsidRPr="00ED7C0E" w:rsidRDefault="008F3B2A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(106,277)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B44735" w14:textId="77777777" w:rsidR="007276C8" w:rsidRPr="00ED7C0E" w:rsidRDefault="007276C8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A85BB" w14:textId="79680096" w:rsidR="007276C8" w:rsidRPr="00ED7C0E" w:rsidRDefault="008F3B2A" w:rsidP="007276C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1,050,741</w:t>
            </w:r>
          </w:p>
        </w:tc>
      </w:tr>
    </w:tbl>
    <w:p w14:paraId="5C0E3430" w14:textId="5F2E25FF" w:rsidR="003D6B57" w:rsidRPr="007C76AA" w:rsidRDefault="003D6B57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41"/>
        <w:gridCol w:w="929"/>
        <w:gridCol w:w="249"/>
        <w:gridCol w:w="1010"/>
        <w:gridCol w:w="249"/>
        <w:gridCol w:w="922"/>
        <w:gridCol w:w="249"/>
        <w:gridCol w:w="1011"/>
        <w:gridCol w:w="270"/>
        <w:gridCol w:w="990"/>
      </w:tblGrid>
      <w:tr w:rsidR="003F5E1A" w:rsidRPr="00ED7C0E" w14:paraId="27ACFACD" w14:textId="24F7B8AF" w:rsidTr="00AD37E7">
        <w:trPr>
          <w:tblHeader/>
        </w:trPr>
        <w:tc>
          <w:tcPr>
            <w:tcW w:w="2880" w:type="dxa"/>
            <w:vAlign w:val="bottom"/>
          </w:tcPr>
          <w:p w14:paraId="0AEE4C75" w14:textId="77777777" w:rsidR="003F5E1A" w:rsidRPr="00ED7C0E" w:rsidRDefault="003F5E1A" w:rsidP="001A5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4E74CD71" w14:textId="21C988AD" w:rsidR="003F5E1A" w:rsidRPr="00ED7C0E" w:rsidRDefault="003F5E1A" w:rsidP="001A5C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0637" w:rsidRPr="00ED7C0E" w14:paraId="1E9F41AC" w14:textId="71FA46E8" w:rsidTr="00C87A10">
        <w:trPr>
          <w:tblHeader/>
        </w:trPr>
        <w:tc>
          <w:tcPr>
            <w:tcW w:w="2880" w:type="dxa"/>
            <w:vAlign w:val="bottom"/>
            <w:hideMark/>
          </w:tcPr>
          <w:p w14:paraId="321E4059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4D9760CF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4369D42B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DFD4FD6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09EC92E5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53CC1FFA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8F389EB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  <w:hideMark/>
          </w:tcPr>
          <w:p w14:paraId="11FEDCE2" w14:textId="4464638A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796C7BC7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  <w:hideMark/>
          </w:tcPr>
          <w:p w14:paraId="70F647AC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51D56B8A" w14:textId="33287F1B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038B7CDB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02660375" w14:textId="56D10DD6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A3387E6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80809B1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297F30D6" w14:textId="6768D3E5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A0637" w:rsidRPr="00ED7C0E" w14:paraId="1A950BF7" w14:textId="0F8153A4" w:rsidTr="003A0637">
        <w:tc>
          <w:tcPr>
            <w:tcW w:w="2880" w:type="dxa"/>
            <w:vAlign w:val="bottom"/>
          </w:tcPr>
          <w:p w14:paraId="5EA736BB" w14:textId="77777777" w:rsidR="003A0637" w:rsidRPr="00ED7C0E" w:rsidRDefault="003A0637" w:rsidP="003A063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4FEB8D35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7558D88B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F72828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3A0637" w:rsidRPr="00ED7C0E" w14:paraId="25C2CDDC" w14:textId="17059D74" w:rsidTr="003A0637">
        <w:tc>
          <w:tcPr>
            <w:tcW w:w="2880" w:type="dxa"/>
            <w:vAlign w:val="bottom"/>
          </w:tcPr>
          <w:p w14:paraId="62F8B0CF" w14:textId="77777777" w:rsidR="003A0637" w:rsidRPr="00ED7C0E" w:rsidRDefault="003A0637" w:rsidP="003A063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79A3EA3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05DF55D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F9AA41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A96B044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01F528B4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272894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3A4C8F88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62B361D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2C7CAFA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35BCE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63817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0637" w:rsidRPr="00ED7C0E" w14:paraId="7A65AEF1" w14:textId="4B52B919" w:rsidTr="003A0637">
        <w:tc>
          <w:tcPr>
            <w:tcW w:w="2880" w:type="dxa"/>
            <w:vAlign w:val="bottom"/>
          </w:tcPr>
          <w:p w14:paraId="3D60401F" w14:textId="77777777" w:rsidR="003A0637" w:rsidRPr="00ED7C0E" w:rsidRDefault="003A0637" w:rsidP="003A063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3088BEE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90F7A8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31DB8C9E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EAE5680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113942D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CC52F5B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13B6915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DF1D9C5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23C326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B7EA7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93DFC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0637" w:rsidRPr="00ED7C0E" w14:paraId="3331681F" w14:textId="26FBC9A1" w:rsidTr="00EE5C4A">
        <w:tc>
          <w:tcPr>
            <w:tcW w:w="2880" w:type="dxa"/>
            <w:shd w:val="clear" w:color="auto" w:fill="auto"/>
            <w:vAlign w:val="bottom"/>
          </w:tcPr>
          <w:p w14:paraId="42F70C4F" w14:textId="4682C004" w:rsidR="003A0637" w:rsidRPr="00ED7C0E" w:rsidRDefault="003A0637" w:rsidP="00ED7C0E">
            <w:pPr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1A9FF863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700,000</w:t>
            </w:r>
          </w:p>
        </w:tc>
        <w:tc>
          <w:tcPr>
            <w:tcW w:w="241" w:type="dxa"/>
            <w:vAlign w:val="bottom"/>
          </w:tcPr>
          <w:p w14:paraId="06089E99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13B902A4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311,494</w:t>
            </w:r>
          </w:p>
        </w:tc>
        <w:tc>
          <w:tcPr>
            <w:tcW w:w="249" w:type="dxa"/>
            <w:vAlign w:val="bottom"/>
          </w:tcPr>
          <w:p w14:paraId="3BA703C0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1147C31B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(754,700)</w:t>
            </w:r>
          </w:p>
        </w:tc>
        <w:tc>
          <w:tcPr>
            <w:tcW w:w="249" w:type="dxa"/>
            <w:vAlign w:val="bottom"/>
          </w:tcPr>
          <w:p w14:paraId="09149AEF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7688782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(590)</w:t>
            </w:r>
          </w:p>
        </w:tc>
        <w:tc>
          <w:tcPr>
            <w:tcW w:w="249" w:type="dxa"/>
            <w:vAlign w:val="bottom"/>
          </w:tcPr>
          <w:p w14:paraId="6C771669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FA39FAC" w14:textId="102BA267" w:rsidR="003A0637" w:rsidRPr="00ED7C0E" w:rsidRDefault="003A0637" w:rsidP="003A063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DA9B0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72E927" w14:textId="502C2463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256,204</w:t>
            </w:r>
          </w:p>
        </w:tc>
      </w:tr>
      <w:tr w:rsidR="003A0637" w:rsidRPr="00ED7C0E" w14:paraId="253EA945" w14:textId="67673177" w:rsidTr="003A0637">
        <w:tc>
          <w:tcPr>
            <w:tcW w:w="2880" w:type="dxa"/>
            <w:vAlign w:val="bottom"/>
          </w:tcPr>
          <w:p w14:paraId="4977490B" w14:textId="03016396" w:rsidR="003A0637" w:rsidRPr="00ED7C0E" w:rsidRDefault="003A0637" w:rsidP="00ED7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3A1134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10,053</w:t>
            </w:r>
          </w:p>
        </w:tc>
        <w:tc>
          <w:tcPr>
            <w:tcW w:w="241" w:type="dxa"/>
            <w:vAlign w:val="bottom"/>
          </w:tcPr>
          <w:p w14:paraId="4EB2A21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60096DC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FA8439F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5371277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(10,000)</w:t>
            </w:r>
          </w:p>
        </w:tc>
        <w:tc>
          <w:tcPr>
            <w:tcW w:w="249" w:type="dxa"/>
            <w:vAlign w:val="bottom"/>
          </w:tcPr>
          <w:p w14:paraId="2CCC21B2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E356190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(53)</w:t>
            </w:r>
          </w:p>
        </w:tc>
        <w:tc>
          <w:tcPr>
            <w:tcW w:w="249" w:type="dxa"/>
            <w:vAlign w:val="bottom"/>
          </w:tcPr>
          <w:p w14:paraId="50EC981E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F94A9B1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ECD04F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E19A30" w14:textId="487CD783" w:rsidR="003A0637" w:rsidRPr="00ED7C0E" w:rsidRDefault="003A0637" w:rsidP="003A063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3A0637" w:rsidRPr="00ED7C0E" w14:paraId="2CFAF23F" w14:textId="75E51C38" w:rsidTr="003A0637">
        <w:tc>
          <w:tcPr>
            <w:tcW w:w="2880" w:type="dxa"/>
            <w:vAlign w:val="bottom"/>
          </w:tcPr>
          <w:p w14:paraId="6FF077DB" w14:textId="4EBAE26E" w:rsidR="003A0637" w:rsidRPr="00ED7C0E" w:rsidRDefault="003A0637" w:rsidP="003A063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30ACF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710,053</w:t>
            </w:r>
          </w:p>
        </w:tc>
        <w:tc>
          <w:tcPr>
            <w:tcW w:w="241" w:type="dxa"/>
            <w:vAlign w:val="bottom"/>
          </w:tcPr>
          <w:p w14:paraId="7C32A9F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EA7C5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311,494</w:t>
            </w:r>
          </w:p>
        </w:tc>
        <w:tc>
          <w:tcPr>
            <w:tcW w:w="249" w:type="dxa"/>
            <w:vAlign w:val="bottom"/>
          </w:tcPr>
          <w:p w14:paraId="4D66F7F9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3E945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(764,700)</w:t>
            </w:r>
          </w:p>
        </w:tc>
        <w:tc>
          <w:tcPr>
            <w:tcW w:w="249" w:type="dxa"/>
            <w:vAlign w:val="bottom"/>
          </w:tcPr>
          <w:p w14:paraId="0258BF6E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49DC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(643)</w:t>
            </w:r>
          </w:p>
        </w:tc>
        <w:tc>
          <w:tcPr>
            <w:tcW w:w="249" w:type="dxa"/>
            <w:vAlign w:val="bottom"/>
          </w:tcPr>
          <w:p w14:paraId="2914C7D5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2F698" w14:textId="778F1AB1" w:rsidR="003A0637" w:rsidRPr="00ED7C0E" w:rsidRDefault="003A0637" w:rsidP="003A063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9CAF24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8890D" w14:textId="7864857E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256,204</w:t>
            </w:r>
          </w:p>
        </w:tc>
      </w:tr>
      <w:tr w:rsidR="003A0637" w:rsidRPr="00ED7C0E" w14:paraId="3B2CCC44" w14:textId="382EA98A" w:rsidTr="003A0637">
        <w:tc>
          <w:tcPr>
            <w:tcW w:w="2880" w:type="dxa"/>
            <w:vAlign w:val="bottom"/>
          </w:tcPr>
          <w:p w14:paraId="322C2A3D" w14:textId="77777777" w:rsidR="003A0637" w:rsidRPr="00ED7C0E" w:rsidRDefault="003A0637" w:rsidP="003A0637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5D2759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BB5C39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39CDB6D9" w14:textId="77777777" w:rsidR="003A0637" w:rsidRPr="00ED7C0E" w:rsidRDefault="003A0637" w:rsidP="003A0637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23EC68E4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3F80C64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A4438C9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vAlign w:val="bottom"/>
          </w:tcPr>
          <w:p w14:paraId="3643556E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503131B4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0A4CB0F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43DA415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2AE9A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A0637" w:rsidRPr="00ED7C0E" w14:paraId="7DE6F3F3" w14:textId="165363D2" w:rsidTr="003A0637">
        <w:tc>
          <w:tcPr>
            <w:tcW w:w="2880" w:type="dxa"/>
            <w:vAlign w:val="bottom"/>
            <w:hideMark/>
          </w:tcPr>
          <w:p w14:paraId="40A527D1" w14:textId="77777777" w:rsidR="003A0637" w:rsidRPr="00ED7C0E" w:rsidRDefault="003A0637" w:rsidP="003A0637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1AF551F9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0567727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2025E7C4" w14:textId="77777777" w:rsidR="003A0637" w:rsidRPr="00ED7C0E" w:rsidRDefault="003A0637" w:rsidP="003A0637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69390073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4AD32919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21DC7E73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14:paraId="22EBB78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7EB8C68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327642A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395650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18293E57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A0637" w:rsidRPr="00ED7C0E" w14:paraId="00B5BF77" w14:textId="01495B4A" w:rsidTr="006E1DA0">
        <w:tc>
          <w:tcPr>
            <w:tcW w:w="2880" w:type="dxa"/>
            <w:vAlign w:val="bottom"/>
            <w:hideMark/>
          </w:tcPr>
          <w:p w14:paraId="79D85572" w14:textId="4F6E89C2" w:rsidR="003A0637" w:rsidRPr="00ED7C0E" w:rsidRDefault="003A0637" w:rsidP="007C76AA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52F018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37D1C85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5FED885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503,860</w:t>
            </w:r>
          </w:p>
        </w:tc>
        <w:tc>
          <w:tcPr>
            <w:tcW w:w="249" w:type="dxa"/>
            <w:vAlign w:val="bottom"/>
          </w:tcPr>
          <w:p w14:paraId="1CC51AEB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50A6707A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C35E09F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59F7079B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(190)</w:t>
            </w:r>
          </w:p>
        </w:tc>
        <w:tc>
          <w:tcPr>
            <w:tcW w:w="249" w:type="dxa"/>
            <w:vAlign w:val="bottom"/>
          </w:tcPr>
          <w:p w14:paraId="74EBA8F6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FBDD58A" w14:textId="4CFC79B1" w:rsidR="003A0637" w:rsidRPr="00ED7C0E" w:rsidRDefault="003A0637" w:rsidP="003A063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76D4DF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63FC487" w14:textId="4D395A13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738,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670</w:t>
            </w:r>
          </w:p>
        </w:tc>
      </w:tr>
      <w:tr w:rsidR="003A0637" w:rsidRPr="00ED7C0E" w14:paraId="49D6BF6D" w14:textId="0763540D" w:rsidTr="003A0637">
        <w:tc>
          <w:tcPr>
            <w:tcW w:w="2880" w:type="dxa"/>
            <w:vAlign w:val="bottom"/>
          </w:tcPr>
          <w:p w14:paraId="3C0E25F4" w14:textId="6D9BD591" w:rsidR="003A0637" w:rsidRPr="00ED7C0E" w:rsidRDefault="003A0637" w:rsidP="007C7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2CB99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2D96AC7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1FEA0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3,013</w:t>
            </w:r>
          </w:p>
        </w:tc>
        <w:tc>
          <w:tcPr>
            <w:tcW w:w="249" w:type="dxa"/>
            <w:vAlign w:val="bottom"/>
          </w:tcPr>
          <w:p w14:paraId="1DF23205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5B7E4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21C8A03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74305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2202FDEB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3F7CF" w14:textId="71A87B4C" w:rsidR="003A0637" w:rsidRPr="00ED7C0E" w:rsidRDefault="003A0637" w:rsidP="003A063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BF720F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C300C" w14:textId="2C415E39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012</w:t>
            </w:r>
          </w:p>
        </w:tc>
      </w:tr>
      <w:tr w:rsidR="003A0637" w:rsidRPr="00ED7C0E" w14:paraId="4A23761D" w14:textId="6AEBEE1C" w:rsidTr="003A0637">
        <w:tc>
          <w:tcPr>
            <w:tcW w:w="2880" w:type="dxa"/>
            <w:vAlign w:val="bottom"/>
          </w:tcPr>
          <w:p w14:paraId="4E7AA2C5" w14:textId="515C58DA" w:rsidR="003A0637" w:rsidRPr="00ED7C0E" w:rsidRDefault="003A0637" w:rsidP="003A063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3482A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4BB462FA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5E3FD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506,873</w:t>
            </w:r>
          </w:p>
        </w:tc>
        <w:tc>
          <w:tcPr>
            <w:tcW w:w="249" w:type="dxa"/>
            <w:vAlign w:val="bottom"/>
          </w:tcPr>
          <w:p w14:paraId="2E485294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4C04C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10A1F6DC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801D5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(191)</w:t>
            </w:r>
          </w:p>
        </w:tc>
        <w:tc>
          <w:tcPr>
            <w:tcW w:w="249" w:type="dxa"/>
            <w:vAlign w:val="bottom"/>
          </w:tcPr>
          <w:p w14:paraId="6CBB0CC9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E67500" w14:textId="731CF1FC" w:rsidR="003A0637" w:rsidRPr="00ED7C0E" w:rsidRDefault="003A0637" w:rsidP="003A063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74032E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A9963" w14:textId="62C889F2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741,682</w:t>
            </w:r>
          </w:p>
        </w:tc>
      </w:tr>
    </w:tbl>
    <w:p w14:paraId="18C89CD3" w14:textId="77777777" w:rsidR="000549AD" w:rsidRDefault="00054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41"/>
        <w:gridCol w:w="929"/>
        <w:gridCol w:w="249"/>
        <w:gridCol w:w="1020"/>
        <w:gridCol w:w="249"/>
        <w:gridCol w:w="912"/>
        <w:gridCol w:w="249"/>
        <w:gridCol w:w="1002"/>
        <w:gridCol w:w="236"/>
        <w:gridCol w:w="1033"/>
      </w:tblGrid>
      <w:tr w:rsidR="00260811" w:rsidRPr="007276C8" w14:paraId="53CF41B2" w14:textId="69704096" w:rsidTr="007C76AA">
        <w:tc>
          <w:tcPr>
            <w:tcW w:w="2880" w:type="dxa"/>
            <w:vAlign w:val="bottom"/>
          </w:tcPr>
          <w:p w14:paraId="442CF672" w14:textId="77777777" w:rsidR="00260811" w:rsidRPr="007276C8" w:rsidRDefault="00260811" w:rsidP="00D237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126AA259" w14:textId="67479E28" w:rsidR="00260811" w:rsidRPr="003F5E1A" w:rsidRDefault="00260811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5E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9AD" w:rsidRPr="00ED7C0E" w14:paraId="32552963" w14:textId="1FE2DA5E" w:rsidTr="007C76AA">
        <w:tc>
          <w:tcPr>
            <w:tcW w:w="2880" w:type="dxa"/>
            <w:vAlign w:val="bottom"/>
            <w:hideMark/>
          </w:tcPr>
          <w:p w14:paraId="5CACCE28" w14:textId="18F6006E" w:rsidR="000549AD" w:rsidRPr="00ED7C0E" w:rsidRDefault="000549AD" w:rsidP="00D237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="007C76AA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br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6C6DAF0B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46E12305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609518E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6E8A8D26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455DF78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  <w:hideMark/>
          </w:tcPr>
          <w:p w14:paraId="7D6AD163" w14:textId="181EB693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05EFB828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  <w:hideMark/>
          </w:tcPr>
          <w:p w14:paraId="4072D537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58788D4D" w14:textId="106A6830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251D4690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  <w:hideMark/>
          </w:tcPr>
          <w:p w14:paraId="0B3CB0BE" w14:textId="7C927B1D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36" w:type="dxa"/>
          </w:tcPr>
          <w:p w14:paraId="15AB4885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1B296D86" w14:textId="77777777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CE01E2A" w14:textId="1F5B6BCC" w:rsidR="000549AD" w:rsidRPr="00ED7C0E" w:rsidRDefault="000549AD" w:rsidP="000549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549AD" w:rsidRPr="00ED7C0E" w14:paraId="738CBD58" w14:textId="1CF21F2E" w:rsidTr="007C76AA">
        <w:tc>
          <w:tcPr>
            <w:tcW w:w="2880" w:type="dxa"/>
            <w:vAlign w:val="bottom"/>
          </w:tcPr>
          <w:p w14:paraId="6DC057AC" w14:textId="77777777" w:rsidR="000549AD" w:rsidRPr="00ED7C0E" w:rsidRDefault="000549AD" w:rsidP="000549AD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0FA2ED19" w14:textId="53E4C308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0549AD" w:rsidRPr="00ED7C0E" w14:paraId="29021453" w14:textId="786E9333" w:rsidTr="007C76AA">
        <w:tc>
          <w:tcPr>
            <w:tcW w:w="2880" w:type="dxa"/>
            <w:vAlign w:val="bottom"/>
          </w:tcPr>
          <w:p w14:paraId="01F2DEBD" w14:textId="690066A4" w:rsidR="000549AD" w:rsidRPr="00ED7C0E" w:rsidRDefault="000549AD" w:rsidP="000549AD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  <w:vAlign w:val="bottom"/>
          </w:tcPr>
          <w:p w14:paraId="5D5797D4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4688F71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3A5389FD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1E181A2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336EBB5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CFD6002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7F592415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9CA4765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0021BAA6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ABD0DD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511F16E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49AD" w:rsidRPr="00ED7C0E" w14:paraId="223106A7" w14:textId="5C67E3FF" w:rsidTr="007C76AA">
        <w:tc>
          <w:tcPr>
            <w:tcW w:w="3780" w:type="dxa"/>
            <w:gridSpan w:val="2"/>
            <w:vAlign w:val="bottom"/>
          </w:tcPr>
          <w:p w14:paraId="6D3F32C1" w14:textId="7E0B54DF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สินทรัพย์ทางการเงินหมุนเวียน</w:t>
            </w:r>
          </w:p>
        </w:tc>
        <w:tc>
          <w:tcPr>
            <w:tcW w:w="241" w:type="dxa"/>
            <w:vAlign w:val="bottom"/>
          </w:tcPr>
          <w:p w14:paraId="2C8AF606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A0D0AD6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1659899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19BEBCB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5B185CA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6667552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12F8BEC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5817C017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8CB680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8A2A214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49AD" w:rsidRPr="00ED7C0E" w14:paraId="6FC7522F" w14:textId="32309715" w:rsidTr="007C76AA">
        <w:trPr>
          <w:trHeight w:val="352"/>
        </w:trPr>
        <w:tc>
          <w:tcPr>
            <w:tcW w:w="2880" w:type="dxa"/>
            <w:vAlign w:val="bottom"/>
          </w:tcPr>
          <w:p w14:paraId="74290730" w14:textId="26431D70" w:rsidR="000549AD" w:rsidRPr="00ED7C0E" w:rsidRDefault="000549AD" w:rsidP="007C7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505AE07" w14:textId="096ECE0D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130,439</w:t>
            </w:r>
          </w:p>
        </w:tc>
        <w:tc>
          <w:tcPr>
            <w:tcW w:w="241" w:type="dxa"/>
            <w:vAlign w:val="bottom"/>
          </w:tcPr>
          <w:p w14:paraId="25F22A78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565414F6" w14:textId="09736F7E" w:rsidR="000549AD" w:rsidRPr="00316252" w:rsidRDefault="000549AD" w:rsidP="005474EB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1625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2B4F343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22E53FA3" w14:textId="2C88EC86" w:rsidR="000549AD" w:rsidRPr="00ED7C0E" w:rsidRDefault="000549AD" w:rsidP="005474E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,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000)</w:t>
            </w:r>
          </w:p>
        </w:tc>
        <w:tc>
          <w:tcPr>
            <w:tcW w:w="249" w:type="dxa"/>
            <w:vAlign w:val="bottom"/>
          </w:tcPr>
          <w:p w14:paraId="4FC71214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vAlign w:val="bottom"/>
          </w:tcPr>
          <w:p w14:paraId="230D5625" w14:textId="1BE6898E" w:rsidR="000549AD" w:rsidRPr="00ED7C0E" w:rsidRDefault="000549AD" w:rsidP="005474EB">
            <w:pPr>
              <w:pStyle w:val="acctfourfigures"/>
              <w:tabs>
                <w:tab w:val="left" w:pos="69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(439</w:t>
            </w: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9" w:type="dxa"/>
          </w:tcPr>
          <w:p w14:paraId="338C100D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1F5089E8" w14:textId="7637BAE3" w:rsidR="000549AD" w:rsidRPr="00ED7C0E" w:rsidRDefault="000549AD" w:rsidP="005474EB">
            <w:pPr>
              <w:pStyle w:val="acctfourfigures"/>
              <w:tabs>
                <w:tab w:val="clear" w:pos="765"/>
                <w:tab w:val="left" w:pos="720"/>
                <w:tab w:val="decimal" w:pos="78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/>
                <w:b/>
                <w:bCs/>
                <w:sz w:val="26"/>
                <w:szCs w:val="26"/>
              </w:rPr>
              <w:t>85,900</w:t>
            </w:r>
          </w:p>
        </w:tc>
        <w:tc>
          <w:tcPr>
            <w:tcW w:w="236" w:type="dxa"/>
          </w:tcPr>
          <w:p w14:paraId="369B3942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vAlign w:val="bottom"/>
          </w:tcPr>
          <w:p w14:paraId="0D20D4DA" w14:textId="5309A068" w:rsidR="000549AD" w:rsidRPr="00ED7C0E" w:rsidRDefault="000549AD" w:rsidP="005474EB">
            <w:pPr>
              <w:pStyle w:val="acctfourfigures"/>
              <w:tabs>
                <w:tab w:val="clear" w:pos="765"/>
                <w:tab w:val="left" w:pos="720"/>
                <w:tab w:val="decimal" w:pos="81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115,900</w:t>
            </w:r>
          </w:p>
        </w:tc>
      </w:tr>
      <w:tr w:rsidR="000549AD" w:rsidRPr="00ED7C0E" w14:paraId="4DCF7E76" w14:textId="64D39C0F" w:rsidTr="002E71EA">
        <w:tc>
          <w:tcPr>
            <w:tcW w:w="2880" w:type="dxa"/>
            <w:vAlign w:val="bottom"/>
          </w:tcPr>
          <w:p w14:paraId="62B2DD53" w14:textId="2AA08564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E1B11E" w14:textId="62B3E68C" w:rsidR="000549AD" w:rsidRPr="00ED7C0E" w:rsidRDefault="000549AD" w:rsidP="000549A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75477F5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E8AC45A" w14:textId="34A2C031" w:rsidR="000549AD" w:rsidRPr="00ED7C0E" w:rsidRDefault="000549AD" w:rsidP="000549AD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5C9B9313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57662CC6" w14:textId="2C0771BA" w:rsidR="000549AD" w:rsidRPr="00ED7C0E" w:rsidRDefault="000549AD" w:rsidP="000549A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5D07EDA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A9F1949" w14:textId="3EB7CB85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463B423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0029309" w14:textId="392AEC4B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46E159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2516DC25" w14:textId="35F9547C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</w:tr>
      <w:tr w:rsidR="002E71EA" w:rsidRPr="00ED7C0E" w14:paraId="12D64425" w14:textId="77777777" w:rsidTr="007C76AA">
        <w:tc>
          <w:tcPr>
            <w:tcW w:w="2880" w:type="dxa"/>
            <w:vAlign w:val="bottom"/>
          </w:tcPr>
          <w:p w14:paraId="6D4B03E6" w14:textId="15EFCA68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E185B0" w14:textId="77777777" w:rsidR="002E71EA" w:rsidRPr="00ED7C0E" w:rsidRDefault="002E71EA" w:rsidP="002E71E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3D2A9F2" w14:textId="77777777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3CE903D" w14:textId="77777777" w:rsidR="002E71EA" w:rsidRPr="00ED7C0E" w:rsidRDefault="002E71EA" w:rsidP="002E71E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9" w:type="dxa"/>
            <w:vAlign w:val="bottom"/>
          </w:tcPr>
          <w:p w14:paraId="56806095" w14:textId="77777777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160607AD" w14:textId="77777777" w:rsidR="002E71EA" w:rsidRPr="00ED7C0E" w:rsidRDefault="002E71EA" w:rsidP="002E71E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0613FA2" w14:textId="77777777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2DD2DDC7" w14:textId="77777777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D92F06B" w14:textId="77777777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91DE18E" w14:textId="77777777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62F6A0" w14:textId="77777777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719C437F" w14:textId="77777777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71EA" w:rsidRPr="00ED7C0E" w14:paraId="7EAF87BD" w14:textId="77777777" w:rsidTr="007C76AA">
        <w:tc>
          <w:tcPr>
            <w:tcW w:w="2880" w:type="dxa"/>
            <w:vAlign w:val="bottom"/>
          </w:tcPr>
          <w:p w14:paraId="6C52EBB4" w14:textId="2B34A33E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294A22" w14:textId="1D67427D" w:rsidR="002E71EA" w:rsidRPr="00ED7C0E" w:rsidRDefault="002E71EA" w:rsidP="002E71E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682,765</w:t>
            </w:r>
          </w:p>
        </w:tc>
        <w:tc>
          <w:tcPr>
            <w:tcW w:w="241" w:type="dxa"/>
            <w:vAlign w:val="bottom"/>
          </w:tcPr>
          <w:p w14:paraId="7F0DC9FF" w14:textId="77777777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F0B3F0F" w14:textId="1D6E7B65" w:rsidR="002E71EA" w:rsidRPr="00ED7C0E" w:rsidRDefault="002E71EA" w:rsidP="002E71EA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7D7F135D" w14:textId="77777777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F16CCBA" w14:textId="32809E32" w:rsidR="002E71EA" w:rsidRPr="00ED7C0E" w:rsidRDefault="002E71EA" w:rsidP="005474E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8B8AB72" w14:textId="77777777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5F96373D" w14:textId="0B41A91A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(675)</w:t>
            </w:r>
          </w:p>
        </w:tc>
        <w:tc>
          <w:tcPr>
            <w:tcW w:w="249" w:type="dxa"/>
            <w:vAlign w:val="bottom"/>
          </w:tcPr>
          <w:p w14:paraId="20D1FEB2" w14:textId="77777777" w:rsidR="002E71EA" w:rsidRPr="00ED7C0E" w:rsidRDefault="002E71EA" w:rsidP="002E71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3324BCD8" w14:textId="7101021D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(85,900)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6D7D91" w14:textId="77777777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3A76E803" w14:textId="4EBB112A" w:rsidR="002E71EA" w:rsidRPr="00ED7C0E" w:rsidRDefault="002E71EA" w:rsidP="002E71E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596,190</w:t>
            </w:r>
          </w:p>
        </w:tc>
      </w:tr>
      <w:tr w:rsidR="000549AD" w:rsidRPr="00ED7C0E" w14:paraId="24000393" w14:textId="7908321B" w:rsidTr="007C76AA">
        <w:tc>
          <w:tcPr>
            <w:tcW w:w="2880" w:type="dxa"/>
            <w:vAlign w:val="bottom"/>
          </w:tcPr>
          <w:p w14:paraId="1E8DD5C3" w14:textId="65307859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E575B" w14:textId="46BC040A" w:rsidR="000549AD" w:rsidRPr="00ED7C0E" w:rsidRDefault="000549AD" w:rsidP="000549A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3,010</w:t>
            </w:r>
          </w:p>
        </w:tc>
        <w:tc>
          <w:tcPr>
            <w:tcW w:w="241" w:type="dxa"/>
            <w:vAlign w:val="bottom"/>
          </w:tcPr>
          <w:p w14:paraId="527A1CC4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E7BD2" w14:textId="0119C7B1" w:rsidR="000549AD" w:rsidRPr="00ED7C0E" w:rsidRDefault="000549AD" w:rsidP="000549AD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DD1015B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DC046" w14:textId="550E8680" w:rsidR="000549AD" w:rsidRPr="00ED7C0E" w:rsidRDefault="000549AD" w:rsidP="000549A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44360A75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BF9DA" w14:textId="10B2B16D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14:paraId="298A34EF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D7AE2" w14:textId="324D5C12" w:rsidR="000549AD" w:rsidRPr="00ED7C0E" w:rsidRDefault="000549AD" w:rsidP="005474E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4F0D94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0870E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773EA1" w14:textId="3294440E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sz w:val="26"/>
                <w:szCs w:val="26"/>
              </w:rPr>
              <w:t>3,008</w:t>
            </w:r>
          </w:p>
        </w:tc>
      </w:tr>
      <w:tr w:rsidR="000549AD" w:rsidRPr="00ED7C0E" w14:paraId="232F3FDC" w14:textId="5BAA740A" w:rsidTr="007C76AA">
        <w:tc>
          <w:tcPr>
            <w:tcW w:w="2880" w:type="dxa"/>
            <w:vAlign w:val="bottom"/>
          </w:tcPr>
          <w:p w14:paraId="092A6970" w14:textId="73AF4A82" w:rsidR="000549AD" w:rsidRPr="00ED7C0E" w:rsidRDefault="000549AD" w:rsidP="000549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B9759" w14:textId="7914AA98" w:rsidR="000549AD" w:rsidRPr="00ED7C0E" w:rsidRDefault="000549AD" w:rsidP="000549A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685,775</w:t>
            </w:r>
          </w:p>
        </w:tc>
        <w:tc>
          <w:tcPr>
            <w:tcW w:w="241" w:type="dxa"/>
            <w:vAlign w:val="bottom"/>
          </w:tcPr>
          <w:p w14:paraId="2C8A0ADF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FE92C" w14:textId="18323C2A" w:rsidR="000549AD" w:rsidRPr="00ED7C0E" w:rsidRDefault="000549AD" w:rsidP="000549AD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13126DC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C92A6" w14:textId="1EFC92E7" w:rsidR="000549AD" w:rsidRPr="00ED7C0E" w:rsidRDefault="000549AD" w:rsidP="000549A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0882C426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B911E" w14:textId="3223561B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(677)</w:t>
            </w:r>
          </w:p>
        </w:tc>
        <w:tc>
          <w:tcPr>
            <w:tcW w:w="249" w:type="dxa"/>
            <w:vAlign w:val="bottom"/>
          </w:tcPr>
          <w:p w14:paraId="3F2153E8" w14:textId="77777777" w:rsidR="000549AD" w:rsidRPr="00ED7C0E" w:rsidRDefault="000549AD" w:rsidP="000549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CB741" w14:textId="54B50791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(85,900)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952E63" w14:textId="77777777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27D66" w14:textId="5C0D30E6" w:rsidR="000549AD" w:rsidRPr="00ED7C0E" w:rsidRDefault="000549AD" w:rsidP="000549A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599,198</w:t>
            </w:r>
          </w:p>
        </w:tc>
      </w:tr>
    </w:tbl>
    <w:p w14:paraId="55D2964F" w14:textId="48D6DB72" w:rsidR="00405D9B" w:rsidRPr="00ED7C0E" w:rsidRDefault="00405D9B">
      <w:pPr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241"/>
        <w:gridCol w:w="929"/>
        <w:gridCol w:w="249"/>
        <w:gridCol w:w="1010"/>
        <w:gridCol w:w="249"/>
        <w:gridCol w:w="922"/>
        <w:gridCol w:w="249"/>
        <w:gridCol w:w="1011"/>
        <w:gridCol w:w="270"/>
        <w:gridCol w:w="990"/>
      </w:tblGrid>
      <w:tr w:rsidR="003A0637" w:rsidRPr="00ED7C0E" w14:paraId="384BC9BA" w14:textId="48967325" w:rsidTr="007C76AA">
        <w:trPr>
          <w:tblHeader/>
        </w:trPr>
        <w:tc>
          <w:tcPr>
            <w:tcW w:w="2880" w:type="dxa"/>
            <w:vAlign w:val="bottom"/>
          </w:tcPr>
          <w:p w14:paraId="1BC2F5EF" w14:textId="77777777" w:rsidR="003A0637" w:rsidRPr="00ED7C0E" w:rsidRDefault="003A0637" w:rsidP="001A5C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4ECC1B32" w14:textId="0196A463" w:rsidR="003A0637" w:rsidRPr="00ED7C0E" w:rsidRDefault="003A0637" w:rsidP="001A5C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637" w:rsidRPr="00ED7C0E" w14:paraId="33B335E8" w14:textId="073C3551" w:rsidTr="007C76AA">
        <w:trPr>
          <w:tblHeader/>
        </w:trPr>
        <w:tc>
          <w:tcPr>
            <w:tcW w:w="2880" w:type="dxa"/>
            <w:vAlign w:val="bottom"/>
            <w:hideMark/>
          </w:tcPr>
          <w:p w14:paraId="4E86BDCF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222C94DA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D7C0E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23574331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65B97A07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178B4679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551B40F6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1197EF44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  <w:hideMark/>
          </w:tcPr>
          <w:p w14:paraId="0CC2CBA3" w14:textId="28E97ECF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Pr="00ED7C0E">
              <w:rPr>
                <w:rFonts w:ascii="Angsana New" w:hAnsi="Angsana New"/>
                <w:sz w:val="26"/>
                <w:szCs w:val="26"/>
              </w:rPr>
              <w:br/>
              <w:t xml:space="preserve">/ 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280AEE14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vAlign w:val="bottom"/>
            <w:hideMark/>
          </w:tcPr>
          <w:p w14:paraId="652E1CA7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</w:p>
          <w:p w14:paraId="465C4224" w14:textId="350E265C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5C6246DA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1076AC0D" w14:textId="670876DA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9AB3E2E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0965293" w14:textId="77777777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2BD62A56" w14:textId="21EA7405" w:rsidR="003A0637" w:rsidRPr="00ED7C0E" w:rsidRDefault="003A0637" w:rsidP="003A06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A0637" w:rsidRPr="00ED7C0E" w14:paraId="42D423ED" w14:textId="5222EAC6" w:rsidTr="007C76AA">
        <w:trPr>
          <w:tblHeader/>
        </w:trPr>
        <w:tc>
          <w:tcPr>
            <w:tcW w:w="2880" w:type="dxa"/>
            <w:vAlign w:val="bottom"/>
          </w:tcPr>
          <w:p w14:paraId="7D27CE2F" w14:textId="77777777" w:rsidR="003A0637" w:rsidRPr="00ED7C0E" w:rsidRDefault="003A0637" w:rsidP="003A063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20959D5A" w14:textId="2BBF3284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D7C0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3A0637" w:rsidRPr="00ED7C0E" w14:paraId="6E104BAD" w14:textId="26C23CFF" w:rsidTr="007C76AA">
        <w:tc>
          <w:tcPr>
            <w:tcW w:w="2880" w:type="dxa"/>
            <w:vAlign w:val="bottom"/>
          </w:tcPr>
          <w:p w14:paraId="5F730174" w14:textId="77777777" w:rsidR="003A0637" w:rsidRPr="00ED7C0E" w:rsidRDefault="003A0637" w:rsidP="003A063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5A0BAE7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D31A1BE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4416AF9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55A3AB3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618AA384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EAFEB87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5DEB5516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82C0BEE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CD2624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F6DA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AB81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0637" w:rsidRPr="00ED7C0E" w14:paraId="2DC761B4" w14:textId="246404D9" w:rsidTr="007C76AA">
        <w:tc>
          <w:tcPr>
            <w:tcW w:w="2880" w:type="dxa"/>
            <w:vAlign w:val="bottom"/>
          </w:tcPr>
          <w:p w14:paraId="0234138D" w14:textId="77777777" w:rsidR="003A0637" w:rsidRPr="00ED7C0E" w:rsidRDefault="003A0637" w:rsidP="003A0637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22DECAB0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81279D6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7D8E48D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6C4DEF3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39A9CF1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279A142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4F2C31E6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8324FC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5B2ECEFB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7B6DEF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1AB3CD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0637" w:rsidRPr="00ED7C0E" w14:paraId="6614934D" w14:textId="17709771" w:rsidTr="007C76AA">
        <w:tc>
          <w:tcPr>
            <w:tcW w:w="2880" w:type="dxa"/>
            <w:shd w:val="clear" w:color="auto" w:fill="auto"/>
            <w:vAlign w:val="bottom"/>
          </w:tcPr>
          <w:p w14:paraId="64919E68" w14:textId="644BA1EE" w:rsidR="003A0637" w:rsidRPr="00ED7C0E" w:rsidRDefault="003A0637" w:rsidP="007C76A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vAlign w:val="bottom"/>
          </w:tcPr>
          <w:p w14:paraId="4176E4AE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700,000</w:t>
            </w:r>
          </w:p>
        </w:tc>
        <w:tc>
          <w:tcPr>
            <w:tcW w:w="241" w:type="dxa"/>
            <w:vAlign w:val="bottom"/>
          </w:tcPr>
          <w:p w14:paraId="092FCC7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09C2CDBE" w14:textId="77777777" w:rsidR="003A0637" w:rsidRPr="00ED7C0E" w:rsidRDefault="003A0637" w:rsidP="005474EB">
            <w:pPr>
              <w:pStyle w:val="acctfourfigures"/>
              <w:tabs>
                <w:tab w:val="left" w:pos="732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</w:t>
            </w: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1,705</w:t>
            </w:r>
          </w:p>
        </w:tc>
        <w:tc>
          <w:tcPr>
            <w:tcW w:w="249" w:type="dxa"/>
            <w:vAlign w:val="bottom"/>
          </w:tcPr>
          <w:p w14:paraId="115B9877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01F4C7AE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(700,000)</w:t>
            </w:r>
          </w:p>
        </w:tc>
        <w:tc>
          <w:tcPr>
            <w:tcW w:w="249" w:type="dxa"/>
            <w:vAlign w:val="bottom"/>
          </w:tcPr>
          <w:p w14:paraId="269D0566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70E4F3D2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(223)</w:t>
            </w:r>
          </w:p>
        </w:tc>
        <w:tc>
          <w:tcPr>
            <w:tcW w:w="249" w:type="dxa"/>
            <w:vAlign w:val="bottom"/>
          </w:tcPr>
          <w:p w14:paraId="1A6AA100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7AF2B16" w14:textId="6EF3F5CC" w:rsidR="003A0637" w:rsidRPr="00ED7C0E" w:rsidRDefault="003A0637" w:rsidP="003A0637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A254B9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6E86F7" w14:textId="025A0A72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141,482</w:t>
            </w:r>
          </w:p>
        </w:tc>
      </w:tr>
      <w:tr w:rsidR="003A0637" w:rsidRPr="00ED7C0E" w14:paraId="3A6A04B2" w14:textId="0C3CA56C" w:rsidTr="007C76AA">
        <w:tc>
          <w:tcPr>
            <w:tcW w:w="2880" w:type="dxa"/>
            <w:vAlign w:val="bottom"/>
          </w:tcPr>
          <w:p w14:paraId="198FEF63" w14:textId="6679AEB6" w:rsidR="003A0637" w:rsidRPr="00ED7C0E" w:rsidRDefault="003A0637" w:rsidP="006E5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DF65BB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10,053</w:t>
            </w:r>
          </w:p>
        </w:tc>
        <w:tc>
          <w:tcPr>
            <w:tcW w:w="241" w:type="dxa"/>
            <w:vAlign w:val="bottom"/>
          </w:tcPr>
          <w:p w14:paraId="324E9CB0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CDDD90B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35DC2AF3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A688FB5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(10,000)</w:t>
            </w:r>
          </w:p>
        </w:tc>
        <w:tc>
          <w:tcPr>
            <w:tcW w:w="249" w:type="dxa"/>
            <w:vAlign w:val="bottom"/>
          </w:tcPr>
          <w:p w14:paraId="785DEE03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680F26F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(53)</w:t>
            </w:r>
          </w:p>
        </w:tc>
        <w:tc>
          <w:tcPr>
            <w:tcW w:w="249" w:type="dxa"/>
            <w:vAlign w:val="bottom"/>
          </w:tcPr>
          <w:p w14:paraId="5BE16437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0CE6E4A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CB936A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A2E519" w14:textId="534F5BFA" w:rsidR="003A0637" w:rsidRPr="00ED7C0E" w:rsidRDefault="003A0637" w:rsidP="003A063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3A0637" w:rsidRPr="00ED7C0E" w14:paraId="5D956BED" w14:textId="3D3BA0C9" w:rsidTr="007C76AA">
        <w:trPr>
          <w:trHeight w:val="352"/>
        </w:trPr>
        <w:tc>
          <w:tcPr>
            <w:tcW w:w="2880" w:type="dxa"/>
            <w:vAlign w:val="bottom"/>
          </w:tcPr>
          <w:p w14:paraId="1042E53A" w14:textId="199A1371" w:rsidR="003A0637" w:rsidRPr="00ED7C0E" w:rsidRDefault="003A0637" w:rsidP="003A063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09D4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710,053</w:t>
            </w:r>
          </w:p>
        </w:tc>
        <w:tc>
          <w:tcPr>
            <w:tcW w:w="241" w:type="dxa"/>
            <w:vAlign w:val="bottom"/>
          </w:tcPr>
          <w:p w14:paraId="227E0036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AEE9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141,705</w:t>
            </w:r>
          </w:p>
        </w:tc>
        <w:tc>
          <w:tcPr>
            <w:tcW w:w="249" w:type="dxa"/>
            <w:vAlign w:val="bottom"/>
          </w:tcPr>
          <w:p w14:paraId="2800AC18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CAE4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(7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</w:t>
            </w: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0,000)</w:t>
            </w:r>
          </w:p>
        </w:tc>
        <w:tc>
          <w:tcPr>
            <w:tcW w:w="249" w:type="dxa"/>
            <w:vAlign w:val="bottom"/>
          </w:tcPr>
          <w:p w14:paraId="1732732F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98A3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(276)</w:t>
            </w:r>
          </w:p>
        </w:tc>
        <w:tc>
          <w:tcPr>
            <w:tcW w:w="249" w:type="dxa"/>
            <w:vAlign w:val="bottom"/>
          </w:tcPr>
          <w:p w14:paraId="22B77BE1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826CD" w14:textId="4CF90265" w:rsidR="003A0637" w:rsidRPr="00ED7C0E" w:rsidRDefault="003A0637" w:rsidP="003A0637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45E536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41B68" w14:textId="2688783D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141,482</w:t>
            </w:r>
          </w:p>
        </w:tc>
      </w:tr>
      <w:tr w:rsidR="003A0637" w:rsidRPr="00ED7C0E" w14:paraId="64A5B80B" w14:textId="64D8B5D3" w:rsidTr="007C76AA">
        <w:tc>
          <w:tcPr>
            <w:tcW w:w="2880" w:type="dxa"/>
            <w:vAlign w:val="bottom"/>
            <w:hideMark/>
          </w:tcPr>
          <w:p w14:paraId="41F5D694" w14:textId="2775F546" w:rsidR="003A0637" w:rsidRPr="00ED7C0E" w:rsidRDefault="003A0637" w:rsidP="003A0637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35B08E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9C2E15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44AE74B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89826A7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700F988D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15C48CB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6C61590D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DA24899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5C7FF9C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F5168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C4448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5E1A" w:rsidRPr="00ED7C0E" w14:paraId="458F2AD0" w14:textId="77777777" w:rsidTr="007C76AA">
        <w:tc>
          <w:tcPr>
            <w:tcW w:w="2880" w:type="dxa"/>
            <w:vAlign w:val="bottom"/>
          </w:tcPr>
          <w:p w14:paraId="568CBF0C" w14:textId="09E14C5A" w:rsidR="003F5E1A" w:rsidRPr="00ED7C0E" w:rsidRDefault="003F5E1A" w:rsidP="003A0637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708A06F3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397F13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0ACD0433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26DB96" w14:textId="77777777" w:rsidR="003F5E1A" w:rsidRPr="00ED7C0E" w:rsidRDefault="003F5E1A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4BC2F923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11DC8012" w14:textId="77777777" w:rsidR="003F5E1A" w:rsidRPr="00ED7C0E" w:rsidRDefault="003F5E1A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22" w:type="dxa"/>
            <w:vAlign w:val="bottom"/>
          </w:tcPr>
          <w:p w14:paraId="5329E989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9F1130D" w14:textId="77777777" w:rsidR="003F5E1A" w:rsidRPr="00ED7C0E" w:rsidRDefault="003F5E1A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0748AE1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09336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1C3E4F" w14:textId="77777777" w:rsidR="003F5E1A" w:rsidRPr="00ED7C0E" w:rsidRDefault="003F5E1A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0637" w:rsidRPr="00ED7C0E" w14:paraId="7873BD6B" w14:textId="4C84F56F" w:rsidTr="007C76AA">
        <w:tc>
          <w:tcPr>
            <w:tcW w:w="2880" w:type="dxa"/>
            <w:vAlign w:val="bottom"/>
            <w:hideMark/>
          </w:tcPr>
          <w:p w14:paraId="42CF5E66" w14:textId="0EC64BF0" w:rsidR="003A0637" w:rsidRPr="00ED7C0E" w:rsidRDefault="003A0637" w:rsidP="007C76AA">
            <w:pPr>
              <w:tabs>
                <w:tab w:val="clear" w:pos="258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6541C7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4F993726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3E58E10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437,592</w:t>
            </w:r>
          </w:p>
        </w:tc>
        <w:tc>
          <w:tcPr>
            <w:tcW w:w="249" w:type="dxa"/>
            <w:vAlign w:val="bottom"/>
          </w:tcPr>
          <w:p w14:paraId="5887CCCF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6CC90899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775BC8E5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1736E80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(140)</w:t>
            </w:r>
          </w:p>
        </w:tc>
        <w:tc>
          <w:tcPr>
            <w:tcW w:w="249" w:type="dxa"/>
            <w:vAlign w:val="bottom"/>
          </w:tcPr>
          <w:p w14:paraId="306F8771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1ABD769" w14:textId="4F383911" w:rsidR="003A0637" w:rsidRPr="00ED7C0E" w:rsidRDefault="003A0637" w:rsidP="003A0637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E94E24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C884BC" w14:textId="4AE2AE6A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672,452</w:t>
            </w:r>
          </w:p>
        </w:tc>
      </w:tr>
      <w:tr w:rsidR="003A0637" w:rsidRPr="00ED7C0E" w14:paraId="660EBFB0" w14:textId="5E98D8DE" w:rsidTr="007C76AA">
        <w:tc>
          <w:tcPr>
            <w:tcW w:w="2880" w:type="dxa"/>
            <w:vAlign w:val="bottom"/>
          </w:tcPr>
          <w:p w14:paraId="4C013895" w14:textId="32E5137B" w:rsidR="003A0637" w:rsidRPr="00ED7C0E" w:rsidRDefault="003A0637" w:rsidP="006E58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พันธบัตรรัฐบาลที่วัดมูลค่าด้วยราคาทุนตัดจำหน่าย</w:t>
            </w:r>
            <w:r w:rsidR="00ED7C0E" w:rsidRPr="00ED7C0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4922E" w14:textId="77777777" w:rsidR="003A0637" w:rsidRPr="00ED7C0E" w:rsidRDefault="003A0637" w:rsidP="00316252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CC8D7B0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740C6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3,013</w:t>
            </w:r>
          </w:p>
        </w:tc>
        <w:tc>
          <w:tcPr>
            <w:tcW w:w="249" w:type="dxa"/>
            <w:vAlign w:val="bottom"/>
          </w:tcPr>
          <w:p w14:paraId="014CAA80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5974F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23FAB55A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C0241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3BBF592C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CB37E" w14:textId="783F14E0" w:rsidR="003A0637" w:rsidRPr="00ED7C0E" w:rsidRDefault="003A0637" w:rsidP="003A0637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88E1D8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49BCF" w14:textId="754A017B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sz w:val="26"/>
                <w:szCs w:val="26"/>
              </w:rPr>
              <w:t>3,012</w:t>
            </w:r>
          </w:p>
        </w:tc>
      </w:tr>
      <w:tr w:rsidR="003A0637" w:rsidRPr="00ED7C0E" w14:paraId="254DA7AC" w14:textId="199A21E7" w:rsidTr="007C76AA">
        <w:tc>
          <w:tcPr>
            <w:tcW w:w="2880" w:type="dxa"/>
            <w:vAlign w:val="bottom"/>
          </w:tcPr>
          <w:p w14:paraId="5EDCB7C0" w14:textId="6D92B672" w:rsidR="003A0637" w:rsidRPr="00ED7C0E" w:rsidRDefault="003A0637" w:rsidP="003A063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D7C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22168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1F4878C3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D8C7C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440,605</w:t>
            </w:r>
          </w:p>
        </w:tc>
        <w:tc>
          <w:tcPr>
            <w:tcW w:w="249" w:type="dxa"/>
            <w:vAlign w:val="bottom"/>
          </w:tcPr>
          <w:p w14:paraId="4C133B00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B538E" w14:textId="77777777" w:rsidR="003A0637" w:rsidRPr="00ED7C0E" w:rsidRDefault="003A0637" w:rsidP="003A063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9" w:type="dxa"/>
            <w:vAlign w:val="bottom"/>
          </w:tcPr>
          <w:p w14:paraId="4B513F49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59F0D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(141)</w:t>
            </w:r>
          </w:p>
        </w:tc>
        <w:tc>
          <w:tcPr>
            <w:tcW w:w="249" w:type="dxa"/>
            <w:vAlign w:val="bottom"/>
          </w:tcPr>
          <w:p w14:paraId="17E36CCC" w14:textId="77777777" w:rsidR="003A0637" w:rsidRPr="00ED7C0E" w:rsidRDefault="003A0637" w:rsidP="003A06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D194FF" w14:textId="4C291D26" w:rsidR="003A0637" w:rsidRPr="00ED7C0E" w:rsidRDefault="003A0637" w:rsidP="003A0637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C5FFD" w14:textId="77777777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35C41" w14:textId="3327B7E2" w:rsidR="003A0637" w:rsidRPr="00ED7C0E" w:rsidRDefault="003A0637" w:rsidP="003A063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7C0E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675,464</w:t>
            </w:r>
          </w:p>
        </w:tc>
      </w:tr>
    </w:tbl>
    <w:p w14:paraId="0003219C" w14:textId="77777777" w:rsidR="009964D7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12C13DED" w14:textId="77777777" w:rsidR="003F5E1A" w:rsidRDefault="003F5E1A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62254560" w14:textId="1617310B" w:rsidR="003F5E1A" w:rsidRPr="00CE458C" w:rsidRDefault="003F5E1A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3F5E1A" w:rsidRPr="00CE458C" w:rsidSect="004F7E17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F3E0806" w14:textId="76CC1D18" w:rsidR="00CD6F2B" w:rsidRDefault="00E664E6" w:rsidP="00C7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22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14:paraId="2F836032" w14:textId="77777777" w:rsidTr="003F5E1A">
        <w:trPr>
          <w:cantSplit/>
          <w:trHeight w:val="360"/>
          <w:tblHeader/>
        </w:trPr>
        <w:tc>
          <w:tcPr>
            <w:tcW w:w="2700" w:type="dxa"/>
          </w:tcPr>
          <w:p w14:paraId="5CA87782" w14:textId="77777777"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45FDAA84" w14:textId="77777777"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14:paraId="64043D09" w14:textId="77777777" w:rsidTr="003F5E1A">
        <w:trPr>
          <w:cantSplit/>
          <w:trHeight w:val="720"/>
          <w:tblHeader/>
        </w:trPr>
        <w:tc>
          <w:tcPr>
            <w:tcW w:w="2700" w:type="dxa"/>
            <w:vAlign w:val="bottom"/>
          </w:tcPr>
          <w:p w14:paraId="5E0E3AA0" w14:textId="77777777"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49C7F029" w14:textId="77777777" w:rsidR="00846FE6" w:rsidRPr="00846FE6" w:rsidRDefault="00846FE6" w:rsidP="00846FE6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0FB6BCD6" w14:textId="1655212D" w:rsidR="002B6835" w:rsidRPr="00C73183" w:rsidRDefault="00846FE6" w:rsidP="00846F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 จำหน่ายหนังสือ</w:t>
            </w:r>
          </w:p>
        </w:tc>
        <w:tc>
          <w:tcPr>
            <w:tcW w:w="178" w:type="dxa"/>
          </w:tcPr>
          <w:p w14:paraId="707712B7" w14:textId="77777777"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410FFB1" w14:textId="77777777" w:rsidR="00846FE6" w:rsidRPr="00846FE6" w:rsidRDefault="00846FE6" w:rsidP="00846FE6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2118557E" w14:textId="6B2DE35E" w:rsidR="002B6835" w:rsidRPr="00C73183" w:rsidRDefault="00846FE6" w:rsidP="00846F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14:paraId="3D948C94" w14:textId="77777777"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048F2A0E" w14:textId="77777777" w:rsidR="00846FE6" w:rsidRPr="00846FE6" w:rsidRDefault="00846FE6" w:rsidP="00846FE6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34D037A" w14:textId="77777777" w:rsidR="00846FE6" w:rsidRPr="00846FE6" w:rsidRDefault="00846FE6" w:rsidP="00846FE6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540AE746" w14:textId="3C8B0F20" w:rsidR="002B6835" w:rsidRPr="00C73183" w:rsidRDefault="00846FE6" w:rsidP="00846F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846FE6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1574CE9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4D2E5060" w14:textId="58242453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7D927105" w14:textId="77777777" w:rsidR="006E58B6" w:rsidRDefault="006E58B6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1F9312E5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</w:p>
        </w:tc>
        <w:tc>
          <w:tcPr>
            <w:tcW w:w="186" w:type="dxa"/>
          </w:tcPr>
          <w:p w14:paraId="77DAEBB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140292" w:rsidRPr="00BE540A" w14:paraId="54093968" w14:textId="77777777" w:rsidTr="003F5E1A">
        <w:trPr>
          <w:cantSplit/>
          <w:tblHeader/>
        </w:trPr>
        <w:tc>
          <w:tcPr>
            <w:tcW w:w="2700" w:type="dxa"/>
          </w:tcPr>
          <w:p w14:paraId="11A67151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3955EB3F" w14:textId="03834F2D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02E99EB" w14:textId="77777777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0419F0EA" w:rsidR="00140292" w:rsidRPr="00140292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7D82DAFB" w14:textId="77777777" w:rsidR="00140292" w:rsidRPr="00C10CC6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7C174" w14:textId="35BB7421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4A6532C4" w14:textId="77777777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32C5EA26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C16C4B6" w14:textId="77777777" w:rsidR="00140292" w:rsidRPr="00C10CC6" w:rsidRDefault="00140292" w:rsidP="0014029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54919" w14:textId="17309E11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1451E26E" w14:textId="77777777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32961E68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5314E57C" w14:textId="77777777" w:rsidR="00140292" w:rsidRPr="00C10CC6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3B4AC5C" w14:textId="0357C7AE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25453392" w14:textId="77777777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20941D51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7FB5A7D8" w14:textId="77777777" w:rsidR="00140292" w:rsidRPr="00C10CC6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F516DB" w14:textId="571E5BFA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37AC679" w14:textId="77777777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28E46CFC" w:rsidR="00140292" w:rsidRPr="00C73183" w:rsidRDefault="00140292" w:rsidP="0014029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140292" w:rsidRPr="00BE540A" w14:paraId="6543EF80" w14:textId="77777777" w:rsidTr="003F5E1A">
        <w:trPr>
          <w:cantSplit/>
          <w:trHeight w:val="80"/>
          <w:tblHeader/>
        </w:trPr>
        <w:tc>
          <w:tcPr>
            <w:tcW w:w="2700" w:type="dxa"/>
          </w:tcPr>
          <w:p w14:paraId="00EC3329" w14:textId="77777777" w:rsidR="00140292" w:rsidRPr="00B92267" w:rsidRDefault="00140292" w:rsidP="0014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140292" w:rsidRPr="00BE540A" w14:paraId="3A37EA3C" w14:textId="77777777" w:rsidTr="003F5E1A">
        <w:trPr>
          <w:cantSplit/>
        </w:trPr>
        <w:tc>
          <w:tcPr>
            <w:tcW w:w="2700" w:type="dxa"/>
          </w:tcPr>
          <w:p w14:paraId="7A47FD8A" w14:textId="77777777" w:rsidR="00140292" w:rsidRPr="0067027B" w:rsidRDefault="00140292" w:rsidP="0014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140292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140292" w:rsidRPr="00B92267" w:rsidRDefault="00140292" w:rsidP="001402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140292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140292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140292" w:rsidRPr="00B92267" w:rsidRDefault="00140292" w:rsidP="001402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140292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140292" w:rsidRDefault="00140292" w:rsidP="0014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140292" w:rsidRPr="00B92267" w:rsidRDefault="00140292" w:rsidP="001402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140292" w:rsidRDefault="00140292" w:rsidP="0014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140292" w:rsidRPr="00B92267" w:rsidRDefault="00140292" w:rsidP="001402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140292" w:rsidRPr="00B92267" w:rsidRDefault="00140292" w:rsidP="001402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140292" w:rsidRDefault="00140292" w:rsidP="0014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140292" w:rsidRPr="00B92267" w:rsidRDefault="00140292" w:rsidP="001402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140292" w:rsidRDefault="00140292" w:rsidP="0014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F5012" w:rsidRPr="00BE540A" w14:paraId="5DD8F2AB" w14:textId="77777777" w:rsidTr="003F5E1A">
        <w:trPr>
          <w:cantSplit/>
        </w:trPr>
        <w:tc>
          <w:tcPr>
            <w:tcW w:w="2700" w:type="dxa"/>
          </w:tcPr>
          <w:p w14:paraId="0E21E481" w14:textId="77777777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7CB75541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1,004,705</w:t>
            </w:r>
          </w:p>
        </w:tc>
        <w:tc>
          <w:tcPr>
            <w:tcW w:w="180" w:type="dxa"/>
            <w:vAlign w:val="bottom"/>
          </w:tcPr>
          <w:p w14:paraId="7194BEFF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70412F" w14:textId="00276C98" w:rsidR="00EF5012" w:rsidRPr="00B92267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539,520</w:t>
            </w:r>
          </w:p>
        </w:tc>
        <w:tc>
          <w:tcPr>
            <w:tcW w:w="178" w:type="dxa"/>
            <w:vAlign w:val="bottom"/>
          </w:tcPr>
          <w:p w14:paraId="57818E5A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037DBD5E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204,675</w:t>
            </w:r>
          </w:p>
        </w:tc>
        <w:tc>
          <w:tcPr>
            <w:tcW w:w="180" w:type="dxa"/>
            <w:vAlign w:val="bottom"/>
          </w:tcPr>
          <w:p w14:paraId="28AED953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D400B8" w14:textId="02B34747" w:rsidR="00EF5012" w:rsidRPr="00B92267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129,857</w:t>
            </w:r>
          </w:p>
        </w:tc>
        <w:tc>
          <w:tcPr>
            <w:tcW w:w="180" w:type="dxa"/>
            <w:vAlign w:val="bottom"/>
          </w:tcPr>
          <w:p w14:paraId="1E2C7C32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32C21C50" w:rsidR="00EF5012" w:rsidRPr="00956616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656,871</w:t>
            </w:r>
          </w:p>
        </w:tc>
        <w:tc>
          <w:tcPr>
            <w:tcW w:w="180" w:type="dxa"/>
            <w:vAlign w:val="bottom"/>
          </w:tcPr>
          <w:p w14:paraId="7F73B4A4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2F2B9ABF" w:rsidR="00EF5012" w:rsidRPr="00B92267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638,223</w:t>
            </w:r>
          </w:p>
        </w:tc>
        <w:tc>
          <w:tcPr>
            <w:tcW w:w="186" w:type="dxa"/>
            <w:vAlign w:val="bottom"/>
          </w:tcPr>
          <w:p w14:paraId="53C19806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70B07853" w:rsidR="00EF5012" w:rsidRPr="00B92267" w:rsidRDefault="005474EB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3F3B9690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6C0BF704" w:rsidR="00EF5012" w:rsidRPr="009D36B9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1,866,251</w:t>
            </w:r>
          </w:p>
        </w:tc>
        <w:tc>
          <w:tcPr>
            <w:tcW w:w="180" w:type="dxa"/>
            <w:vAlign w:val="bottom"/>
          </w:tcPr>
          <w:p w14:paraId="3687B40A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6284BCB7" w:rsidR="00EF5012" w:rsidRPr="00B92267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1,307,600</w:t>
            </w:r>
          </w:p>
        </w:tc>
      </w:tr>
      <w:tr w:rsidR="00EF5012" w:rsidRPr="00BE540A" w14:paraId="6E4DA042" w14:textId="77777777" w:rsidTr="003F5E1A">
        <w:trPr>
          <w:cantSplit/>
        </w:trPr>
        <w:tc>
          <w:tcPr>
            <w:tcW w:w="2700" w:type="dxa"/>
          </w:tcPr>
          <w:p w14:paraId="66E27F75" w14:textId="77777777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19489DA3" w:rsidR="00EF5012" w:rsidRPr="00956616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179,133</w:t>
            </w:r>
          </w:p>
        </w:tc>
        <w:tc>
          <w:tcPr>
            <w:tcW w:w="180" w:type="dxa"/>
            <w:vAlign w:val="bottom"/>
          </w:tcPr>
          <w:p w14:paraId="3ADD74E5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DA59D2" w14:textId="148C6EC0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146,12</w:t>
            </w:r>
            <w:r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3FB4A4F5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6A8175D1" w:rsidR="00EF5012" w:rsidRPr="00956616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62,727</w:t>
            </w:r>
          </w:p>
        </w:tc>
        <w:tc>
          <w:tcPr>
            <w:tcW w:w="180" w:type="dxa"/>
            <w:vAlign w:val="bottom"/>
          </w:tcPr>
          <w:p w14:paraId="12B423F5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0B0D19CB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54,439</w:t>
            </w:r>
          </w:p>
        </w:tc>
        <w:tc>
          <w:tcPr>
            <w:tcW w:w="180" w:type="dxa"/>
            <w:vAlign w:val="bottom"/>
          </w:tcPr>
          <w:p w14:paraId="1E76A1F1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10A34994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69,042</w:t>
            </w:r>
          </w:p>
        </w:tc>
        <w:tc>
          <w:tcPr>
            <w:tcW w:w="180" w:type="dxa"/>
            <w:vAlign w:val="bottom"/>
          </w:tcPr>
          <w:p w14:paraId="5B0D65FD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3B718578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28,939</w:t>
            </w:r>
          </w:p>
        </w:tc>
        <w:tc>
          <w:tcPr>
            <w:tcW w:w="186" w:type="dxa"/>
            <w:vAlign w:val="bottom"/>
          </w:tcPr>
          <w:p w14:paraId="429EB00B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0D1A1281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(310,902)</w:t>
            </w:r>
          </w:p>
        </w:tc>
        <w:tc>
          <w:tcPr>
            <w:tcW w:w="180" w:type="dxa"/>
          </w:tcPr>
          <w:p w14:paraId="5A271531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3063A61C" w:rsidR="00EF5012" w:rsidRPr="00B92267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(229,506)</w:t>
            </w:r>
          </w:p>
        </w:tc>
        <w:tc>
          <w:tcPr>
            <w:tcW w:w="186" w:type="dxa"/>
          </w:tcPr>
          <w:p w14:paraId="42220A86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79E85DD4" w:rsidR="00EF5012" w:rsidRPr="009D36B9" w:rsidRDefault="00EF5012" w:rsidP="0054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46FB88BA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EF5012" w:rsidRPr="00BE540A" w14:paraId="6CFEA0E9" w14:textId="77777777" w:rsidTr="003F5E1A">
        <w:trPr>
          <w:cantSplit/>
        </w:trPr>
        <w:tc>
          <w:tcPr>
            <w:tcW w:w="2700" w:type="dxa"/>
          </w:tcPr>
          <w:p w14:paraId="330A0621" w14:textId="77777777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3AB92FDF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1,183,838</w:t>
            </w:r>
          </w:p>
        </w:tc>
        <w:tc>
          <w:tcPr>
            <w:tcW w:w="180" w:type="dxa"/>
            <w:vAlign w:val="bottom"/>
          </w:tcPr>
          <w:p w14:paraId="05436C06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693CFAA" w14:textId="3C472237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685,648</w:t>
            </w:r>
          </w:p>
        </w:tc>
        <w:tc>
          <w:tcPr>
            <w:tcW w:w="178" w:type="dxa"/>
            <w:vAlign w:val="bottom"/>
          </w:tcPr>
          <w:p w14:paraId="6F926A0C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0FF861F0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267,402</w:t>
            </w:r>
          </w:p>
        </w:tc>
        <w:tc>
          <w:tcPr>
            <w:tcW w:w="180" w:type="dxa"/>
            <w:vAlign w:val="bottom"/>
          </w:tcPr>
          <w:p w14:paraId="679A97BC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BBE735" w14:textId="7F4C43EF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184,296</w:t>
            </w:r>
          </w:p>
        </w:tc>
        <w:tc>
          <w:tcPr>
            <w:tcW w:w="180" w:type="dxa"/>
            <w:vAlign w:val="bottom"/>
          </w:tcPr>
          <w:p w14:paraId="33A1A2EA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2BD719B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725,913</w:t>
            </w:r>
          </w:p>
        </w:tc>
        <w:tc>
          <w:tcPr>
            <w:tcW w:w="180" w:type="dxa"/>
            <w:vAlign w:val="bottom"/>
          </w:tcPr>
          <w:p w14:paraId="50BA59B5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54002441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667,162</w:t>
            </w:r>
          </w:p>
        </w:tc>
        <w:tc>
          <w:tcPr>
            <w:tcW w:w="186" w:type="dxa"/>
            <w:vAlign w:val="bottom"/>
          </w:tcPr>
          <w:p w14:paraId="45C641D4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247BA529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27B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(310,902)</w:t>
            </w:r>
          </w:p>
        </w:tc>
        <w:tc>
          <w:tcPr>
            <w:tcW w:w="180" w:type="dxa"/>
          </w:tcPr>
          <w:p w14:paraId="4049290C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48F41023" w:rsidR="00EF5012" w:rsidRPr="00B60904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(229,506)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6E04B0" w14:textId="561BE3D5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27B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1,866,251</w:t>
            </w:r>
          </w:p>
        </w:tc>
        <w:tc>
          <w:tcPr>
            <w:tcW w:w="180" w:type="dxa"/>
            <w:vAlign w:val="bottom"/>
          </w:tcPr>
          <w:p w14:paraId="1CB6C11C" w14:textId="77777777" w:rsidR="00EF5012" w:rsidRPr="00B92267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1B1B9A" w14:textId="310CEB41" w:rsidR="00EF5012" w:rsidRPr="00B60904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1,307,600</w:t>
            </w:r>
          </w:p>
        </w:tc>
      </w:tr>
      <w:tr w:rsidR="00EF5012" w:rsidRPr="00BE540A" w14:paraId="40878816" w14:textId="77777777" w:rsidTr="003F5E1A">
        <w:trPr>
          <w:cantSplit/>
        </w:trPr>
        <w:tc>
          <w:tcPr>
            <w:tcW w:w="2700" w:type="dxa"/>
          </w:tcPr>
          <w:p w14:paraId="7F6FECCC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AB80C2F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FBED42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DB2D99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59642A6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F5012" w:rsidRPr="00BE540A" w14:paraId="306A1334" w14:textId="77777777" w:rsidTr="003F5E1A">
        <w:trPr>
          <w:cantSplit/>
        </w:trPr>
        <w:tc>
          <w:tcPr>
            <w:tcW w:w="2700" w:type="dxa"/>
          </w:tcPr>
          <w:p w14:paraId="2A7C8D29" w14:textId="77777777" w:rsidR="00EF5012" w:rsidRPr="0067027B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E4A96F0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9DF7692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F5012" w:rsidRPr="00BE540A" w14:paraId="7CB465CF" w14:textId="77777777" w:rsidTr="003F5E1A">
        <w:trPr>
          <w:cantSplit/>
        </w:trPr>
        <w:tc>
          <w:tcPr>
            <w:tcW w:w="2700" w:type="dxa"/>
          </w:tcPr>
          <w:p w14:paraId="706F91CC" w14:textId="77777777" w:rsidR="00EF5012" w:rsidRPr="0064075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CE4E8D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9580AC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CFAC9C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3299134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F5012" w:rsidRPr="00BE540A" w14:paraId="0A85FA7B" w14:textId="77777777" w:rsidTr="003F5E1A">
        <w:trPr>
          <w:cantSplit/>
        </w:trPr>
        <w:tc>
          <w:tcPr>
            <w:tcW w:w="2700" w:type="dxa"/>
            <w:vAlign w:val="bottom"/>
          </w:tcPr>
          <w:p w14:paraId="2FB2A1F3" w14:textId="77777777" w:rsidR="00EF5012" w:rsidRPr="00120A9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57A9F999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1,180,859</w:t>
            </w:r>
          </w:p>
        </w:tc>
        <w:tc>
          <w:tcPr>
            <w:tcW w:w="180" w:type="dxa"/>
            <w:vAlign w:val="bottom"/>
          </w:tcPr>
          <w:p w14:paraId="3A97A256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6154115C" w:rsidR="00EF5012" w:rsidRPr="00B60904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684,124</w:t>
            </w:r>
          </w:p>
        </w:tc>
        <w:tc>
          <w:tcPr>
            <w:tcW w:w="178" w:type="dxa"/>
            <w:vAlign w:val="bottom"/>
          </w:tcPr>
          <w:p w14:paraId="16175E34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712AD461" w:rsidR="00EF5012" w:rsidRPr="008B17DC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252,060</w:t>
            </w:r>
          </w:p>
        </w:tc>
        <w:tc>
          <w:tcPr>
            <w:tcW w:w="180" w:type="dxa"/>
            <w:vAlign w:val="bottom"/>
          </w:tcPr>
          <w:p w14:paraId="3641C45B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2E51488B" w:rsidR="00EF5012" w:rsidRPr="00936E3B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179,180</w:t>
            </w:r>
          </w:p>
        </w:tc>
        <w:tc>
          <w:tcPr>
            <w:tcW w:w="180" w:type="dxa"/>
            <w:vAlign w:val="bottom"/>
          </w:tcPr>
          <w:p w14:paraId="4600340E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7F58BFEE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573,968</w:t>
            </w:r>
          </w:p>
        </w:tc>
        <w:tc>
          <w:tcPr>
            <w:tcW w:w="180" w:type="dxa"/>
          </w:tcPr>
          <w:p w14:paraId="0E50E835" w14:textId="77777777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34BEA72A" w:rsidR="00EF5012" w:rsidRPr="00F7477C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sz w:val="26"/>
                <w:szCs w:val="26"/>
              </w:rPr>
              <w:t>578,024</w:t>
            </w:r>
          </w:p>
        </w:tc>
        <w:tc>
          <w:tcPr>
            <w:tcW w:w="186" w:type="dxa"/>
            <w:vAlign w:val="bottom"/>
          </w:tcPr>
          <w:p w14:paraId="12951632" w14:textId="77777777" w:rsidR="00EF5012" w:rsidRPr="00F7477C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111FCE8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(249,52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37778B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3D6AF33" w14:textId="77777777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BFCFC" w14:textId="7851B5CC" w:rsidR="00EF5012" w:rsidRPr="00BA7BC1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(218,329)</w:t>
            </w:r>
          </w:p>
        </w:tc>
        <w:tc>
          <w:tcPr>
            <w:tcW w:w="186" w:type="dxa"/>
          </w:tcPr>
          <w:p w14:paraId="0CF53800" w14:textId="77777777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2136B" w14:textId="71B83FD4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1,757,366</w:t>
            </w:r>
          </w:p>
        </w:tc>
        <w:tc>
          <w:tcPr>
            <w:tcW w:w="180" w:type="dxa"/>
          </w:tcPr>
          <w:p w14:paraId="515FCB48" w14:textId="77777777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6E3F5B0F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1,222,999</w:t>
            </w:r>
          </w:p>
        </w:tc>
      </w:tr>
      <w:tr w:rsidR="00EF5012" w:rsidRPr="00BE540A" w14:paraId="7DE91439" w14:textId="77777777" w:rsidTr="003F5E1A">
        <w:trPr>
          <w:cantSplit/>
        </w:trPr>
        <w:tc>
          <w:tcPr>
            <w:tcW w:w="2700" w:type="dxa"/>
            <w:vAlign w:val="bottom"/>
          </w:tcPr>
          <w:p w14:paraId="50E6F06A" w14:textId="77777777" w:rsidR="00EF5012" w:rsidRPr="00120A9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0F953135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2,979</w:t>
            </w:r>
          </w:p>
        </w:tc>
        <w:tc>
          <w:tcPr>
            <w:tcW w:w="180" w:type="dxa"/>
            <w:vAlign w:val="bottom"/>
          </w:tcPr>
          <w:p w14:paraId="4B42D788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74A6C9B4" w:rsidR="00EF5012" w:rsidRPr="00B9226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1,524</w:t>
            </w:r>
          </w:p>
        </w:tc>
        <w:tc>
          <w:tcPr>
            <w:tcW w:w="178" w:type="dxa"/>
            <w:vAlign w:val="bottom"/>
          </w:tcPr>
          <w:p w14:paraId="3F5412B9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3D94F0F5" w:rsidR="00EF5012" w:rsidRPr="008B17DC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15,342</w:t>
            </w:r>
          </w:p>
        </w:tc>
        <w:tc>
          <w:tcPr>
            <w:tcW w:w="180" w:type="dxa"/>
            <w:vAlign w:val="bottom"/>
          </w:tcPr>
          <w:p w14:paraId="3401A887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352241FD" w:rsidR="00EF5012" w:rsidRPr="00936E3B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8B17DC">
              <w:rPr>
                <w:rFonts w:ascii="Angsana New" w:eastAsia="MS Mincho" w:hAnsi="Angsana New"/>
                <w:sz w:val="26"/>
                <w:szCs w:val="26"/>
              </w:rPr>
              <w:t>5,116</w:t>
            </w:r>
          </w:p>
        </w:tc>
        <w:tc>
          <w:tcPr>
            <w:tcW w:w="180" w:type="dxa"/>
            <w:vAlign w:val="bottom"/>
          </w:tcPr>
          <w:p w14:paraId="44690851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7E4A598D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151,945</w:t>
            </w:r>
          </w:p>
        </w:tc>
        <w:tc>
          <w:tcPr>
            <w:tcW w:w="180" w:type="dxa"/>
            <w:vAlign w:val="bottom"/>
          </w:tcPr>
          <w:p w14:paraId="6470F858" w14:textId="77777777" w:rsidR="00EF5012" w:rsidRPr="00F7477C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7C808E44" w:rsidR="00EF5012" w:rsidRPr="00F7477C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89,138</w:t>
            </w:r>
          </w:p>
        </w:tc>
        <w:tc>
          <w:tcPr>
            <w:tcW w:w="186" w:type="dxa"/>
            <w:vAlign w:val="bottom"/>
          </w:tcPr>
          <w:p w14:paraId="1FD8504F" w14:textId="77777777" w:rsidR="00EF5012" w:rsidRPr="00F7477C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6ADECBA0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(61,38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37778B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DF2C467" w14:textId="77777777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4A09CFF5" w:rsidR="00EF5012" w:rsidRPr="00BA7BC1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(11,177)</w:t>
            </w:r>
          </w:p>
        </w:tc>
        <w:tc>
          <w:tcPr>
            <w:tcW w:w="186" w:type="dxa"/>
          </w:tcPr>
          <w:p w14:paraId="03BF2511" w14:textId="77777777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757BCE8E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sz w:val="26"/>
                <w:szCs w:val="26"/>
              </w:rPr>
              <w:t>108,885</w:t>
            </w:r>
          </w:p>
        </w:tc>
        <w:tc>
          <w:tcPr>
            <w:tcW w:w="180" w:type="dxa"/>
            <w:vAlign w:val="bottom"/>
          </w:tcPr>
          <w:p w14:paraId="5D496A05" w14:textId="77777777" w:rsidR="00EF5012" w:rsidRPr="00F7477C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653CD713" w:rsidR="00EF5012" w:rsidRPr="00F7477C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84,601</w:t>
            </w:r>
          </w:p>
        </w:tc>
      </w:tr>
      <w:tr w:rsidR="00EF5012" w:rsidRPr="00BE540A" w14:paraId="6791DB94" w14:textId="77777777" w:rsidTr="003F5E1A">
        <w:trPr>
          <w:cantSplit/>
        </w:trPr>
        <w:tc>
          <w:tcPr>
            <w:tcW w:w="2700" w:type="dxa"/>
          </w:tcPr>
          <w:p w14:paraId="71B9C83D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6A13E6B1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1,183,838</w:t>
            </w:r>
          </w:p>
        </w:tc>
        <w:tc>
          <w:tcPr>
            <w:tcW w:w="180" w:type="dxa"/>
            <w:vAlign w:val="bottom"/>
          </w:tcPr>
          <w:p w14:paraId="64DBF65C" w14:textId="77777777" w:rsidR="00EF5012" w:rsidRPr="00A44FE4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66A01AA4" w:rsidR="00EF5012" w:rsidRPr="00A44FE4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685,648</w:t>
            </w:r>
          </w:p>
        </w:tc>
        <w:tc>
          <w:tcPr>
            <w:tcW w:w="178" w:type="dxa"/>
            <w:vAlign w:val="bottom"/>
          </w:tcPr>
          <w:p w14:paraId="0BDD0440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272B03D6" w:rsidR="00EF5012" w:rsidRPr="008B17DC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267,402</w:t>
            </w:r>
          </w:p>
        </w:tc>
        <w:tc>
          <w:tcPr>
            <w:tcW w:w="180" w:type="dxa"/>
          </w:tcPr>
          <w:p w14:paraId="3AA56CA3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5EF1FDBF" w:rsidR="00EF5012" w:rsidRPr="00A44FE4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184,296</w:t>
            </w:r>
          </w:p>
        </w:tc>
        <w:tc>
          <w:tcPr>
            <w:tcW w:w="180" w:type="dxa"/>
          </w:tcPr>
          <w:p w14:paraId="41C9F5DC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04A0733D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725,913</w:t>
            </w:r>
          </w:p>
        </w:tc>
        <w:tc>
          <w:tcPr>
            <w:tcW w:w="180" w:type="dxa"/>
          </w:tcPr>
          <w:p w14:paraId="54E84D45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13FC6399" w:rsidR="00EF5012" w:rsidRPr="00A44FE4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667,162</w:t>
            </w:r>
          </w:p>
        </w:tc>
        <w:tc>
          <w:tcPr>
            <w:tcW w:w="186" w:type="dxa"/>
          </w:tcPr>
          <w:p w14:paraId="01D6FC82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548594C3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(310,902)</w:t>
            </w:r>
          </w:p>
        </w:tc>
        <w:tc>
          <w:tcPr>
            <w:tcW w:w="180" w:type="dxa"/>
          </w:tcPr>
          <w:p w14:paraId="6C224A71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1E12D077" w:rsidR="00EF5012" w:rsidRPr="00BA7BC1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(229,506)</w:t>
            </w:r>
          </w:p>
        </w:tc>
        <w:tc>
          <w:tcPr>
            <w:tcW w:w="186" w:type="dxa"/>
          </w:tcPr>
          <w:p w14:paraId="4EEE169C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52D422F8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1,866,251</w:t>
            </w:r>
          </w:p>
        </w:tc>
        <w:tc>
          <w:tcPr>
            <w:tcW w:w="180" w:type="dxa"/>
          </w:tcPr>
          <w:p w14:paraId="0396AE4C" w14:textId="77777777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70533F01" w:rsidR="00EF5012" w:rsidRPr="00A44FE4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1,307,600</w:t>
            </w:r>
          </w:p>
        </w:tc>
      </w:tr>
      <w:tr w:rsidR="00EF5012" w:rsidRPr="00BE540A" w14:paraId="6B31C80C" w14:textId="77777777" w:rsidTr="003F5E1A">
        <w:trPr>
          <w:cantSplit/>
        </w:trPr>
        <w:tc>
          <w:tcPr>
            <w:tcW w:w="2700" w:type="dxa"/>
          </w:tcPr>
          <w:p w14:paraId="61A1994D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87A8BED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8656E17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EF5012" w:rsidRPr="00156F03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DCB18C" w14:textId="77777777" w:rsidR="00EF5012" w:rsidRPr="009D36B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EF5012" w:rsidRPr="00156F03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2477A75" w14:textId="77777777" w:rsidR="00EF5012" w:rsidRPr="00156F03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EF5012" w:rsidRPr="00BE540A" w14:paraId="77172B21" w14:textId="77777777" w:rsidTr="003F5E1A">
        <w:trPr>
          <w:cantSplit/>
        </w:trPr>
        <w:tc>
          <w:tcPr>
            <w:tcW w:w="2700" w:type="dxa"/>
          </w:tcPr>
          <w:p w14:paraId="6FD463A0" w14:textId="77777777" w:rsidR="00EF5012" w:rsidRPr="00CC7E6A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41FEE74A" w14:textId="77777777" w:rsidR="00EF5012" w:rsidRPr="00CC7E6A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A50AEA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57FE7E59" w14:textId="0AA08F19" w:rsidR="00EF5012" w:rsidRPr="00956616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40,641</w:t>
            </w:r>
          </w:p>
        </w:tc>
        <w:tc>
          <w:tcPr>
            <w:tcW w:w="180" w:type="dxa"/>
            <w:vAlign w:val="bottom"/>
          </w:tcPr>
          <w:p w14:paraId="594200F6" w14:textId="77777777" w:rsidR="00EF5012" w:rsidRPr="00CC7E6A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506C0F8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542BB508" w14:textId="1F25E9EC" w:rsidR="00EF5012" w:rsidRPr="00CC7E6A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701E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16,261</w:t>
            </w:r>
          </w:p>
        </w:tc>
        <w:tc>
          <w:tcPr>
            <w:tcW w:w="178" w:type="dxa"/>
            <w:vAlign w:val="bottom"/>
          </w:tcPr>
          <w:p w14:paraId="2BCCE1AE" w14:textId="77777777" w:rsidR="00EF5012" w:rsidRPr="00CC7E6A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8BD815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3321C1" w14:textId="6BED4CD5" w:rsidR="00EF5012" w:rsidRPr="000A5C5E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C2F7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(5,520)</w:t>
            </w:r>
          </w:p>
        </w:tc>
        <w:tc>
          <w:tcPr>
            <w:tcW w:w="180" w:type="dxa"/>
            <w:vAlign w:val="bottom"/>
          </w:tcPr>
          <w:p w14:paraId="27A2CE58" w14:textId="77777777" w:rsidR="00EF5012" w:rsidRPr="000A5C5E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4819661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BD2C8A8" w14:textId="3A72ED71" w:rsidR="00EF5012" w:rsidRPr="000A5C5E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701E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(38,927)</w:t>
            </w:r>
          </w:p>
        </w:tc>
        <w:tc>
          <w:tcPr>
            <w:tcW w:w="180" w:type="dxa"/>
            <w:vAlign w:val="bottom"/>
          </w:tcPr>
          <w:p w14:paraId="5068A1D5" w14:textId="77777777" w:rsidR="00EF5012" w:rsidRPr="000A5C5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60BD899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0A583FE" w14:textId="6F814989" w:rsidR="00EF5012" w:rsidRPr="000A5C5E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37778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202,581</w:t>
            </w:r>
          </w:p>
        </w:tc>
        <w:tc>
          <w:tcPr>
            <w:tcW w:w="180" w:type="dxa"/>
            <w:vAlign w:val="bottom"/>
          </w:tcPr>
          <w:p w14:paraId="08C55AAE" w14:textId="77777777" w:rsidR="00EF5012" w:rsidRPr="00CC7E6A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2D7EBFC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1634698E" w14:textId="108503F5" w:rsidR="00EF5012" w:rsidRPr="00CC7E6A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F701E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190,118</w:t>
            </w:r>
          </w:p>
        </w:tc>
        <w:tc>
          <w:tcPr>
            <w:tcW w:w="186" w:type="dxa"/>
            <w:vAlign w:val="bottom"/>
          </w:tcPr>
          <w:p w14:paraId="73C223BB" w14:textId="77777777" w:rsidR="00EF5012" w:rsidRPr="00CC7E6A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59F58693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6255CE27" w14:textId="33D59A9F" w:rsidR="00EF5012" w:rsidRPr="009D36B9" w:rsidRDefault="00802CDB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02CD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(7,566)</w:t>
            </w:r>
          </w:p>
        </w:tc>
        <w:tc>
          <w:tcPr>
            <w:tcW w:w="180" w:type="dxa"/>
          </w:tcPr>
          <w:p w14:paraId="10D295CC" w14:textId="77777777" w:rsidR="00EF5012" w:rsidRPr="00CC7E6A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1C728CA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A4EC54" w14:textId="1074B636" w:rsidR="00EF5012" w:rsidRPr="00CC7E6A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(5,784)</w:t>
            </w:r>
          </w:p>
        </w:tc>
        <w:tc>
          <w:tcPr>
            <w:tcW w:w="186" w:type="dxa"/>
          </w:tcPr>
          <w:p w14:paraId="350B1906" w14:textId="77777777" w:rsidR="00EF5012" w:rsidRPr="00CC7E6A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7EED83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7747D787" w14:textId="38CE65A7" w:rsidR="00EF5012" w:rsidRPr="009D36B9" w:rsidRDefault="00802CDB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02CD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230,136</w:t>
            </w:r>
          </w:p>
        </w:tc>
        <w:tc>
          <w:tcPr>
            <w:tcW w:w="180" w:type="dxa"/>
            <w:vAlign w:val="bottom"/>
          </w:tcPr>
          <w:p w14:paraId="1A245D11" w14:textId="77777777" w:rsidR="00EF5012" w:rsidRPr="00CC7E6A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8210509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001314F2" w14:textId="75CAE60F" w:rsidR="00EF5012" w:rsidRPr="00CC7E6A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161,668</w:t>
            </w:r>
          </w:p>
        </w:tc>
      </w:tr>
      <w:tr w:rsidR="00EF5012" w:rsidRPr="00BE540A" w14:paraId="26C4F616" w14:textId="77777777" w:rsidTr="003F5E1A">
        <w:trPr>
          <w:cantSplit/>
          <w:trHeight w:hRule="exact" w:val="259"/>
        </w:trPr>
        <w:tc>
          <w:tcPr>
            <w:tcW w:w="2700" w:type="dxa"/>
          </w:tcPr>
          <w:p w14:paraId="4EDE7911" w14:textId="77777777" w:rsidR="00EF5012" w:rsidRPr="0021018F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47D74DD4" w14:textId="77777777" w:rsidR="00EF5012" w:rsidRPr="0021018F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29D190E3" w14:textId="77777777" w:rsidR="00EF5012" w:rsidRPr="0021018F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B02A41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C51FEFD" w14:textId="77777777" w:rsidR="00EF5012" w:rsidRPr="0021018F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02806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0FC2840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A0F054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D306829" w14:textId="77777777" w:rsidR="00EF5012" w:rsidRPr="0021018F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518B5BA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06954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AD57D4D" w14:textId="77777777" w:rsidR="00EF5012" w:rsidRPr="0021018F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B34DF3E" w14:textId="77777777" w:rsidR="00EF5012" w:rsidRPr="0021018F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665397E" w14:textId="77777777" w:rsidR="00EF5012" w:rsidRPr="0021018F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45B8D3C" w14:textId="77777777" w:rsidR="00EF5012" w:rsidRPr="0021018F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746174E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6F8E361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37C421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476BC8D4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04589E" w14:textId="77777777" w:rsidR="00EF5012" w:rsidRPr="0021018F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85294" w14:textId="77777777" w:rsidR="00EF5012" w:rsidRPr="0021018F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214E5E8" w14:textId="77777777" w:rsidR="00EF5012" w:rsidRPr="0021018F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EF5012" w:rsidRPr="00BE540A" w14:paraId="672AFF35" w14:textId="77777777" w:rsidTr="003F5E1A">
        <w:trPr>
          <w:cantSplit/>
        </w:trPr>
        <w:tc>
          <w:tcPr>
            <w:tcW w:w="2700" w:type="dxa"/>
          </w:tcPr>
          <w:p w14:paraId="070EBC28" w14:textId="77777777" w:rsidR="00EF5012" w:rsidRPr="00347C1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54FCF5" w14:textId="77777777" w:rsidR="00EF5012" w:rsidRPr="00347C19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792635" w14:textId="77777777" w:rsidR="00EF5012" w:rsidRPr="00347C19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BBABF9" w14:textId="77777777" w:rsidR="00EF5012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C15ECD" w14:textId="77777777" w:rsidR="00EF5012" w:rsidRPr="00347C19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5EB529" w14:textId="77777777" w:rsidR="00EF5012" w:rsidRPr="00347C19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8EC2B" w14:textId="77777777" w:rsidR="00EF5012" w:rsidRPr="00347C19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8F446" w14:textId="77777777" w:rsidR="00EF5012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702CA5" w14:textId="77777777" w:rsidR="00EF5012" w:rsidRPr="00347C19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6DA2A9" w14:textId="77777777" w:rsidR="00EF5012" w:rsidRPr="00347C1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061CBD" w14:textId="77777777" w:rsidR="00EF5012" w:rsidRPr="00347C19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6895559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D9C3D9B" w14:textId="77777777" w:rsidR="00EF5012" w:rsidRPr="00347C19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F429F7" w14:textId="77777777" w:rsidR="00EF5012" w:rsidRPr="009D2430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FACD95" w14:textId="77777777" w:rsidR="00EF5012" w:rsidRPr="00347C19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ADB9B3" w14:textId="77777777" w:rsidR="00EF5012" w:rsidRPr="009D2430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DB9E96F" w14:textId="77777777" w:rsidR="00EF5012" w:rsidRPr="00347C19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D2643" w14:textId="77777777" w:rsidR="00EF5012" w:rsidRPr="00347C1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F19122" w14:textId="77777777" w:rsidR="00EF5012" w:rsidRPr="00347C19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59B96B" w14:textId="77777777" w:rsidR="00EF5012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F5012" w:rsidRPr="00BE540A" w14:paraId="73EAB5FF" w14:textId="77777777" w:rsidTr="003F5E1A">
        <w:trPr>
          <w:cantSplit/>
        </w:trPr>
        <w:tc>
          <w:tcPr>
            <w:tcW w:w="2700" w:type="dxa"/>
          </w:tcPr>
          <w:p w14:paraId="0A941CE3" w14:textId="77777777" w:rsidR="00EF5012" w:rsidRPr="00347C19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F24DACC" w14:textId="77777777" w:rsidR="00EF5012" w:rsidRPr="00596EA7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F5012" w:rsidRPr="00BE540A" w14:paraId="2A1DDA25" w14:textId="77777777" w:rsidTr="003F5E1A">
        <w:trPr>
          <w:cantSplit/>
          <w:trHeight w:val="720"/>
          <w:tblHeader/>
        </w:trPr>
        <w:tc>
          <w:tcPr>
            <w:tcW w:w="2700" w:type="dxa"/>
            <w:vAlign w:val="bottom"/>
          </w:tcPr>
          <w:p w14:paraId="0E54FB70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472927D0" w14:textId="77777777" w:rsidR="00EF5012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1B249A4F" w14:textId="10E93A98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78" w:type="dxa"/>
          </w:tcPr>
          <w:p w14:paraId="66407E92" w14:textId="77777777" w:rsidR="00EF5012" w:rsidRPr="00C10CC6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AE8D9DF" w14:textId="77777777" w:rsidR="00EF5012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1513D6F8" w14:textId="51FB4130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180" w:type="dxa"/>
          </w:tcPr>
          <w:p w14:paraId="352AB63F" w14:textId="77777777" w:rsidR="00EF5012" w:rsidRPr="00C10CC6" w:rsidRDefault="00EF5012" w:rsidP="00EF50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81EF3A3" w14:textId="77777777" w:rsidR="00EF5012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6675874F" w14:textId="77777777" w:rsidR="00EF5012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5101DDA3" w14:textId="45D4CC66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FA08E41" w14:textId="77777777" w:rsidR="00EF5012" w:rsidRPr="00B92267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D7E3DDC" w14:textId="7606CA18" w:rsidR="00EF5012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7D83EF87" w14:textId="77777777" w:rsidR="006E58B6" w:rsidRDefault="006E58B6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4F18107D" w14:textId="3EDC2C0F" w:rsidR="00EF5012" w:rsidRPr="00B92267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</w:p>
        </w:tc>
        <w:tc>
          <w:tcPr>
            <w:tcW w:w="186" w:type="dxa"/>
          </w:tcPr>
          <w:p w14:paraId="693D7701" w14:textId="77777777" w:rsidR="00EF5012" w:rsidRPr="00B92267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760B5B45" w14:textId="77777777" w:rsidR="00EF5012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CB95436" w14:textId="77777777" w:rsidR="00EF5012" w:rsidRPr="00B92267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5CE0760E" w14:textId="77777777" w:rsidR="00EF5012" w:rsidRPr="00B92267" w:rsidRDefault="00EF5012" w:rsidP="00EF501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EF5012" w:rsidRPr="00BE540A" w14:paraId="699EF822" w14:textId="77777777" w:rsidTr="003F5E1A">
        <w:trPr>
          <w:cantSplit/>
        </w:trPr>
        <w:tc>
          <w:tcPr>
            <w:tcW w:w="2700" w:type="dxa"/>
          </w:tcPr>
          <w:p w14:paraId="564675DD" w14:textId="77777777" w:rsidR="00EF5012" w:rsidRPr="00B92267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68247081" w14:textId="33C7427B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58FD012B" w14:textId="77777777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D22B592" w14:textId="1BCAFB4F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379C91E8" w14:textId="77777777" w:rsidR="00EF5012" w:rsidRPr="00C10CC6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965277" w14:textId="0EC25000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7DE66942" w14:textId="77777777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0F481" w14:textId="0C9E749E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1909F27" w14:textId="77777777" w:rsidR="00EF5012" w:rsidRPr="00C10CC6" w:rsidRDefault="00EF5012" w:rsidP="00EF50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366E0A" w14:textId="4DAC974E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77284B6C" w14:textId="77777777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FE26D9C" w14:textId="29A23392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0C93F1C9" w14:textId="77777777" w:rsidR="00EF5012" w:rsidRPr="00C10CC6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2AF6604" w14:textId="1A60B250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3DE9718F" w14:textId="77777777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B64714" w14:textId="03D17A58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6" w:type="dxa"/>
          </w:tcPr>
          <w:p w14:paraId="4ED192B9" w14:textId="77777777" w:rsidR="00EF5012" w:rsidRPr="00C10CC6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F68F7C" w14:textId="783522E9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05EB5E71" w14:textId="77777777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192D916" w14:textId="105CDF04" w:rsidR="00EF5012" w:rsidRPr="00C73183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</w:tr>
      <w:tr w:rsidR="00EF5012" w:rsidRPr="00BE540A" w14:paraId="5D124276" w14:textId="77777777" w:rsidTr="003F5E1A">
        <w:trPr>
          <w:cantSplit/>
        </w:trPr>
        <w:tc>
          <w:tcPr>
            <w:tcW w:w="2700" w:type="dxa"/>
          </w:tcPr>
          <w:p w14:paraId="12A213B6" w14:textId="77777777" w:rsidR="00EF5012" w:rsidRPr="00B97457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EDADB0C" w14:textId="03A5DE93" w:rsidR="00EF5012" w:rsidRPr="00A5449A" w:rsidRDefault="00EF5012" w:rsidP="00EF5012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2F79A7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2F79A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66D92" w:rsidRPr="00C1307A" w14:paraId="24A81166" w14:textId="77777777" w:rsidTr="00266D92">
        <w:trPr>
          <w:cantSplit/>
        </w:trPr>
        <w:tc>
          <w:tcPr>
            <w:tcW w:w="2700" w:type="dxa"/>
          </w:tcPr>
          <w:p w14:paraId="208C8050" w14:textId="77777777" w:rsidR="00266D92" w:rsidRPr="00B97457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14:paraId="49232F90" w14:textId="1F90518C" w:rsidR="00266D92" w:rsidRPr="00B97457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CAE2AA6" w14:textId="1146E532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1,416,035</w:t>
            </w:r>
          </w:p>
        </w:tc>
        <w:tc>
          <w:tcPr>
            <w:tcW w:w="180" w:type="dxa"/>
            <w:vAlign w:val="bottom"/>
          </w:tcPr>
          <w:p w14:paraId="10A6EBAA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AB8590" w14:textId="31C4330A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1,413,146</w:t>
            </w:r>
          </w:p>
        </w:tc>
        <w:tc>
          <w:tcPr>
            <w:tcW w:w="178" w:type="dxa"/>
            <w:vAlign w:val="bottom"/>
          </w:tcPr>
          <w:p w14:paraId="452FD6FB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04D699" w14:textId="4EE6CA5E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262,604</w:t>
            </w:r>
          </w:p>
        </w:tc>
        <w:tc>
          <w:tcPr>
            <w:tcW w:w="180" w:type="dxa"/>
            <w:vAlign w:val="bottom"/>
          </w:tcPr>
          <w:p w14:paraId="65A979BB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AFE615" w14:textId="00F71B23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243,976</w:t>
            </w:r>
          </w:p>
        </w:tc>
        <w:tc>
          <w:tcPr>
            <w:tcW w:w="180" w:type="dxa"/>
            <w:vAlign w:val="bottom"/>
          </w:tcPr>
          <w:p w14:paraId="441A83BA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E5724E" w14:textId="209C88BB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2,531,748</w:t>
            </w:r>
          </w:p>
        </w:tc>
        <w:tc>
          <w:tcPr>
            <w:tcW w:w="180" w:type="dxa"/>
            <w:vAlign w:val="bottom"/>
          </w:tcPr>
          <w:p w14:paraId="765F0495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3FB7B3" w14:textId="53599320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2,473,661</w:t>
            </w:r>
          </w:p>
        </w:tc>
        <w:tc>
          <w:tcPr>
            <w:tcW w:w="186" w:type="dxa"/>
            <w:vAlign w:val="bottom"/>
          </w:tcPr>
          <w:p w14:paraId="45771356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6166A23" w14:textId="2E6E12C2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(212,220)</w:t>
            </w:r>
          </w:p>
        </w:tc>
        <w:tc>
          <w:tcPr>
            <w:tcW w:w="180" w:type="dxa"/>
          </w:tcPr>
          <w:p w14:paraId="04F29B62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53F01F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rPr>
                <w:rFonts w:ascii="Angsana New" w:hAnsi="Angsana New" w:cs="Angsana New"/>
                <w:sz w:val="26"/>
                <w:szCs w:val="26"/>
              </w:rPr>
            </w:pPr>
          </w:p>
          <w:p w14:paraId="2763492A" w14:textId="272FC2F5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(171,319)</w:t>
            </w:r>
          </w:p>
        </w:tc>
        <w:tc>
          <w:tcPr>
            <w:tcW w:w="186" w:type="dxa"/>
          </w:tcPr>
          <w:p w14:paraId="26FAA29B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5E3270" w14:textId="5CCF2CC1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66D92">
              <w:rPr>
                <w:rFonts w:ascii="Angsana New" w:eastAsia="MS Mincho" w:hAnsi="Angsana New"/>
                <w:sz w:val="26"/>
                <w:szCs w:val="26"/>
              </w:rPr>
              <w:t>3,998,167</w:t>
            </w:r>
          </w:p>
        </w:tc>
        <w:tc>
          <w:tcPr>
            <w:tcW w:w="180" w:type="dxa"/>
            <w:vAlign w:val="bottom"/>
          </w:tcPr>
          <w:p w14:paraId="02C1C1E4" w14:textId="77777777" w:rsidR="00266D92" w:rsidRPr="00266D92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37FB14" w14:textId="0A7A6974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3,959,464</w:t>
            </w:r>
          </w:p>
        </w:tc>
      </w:tr>
      <w:tr w:rsidR="00266D92" w:rsidRPr="00BE540A" w14:paraId="14C32EF2" w14:textId="77777777" w:rsidTr="00266D92">
        <w:trPr>
          <w:cantSplit/>
        </w:trPr>
        <w:tc>
          <w:tcPr>
            <w:tcW w:w="2700" w:type="dxa"/>
          </w:tcPr>
          <w:p w14:paraId="5EB04C72" w14:textId="77777777" w:rsidR="00266D92" w:rsidRPr="00B97457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14:paraId="2C719BD0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7351B5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1249BE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A3F8AF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81262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363E61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03BD9F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8E40F2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5E68FF" w14:textId="77777777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EEB362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664B202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00DD6DB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DF8917C" w14:textId="77777777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F21AB0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F6A735" w14:textId="77777777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6796ADB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051BCB" w14:textId="54669C54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66D92">
              <w:rPr>
                <w:rFonts w:ascii="Angsana New" w:eastAsia="MS Mincho" w:hAnsi="Angsana New"/>
                <w:sz w:val="26"/>
                <w:szCs w:val="26"/>
              </w:rPr>
              <w:t>1,839,239</w:t>
            </w:r>
          </w:p>
        </w:tc>
        <w:tc>
          <w:tcPr>
            <w:tcW w:w="180" w:type="dxa"/>
            <w:vAlign w:val="bottom"/>
          </w:tcPr>
          <w:p w14:paraId="2E07F21F" w14:textId="77777777" w:rsidR="00266D92" w:rsidRPr="00266D92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04BA8" w14:textId="3F5E3FE6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1,755,572</w:t>
            </w:r>
          </w:p>
        </w:tc>
      </w:tr>
      <w:tr w:rsidR="00266D92" w:rsidRPr="00BE540A" w14:paraId="6838D320" w14:textId="77777777" w:rsidTr="00266D92">
        <w:trPr>
          <w:cantSplit/>
        </w:trPr>
        <w:tc>
          <w:tcPr>
            <w:tcW w:w="2700" w:type="dxa"/>
          </w:tcPr>
          <w:p w14:paraId="1EECB543" w14:textId="77777777" w:rsidR="00266D92" w:rsidRPr="00B97457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14:paraId="79F2906C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9B6B34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6CA05B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507D35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E00BEF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3693B6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CD7653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411363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19082" w14:textId="77777777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61B960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7114BF3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D9B8C55" w14:textId="77777777" w:rsidR="00266D92" w:rsidRPr="006E58B6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36377A9" w14:textId="77777777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F285FA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0AC420" w14:textId="77777777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012E6A8" w14:textId="77777777" w:rsidR="00266D92" w:rsidRPr="006E58B6" w:rsidRDefault="00266D92" w:rsidP="00266D9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76523" w14:textId="24A05621" w:rsidR="00266D92" w:rsidRPr="00266D92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66D9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5,837,406</w:t>
            </w:r>
          </w:p>
        </w:tc>
        <w:tc>
          <w:tcPr>
            <w:tcW w:w="180" w:type="dxa"/>
            <w:vAlign w:val="bottom"/>
          </w:tcPr>
          <w:p w14:paraId="325FF311" w14:textId="77777777" w:rsidR="00266D92" w:rsidRPr="00266D92" w:rsidRDefault="00266D92" w:rsidP="00266D9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CA453" w14:textId="6A1E46F9" w:rsidR="00266D92" w:rsidRPr="006E58B6" w:rsidRDefault="00266D92" w:rsidP="0026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5,715,036</w:t>
            </w:r>
          </w:p>
        </w:tc>
      </w:tr>
      <w:tr w:rsidR="00802CDB" w:rsidRPr="00BE540A" w14:paraId="09F44833" w14:textId="77777777" w:rsidTr="00266D92">
        <w:trPr>
          <w:cantSplit/>
        </w:trPr>
        <w:tc>
          <w:tcPr>
            <w:tcW w:w="2700" w:type="dxa"/>
          </w:tcPr>
          <w:p w14:paraId="67085DB2" w14:textId="77777777" w:rsidR="00802CDB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46FF6528" w14:textId="7E951C3B" w:rsidR="00802CDB" w:rsidRPr="003422C6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B8C08F" w14:textId="4082CA84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2CDB">
              <w:rPr>
                <w:rFonts w:ascii="Angsana New" w:hAnsi="Angsana New" w:cs="Angsana New"/>
                <w:sz w:val="26"/>
                <w:szCs w:val="26"/>
              </w:rPr>
              <w:t>1,003,478</w:t>
            </w:r>
          </w:p>
        </w:tc>
        <w:tc>
          <w:tcPr>
            <w:tcW w:w="180" w:type="dxa"/>
            <w:vAlign w:val="bottom"/>
          </w:tcPr>
          <w:p w14:paraId="7BC01BB7" w14:textId="77777777" w:rsidR="00802CDB" w:rsidRPr="006E58B6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F43FA8" w14:textId="73F03C7D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950,178</w:t>
            </w:r>
          </w:p>
        </w:tc>
        <w:tc>
          <w:tcPr>
            <w:tcW w:w="178" w:type="dxa"/>
            <w:vAlign w:val="bottom"/>
          </w:tcPr>
          <w:p w14:paraId="1C3AD365" w14:textId="77777777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9CB8C4" w14:textId="624D81B1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112,192</w:t>
            </w:r>
          </w:p>
        </w:tc>
        <w:tc>
          <w:tcPr>
            <w:tcW w:w="180" w:type="dxa"/>
            <w:vAlign w:val="bottom"/>
          </w:tcPr>
          <w:p w14:paraId="43690820" w14:textId="77777777" w:rsidR="00802CDB" w:rsidRPr="006E58B6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69940F" w14:textId="793B42C7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73,310</w:t>
            </w:r>
          </w:p>
        </w:tc>
        <w:tc>
          <w:tcPr>
            <w:tcW w:w="180" w:type="dxa"/>
            <w:vAlign w:val="bottom"/>
          </w:tcPr>
          <w:p w14:paraId="0061D487" w14:textId="77777777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1288C6" w14:textId="57FFCF77" w:rsidR="00802CDB" w:rsidRPr="006E58B6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410,099</w:t>
            </w:r>
          </w:p>
        </w:tc>
        <w:tc>
          <w:tcPr>
            <w:tcW w:w="180" w:type="dxa"/>
            <w:vAlign w:val="bottom"/>
          </w:tcPr>
          <w:p w14:paraId="2715C4B6" w14:textId="77777777" w:rsidR="00802CDB" w:rsidRPr="006E58B6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928371D" w14:textId="00E407B1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58B6">
              <w:rPr>
                <w:rFonts w:ascii="Angsana New" w:hAnsi="Angsana New" w:cs="Angsana New"/>
                <w:sz w:val="26"/>
                <w:szCs w:val="26"/>
              </w:rPr>
              <w:t>366,027</w:t>
            </w:r>
          </w:p>
        </w:tc>
        <w:tc>
          <w:tcPr>
            <w:tcW w:w="186" w:type="dxa"/>
            <w:vAlign w:val="bottom"/>
          </w:tcPr>
          <w:p w14:paraId="66D70177" w14:textId="77777777" w:rsidR="00802CDB" w:rsidRPr="006E58B6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EB8A952" w14:textId="4707D424" w:rsidR="00802CDB" w:rsidRPr="006E58B6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(168,834)</w:t>
            </w:r>
          </w:p>
        </w:tc>
        <w:tc>
          <w:tcPr>
            <w:tcW w:w="180" w:type="dxa"/>
          </w:tcPr>
          <w:p w14:paraId="4D4487A7" w14:textId="77777777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830288" w14:textId="77777777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-259"/>
              <w:rPr>
                <w:rFonts w:ascii="Angsana New" w:hAnsi="Angsana New" w:cs="Angsana New"/>
                <w:sz w:val="26"/>
                <w:szCs w:val="26"/>
              </w:rPr>
            </w:pPr>
          </w:p>
          <w:p w14:paraId="150E4FB5" w14:textId="290504AF" w:rsidR="00802CDB" w:rsidRPr="006E58B6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6E58B6">
              <w:rPr>
                <w:rFonts w:ascii="Angsana New" w:hAnsi="Angsana New"/>
                <w:sz w:val="26"/>
                <w:szCs w:val="26"/>
              </w:rPr>
              <w:t>(155,273)</w:t>
            </w:r>
          </w:p>
        </w:tc>
        <w:tc>
          <w:tcPr>
            <w:tcW w:w="186" w:type="dxa"/>
          </w:tcPr>
          <w:p w14:paraId="61149C1B" w14:textId="77777777" w:rsidR="00802CDB" w:rsidRPr="006E58B6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614845" w14:textId="7323F5A5" w:rsidR="00802CDB" w:rsidRPr="006E58B6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02CDB">
              <w:rPr>
                <w:rFonts w:ascii="Angsana New" w:eastAsia="MS Mincho" w:hAnsi="Angsana New"/>
                <w:sz w:val="26"/>
                <w:szCs w:val="26"/>
              </w:rPr>
              <w:t>1,356,935</w:t>
            </w:r>
          </w:p>
        </w:tc>
        <w:tc>
          <w:tcPr>
            <w:tcW w:w="180" w:type="dxa"/>
            <w:vAlign w:val="bottom"/>
          </w:tcPr>
          <w:p w14:paraId="6E1E6E08" w14:textId="77777777" w:rsidR="00802CDB" w:rsidRPr="00802CDB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70297C" w14:textId="4134C79A" w:rsidR="00802CDB" w:rsidRPr="006E58B6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E58B6">
              <w:rPr>
                <w:rFonts w:ascii="Angsana New" w:eastAsia="MS Mincho" w:hAnsi="Angsana New"/>
                <w:sz w:val="26"/>
                <w:szCs w:val="26"/>
              </w:rPr>
              <w:t>1,234,242</w:t>
            </w:r>
          </w:p>
        </w:tc>
      </w:tr>
      <w:tr w:rsidR="00802CDB" w:rsidRPr="00BE540A" w14:paraId="2C8055ED" w14:textId="77777777" w:rsidTr="004176E5">
        <w:trPr>
          <w:cantSplit/>
        </w:trPr>
        <w:tc>
          <w:tcPr>
            <w:tcW w:w="2700" w:type="dxa"/>
          </w:tcPr>
          <w:p w14:paraId="7B82914F" w14:textId="77777777" w:rsidR="00802CDB" w:rsidRPr="001936FC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B0D7A29" w14:textId="77777777" w:rsidR="00802CDB" w:rsidRPr="001936FC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14577A" w14:textId="77777777" w:rsidR="00802CDB" w:rsidRPr="001936FC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6CC254" w14:textId="77777777" w:rsidR="00802CDB" w:rsidRPr="00CE458C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67F6A4" w14:textId="77777777" w:rsidR="00802CDB" w:rsidRPr="004D2D0E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DE186" w14:textId="77777777" w:rsidR="00802CDB" w:rsidRPr="004D2D0E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71938B" w14:textId="77777777" w:rsidR="00802CDB" w:rsidRPr="004D2D0E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36085F" w14:textId="77777777" w:rsidR="00802CDB" w:rsidRPr="004D2D0E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EC0C4A" w14:textId="77777777" w:rsidR="00802CDB" w:rsidRPr="004D2D0E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A03C63" w14:textId="77777777" w:rsidR="00802CDB" w:rsidRPr="00204377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398313" w14:textId="77777777" w:rsidR="00802CDB" w:rsidRPr="004D2D0E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6632F7" w14:textId="77777777" w:rsidR="00802CDB" w:rsidRPr="004D2D0E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BDF704" w14:textId="77777777" w:rsidR="00802CDB" w:rsidRPr="004D2D0E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7B9FA4A" w14:textId="77777777" w:rsidR="00802CDB" w:rsidRPr="004D2D0E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C3DEAC" w14:textId="77777777" w:rsidR="00802CDB" w:rsidRPr="004D2D0E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4234A4" w14:textId="77777777" w:rsidR="00802CDB" w:rsidRPr="004D2D0E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BEA4E58" w14:textId="77777777" w:rsidR="00802CDB" w:rsidRPr="004D2D0E" w:rsidRDefault="00802CDB" w:rsidP="00802C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CC6CD9" w14:textId="4B467CD0" w:rsidR="00802CDB" w:rsidRPr="00204377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02CDB">
              <w:rPr>
                <w:rFonts w:ascii="Angsana New" w:eastAsia="MS Mincho" w:hAnsi="Angsana New"/>
                <w:sz w:val="26"/>
                <w:szCs w:val="26"/>
              </w:rPr>
              <w:t>23,104</w:t>
            </w:r>
          </w:p>
        </w:tc>
        <w:tc>
          <w:tcPr>
            <w:tcW w:w="180" w:type="dxa"/>
            <w:vAlign w:val="bottom"/>
          </w:tcPr>
          <w:p w14:paraId="0B78835F" w14:textId="77777777" w:rsidR="00802CDB" w:rsidRPr="00802CDB" w:rsidRDefault="00802CDB" w:rsidP="00802CD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549261" w14:textId="5CFFCB37" w:rsidR="00802CDB" w:rsidRPr="00CE458C" w:rsidRDefault="00802CDB" w:rsidP="0080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66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41</w:t>
            </w:r>
            <w:r w:rsidRPr="00681B2E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</w:tr>
      <w:tr w:rsidR="00EF5012" w:rsidRPr="00BE540A" w14:paraId="2CC46528" w14:textId="77777777" w:rsidTr="003F5E1A">
        <w:trPr>
          <w:cantSplit/>
        </w:trPr>
        <w:tc>
          <w:tcPr>
            <w:tcW w:w="2700" w:type="dxa"/>
          </w:tcPr>
          <w:p w14:paraId="526D31E6" w14:textId="77777777" w:rsidR="00EF5012" w:rsidRPr="001936FC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4220255D" w14:textId="77777777" w:rsidR="00EF5012" w:rsidRPr="0021018F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6462E55" w14:textId="77777777" w:rsidR="00EF5012" w:rsidRPr="0021018F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D6C7302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84DE6E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55FF78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3692CF" w14:textId="77777777" w:rsidR="00EF5012" w:rsidRPr="004D2D0E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AADE79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5A88A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BF9524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C96C35" w14:textId="77777777" w:rsidR="00EF5012" w:rsidRPr="004D2D0E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548F6D5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323175" w14:textId="77777777" w:rsidR="00EF5012" w:rsidRPr="004D2D0E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A01485" w14:textId="5C23E2CE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</w:tcPr>
          <w:p w14:paraId="5B4002F0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BD9C1C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21ABFBB" w14:textId="77777777" w:rsidR="00EF5012" w:rsidRPr="004D2D0E" w:rsidRDefault="00EF5012" w:rsidP="00EF50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A2F70" w14:textId="6509C6EA" w:rsidR="00EF5012" w:rsidRPr="00204377" w:rsidRDefault="00752943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5294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5294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380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75294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039</w:t>
            </w:r>
          </w:p>
        </w:tc>
        <w:tc>
          <w:tcPr>
            <w:tcW w:w="180" w:type="dxa"/>
            <w:vAlign w:val="bottom"/>
          </w:tcPr>
          <w:p w14:paraId="0E3AD8F9" w14:textId="77777777" w:rsidR="00EF5012" w:rsidRPr="004D2D0E" w:rsidRDefault="00EF5012" w:rsidP="00EF5012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08C" w14:textId="197C9E26" w:rsidR="00EF5012" w:rsidRPr="00CE458C" w:rsidRDefault="00EF5012" w:rsidP="00EF5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300</w:t>
            </w:r>
            <w:r w:rsidRPr="00681B2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655</w:t>
            </w:r>
          </w:p>
        </w:tc>
      </w:tr>
    </w:tbl>
    <w:p w14:paraId="05696F27" w14:textId="77777777"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D9D774" w14:textId="77777777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DF777E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29C0695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596B2FB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115D28BE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3DF0C788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14:paraId="30134FFB" w14:textId="77777777" w:rsidTr="003F5E1A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6E0CDAEC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7E3771BD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14:paraId="7BADC1F8" w14:textId="77777777" w:rsidTr="003F5E1A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6FF00E72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6767297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D17657" w:rsidRPr="00D17657" w14:paraId="79310642" w14:textId="77777777" w:rsidTr="003F5E1A">
        <w:trPr>
          <w:trHeight w:val="87"/>
          <w:tblHeader/>
        </w:trPr>
        <w:tc>
          <w:tcPr>
            <w:tcW w:w="5220" w:type="dxa"/>
            <w:shd w:val="clear" w:color="auto" w:fill="auto"/>
            <w:vAlign w:val="bottom"/>
          </w:tcPr>
          <w:p w14:paraId="53F732D7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A389803" w14:textId="77777777" w:rsidR="00846FE6" w:rsidRPr="00846FE6" w:rsidRDefault="00846FE6" w:rsidP="00846F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4D6643BD" w14:textId="182CAA2C" w:rsidR="00D17657" w:rsidRPr="00D17657" w:rsidRDefault="00846FE6" w:rsidP="00846F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ธุรกิจผลิตงานพิมพ์และ จำหน่ายหนังสือ</w:t>
            </w:r>
          </w:p>
        </w:tc>
        <w:tc>
          <w:tcPr>
            <w:tcW w:w="267" w:type="dxa"/>
          </w:tcPr>
          <w:p w14:paraId="67417722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3B428247" w14:textId="77777777" w:rsidR="00846FE6" w:rsidRPr="00846FE6" w:rsidRDefault="00846FE6" w:rsidP="00846F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55844C82" w14:textId="018CA654" w:rsidR="00D17657" w:rsidRPr="00D17657" w:rsidRDefault="00846FE6" w:rsidP="00846F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และให้บริการโฆษณาผ่านสื่อสิ่งพิมพ์และสื่อออนไลน์</w:t>
            </w:r>
          </w:p>
        </w:tc>
        <w:tc>
          <w:tcPr>
            <w:tcW w:w="270" w:type="dxa"/>
          </w:tcPr>
          <w:p w14:paraId="4F780C6A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B811BA5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30E5A5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8AB92F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B819EF" w:rsidRPr="00D17657" w14:paraId="56C30272" w14:textId="77777777" w:rsidTr="003F5E1A">
        <w:tc>
          <w:tcPr>
            <w:tcW w:w="5220" w:type="dxa"/>
            <w:shd w:val="clear" w:color="auto" w:fill="auto"/>
            <w:vAlign w:val="bottom"/>
          </w:tcPr>
          <w:p w14:paraId="5893C365" w14:textId="77777777" w:rsidR="00B819EF" w:rsidRPr="00D17657" w:rsidRDefault="00B819EF" w:rsidP="003F5E1A">
            <w:pPr>
              <w:tabs>
                <w:tab w:val="clear" w:pos="4451"/>
                <w:tab w:val="clear" w:pos="4678"/>
                <w:tab w:val="left" w:pos="4460"/>
              </w:tabs>
              <w:ind w:left="268" w:hanging="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BBECB5" w14:textId="73F00CE8" w:rsidR="00B819EF" w:rsidRPr="00041E15" w:rsidRDefault="00B819EF" w:rsidP="00B819EF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6" w:type="dxa"/>
          </w:tcPr>
          <w:p w14:paraId="3F74AEA0" w14:textId="77777777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7A5C05EA" w14:textId="470F44FC" w:rsidR="00B819EF" w:rsidRPr="00041E15" w:rsidRDefault="00B819EF" w:rsidP="00B819EF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7" w:type="dxa"/>
          </w:tcPr>
          <w:p w14:paraId="375BE163" w14:textId="77777777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AE264B6" w14:textId="418D9B48" w:rsidR="00B819EF" w:rsidRPr="00041E15" w:rsidRDefault="00B819EF" w:rsidP="00B819EF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3" w:type="dxa"/>
          </w:tcPr>
          <w:p w14:paraId="3A3E7A7A" w14:textId="77777777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ED646E" w14:textId="1F595E23" w:rsidR="00B819EF" w:rsidRPr="00041E15" w:rsidRDefault="00B819EF" w:rsidP="00B819EF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733275B9" w14:textId="77777777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DB2906" w14:textId="1748387E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7FC1BDE4" w14:textId="77777777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9ED7A0" w14:textId="090F6707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</w:tr>
      <w:tr w:rsidR="00B819EF" w:rsidRPr="00D17657" w14:paraId="518D97ED" w14:textId="77777777" w:rsidTr="003F5E1A">
        <w:tc>
          <w:tcPr>
            <w:tcW w:w="5220" w:type="dxa"/>
            <w:shd w:val="clear" w:color="auto" w:fill="auto"/>
            <w:vAlign w:val="bottom"/>
          </w:tcPr>
          <w:p w14:paraId="2F206E87" w14:textId="77777777" w:rsidR="00B819EF" w:rsidRPr="00D17657" w:rsidRDefault="00B819EF" w:rsidP="00B819EF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1B4F7022" w14:textId="5F172747" w:rsidR="00B819EF" w:rsidRPr="00041E15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B819EF" w:rsidRPr="00325E67" w14:paraId="05134A5F" w14:textId="77777777" w:rsidTr="003F5E1A">
        <w:tc>
          <w:tcPr>
            <w:tcW w:w="5220" w:type="dxa"/>
          </w:tcPr>
          <w:p w14:paraId="1241A9C8" w14:textId="77777777" w:rsidR="00B819EF" w:rsidRPr="000A10C7" w:rsidRDefault="00B819EF" w:rsidP="00B819E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1B1360" w14:textId="77777777" w:rsidR="00B819EF" w:rsidRPr="00F7477C" w:rsidRDefault="00B819EF" w:rsidP="00B819EF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159834B" w14:textId="77777777" w:rsidR="00B819EF" w:rsidRPr="00F7477C" w:rsidRDefault="00B819EF" w:rsidP="00B819EF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26B3688" w14:textId="77777777" w:rsidR="00B819EF" w:rsidRPr="00F7477C" w:rsidRDefault="00B819EF" w:rsidP="00B819EF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37BF033" w14:textId="77777777" w:rsidR="00B819EF" w:rsidRPr="00F7477C" w:rsidRDefault="00B819EF" w:rsidP="00B819EF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C63494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0EEFD4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B819EF" w:rsidRPr="00325E67" w14:paraId="5C09962D" w14:textId="77777777" w:rsidTr="003F5E1A">
        <w:tc>
          <w:tcPr>
            <w:tcW w:w="5220" w:type="dxa"/>
          </w:tcPr>
          <w:p w14:paraId="5018D462" w14:textId="77777777" w:rsidR="00B819EF" w:rsidRPr="00D17657" w:rsidRDefault="00B819EF" w:rsidP="00B819E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98A471" w14:textId="77777777" w:rsidR="00B819EF" w:rsidRPr="00F7477C" w:rsidRDefault="00B819EF" w:rsidP="00B819EF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3C80408" w14:textId="77777777" w:rsidR="00B819EF" w:rsidRPr="00F7477C" w:rsidRDefault="00B819EF" w:rsidP="00B819EF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24A853C" w14:textId="77777777" w:rsidR="00B819EF" w:rsidRPr="00F7477C" w:rsidRDefault="00B819EF" w:rsidP="00B819EF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A3C17B2" w14:textId="77777777" w:rsidR="00B819EF" w:rsidRPr="00F7477C" w:rsidRDefault="00B819EF" w:rsidP="00B819EF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03A47F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6C97D5" w14:textId="77777777" w:rsidR="00B819EF" w:rsidRPr="00F7477C" w:rsidRDefault="00B819EF" w:rsidP="00B81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EF5012" w:rsidRPr="00325E67" w14:paraId="540160C5" w14:textId="77777777" w:rsidTr="003F5E1A">
        <w:tc>
          <w:tcPr>
            <w:tcW w:w="5220" w:type="dxa"/>
            <w:vAlign w:val="bottom"/>
          </w:tcPr>
          <w:p w14:paraId="76D32758" w14:textId="77777777" w:rsidR="00EF5012" w:rsidRPr="00D17657" w:rsidRDefault="00EF5012" w:rsidP="00EF501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99437F" w14:textId="3072A696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379,97</w:t>
            </w:r>
            <w:r w:rsidR="008C1E37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6" w:type="dxa"/>
            <w:vAlign w:val="bottom"/>
          </w:tcPr>
          <w:p w14:paraId="1BBF219A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0E78C8D8" w14:textId="793B7872" w:rsidR="00EF5012" w:rsidRPr="00F7477C" w:rsidRDefault="00EF5012" w:rsidP="00EF5012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/>
                <w:sz w:val="30"/>
                <w:szCs w:val="30"/>
                <w:lang w:eastAsia="en-GB"/>
              </w:rPr>
              <w:t>353,215</w:t>
            </w:r>
          </w:p>
        </w:tc>
        <w:tc>
          <w:tcPr>
            <w:tcW w:w="267" w:type="dxa"/>
            <w:vAlign w:val="bottom"/>
          </w:tcPr>
          <w:p w14:paraId="4ABDCD47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E78E938" w14:textId="7988AA9E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162,384</w:t>
            </w:r>
          </w:p>
        </w:tc>
        <w:tc>
          <w:tcPr>
            <w:tcW w:w="273" w:type="dxa"/>
          </w:tcPr>
          <w:p w14:paraId="2F97EDAD" w14:textId="77777777" w:rsidR="00EF5012" w:rsidRPr="00F7477C" w:rsidRDefault="00EF5012" w:rsidP="00EF5012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285C1B6" w14:textId="0E36D840" w:rsidR="00EF5012" w:rsidRPr="00F7477C" w:rsidRDefault="00EF5012" w:rsidP="00EF5012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ab/>
            </w:r>
            <w:r w:rsidRPr="00C0574A">
              <w:rPr>
                <w:rFonts w:ascii="Angsana New" w:hAnsi="Angsana New"/>
                <w:sz w:val="30"/>
                <w:szCs w:val="30"/>
                <w:lang w:eastAsia="en-GB"/>
              </w:rPr>
              <w:t>81,61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10656858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60A9F3" w14:textId="45D21DF4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542,3</w:t>
            </w:r>
            <w:r w:rsidR="008C1E37">
              <w:rPr>
                <w:rFonts w:ascii="Angsana New" w:hAnsi="Angsana New" w:cs="Angsana New"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70" w:type="dxa"/>
            <w:vAlign w:val="bottom"/>
          </w:tcPr>
          <w:p w14:paraId="206488AD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DC0D91" w14:textId="19BB6B98" w:rsidR="00EF5012" w:rsidRPr="00F7477C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sz w:val="30"/>
                <w:szCs w:val="30"/>
                <w:lang w:eastAsia="en-GB"/>
              </w:rPr>
              <w:t>434,83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</w:p>
        </w:tc>
      </w:tr>
      <w:tr w:rsidR="00EF5012" w:rsidRPr="00325E67" w14:paraId="1DCBDB49" w14:textId="77777777" w:rsidTr="003F5E1A">
        <w:tc>
          <w:tcPr>
            <w:tcW w:w="5220" w:type="dxa"/>
            <w:vAlign w:val="bottom"/>
          </w:tcPr>
          <w:p w14:paraId="53EA5163" w14:textId="77777777" w:rsidR="00EF5012" w:rsidRPr="00D17657" w:rsidRDefault="00EF5012" w:rsidP="00EF501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461B70C6" w:rsidR="00EF5012" w:rsidRPr="008F02E3" w:rsidRDefault="00EF5012" w:rsidP="00EF501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250BC9F5" w:rsidR="00EF5012" w:rsidRPr="00E5733C" w:rsidRDefault="00EF5012" w:rsidP="00EF501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504F8A87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15,342</w:t>
            </w:r>
          </w:p>
        </w:tc>
        <w:tc>
          <w:tcPr>
            <w:tcW w:w="273" w:type="dxa"/>
          </w:tcPr>
          <w:p w14:paraId="65B3DE9F" w14:textId="77777777" w:rsidR="00EF5012" w:rsidRPr="00F7477C" w:rsidRDefault="00EF5012" w:rsidP="00EF5012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1E9135FB" w:rsidR="00EF5012" w:rsidRPr="00F7477C" w:rsidRDefault="00EF5012" w:rsidP="00EF5012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/>
                <w:sz w:val="30"/>
                <w:szCs w:val="30"/>
                <w:lang w:eastAsia="en-GB"/>
              </w:rPr>
              <w:t>5,116</w:t>
            </w:r>
          </w:p>
        </w:tc>
        <w:tc>
          <w:tcPr>
            <w:tcW w:w="270" w:type="dxa"/>
            <w:vAlign w:val="bottom"/>
          </w:tcPr>
          <w:p w14:paraId="30AB87F6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43D09A34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sz w:val="30"/>
                <w:szCs w:val="30"/>
                <w:lang w:eastAsia="en-GB"/>
              </w:rPr>
              <w:t>15,342</w:t>
            </w:r>
          </w:p>
        </w:tc>
        <w:tc>
          <w:tcPr>
            <w:tcW w:w="270" w:type="dxa"/>
            <w:vAlign w:val="bottom"/>
          </w:tcPr>
          <w:p w14:paraId="705874E8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2592D71A" w:rsidR="00EF5012" w:rsidRPr="00F7477C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sz w:val="30"/>
                <w:szCs w:val="30"/>
                <w:lang w:eastAsia="en-GB"/>
              </w:rPr>
              <w:t>5,116</w:t>
            </w:r>
          </w:p>
        </w:tc>
      </w:tr>
      <w:tr w:rsidR="00EF5012" w:rsidRPr="00D17657" w14:paraId="17461825" w14:textId="77777777" w:rsidTr="003F5E1A">
        <w:tc>
          <w:tcPr>
            <w:tcW w:w="5220" w:type="dxa"/>
          </w:tcPr>
          <w:p w14:paraId="30A837B8" w14:textId="77777777" w:rsidR="00EF5012" w:rsidRPr="00D17657" w:rsidRDefault="00EF5012" w:rsidP="00EF5012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3E6C6361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379,97</w:t>
            </w:r>
            <w:r w:rsidR="008C1E3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6" w:type="dxa"/>
          </w:tcPr>
          <w:p w14:paraId="621FE933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77D2B5CB" w:rsidR="00EF5012" w:rsidRPr="00F7477C" w:rsidRDefault="00EF5012" w:rsidP="00EF5012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353,215</w:t>
            </w:r>
          </w:p>
        </w:tc>
        <w:tc>
          <w:tcPr>
            <w:tcW w:w="267" w:type="dxa"/>
          </w:tcPr>
          <w:p w14:paraId="6F1F8A20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6995235B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177,726</w:t>
            </w:r>
          </w:p>
        </w:tc>
        <w:tc>
          <w:tcPr>
            <w:tcW w:w="273" w:type="dxa"/>
          </w:tcPr>
          <w:p w14:paraId="124B3CB3" w14:textId="77777777" w:rsidR="00EF5012" w:rsidRPr="00F7477C" w:rsidRDefault="00EF5012" w:rsidP="00EF5012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033F2C89" w:rsidR="00EF5012" w:rsidRPr="00F7477C" w:rsidRDefault="00EF5012" w:rsidP="00EF5012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86,733</w:t>
            </w:r>
          </w:p>
        </w:tc>
        <w:tc>
          <w:tcPr>
            <w:tcW w:w="270" w:type="dxa"/>
          </w:tcPr>
          <w:p w14:paraId="023C965C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66F9BE4D" w:rsidR="00EF5012" w:rsidRPr="008F02E3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7778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557,70</w:t>
            </w:r>
            <w:r w:rsidR="008C1E3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478366DE" w14:textId="77777777" w:rsidR="00EF5012" w:rsidRPr="00F7477C" w:rsidRDefault="00EF5012" w:rsidP="00EF501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3D228051" w:rsidR="00EF5012" w:rsidRPr="00F7477C" w:rsidRDefault="00EF5012" w:rsidP="00EF5012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439,948</w:t>
            </w:r>
          </w:p>
        </w:tc>
      </w:tr>
    </w:tbl>
    <w:p w14:paraId="7718F3B1" w14:textId="77777777"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7777777" w:rsidR="00F7477C" w:rsidRPr="00F7477C" w:rsidRDefault="00F7477C" w:rsidP="003F5E1A">
      <w:pPr>
        <w:ind w:left="54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14:paraId="7B6F2265" w14:textId="2502CC96" w:rsidR="00DC794B" w:rsidRPr="00CE458C" w:rsidRDefault="00E664E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B24E6E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AD0782" w14:textId="710E703A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B6245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</w:t>
      </w:r>
      <w:r w:rsidR="00316252">
        <w:rPr>
          <w:rFonts w:ascii="Angsana New" w:hAnsi="Angsana New" w:hint="cs"/>
          <w:sz w:val="30"/>
          <w:szCs w:val="30"/>
          <w:cs/>
        </w:rPr>
        <w:t>รายได้</w:t>
      </w:r>
      <w:r w:rsidRPr="00CE458C">
        <w:rPr>
          <w:rFonts w:ascii="Angsana New" w:hAnsi="Angsana New"/>
          <w:sz w:val="30"/>
          <w:szCs w:val="30"/>
          <w:cs/>
        </w:rPr>
        <w:t>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CB6245">
        <w:rPr>
          <w:rFonts w:ascii="Angsana New" w:hAnsi="Angsana New"/>
          <w:sz w:val="30"/>
          <w:szCs w:val="30"/>
        </w:rPr>
        <w:br/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</w:t>
      </w:r>
      <w:r w:rsidR="00614789" w:rsidRPr="006E58B6">
        <w:rPr>
          <w:rFonts w:ascii="Angsana New" w:hAnsi="Angsana New"/>
          <w:sz w:val="30"/>
          <w:szCs w:val="30"/>
          <w:cs/>
        </w:rPr>
        <w:t>บริษัท</w:t>
      </w:r>
      <w:r w:rsidR="00E70F70" w:rsidRPr="006E58B6">
        <w:rPr>
          <w:rFonts w:ascii="Angsana New" w:hAnsi="Angsana New"/>
          <w:sz w:val="30"/>
          <w:szCs w:val="30"/>
          <w:cs/>
        </w:rPr>
        <w:t>และบริษัท</w:t>
      </w:r>
      <w:r w:rsidRPr="006E58B6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3B71E6" w:rsidRPr="006E58B6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AF0A84" w:rsidRPr="006E58B6">
        <w:rPr>
          <w:rFonts w:ascii="Angsana New" w:hAnsi="Angsana New"/>
          <w:sz w:val="30"/>
          <w:szCs w:val="30"/>
        </w:rPr>
        <w:t xml:space="preserve"> 30 </w:t>
      </w:r>
      <w:r w:rsidR="003B71E6" w:rsidRPr="006E58B6">
        <w:rPr>
          <w:rFonts w:ascii="Angsana New" w:hAnsi="Angsana New" w:hint="cs"/>
          <w:sz w:val="30"/>
          <w:szCs w:val="30"/>
          <w:cs/>
        </w:rPr>
        <w:t>มิถุนายน</w:t>
      </w:r>
      <w:r w:rsidR="00AF0A84" w:rsidRPr="006E58B6">
        <w:rPr>
          <w:rFonts w:ascii="Angsana New" w:hAnsi="Angsana New"/>
          <w:sz w:val="30"/>
          <w:szCs w:val="30"/>
        </w:rPr>
        <w:t xml:space="preserve"> 256</w:t>
      </w:r>
      <w:r w:rsidR="00B819EF" w:rsidRPr="006E58B6">
        <w:rPr>
          <w:rFonts w:ascii="Angsana New" w:hAnsi="Angsana New"/>
          <w:sz w:val="30"/>
          <w:szCs w:val="30"/>
        </w:rPr>
        <w:t>5</w:t>
      </w:r>
      <w:r w:rsidR="00AF0A84" w:rsidRPr="006E58B6">
        <w:rPr>
          <w:rFonts w:ascii="Angsana New" w:hAnsi="Angsana New"/>
          <w:sz w:val="30"/>
          <w:szCs w:val="30"/>
        </w:rPr>
        <w:t xml:space="preserve"> </w:t>
      </w:r>
      <w:r w:rsidR="003B71E6" w:rsidRPr="006E58B6">
        <w:rPr>
          <w:rFonts w:ascii="Angsana New" w:hAnsi="Angsana New" w:hint="cs"/>
          <w:sz w:val="30"/>
          <w:szCs w:val="30"/>
          <w:cs/>
        </w:rPr>
        <w:t>คือร้อยละ</w:t>
      </w:r>
      <w:r w:rsidR="00434032">
        <w:rPr>
          <w:rFonts w:ascii="Angsana New" w:hAnsi="Angsana New"/>
          <w:sz w:val="30"/>
          <w:szCs w:val="30"/>
        </w:rPr>
        <w:t xml:space="preserve"> 1.</w:t>
      </w:r>
      <w:r w:rsidR="00A8528A">
        <w:rPr>
          <w:rFonts w:ascii="Angsana New" w:hAnsi="Angsana New"/>
          <w:sz w:val="30"/>
          <w:szCs w:val="30"/>
        </w:rPr>
        <w:t>10</w:t>
      </w:r>
      <w:r w:rsidR="00B819EF" w:rsidRPr="006E58B6">
        <w:rPr>
          <w:rFonts w:ascii="Angsana New" w:hAnsi="Angsana New"/>
          <w:sz w:val="30"/>
          <w:szCs w:val="30"/>
        </w:rPr>
        <w:t xml:space="preserve"> </w:t>
      </w:r>
      <w:r w:rsidR="003B71E6" w:rsidRPr="006E58B6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A469A9" w:rsidRPr="006E58B6">
        <w:rPr>
          <w:rFonts w:ascii="Angsana New" w:hAnsi="Angsana New"/>
          <w:sz w:val="30"/>
          <w:szCs w:val="30"/>
        </w:rPr>
        <w:t>247.52</w:t>
      </w:r>
      <w:r w:rsidR="003B71E6" w:rsidRPr="006E58B6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 w:rsidRPr="006E58B6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6E58B6">
        <w:rPr>
          <w:rFonts w:ascii="Angsana New" w:hAnsi="Angsana New"/>
          <w:i/>
          <w:iCs/>
          <w:sz w:val="30"/>
          <w:szCs w:val="30"/>
        </w:rPr>
        <w:t>(25</w:t>
      </w:r>
      <w:r w:rsidR="00B819EF" w:rsidRPr="006E58B6">
        <w:rPr>
          <w:rFonts w:ascii="Angsana New" w:hAnsi="Angsana New"/>
          <w:i/>
          <w:iCs/>
          <w:sz w:val="30"/>
          <w:szCs w:val="30"/>
        </w:rPr>
        <w:t>64</w:t>
      </w:r>
      <w:r w:rsidR="008E76F4" w:rsidRPr="006E58B6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6E58B6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B819EF" w:rsidRPr="006E58B6">
        <w:rPr>
          <w:rFonts w:ascii="Angsana New" w:hAnsi="Angsana New"/>
          <w:i/>
          <w:iCs/>
          <w:sz w:val="30"/>
          <w:szCs w:val="30"/>
        </w:rPr>
        <w:t>1.05</w:t>
      </w:r>
      <w:r w:rsidR="00B819EF" w:rsidRPr="006E58B6">
        <w:rPr>
          <w:rFonts w:ascii="Angsana New" w:hAnsi="Angsana New"/>
          <w:sz w:val="30"/>
          <w:szCs w:val="30"/>
        </w:rPr>
        <w:t xml:space="preserve"> </w:t>
      </w:r>
      <w:r w:rsidR="008E76F4" w:rsidRPr="006E58B6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B819EF" w:rsidRPr="006E58B6">
        <w:rPr>
          <w:rFonts w:ascii="Angsana New" w:hAnsi="Angsana New"/>
          <w:i/>
          <w:iCs/>
          <w:sz w:val="30"/>
          <w:szCs w:val="30"/>
        </w:rPr>
        <w:t>4.55</w:t>
      </w:r>
      <w:r w:rsidR="008E76F4" w:rsidRPr="006E58B6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6E58B6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6E58B6">
        <w:rPr>
          <w:rFonts w:ascii="Angsana New" w:hAnsi="Angsana New"/>
          <w:i/>
          <w:iCs/>
          <w:sz w:val="30"/>
          <w:szCs w:val="30"/>
        </w:rPr>
        <w:t>)</w:t>
      </w:r>
      <w:r w:rsidR="00F3778C" w:rsidRPr="006E58B6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6E58B6">
        <w:rPr>
          <w:rFonts w:ascii="Angsana New" w:hAnsi="Angsana New"/>
          <w:sz w:val="30"/>
          <w:szCs w:val="30"/>
          <w:cs/>
        </w:rPr>
        <w:t>การเปลี่ยนแปลง</w:t>
      </w:r>
      <w:r w:rsidR="00CB6245" w:rsidRPr="006E58B6">
        <w:rPr>
          <w:rFonts w:ascii="Angsana New" w:hAnsi="Angsana New"/>
          <w:sz w:val="30"/>
          <w:szCs w:val="30"/>
        </w:rPr>
        <w:br/>
      </w:r>
      <w:r w:rsidR="00614789" w:rsidRPr="006E58B6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</w:t>
      </w:r>
      <w:r w:rsidR="00614789" w:rsidRPr="00CE458C">
        <w:rPr>
          <w:rFonts w:ascii="Angsana New" w:hAnsi="Angsana New"/>
          <w:sz w:val="30"/>
          <w:szCs w:val="30"/>
          <w:cs/>
        </w:rPr>
        <w:t>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45D6AAD7" w14:textId="77777777" w:rsidR="00465C67" w:rsidRPr="00B24E6E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p w14:paraId="5764D90A" w14:textId="083E09AD" w:rsidR="009D0DD3" w:rsidRDefault="00E664E6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D0DD3" w:rsidRPr="00176CC9">
        <w:rPr>
          <w:rFonts w:ascii="Angsana New" w:hAnsi="Angsana New"/>
          <w:b/>
          <w:bCs/>
          <w:sz w:val="30"/>
          <w:szCs w:val="30"/>
        </w:rPr>
        <w:tab/>
      </w:r>
      <w:r w:rsidR="009D0DD3"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14:paraId="3975BD1E" w14:textId="77777777" w:rsidR="007D6071" w:rsidRPr="00B24E6E" w:rsidRDefault="007D607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9B3947" w:rsidRPr="000307FB" w14:paraId="55746AB7" w14:textId="77777777" w:rsidTr="00CB6245">
        <w:tc>
          <w:tcPr>
            <w:tcW w:w="3150" w:type="dxa"/>
            <w:shd w:val="clear" w:color="auto" w:fill="auto"/>
            <w:vAlign w:val="bottom"/>
          </w:tcPr>
          <w:p w14:paraId="74E4EA5B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0CFFA9AF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DCCECC5" w14:textId="38328EC3" w:rsidR="009D0DD3" w:rsidRPr="008E5D3D" w:rsidRDefault="009D0DD3" w:rsidP="00780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9A41DA7" w14:textId="2EE92FF2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อัตราเงินต่อหุ้น</w:t>
            </w:r>
          </w:p>
        </w:tc>
        <w:tc>
          <w:tcPr>
            <w:tcW w:w="236" w:type="dxa"/>
            <w:shd w:val="clear" w:color="auto" w:fill="auto"/>
          </w:tcPr>
          <w:p w14:paraId="38127293" w14:textId="77777777"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6C24240" w14:textId="77777777" w:rsidR="009D0DD3" w:rsidRPr="008E5D3D" w:rsidDel="00D43E7A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3947" w:rsidRPr="000307FB" w14:paraId="0CBAAEAE" w14:textId="77777777" w:rsidTr="00CB6245">
        <w:tc>
          <w:tcPr>
            <w:tcW w:w="3150" w:type="dxa"/>
            <w:shd w:val="clear" w:color="auto" w:fill="auto"/>
          </w:tcPr>
          <w:p w14:paraId="6E2EC3AC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3158B7B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3C94BA09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30B1C8A2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F6AAEC4" w14:textId="77777777"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2ABF6CB9" w14:textId="64AFF5D1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C7D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="000A6B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58B6" w:rsidRPr="000307FB" w14:paraId="082B8D50" w14:textId="77777777" w:rsidTr="008A3CFA">
        <w:tc>
          <w:tcPr>
            <w:tcW w:w="3150" w:type="dxa"/>
            <w:shd w:val="clear" w:color="auto" w:fill="auto"/>
          </w:tcPr>
          <w:p w14:paraId="4938A60C" w14:textId="6EAF132F" w:rsidR="006E58B6" w:rsidRPr="006E58B6" w:rsidRDefault="006E58B6" w:rsidP="006E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58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79" w:type="dxa"/>
            <w:shd w:val="clear" w:color="auto" w:fill="auto"/>
          </w:tcPr>
          <w:p w14:paraId="1D46FE8A" w14:textId="77777777" w:rsidR="006E58B6" w:rsidRPr="008E5D3D" w:rsidRDefault="006E58B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479FC85A" w14:textId="77777777" w:rsidR="006E58B6" w:rsidRPr="008E5D3D" w:rsidRDefault="006E58B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57D604D4" w14:textId="77777777" w:rsidR="006E58B6" w:rsidRPr="008E5D3D" w:rsidRDefault="006E58B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8841494" w14:textId="77777777" w:rsidR="006E58B6" w:rsidRPr="009B3947" w:rsidRDefault="006E58B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0E164A42" w14:textId="77777777" w:rsidR="006E58B6" w:rsidRPr="008E5D3D" w:rsidRDefault="006E58B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B3947" w:rsidRPr="000307FB" w14:paraId="45478274" w14:textId="77777777" w:rsidTr="008A3CFA">
        <w:tc>
          <w:tcPr>
            <w:tcW w:w="3150" w:type="dxa"/>
            <w:shd w:val="clear" w:color="auto" w:fill="auto"/>
          </w:tcPr>
          <w:p w14:paraId="09810237" w14:textId="06A34079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AD1DD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819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79" w:type="dxa"/>
            <w:shd w:val="clear" w:color="auto" w:fill="auto"/>
          </w:tcPr>
          <w:p w14:paraId="353EA28A" w14:textId="1C7F3D64" w:rsidR="009D0DD3" w:rsidRPr="008E5D3D" w:rsidRDefault="000A6BAE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DE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19E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88" w:type="dxa"/>
            <w:shd w:val="clear" w:color="auto" w:fill="auto"/>
          </w:tcPr>
          <w:p w14:paraId="3EEE6891" w14:textId="7985CB56" w:rsidR="009D0DD3" w:rsidRPr="008E5D3D" w:rsidRDefault="000A6BAE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819E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5B2E53BF" w14:textId="76162DBE" w:rsidR="009D0DD3" w:rsidRPr="008E5D3D" w:rsidRDefault="00A469A9" w:rsidP="00537AA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0.19</w:t>
            </w:r>
          </w:p>
        </w:tc>
        <w:tc>
          <w:tcPr>
            <w:tcW w:w="236" w:type="dxa"/>
            <w:shd w:val="clear" w:color="auto" w:fill="auto"/>
          </w:tcPr>
          <w:p w14:paraId="1B4FB4C2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5BD63F4E" w14:textId="35E44B70" w:rsidR="009D0DD3" w:rsidRPr="000A6BAE" w:rsidRDefault="000C7DEE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0C7DE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189,67</w:t>
            </w:r>
            <w:r w:rsidR="00CB624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316252" w:rsidRPr="000307FB" w14:paraId="146F1C75" w14:textId="77777777" w:rsidTr="008A3CFA">
        <w:tc>
          <w:tcPr>
            <w:tcW w:w="3150" w:type="dxa"/>
            <w:shd w:val="clear" w:color="auto" w:fill="auto"/>
          </w:tcPr>
          <w:p w14:paraId="2041D513" w14:textId="77777777" w:rsidR="00316252" w:rsidRPr="008E5D3D" w:rsidRDefault="00316252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897F1BA" w14:textId="77777777" w:rsidR="00316252" w:rsidRDefault="00316252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18212C69" w14:textId="77777777" w:rsidR="00316252" w:rsidRDefault="00316252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4BB188B1" w14:textId="77777777" w:rsidR="00316252" w:rsidRDefault="00316252" w:rsidP="008E5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4D5D241" w14:textId="77777777" w:rsidR="00316252" w:rsidRPr="008E5D3D" w:rsidRDefault="00316252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14:paraId="49EFED4A" w14:textId="77777777" w:rsidR="00316252" w:rsidRPr="000C7DEE" w:rsidRDefault="00316252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16252" w:rsidRPr="000307FB" w14:paraId="7766CDE7" w14:textId="77777777" w:rsidTr="008A3CFA">
        <w:tc>
          <w:tcPr>
            <w:tcW w:w="3150" w:type="dxa"/>
            <w:shd w:val="clear" w:color="auto" w:fill="auto"/>
          </w:tcPr>
          <w:p w14:paraId="3DAFDAE0" w14:textId="06FE97E0" w:rsidR="00316252" w:rsidRPr="008E5D3D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E58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79" w:type="dxa"/>
            <w:shd w:val="clear" w:color="auto" w:fill="auto"/>
          </w:tcPr>
          <w:p w14:paraId="1E6C9606" w14:textId="77777777" w:rsid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46C42511" w14:textId="77777777" w:rsid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6DCEE28D" w14:textId="77777777" w:rsidR="00316252" w:rsidRDefault="00316252" w:rsidP="0031625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4D63236" w14:textId="77777777" w:rsidR="00316252" w:rsidRPr="008E5D3D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shd w:val="clear" w:color="auto" w:fill="auto"/>
          </w:tcPr>
          <w:p w14:paraId="1851062E" w14:textId="77777777" w:rsidR="00316252" w:rsidRPr="000C7DEE" w:rsidRDefault="00316252" w:rsidP="0031625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316252" w:rsidRPr="000307FB" w14:paraId="1866A12F" w14:textId="77777777" w:rsidTr="008A3CFA">
        <w:tc>
          <w:tcPr>
            <w:tcW w:w="3150" w:type="dxa"/>
            <w:shd w:val="clear" w:color="auto" w:fill="auto"/>
          </w:tcPr>
          <w:p w14:paraId="0C1296A0" w14:textId="60D38C85" w:rsidR="00316252" w:rsidRPr="008E5D3D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11B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14:paraId="40293352" w14:textId="1AB5498C" w:rsid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11B2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11B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88" w:type="dxa"/>
            <w:shd w:val="clear" w:color="auto" w:fill="auto"/>
          </w:tcPr>
          <w:p w14:paraId="07A2A2CD" w14:textId="3C653BEA" w:rsidR="00316252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11B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054C51B7" w14:textId="454A6C48" w:rsidR="00316252" w:rsidRDefault="00316252" w:rsidP="0031625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</w:t>
            </w:r>
            <w:r w:rsidR="00811B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BE798A5" w14:textId="77777777" w:rsidR="00316252" w:rsidRPr="008E5D3D" w:rsidRDefault="00316252" w:rsidP="0031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5ED7D080" w14:textId="088B678D" w:rsidR="00316252" w:rsidRPr="000C7DEE" w:rsidRDefault="00811B2C" w:rsidP="0031625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11B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811B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794</w:t>
            </w:r>
          </w:p>
        </w:tc>
      </w:tr>
    </w:tbl>
    <w:p w14:paraId="6364844A" w14:textId="77777777" w:rsidR="0067027B" w:rsidRPr="00B24E6E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4"/>
          <w:szCs w:val="24"/>
        </w:rPr>
      </w:pPr>
    </w:p>
    <w:p w14:paraId="2233F728" w14:textId="3188E3D3" w:rsidR="00DA46AF" w:rsidRPr="00176CC9" w:rsidRDefault="00E664E6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A46AF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77777777" w:rsidR="00D71D41" w:rsidRPr="00B24E6E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67B14D18" w14:textId="12514685" w:rsidR="00D735D2" w:rsidRPr="006E58B6" w:rsidRDefault="00D735D2" w:rsidP="006E5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0EA8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18A63BC" w14:textId="78A56770" w:rsidR="00FA57F7" w:rsidRDefault="009A6AC5" w:rsidP="00CB6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7E4FF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Pr="007E4FF4">
        <w:rPr>
          <w:rFonts w:ascii="Angsana New" w:hAnsi="Angsana New"/>
          <w:color w:val="000000"/>
          <w:spacing w:val="2"/>
          <w:sz w:val="30"/>
          <w:szCs w:val="30"/>
        </w:rPr>
        <w:t xml:space="preserve">30 </w:t>
      </w:r>
      <w:r w:rsidRPr="007E4FF4">
        <w:rPr>
          <w:rFonts w:ascii="Angsana New" w:hAnsi="Angsana New" w:hint="cs"/>
          <w:color w:val="000000"/>
          <w:spacing w:val="2"/>
          <w:sz w:val="30"/>
          <w:szCs w:val="30"/>
          <w:cs/>
        </w:rPr>
        <w:t>มิถุนายน</w:t>
      </w:r>
      <w:r w:rsidRPr="007E4FF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7E4FF4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B819EF" w:rsidRPr="007E4FF4">
        <w:rPr>
          <w:rFonts w:ascii="Angsana New" w:hAnsi="Angsana New"/>
          <w:color w:val="000000"/>
          <w:spacing w:val="2"/>
          <w:sz w:val="30"/>
          <w:szCs w:val="30"/>
        </w:rPr>
        <w:t>5</w:t>
      </w:r>
      <w:r w:rsidRPr="007E4FF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7E4FF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และ </w:t>
      </w:r>
      <w:r w:rsidRPr="007E4FF4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Pr="007E4FF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ธันวาคม </w:t>
      </w:r>
      <w:r w:rsidRPr="007E4FF4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B819EF" w:rsidRPr="007E4FF4">
        <w:rPr>
          <w:rFonts w:ascii="Angsana New" w:hAnsi="Angsana New"/>
          <w:color w:val="000000"/>
          <w:spacing w:val="2"/>
          <w:sz w:val="30"/>
          <w:szCs w:val="30"/>
        </w:rPr>
        <w:t>4</w:t>
      </w:r>
      <w:r w:rsidRPr="007E4FF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7E4FF4">
        <w:rPr>
          <w:rFonts w:ascii="Angsana New" w:hAnsi="Angsana New"/>
          <w:color w:val="000000"/>
          <w:spacing w:val="2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4B737EEA" w14:textId="0F1854E8" w:rsidR="00C116B8" w:rsidRPr="00B24E6E" w:rsidRDefault="00C116B8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32B09FC" w14:textId="6270E5BE" w:rsidR="00E479D1" w:rsidRPr="00CE458C" w:rsidRDefault="00E664E6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B24E6E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96"/>
        <w:gridCol w:w="1323"/>
      </w:tblGrid>
      <w:tr w:rsidR="005222D6" w:rsidRPr="00CE458C" w14:paraId="0FC6203E" w14:textId="77777777" w:rsidTr="00CB6245">
        <w:trPr>
          <w:tblHeader/>
        </w:trPr>
        <w:tc>
          <w:tcPr>
            <w:tcW w:w="3383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6B1456DD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819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5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00CB6245">
        <w:trPr>
          <w:tblHeader/>
        </w:trPr>
        <w:tc>
          <w:tcPr>
            <w:tcW w:w="3383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7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00CB6245">
        <w:tc>
          <w:tcPr>
            <w:tcW w:w="3383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AA2" w:rsidRPr="00CE458C" w14:paraId="601356B9" w14:textId="77777777" w:rsidTr="00CB6245">
        <w:tc>
          <w:tcPr>
            <w:tcW w:w="3383" w:type="pct"/>
          </w:tcPr>
          <w:p w14:paraId="77DCDEB7" w14:textId="77777777" w:rsidR="00537AA2" w:rsidRPr="00CE458C" w:rsidRDefault="00537AA2" w:rsidP="0053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35" w:type="pct"/>
            <w:shd w:val="clear" w:color="auto" w:fill="FFFFFF"/>
          </w:tcPr>
          <w:p w14:paraId="6F59112F" w14:textId="0D65DE8E" w:rsidR="00537AA2" w:rsidRPr="00CE458C" w:rsidRDefault="00537AA2" w:rsidP="00537AA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537AA2">
              <w:rPr>
                <w:rFonts w:ascii="Angsana New" w:hAnsi="Angsana New"/>
                <w:sz w:val="30"/>
                <w:szCs w:val="30"/>
              </w:rPr>
              <w:t>19,256</w:t>
            </w:r>
          </w:p>
        </w:tc>
        <w:tc>
          <w:tcPr>
            <w:tcW w:w="161" w:type="pct"/>
          </w:tcPr>
          <w:p w14:paraId="46F517E8" w14:textId="77777777" w:rsidR="00537AA2" w:rsidRPr="00CE458C" w:rsidRDefault="00537AA2" w:rsidP="0053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43A30569" w14:textId="4E9E7013" w:rsidR="00537AA2" w:rsidRPr="005222D6" w:rsidRDefault="00DE207B" w:rsidP="00537AA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DE207B">
              <w:rPr>
                <w:rFonts w:ascii="Angsana New" w:hAnsi="Angsana New"/>
                <w:sz w:val="30"/>
                <w:szCs w:val="30"/>
              </w:rPr>
              <w:t>18,356</w:t>
            </w:r>
          </w:p>
        </w:tc>
      </w:tr>
      <w:tr w:rsidR="00537AA2" w:rsidRPr="00CE458C" w14:paraId="2B8CA59B" w14:textId="77777777" w:rsidTr="00CB6245">
        <w:tc>
          <w:tcPr>
            <w:tcW w:w="3383" w:type="pct"/>
          </w:tcPr>
          <w:p w14:paraId="60F2DF48" w14:textId="77777777" w:rsidR="00537AA2" w:rsidRPr="00CE458C" w:rsidRDefault="00537AA2" w:rsidP="0053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/>
          </w:tcPr>
          <w:p w14:paraId="606CB275" w14:textId="5D7F3500" w:rsidR="00537AA2" w:rsidRPr="00CE458C" w:rsidRDefault="00537AA2" w:rsidP="00537AA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537AA2"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  <w:tc>
          <w:tcPr>
            <w:tcW w:w="161" w:type="pct"/>
          </w:tcPr>
          <w:p w14:paraId="45072286" w14:textId="77777777" w:rsidR="00537AA2" w:rsidRPr="00CE458C" w:rsidRDefault="00537AA2" w:rsidP="0053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3DC4375C" w14:textId="7721791C" w:rsidR="00537AA2" w:rsidRPr="005222D6" w:rsidRDefault="00537AA2" w:rsidP="00537AA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537AA2"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</w:tr>
      <w:tr w:rsidR="00537AA2" w:rsidRPr="00CE458C" w14:paraId="3E79099B" w14:textId="77777777" w:rsidTr="00CB6245">
        <w:tc>
          <w:tcPr>
            <w:tcW w:w="3383" w:type="pct"/>
          </w:tcPr>
          <w:p w14:paraId="4DB9F556" w14:textId="77777777" w:rsidR="00537AA2" w:rsidRPr="00CE458C" w:rsidRDefault="00537AA2" w:rsidP="0053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205CFC3" w14:textId="3776A01A" w:rsidR="00537AA2" w:rsidRPr="00537AA2" w:rsidRDefault="00537AA2" w:rsidP="00537AA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7AA2">
              <w:rPr>
                <w:rFonts w:ascii="Angsana New" w:hAnsi="Angsana New"/>
                <w:b/>
                <w:bCs/>
                <w:sz w:val="30"/>
                <w:szCs w:val="30"/>
              </w:rPr>
              <w:t>21,034</w:t>
            </w:r>
          </w:p>
        </w:tc>
        <w:tc>
          <w:tcPr>
            <w:tcW w:w="161" w:type="pct"/>
          </w:tcPr>
          <w:p w14:paraId="64005EC7" w14:textId="77777777" w:rsidR="00537AA2" w:rsidRPr="00CE458C" w:rsidRDefault="00537AA2" w:rsidP="00537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6AECD1D3" w:rsidR="00537AA2" w:rsidRPr="005222D6" w:rsidRDefault="00DE207B" w:rsidP="00537AA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207B">
              <w:rPr>
                <w:rFonts w:ascii="Angsana New" w:hAnsi="Angsana New"/>
                <w:b/>
                <w:bCs/>
                <w:sz w:val="30"/>
                <w:szCs w:val="30"/>
              </w:rPr>
              <w:t>20,134</w:t>
            </w:r>
          </w:p>
        </w:tc>
      </w:tr>
      <w:tr w:rsidR="00763AD8" w:rsidRPr="00CE458C" w14:paraId="42A2216F" w14:textId="77777777" w:rsidTr="00CB6245">
        <w:tc>
          <w:tcPr>
            <w:tcW w:w="3383" w:type="pct"/>
          </w:tcPr>
          <w:p w14:paraId="4F4266AD" w14:textId="510E0BB9" w:rsidR="00763AD8" w:rsidRPr="00CE458C" w:rsidRDefault="00763AD8" w:rsidP="0076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35" w:type="pct"/>
          </w:tcPr>
          <w:p w14:paraId="4169DA02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14:paraId="14DD4C6E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</w:tcPr>
          <w:p w14:paraId="08C9D94D" w14:textId="77777777" w:rsidR="00763AD8" w:rsidRPr="005222D6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3AD8" w:rsidRPr="00CE458C" w14:paraId="6001C2D5" w14:textId="77777777" w:rsidTr="00CB6245">
        <w:tc>
          <w:tcPr>
            <w:tcW w:w="3383" w:type="pct"/>
          </w:tcPr>
          <w:p w14:paraId="60E97D95" w14:textId="77777777" w:rsidR="00763AD8" w:rsidRPr="00CE458C" w:rsidRDefault="00763AD8" w:rsidP="0076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35" w:type="pct"/>
          </w:tcPr>
          <w:p w14:paraId="7883AA4C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14:paraId="6E291866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</w:tcPr>
          <w:p w14:paraId="3999E562" w14:textId="77777777" w:rsidR="00763AD8" w:rsidRPr="009D0DD3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63AD8" w:rsidRPr="00CE458C" w14:paraId="1A6BD138" w14:textId="77777777" w:rsidTr="00CB6245">
        <w:tc>
          <w:tcPr>
            <w:tcW w:w="3383" w:type="pct"/>
          </w:tcPr>
          <w:p w14:paraId="3E9C443D" w14:textId="06A26B73" w:rsidR="00763AD8" w:rsidRPr="00CE458C" w:rsidRDefault="00763AD8" w:rsidP="0076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5" w:type="pct"/>
            <w:shd w:val="clear" w:color="auto" w:fill="FFFFFF"/>
            <w:vAlign w:val="bottom"/>
          </w:tcPr>
          <w:p w14:paraId="0BF2B05B" w14:textId="403429ED" w:rsidR="00763AD8" w:rsidRPr="00CE458C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61" w:type="pct"/>
            <w:vAlign w:val="bottom"/>
          </w:tcPr>
          <w:p w14:paraId="78643E84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</w:tcPr>
          <w:p w14:paraId="38BF3548" w14:textId="0241C2D9" w:rsidR="00763AD8" w:rsidRPr="00D945B7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763AD8" w:rsidRPr="00CE458C" w14:paraId="391CBDC9" w14:textId="77777777" w:rsidTr="00CB6245">
        <w:tc>
          <w:tcPr>
            <w:tcW w:w="3383" w:type="pct"/>
          </w:tcPr>
          <w:p w14:paraId="29834C3E" w14:textId="77777777" w:rsidR="00763AD8" w:rsidRPr="00CE458C" w:rsidRDefault="00763AD8" w:rsidP="0076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38D3F02C" w:rsidR="00763AD8" w:rsidRPr="00CE458C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496">
              <w:rPr>
                <w:rFonts w:ascii="Angsana New" w:hAnsi="Angsana New"/>
                <w:b/>
                <w:bCs/>
                <w:sz w:val="30"/>
                <w:szCs w:val="30"/>
              </w:rPr>
              <w:t>626</w:t>
            </w:r>
          </w:p>
        </w:tc>
        <w:tc>
          <w:tcPr>
            <w:tcW w:w="161" w:type="pct"/>
            <w:vAlign w:val="bottom"/>
          </w:tcPr>
          <w:p w14:paraId="7643465E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188C2E3E" w:rsidR="00763AD8" w:rsidRPr="007D465C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</w:tr>
      <w:tr w:rsidR="00763AD8" w:rsidRPr="00CE458C" w14:paraId="35D35D94" w14:textId="77777777" w:rsidTr="00CB6245">
        <w:tc>
          <w:tcPr>
            <w:tcW w:w="3383" w:type="pct"/>
          </w:tcPr>
          <w:p w14:paraId="1EA9AD7A" w14:textId="77777777" w:rsidR="00763AD8" w:rsidRPr="00CE458C" w:rsidRDefault="00763AD8" w:rsidP="0076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763AD8" w:rsidRPr="00CE458C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vAlign w:val="bottom"/>
          </w:tcPr>
          <w:p w14:paraId="794A2BA8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tcBorders>
              <w:top w:val="double" w:sz="4" w:space="0" w:color="auto"/>
            </w:tcBorders>
          </w:tcPr>
          <w:p w14:paraId="2D79D454" w14:textId="77777777" w:rsidR="00763AD8" w:rsidRPr="009D0DD3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63AD8" w:rsidRPr="00CE458C" w14:paraId="32FC0DB2" w14:textId="77777777" w:rsidTr="00CB6245">
        <w:tc>
          <w:tcPr>
            <w:tcW w:w="3383" w:type="pct"/>
          </w:tcPr>
          <w:p w14:paraId="08B9C00D" w14:textId="5BAFE0D2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5" w:type="pct"/>
            <w:shd w:val="clear" w:color="auto" w:fill="FFFFFF"/>
          </w:tcPr>
          <w:p w14:paraId="5909588F" w14:textId="77777777" w:rsidR="00763AD8" w:rsidRPr="00CE458C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vAlign w:val="bottom"/>
          </w:tcPr>
          <w:p w14:paraId="56975BBC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</w:tcPr>
          <w:p w14:paraId="07A729D2" w14:textId="77777777" w:rsidR="00763AD8" w:rsidRPr="009D0DD3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63AD8" w:rsidRPr="00CE458C" w14:paraId="3DDEB34B" w14:textId="77777777" w:rsidTr="00CB6245">
        <w:tc>
          <w:tcPr>
            <w:tcW w:w="3383" w:type="pct"/>
            <w:shd w:val="clear" w:color="auto" w:fill="auto"/>
          </w:tcPr>
          <w:p w14:paraId="0AA6262E" w14:textId="77777777" w:rsidR="00763AD8" w:rsidRPr="00CE458C" w:rsidRDefault="00763AD8" w:rsidP="00763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FFFFFF"/>
          </w:tcPr>
          <w:p w14:paraId="23137540" w14:textId="037C399C" w:rsidR="00763AD8" w:rsidRPr="00CE458C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33,489</w:t>
            </w:r>
          </w:p>
        </w:tc>
        <w:tc>
          <w:tcPr>
            <w:tcW w:w="161" w:type="pct"/>
            <w:vAlign w:val="bottom"/>
          </w:tcPr>
          <w:p w14:paraId="3C85D71E" w14:textId="77777777" w:rsidR="00763AD8" w:rsidRPr="00CE458C" w:rsidRDefault="00763AD8" w:rsidP="00763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759A5C95" w14:textId="7D30FEE7" w:rsidR="00763AD8" w:rsidRPr="009D0DD3" w:rsidRDefault="00763AD8" w:rsidP="00763AD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C85C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C85C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5C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800</w:t>
            </w:r>
          </w:p>
        </w:tc>
      </w:tr>
    </w:tbl>
    <w:p w14:paraId="23912521" w14:textId="77777777" w:rsidR="00B1162C" w:rsidRPr="001251A8" w:rsidRDefault="00EB0F09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2"/>
          <w:szCs w:val="22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14:paraId="44404BDF" w14:textId="61432267" w:rsidR="00B27A51" w:rsidRPr="001251A8" w:rsidRDefault="004A5D5F" w:rsidP="00780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2"/>
          <w:szCs w:val="22"/>
          <w:cs/>
        </w:rPr>
      </w:pPr>
      <w:r>
        <w:rPr>
          <w:rFonts w:ascii="Angsana New" w:hAnsi="Angsana New"/>
          <w:spacing w:val="4"/>
          <w:sz w:val="22"/>
          <w:szCs w:val="22"/>
        </w:rPr>
        <w:tab/>
      </w:r>
    </w:p>
    <w:sectPr w:rsidR="00B27A51" w:rsidRPr="001251A8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475CF" w14:textId="77777777" w:rsidR="00FD61F8" w:rsidRDefault="00FD61F8">
      <w:r>
        <w:separator/>
      </w:r>
    </w:p>
  </w:endnote>
  <w:endnote w:type="continuationSeparator" w:id="0">
    <w:p w14:paraId="27AD09EF" w14:textId="77777777" w:rsidR="00FD61F8" w:rsidRDefault="00FD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7A65E" w14:textId="77777777" w:rsidR="005B7F03" w:rsidRPr="007B3D4F" w:rsidRDefault="005B7F03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06FA2">
      <w:rPr>
        <w:rStyle w:val="PageNumber"/>
        <w:rFonts w:ascii="Angsana New" w:hAnsi="Angsana New"/>
        <w:noProof/>
        <w:sz w:val="30"/>
        <w:szCs w:val="30"/>
        <w:cs/>
      </w:rPr>
      <w:t>25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5B7F03" w:rsidRPr="007B715D" w:rsidRDefault="005B7F03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161A4" w14:textId="77777777" w:rsidR="005B7F03" w:rsidRPr="00CE24D0" w:rsidRDefault="005B7F03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C06FA2">
      <w:rPr>
        <w:rStyle w:val="PageNumber"/>
        <w:rFonts w:ascii="Angsana New" w:hAnsi="Angsana New"/>
        <w:noProof/>
        <w:sz w:val="30"/>
        <w:szCs w:val="30"/>
      </w:rPr>
      <w:t>23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5B7F03" w:rsidRPr="00AC7B7C" w:rsidRDefault="005B7F03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5B7F03" w:rsidRPr="001E26BA" w:rsidRDefault="005B7F0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06FA2"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5B7F03" w:rsidRPr="00E4104E" w:rsidRDefault="005B7F0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2C96FA5E" w:rsidR="005B7F03" w:rsidRPr="004B7A13" w:rsidRDefault="005B7F0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6E6400">
      <w:rPr>
        <w:rFonts w:ascii="Angsana New" w:hAnsi="Angsana New"/>
        <w:noProof/>
        <w:sz w:val="30"/>
        <w:szCs w:val="30"/>
      </w:rPr>
      <w:t>AMARINt3-Q2'22-set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5E9BC" w14:textId="77777777" w:rsidR="00FD61F8" w:rsidRDefault="00FD61F8">
      <w:r>
        <w:separator/>
      </w:r>
    </w:p>
  </w:footnote>
  <w:footnote w:type="continuationSeparator" w:id="0">
    <w:p w14:paraId="132892E2" w14:textId="77777777" w:rsidR="00FD61F8" w:rsidRDefault="00FD6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EEA3B" w14:textId="77777777" w:rsidR="005B7F03" w:rsidRDefault="005B7F03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5B7F03" w:rsidRDefault="005B7F0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" filled="f" stroked="f">
              <o:lock v:ext="edit" shapetype="t"/>
              <v:textbox style="mso-fit-shape-to-text:t">
                <w:txbxContent>
                  <w:p w14:paraId="0AB57D5F" w14:textId="77777777" w:rsidR="005B7F03" w:rsidRDefault="005B7F0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06FA2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55732" w14:textId="77777777" w:rsidR="005B7F03" w:rsidRPr="008D22B2" w:rsidRDefault="005B7F0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59ED8C8" w14:textId="77777777" w:rsidR="005B7F03" w:rsidRDefault="005B7F0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18C7CD48" w:rsidR="005B7F03" w:rsidRPr="008D22B2" w:rsidRDefault="005B7F0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 w:rsidR="00C248B9"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5B7F03" w:rsidRPr="007C76AA" w:rsidRDefault="005B7F0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90067" w14:textId="77777777" w:rsidR="005B7F03" w:rsidRPr="004A6A7D" w:rsidRDefault="00C06FA2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B7F0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5B7F0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5B7F0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5B7F0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5B7F0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5B7F03" w:rsidRPr="004A6A7D" w:rsidRDefault="005B7F0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5B7F03" w:rsidRPr="004A6A7D" w:rsidRDefault="005B7F0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5B7F03" w:rsidRPr="004A6A7D" w:rsidRDefault="005B7F03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5B7F03" w:rsidRDefault="005B7F0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" filled="f" stroked="f">
              <o:lock v:ext="edit" shapetype="t"/>
              <v:textbox style="mso-fit-shape-to-text:t">
                <w:txbxContent>
                  <w:p w14:paraId="1A2FAB40" w14:textId="77777777" w:rsidR="005B7F03" w:rsidRDefault="005B7F0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06FA2">
      <w:rPr>
        <w:noProof/>
        <w:sz w:val="30"/>
        <w:szCs w:val="30"/>
      </w:rPr>
      <w:pict w14:anchorId="637DD0E9"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5B7F03" w:rsidRDefault="005B7F0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g17JYw4CAAD6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AA42B4F" w14:textId="77777777" w:rsidR="005B7F03" w:rsidRDefault="005B7F0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A5F1" w14:textId="77777777" w:rsidR="005B7F03" w:rsidRDefault="005B7F0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5B7F03" w:rsidRDefault="005B7F0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4FD90DFF" w14:textId="77777777" w:rsidR="00316252" w:rsidRPr="008D22B2" w:rsidRDefault="00316252" w:rsidP="003162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5B7F03" w:rsidRPr="00333087" w:rsidRDefault="005B7F0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3866E" w14:textId="77777777" w:rsidR="005B7F03" w:rsidRPr="00E66B73" w:rsidRDefault="005B7F0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A9182E" w14:textId="77777777" w:rsidR="005B7F03" w:rsidRPr="001D530E" w:rsidRDefault="005B7F0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0BF98E6A" w:rsidR="005B7F03" w:rsidRPr="008D22B2" w:rsidRDefault="005B7F0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0C2059">
      <w:rPr>
        <w:rFonts w:ascii="Angsana New" w:hAnsi="Angsana New" w:cs="Angsana New"/>
        <w:sz w:val="32"/>
        <w:szCs w:val="32"/>
        <w:lang w:bidi="th-TH"/>
      </w:rPr>
      <w:t>5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5B7F03" w:rsidRDefault="005B7F0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2BF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01A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5ED"/>
    <w:rsid w:val="000447C9"/>
    <w:rsid w:val="000449B1"/>
    <w:rsid w:val="00044DA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BA1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9AD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5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C7DE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542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24DC"/>
    <w:rsid w:val="000E2950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2EF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5DF"/>
    <w:rsid w:val="00120A96"/>
    <w:rsid w:val="00120A9F"/>
    <w:rsid w:val="00120AAC"/>
    <w:rsid w:val="00120CAA"/>
    <w:rsid w:val="00120E9F"/>
    <w:rsid w:val="00121116"/>
    <w:rsid w:val="00121427"/>
    <w:rsid w:val="00121946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292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D99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C7D30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0E84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0FE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57C9D"/>
    <w:rsid w:val="002603DE"/>
    <w:rsid w:val="00260811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6D9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65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B94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64"/>
    <w:rsid w:val="002A209A"/>
    <w:rsid w:val="002A256D"/>
    <w:rsid w:val="002A257D"/>
    <w:rsid w:val="002A2FCA"/>
    <w:rsid w:val="002A31EE"/>
    <w:rsid w:val="002A337F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B6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10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81B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1EA"/>
    <w:rsid w:val="002E7314"/>
    <w:rsid w:val="002E73B8"/>
    <w:rsid w:val="002E786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252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3B13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67F24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37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5967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4D95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E1A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D9B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032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D5F"/>
    <w:rsid w:val="004A5FE9"/>
    <w:rsid w:val="004A6607"/>
    <w:rsid w:val="004A6634"/>
    <w:rsid w:val="004A6CF6"/>
    <w:rsid w:val="004A6E17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100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2C1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AA2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4EB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238"/>
    <w:rsid w:val="00590C9E"/>
    <w:rsid w:val="00591138"/>
    <w:rsid w:val="00591148"/>
    <w:rsid w:val="0059128C"/>
    <w:rsid w:val="005913D0"/>
    <w:rsid w:val="0059145D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565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C54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7B"/>
    <w:rsid w:val="00646DE8"/>
    <w:rsid w:val="00646DEA"/>
    <w:rsid w:val="00646EF2"/>
    <w:rsid w:val="006470E8"/>
    <w:rsid w:val="00647D4E"/>
    <w:rsid w:val="00647D56"/>
    <w:rsid w:val="0065010F"/>
    <w:rsid w:val="006502D2"/>
    <w:rsid w:val="006502FD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1D1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717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71C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0BE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1D9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0FB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8B6"/>
    <w:rsid w:val="006E594F"/>
    <w:rsid w:val="006E5B40"/>
    <w:rsid w:val="006E5C56"/>
    <w:rsid w:val="006E6400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6F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6C8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34B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94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3AD8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7FE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5B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EA8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AA5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44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0F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6AA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4FF4"/>
    <w:rsid w:val="007E51E7"/>
    <w:rsid w:val="007E521C"/>
    <w:rsid w:val="007E53F6"/>
    <w:rsid w:val="007E5690"/>
    <w:rsid w:val="007E5ED4"/>
    <w:rsid w:val="007E5ED7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779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CDB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B2C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4C7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FE6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3E5A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CFA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37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2A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049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584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CC6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B7FBB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59B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CC9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939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02E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0DAC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9A9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121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28A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440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22A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07C33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E6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6C5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8AC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9EF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A9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496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6FA2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6B8"/>
    <w:rsid w:val="00C11FE3"/>
    <w:rsid w:val="00C120D0"/>
    <w:rsid w:val="00C12C70"/>
    <w:rsid w:val="00C1307A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8B9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2A1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4DC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926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3CF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AEF"/>
    <w:rsid w:val="00C74C1C"/>
    <w:rsid w:val="00C74D3F"/>
    <w:rsid w:val="00C75800"/>
    <w:rsid w:val="00C75C94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CE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C99"/>
    <w:rsid w:val="00C85D3E"/>
    <w:rsid w:val="00C860D9"/>
    <w:rsid w:val="00C865A1"/>
    <w:rsid w:val="00C865C3"/>
    <w:rsid w:val="00C869D4"/>
    <w:rsid w:val="00C86AAD"/>
    <w:rsid w:val="00C8717E"/>
    <w:rsid w:val="00C8728B"/>
    <w:rsid w:val="00C87381"/>
    <w:rsid w:val="00C87715"/>
    <w:rsid w:val="00C87998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095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724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75"/>
    <w:rsid w:val="00CB3FD7"/>
    <w:rsid w:val="00CB4148"/>
    <w:rsid w:val="00CB46C5"/>
    <w:rsid w:val="00CB48C9"/>
    <w:rsid w:val="00CB4A6B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245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3CB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750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033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8F5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2FE4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24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234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07B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4A1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BFA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1C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C0E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4A6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012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6ED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25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659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4BB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295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0CAA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95"/>
    <w:rsid w:val="00FC41EF"/>
    <w:rsid w:val="00FC4573"/>
    <w:rsid w:val="00FC48D2"/>
    <w:rsid w:val="00FC570D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1F8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DFF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58357-F134-4F9C-A1E3-C3479591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13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2022-08-02T07:00:00Z</cp:lastPrinted>
  <dcterms:created xsi:type="dcterms:W3CDTF">2022-08-08T10:25:00Z</dcterms:created>
  <dcterms:modified xsi:type="dcterms:W3CDTF">2022-08-08T10:25:00Z</dcterms:modified>
</cp:coreProperties>
</file>