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77777777" w:rsidR="003E6A5C" w:rsidRPr="00F463CA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463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F463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F463CA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F463CA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F463CA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F463CA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77777777" w:rsidR="00C73EB3" w:rsidRPr="00F463CA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753453A6" w14:textId="77777777" w:rsidR="00827272" w:rsidRPr="00F463CA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C117174" w14:textId="55544FAB" w:rsidR="003E6A5C" w:rsidRDefault="00111A9D" w:rsidP="00B235B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55336" w:rsidRPr="00F463CA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C10309"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B23F6F" w:rsidRPr="00F463CA">
        <w:rPr>
          <w:rFonts w:asciiTheme="majorBidi" w:hAnsiTheme="majorBidi" w:cstheme="majorBidi"/>
          <w:sz w:val="30"/>
          <w:szCs w:val="30"/>
          <w:cs/>
          <w:lang w:bidi="th-TH"/>
        </w:rPr>
        <w:t>ย่อย</w:t>
      </w:r>
      <w:r w:rsidR="00157CDB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8068EE" w:rsidRPr="00F463C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</w:p>
    <w:p w14:paraId="5CBACA22" w14:textId="77777777" w:rsidR="00E27FA3" w:rsidRDefault="00E27FA3" w:rsidP="00E27FA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5526EFB" w14:textId="6E90CF0C" w:rsidR="00C54544" w:rsidRDefault="00E277C7" w:rsidP="00392D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75105BC" w14:textId="2A77CBA8" w:rsidR="00845CF8" w:rsidRPr="00845CF8" w:rsidRDefault="00845CF8" w:rsidP="00845CF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C21B386" w14:textId="77777777" w:rsidR="004B2A44" w:rsidRPr="00F463CA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F10900" w14:textId="3294BCE5"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F1F7B14" w14:textId="7304E6B6" w:rsidR="00392DEF" w:rsidRPr="00F463CA" w:rsidRDefault="00392DEF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A09EEBE" w14:textId="77777777" w:rsidR="00083D96" w:rsidRPr="00F463CA" w:rsidRDefault="00083D96" w:rsidP="00083D96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7A18CDCE" w14:textId="77777777" w:rsidR="00385F4A" w:rsidRPr="00F463CA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49C4F6C" w14:textId="77777777" w:rsidR="002802E9" w:rsidRPr="00F463CA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B9FB82E" w14:textId="77777777" w:rsidR="003E6A5C" w:rsidRPr="00F463CA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9697D4C" w14:textId="77777777" w:rsidR="00E00CA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F463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F463CA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4222ED4F" w:rsidR="00042D43" w:rsidRPr="00F463CA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F463CA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F463CA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5C7D9E" w:rsidRPr="005C7D9E">
        <w:rPr>
          <w:rFonts w:asciiTheme="majorBidi" w:hAnsiTheme="majorBidi" w:cstheme="majorBidi"/>
          <w:sz w:val="30"/>
          <w:szCs w:val="30"/>
        </w:rPr>
        <w:t>8</w:t>
      </w:r>
      <w:r w:rsidR="000F6F3C" w:rsidRPr="005C7D9E">
        <w:rPr>
          <w:rFonts w:asciiTheme="majorBidi" w:hAnsiTheme="majorBidi" w:cstheme="majorBidi"/>
          <w:sz w:val="30"/>
          <w:szCs w:val="30"/>
        </w:rPr>
        <w:t xml:space="preserve"> </w:t>
      </w:r>
      <w:r w:rsidR="000F6F3C" w:rsidRPr="005C7D9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57CDB" w:rsidRPr="005C7D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50B3" w:rsidRPr="005C7D9E">
        <w:rPr>
          <w:rFonts w:asciiTheme="majorBidi" w:hAnsiTheme="majorBidi" w:cstheme="majorBidi"/>
          <w:sz w:val="30"/>
          <w:szCs w:val="30"/>
        </w:rPr>
        <w:t>2565</w:t>
      </w:r>
    </w:p>
    <w:p w14:paraId="2D793AAC" w14:textId="77777777" w:rsidR="005709B2" w:rsidRPr="000F6F3C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ECC951B" w14:textId="77777777" w:rsidR="003E6A5C" w:rsidRPr="00F463CA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F463CA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1CFE80E7" w:rsidR="00124D0C" w:rsidRPr="00F463CA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F463CA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F463CA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F463CA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F463CA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D968E4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D968E4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D968E4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D968E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36ABD">
        <w:rPr>
          <w:rFonts w:asciiTheme="majorBidi" w:hAnsiTheme="majorBidi" w:cstheme="majorBidi"/>
          <w:spacing w:val="-2"/>
          <w:sz w:val="30"/>
          <w:szCs w:val="30"/>
          <w:cs/>
        </w:rPr>
        <w:t>ฉบับที่</w:t>
      </w:r>
      <w:r w:rsidR="00D968E4" w:rsidRPr="00636A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36ABD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F463CA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F463CA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767837"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965E7"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  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F463CA">
        <w:rPr>
          <w:rFonts w:asciiTheme="majorBidi" w:hAnsiTheme="majorBidi" w:cstheme="majorBidi"/>
          <w:sz w:val="30"/>
          <w:szCs w:val="30"/>
        </w:rPr>
        <w:t xml:space="preserve"> 256</w:t>
      </w:r>
      <w:r w:rsidR="007D50B3">
        <w:rPr>
          <w:rFonts w:asciiTheme="majorBidi" w:hAnsiTheme="majorBidi" w:cstheme="majorBidi"/>
          <w:sz w:val="30"/>
          <w:szCs w:val="30"/>
        </w:rPr>
        <w:t>4</w:t>
      </w:r>
    </w:p>
    <w:p w14:paraId="5766EB89" w14:textId="77777777" w:rsidR="002A3F2B" w:rsidRPr="00F463CA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77777777" w:rsidR="00BE2731" w:rsidRPr="00F463CA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463C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463CA">
        <w:rPr>
          <w:rFonts w:asciiTheme="majorBidi" w:hAnsiTheme="majorBidi" w:cstheme="majorBidi"/>
          <w:sz w:val="30"/>
          <w:szCs w:val="30"/>
        </w:rPr>
        <w:t>31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463CA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00C25492" w14:textId="60F045CE" w:rsidR="008E1A74" w:rsidRPr="00F463CA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8D64F26" w14:textId="5D05FAAD" w:rsidR="002A3F2B" w:rsidRPr="00F463CA" w:rsidRDefault="002A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F3E75C" w14:textId="67918ECD" w:rsidR="003E6A5C" w:rsidRPr="00F463CA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33863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2B9903B" w14:textId="3EAED33B" w:rsidR="0075348D" w:rsidRDefault="00265E0A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157CDB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และ</w:t>
      </w:r>
      <w:r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บริษัทร่วมที่มีการเปลี่ยนแปลงอย่างมีสาระสำคัญได้เปิดเผยในหมายเหตุข้อ </w:t>
      </w:r>
      <w:r w:rsidR="00AA715B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>6</w:t>
      </w:r>
      <w:r w:rsidR="008068EE" w:rsidRPr="00F463CA">
        <w:rPr>
          <w:rFonts w:asciiTheme="majorBidi" w:hAnsiTheme="majorBidi" w:cstheme="majorBidi"/>
          <w:bCs/>
          <w:spacing w:val="2"/>
          <w:sz w:val="30"/>
          <w:szCs w:val="30"/>
          <w:lang w:val="en-US"/>
        </w:rPr>
        <w:t xml:space="preserve"> </w:t>
      </w:r>
      <w:r w:rsidR="008068EE" w:rsidRPr="00F463CA">
        <w:rPr>
          <w:rFonts w:asciiTheme="majorBidi" w:hAnsiTheme="majorBidi" w:cstheme="majorBidi"/>
          <w:b/>
          <w:spacing w:val="2"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2213C776" w14:textId="6BD7BE0D" w:rsidR="007D50B3" w:rsidRDefault="007D50B3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2"/>
        <w:gridCol w:w="1108"/>
        <w:gridCol w:w="267"/>
        <w:gridCol w:w="1097"/>
        <w:gridCol w:w="267"/>
        <w:gridCol w:w="1078"/>
        <w:gridCol w:w="252"/>
        <w:gridCol w:w="1104"/>
      </w:tblGrid>
      <w:tr w:rsidR="0040767B" w14:paraId="75D54962" w14:textId="77777777" w:rsidTr="0040767B">
        <w:trPr>
          <w:tblHeader/>
        </w:trPr>
        <w:tc>
          <w:tcPr>
            <w:tcW w:w="2250" w:type="pct"/>
            <w:hideMark/>
          </w:tcPr>
          <w:p w14:paraId="5136231A" w14:textId="77777777" w:rsidR="0040767B" w:rsidRDefault="00407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4" w:type="pct"/>
            <w:gridSpan w:val="3"/>
            <w:hideMark/>
          </w:tcPr>
          <w:p w14:paraId="24ED9049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48C51351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pct"/>
            <w:gridSpan w:val="3"/>
            <w:hideMark/>
          </w:tcPr>
          <w:p w14:paraId="4B82D940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0767B" w14:paraId="457547BF" w14:textId="77777777" w:rsidTr="0040767B">
        <w:trPr>
          <w:tblHeader/>
        </w:trPr>
        <w:tc>
          <w:tcPr>
            <w:tcW w:w="2250" w:type="pct"/>
            <w:hideMark/>
          </w:tcPr>
          <w:p w14:paraId="126D2C57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589" w:type="pct"/>
            <w:hideMark/>
          </w:tcPr>
          <w:p w14:paraId="014AC347" w14:textId="2DF938BB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2C321AB7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1937A07F" w14:textId="146A90D0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0614E818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hideMark/>
          </w:tcPr>
          <w:p w14:paraId="6B18822C" w14:textId="1DE3C853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" w:type="pct"/>
          </w:tcPr>
          <w:p w14:paraId="2646C2F1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03B15778" w14:textId="4689595D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40767B" w14:paraId="51EE07AA" w14:textId="77777777" w:rsidTr="0040767B">
        <w:trPr>
          <w:tblHeader/>
        </w:trPr>
        <w:tc>
          <w:tcPr>
            <w:tcW w:w="2250" w:type="pct"/>
          </w:tcPr>
          <w:p w14:paraId="3F4E4A38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0" w:type="pct"/>
            <w:gridSpan w:val="7"/>
            <w:hideMark/>
          </w:tcPr>
          <w:p w14:paraId="39822C66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0767B" w14:paraId="32F54CEE" w14:textId="77777777" w:rsidTr="0040767B">
        <w:tc>
          <w:tcPr>
            <w:tcW w:w="2250" w:type="pct"/>
            <w:hideMark/>
          </w:tcPr>
          <w:p w14:paraId="33A8F0F5" w14:textId="77777777" w:rsidR="0040767B" w:rsidRDefault="00407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330A591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C4C9F37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284DE6B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58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E5575C2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F934081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F1E9B6F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43DD3DA" w14:textId="77777777" w:rsidR="0040767B" w:rsidRDefault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0767B" w14:paraId="42B57E93" w14:textId="77777777" w:rsidTr="0040767B">
        <w:tc>
          <w:tcPr>
            <w:tcW w:w="2250" w:type="pct"/>
            <w:hideMark/>
          </w:tcPr>
          <w:p w14:paraId="07950E2C" w14:textId="77777777" w:rsidR="0040767B" w:rsidRDefault="0040767B" w:rsidP="00407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7C4D5AF0" w14:textId="29E0AF4C" w:rsidR="0040767B" w:rsidRDefault="00711366" w:rsidP="007E1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EA6A8CA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1AA6341D" w14:textId="33719A1F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529F122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51492D2" w14:textId="152AA4AD" w:rsidR="0040767B" w:rsidRDefault="00711366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</w:t>
            </w:r>
            <w:r w:rsidR="00EF05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604</w:t>
            </w:r>
          </w:p>
        </w:tc>
        <w:tc>
          <w:tcPr>
            <w:tcW w:w="134" w:type="pct"/>
          </w:tcPr>
          <w:p w14:paraId="61516AAA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0B75D693" w14:textId="609D2AC3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8,395</w:t>
            </w:r>
          </w:p>
        </w:tc>
      </w:tr>
      <w:tr w:rsidR="0040767B" w14:paraId="0C0DECF5" w14:textId="77777777" w:rsidTr="0040767B">
        <w:tc>
          <w:tcPr>
            <w:tcW w:w="2250" w:type="pct"/>
            <w:hideMark/>
          </w:tcPr>
          <w:p w14:paraId="47C59795" w14:textId="77777777" w:rsidR="0040767B" w:rsidRDefault="0040767B" w:rsidP="00407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</w:tcPr>
          <w:p w14:paraId="0255023A" w14:textId="5E30C4AA" w:rsidR="0040767B" w:rsidRDefault="00711366" w:rsidP="007E1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2432F68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367E7570" w14:textId="2F60E431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6C0D33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8432A41" w14:textId="795C0A39" w:rsidR="0040767B" w:rsidRDefault="00711366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3,178</w:t>
            </w:r>
          </w:p>
        </w:tc>
        <w:tc>
          <w:tcPr>
            <w:tcW w:w="134" w:type="pct"/>
          </w:tcPr>
          <w:p w14:paraId="53B8D974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757B08CF" w14:textId="74468911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2,272</w:t>
            </w:r>
          </w:p>
        </w:tc>
      </w:tr>
      <w:tr w:rsidR="0040767B" w14:paraId="4A0FD31E" w14:textId="77777777" w:rsidTr="0040767B">
        <w:tc>
          <w:tcPr>
            <w:tcW w:w="2250" w:type="pct"/>
            <w:hideMark/>
          </w:tcPr>
          <w:p w14:paraId="0D481AF2" w14:textId="77777777" w:rsidR="0040767B" w:rsidRDefault="0040767B" w:rsidP="00407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223E6246" w14:textId="2CA4048D" w:rsidR="0040767B" w:rsidRDefault="00711366" w:rsidP="007E1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E4CDF49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761ED4C6" w14:textId="46060ED2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7D5A74B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A7FA95B" w14:textId="74CDACF1" w:rsidR="0040767B" w:rsidRDefault="00711366" w:rsidP="007E1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134" w:type="pct"/>
          </w:tcPr>
          <w:p w14:paraId="0E910258" w14:textId="77777777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6C13AE3A" w14:textId="518BE4F4" w:rsidR="0040767B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282</w:t>
            </w:r>
          </w:p>
        </w:tc>
      </w:tr>
      <w:tr w:rsidR="00186E60" w14:paraId="61E52387" w14:textId="77777777" w:rsidTr="0040767B">
        <w:tc>
          <w:tcPr>
            <w:tcW w:w="2250" w:type="pct"/>
          </w:tcPr>
          <w:p w14:paraId="62261F37" w14:textId="202A6885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89" w:type="pct"/>
          </w:tcPr>
          <w:p w14:paraId="6B88769E" w14:textId="15F8848B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D3B6BF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BAA5B45" w14:textId="7A01943F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7C2CDF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3D259CD" w14:textId="24D43A7F" w:rsidR="00186E60" w:rsidRPr="00711366" w:rsidRDefault="00EF0516" w:rsidP="00EF0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77CBF1C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0827A0" w14:textId="266ABD1B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23</w:t>
            </w:r>
          </w:p>
        </w:tc>
      </w:tr>
      <w:tr w:rsidR="00186E60" w14:paraId="00C02880" w14:textId="77777777" w:rsidTr="0040767B">
        <w:tc>
          <w:tcPr>
            <w:tcW w:w="2250" w:type="pct"/>
            <w:hideMark/>
          </w:tcPr>
          <w:p w14:paraId="5C22FD0A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45524BFD" w14:textId="1A098D09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139FD35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28B39AFE" w14:textId="75B8F146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D4DD9B8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EA625D8" w14:textId="0579497A" w:rsidR="00186E60" w:rsidRDefault="00A24D53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</w:t>
            </w:r>
            <w:r w:rsidR="00EF05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4706C84A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6A3EA801" w14:textId="3D4ED6F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1,704</w:t>
            </w:r>
          </w:p>
        </w:tc>
      </w:tr>
      <w:tr w:rsidR="00186E60" w14:paraId="6A95080C" w14:textId="77777777" w:rsidTr="0040767B">
        <w:tc>
          <w:tcPr>
            <w:tcW w:w="2250" w:type="pct"/>
            <w:hideMark/>
          </w:tcPr>
          <w:p w14:paraId="59E416EA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9" w:type="pct"/>
          </w:tcPr>
          <w:p w14:paraId="1E500792" w14:textId="2BC4F643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F3F297A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35272B6D" w14:textId="7375F2C3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AB9C30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37C8405" w14:textId="2059BB56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1136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8,542</w:t>
            </w:r>
          </w:p>
        </w:tc>
        <w:tc>
          <w:tcPr>
            <w:tcW w:w="134" w:type="pct"/>
          </w:tcPr>
          <w:p w14:paraId="5AE1736E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161624F8" w14:textId="2DA68AF2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2,371</w:t>
            </w:r>
          </w:p>
        </w:tc>
      </w:tr>
      <w:tr w:rsidR="00186E60" w14:paraId="10110AE8" w14:textId="77777777" w:rsidTr="0040767B">
        <w:trPr>
          <w:trHeight w:val="173"/>
        </w:trPr>
        <w:tc>
          <w:tcPr>
            <w:tcW w:w="2250" w:type="pct"/>
          </w:tcPr>
          <w:p w14:paraId="726298E9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B9119B5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894005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DE8777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3FFA2FD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11CBE0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6B39439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4A1B96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034E1918" w14:textId="77777777" w:rsidTr="0040767B">
        <w:tc>
          <w:tcPr>
            <w:tcW w:w="2250" w:type="pct"/>
            <w:hideMark/>
          </w:tcPr>
          <w:p w14:paraId="78DC2FB5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321F3342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FE323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FD9F7A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7FF4D3D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842E92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9F6C49A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AE0F61A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6BA2FE51" w14:textId="77777777" w:rsidTr="0040767B">
        <w:tc>
          <w:tcPr>
            <w:tcW w:w="2250" w:type="pct"/>
            <w:hideMark/>
          </w:tcPr>
          <w:p w14:paraId="6625526E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40D84651" w14:textId="34906231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142" w:type="pct"/>
          </w:tcPr>
          <w:p w14:paraId="440E61AD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76C5F1ED" w14:textId="06F7F08F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210</w:t>
            </w:r>
          </w:p>
        </w:tc>
        <w:tc>
          <w:tcPr>
            <w:tcW w:w="142" w:type="pct"/>
          </w:tcPr>
          <w:p w14:paraId="22DF0743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61265A0C" w14:textId="5C4D317C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190</w:t>
            </w:r>
          </w:p>
        </w:tc>
        <w:tc>
          <w:tcPr>
            <w:tcW w:w="134" w:type="pct"/>
          </w:tcPr>
          <w:p w14:paraId="17596DD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5CD828D3" w14:textId="0769A6FF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eastAsia="en-US"/>
              </w:rPr>
              <w:t>210</w:t>
            </w:r>
          </w:p>
        </w:tc>
      </w:tr>
      <w:tr w:rsidR="00186E60" w14:paraId="3213E556" w14:textId="77777777" w:rsidTr="0040767B">
        <w:tc>
          <w:tcPr>
            <w:tcW w:w="2250" w:type="pct"/>
            <w:hideMark/>
          </w:tcPr>
          <w:p w14:paraId="67035732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0634F70E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8F6780D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2686BC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AFAAD9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5DE18770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015C5E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E551BAF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1B5AF7EB" w14:textId="77777777" w:rsidTr="0040767B">
        <w:tc>
          <w:tcPr>
            <w:tcW w:w="2250" w:type="pct"/>
            <w:hideMark/>
          </w:tcPr>
          <w:p w14:paraId="4051E923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9" w:type="pct"/>
          </w:tcPr>
          <w:p w14:paraId="2169B5D7" w14:textId="0C59A8C3" w:rsidR="00186E60" w:rsidRDefault="006E0533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24,361</w:t>
            </w:r>
          </w:p>
        </w:tc>
        <w:tc>
          <w:tcPr>
            <w:tcW w:w="142" w:type="pct"/>
          </w:tcPr>
          <w:p w14:paraId="6F71AF93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77699CA0" w14:textId="1A6489DF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24,424</w:t>
            </w:r>
          </w:p>
        </w:tc>
        <w:tc>
          <w:tcPr>
            <w:tcW w:w="142" w:type="pct"/>
          </w:tcPr>
          <w:p w14:paraId="29AA9AA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0FB4A71" w14:textId="355D082C" w:rsidR="00186E60" w:rsidRDefault="006E0533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24,361</w:t>
            </w:r>
          </w:p>
        </w:tc>
        <w:tc>
          <w:tcPr>
            <w:tcW w:w="134" w:type="pct"/>
          </w:tcPr>
          <w:p w14:paraId="136381C2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6B75A57F" w14:textId="37A238A3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24,424</w:t>
            </w:r>
          </w:p>
        </w:tc>
      </w:tr>
      <w:tr w:rsidR="00186E60" w14:paraId="7B456EFE" w14:textId="77777777" w:rsidTr="0040767B">
        <w:tc>
          <w:tcPr>
            <w:tcW w:w="2250" w:type="pct"/>
            <w:hideMark/>
          </w:tcPr>
          <w:p w14:paraId="0BE5B2BD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6B144" w14:textId="6F6F8032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1,390</w:t>
            </w:r>
          </w:p>
        </w:tc>
        <w:tc>
          <w:tcPr>
            <w:tcW w:w="142" w:type="pct"/>
          </w:tcPr>
          <w:p w14:paraId="49CB1E72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BE3B8" w14:textId="7C0188BC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1,557</w:t>
            </w:r>
          </w:p>
        </w:tc>
        <w:tc>
          <w:tcPr>
            <w:tcW w:w="142" w:type="pct"/>
          </w:tcPr>
          <w:p w14:paraId="303BB75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4CECE" w14:textId="6F12F25B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017C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1,390</w:t>
            </w:r>
          </w:p>
        </w:tc>
        <w:tc>
          <w:tcPr>
            <w:tcW w:w="134" w:type="pct"/>
          </w:tcPr>
          <w:p w14:paraId="33AEA50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CEE0E" w14:textId="3A132B2C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1,557</w:t>
            </w:r>
          </w:p>
        </w:tc>
      </w:tr>
      <w:tr w:rsidR="00186E60" w14:paraId="31DF6793" w14:textId="77777777" w:rsidTr="0040767B">
        <w:tc>
          <w:tcPr>
            <w:tcW w:w="2250" w:type="pct"/>
            <w:hideMark/>
          </w:tcPr>
          <w:p w14:paraId="31BFF34C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5692D" w14:textId="377227E0" w:rsidR="00186E60" w:rsidRDefault="00FD7768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FD7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25,751</w:t>
            </w:r>
          </w:p>
        </w:tc>
        <w:tc>
          <w:tcPr>
            <w:tcW w:w="142" w:type="pct"/>
          </w:tcPr>
          <w:p w14:paraId="1B00B087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80E1F8" w14:textId="0B640DD2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25,981</w:t>
            </w:r>
          </w:p>
        </w:tc>
        <w:tc>
          <w:tcPr>
            <w:tcW w:w="142" w:type="pct"/>
          </w:tcPr>
          <w:p w14:paraId="5F69A00A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D7B44" w14:textId="1B63F4FC" w:rsidR="00186E60" w:rsidRDefault="00FD7768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FD77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25,751</w:t>
            </w:r>
          </w:p>
        </w:tc>
        <w:tc>
          <w:tcPr>
            <w:tcW w:w="134" w:type="pct"/>
          </w:tcPr>
          <w:p w14:paraId="55DEE586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182F67" w14:textId="27E28AEE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US"/>
              </w:rPr>
              <w:t>25,981</w:t>
            </w:r>
          </w:p>
        </w:tc>
      </w:tr>
      <w:tr w:rsidR="00186E60" w14:paraId="2B3D7CE5" w14:textId="77777777" w:rsidTr="0040767B">
        <w:tc>
          <w:tcPr>
            <w:tcW w:w="2250" w:type="pct"/>
          </w:tcPr>
          <w:p w14:paraId="62952E1E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72C30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6406E78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C374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C124CF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00217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7FCFC1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F6F4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86E60" w14:paraId="0F442AF8" w14:textId="77777777" w:rsidTr="0040767B">
        <w:tc>
          <w:tcPr>
            <w:tcW w:w="2250" w:type="pct"/>
            <w:hideMark/>
          </w:tcPr>
          <w:p w14:paraId="70ED1F33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9" w:type="pct"/>
          </w:tcPr>
          <w:p w14:paraId="53D2E8B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5D3620E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99EE48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C56ECE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DCAAB2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315426A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1A197A9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491471C4" w14:textId="77777777" w:rsidTr="0040767B">
        <w:tc>
          <w:tcPr>
            <w:tcW w:w="2250" w:type="pct"/>
            <w:hideMark/>
          </w:tcPr>
          <w:p w14:paraId="4531227E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090510AC" w14:textId="7944C585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4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</w:t>
            </w:r>
          </w:p>
        </w:tc>
        <w:tc>
          <w:tcPr>
            <w:tcW w:w="142" w:type="pct"/>
          </w:tcPr>
          <w:p w14:paraId="225D423F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6EC3215B" w14:textId="0B6E5CFD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1,570</w:t>
            </w:r>
          </w:p>
        </w:tc>
        <w:tc>
          <w:tcPr>
            <w:tcW w:w="142" w:type="pct"/>
          </w:tcPr>
          <w:p w14:paraId="4EE3A249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0DD598AC" w14:textId="09DBA750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4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</w:t>
            </w:r>
          </w:p>
        </w:tc>
        <w:tc>
          <w:tcPr>
            <w:tcW w:w="134" w:type="pct"/>
          </w:tcPr>
          <w:p w14:paraId="564EC34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26A5FE2B" w14:textId="34E5B718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,570</w:t>
            </w:r>
          </w:p>
        </w:tc>
      </w:tr>
      <w:tr w:rsidR="006E1001" w14:paraId="71EA8E31" w14:textId="77777777" w:rsidTr="0040767B">
        <w:tc>
          <w:tcPr>
            <w:tcW w:w="2250" w:type="pct"/>
            <w:hideMark/>
          </w:tcPr>
          <w:p w14:paraId="305D443F" w14:textId="77777777" w:rsidR="006E1001" w:rsidRDefault="006E1001" w:rsidP="006E10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</w:tcPr>
          <w:p w14:paraId="050FE8C7" w14:textId="5B4B7437" w:rsidR="006E1001" w:rsidRDefault="006E1001" w:rsidP="006E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E61BD22" w14:textId="77777777" w:rsidR="006E1001" w:rsidRDefault="006E1001" w:rsidP="006E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16A1ACF4" w14:textId="19DFEFCD" w:rsidR="006E1001" w:rsidRDefault="006E1001" w:rsidP="006E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568</w:t>
            </w:r>
          </w:p>
        </w:tc>
        <w:tc>
          <w:tcPr>
            <w:tcW w:w="142" w:type="pct"/>
          </w:tcPr>
          <w:p w14:paraId="5374B9D2" w14:textId="77777777" w:rsidR="006E1001" w:rsidRDefault="006E1001" w:rsidP="006E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0099B6F" w14:textId="5D231582" w:rsidR="006E1001" w:rsidRDefault="006E1001" w:rsidP="006E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4B9CCB9D" w14:textId="77777777" w:rsidR="006E1001" w:rsidRDefault="006E1001" w:rsidP="006E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593C1B27" w14:textId="0B6B0E05" w:rsidR="006E1001" w:rsidRDefault="006E1001" w:rsidP="006E1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568</w:t>
            </w:r>
          </w:p>
        </w:tc>
      </w:tr>
      <w:tr w:rsidR="000B06DD" w14:paraId="78ECB673" w14:textId="77777777" w:rsidTr="0040767B">
        <w:tc>
          <w:tcPr>
            <w:tcW w:w="2250" w:type="pct"/>
            <w:hideMark/>
          </w:tcPr>
          <w:p w14:paraId="4E5DE4A3" w14:textId="77777777" w:rsidR="000B06DD" w:rsidRDefault="000B06DD" w:rsidP="000B06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03191E5B" w14:textId="3448267F" w:rsidR="000B06DD" w:rsidRDefault="000B06DD" w:rsidP="000B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B06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  <w:tc>
          <w:tcPr>
            <w:tcW w:w="142" w:type="pct"/>
          </w:tcPr>
          <w:p w14:paraId="75AE3411" w14:textId="77777777" w:rsidR="000B06DD" w:rsidRDefault="000B06DD" w:rsidP="000B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3710540F" w14:textId="614F9FC0" w:rsidR="000B06DD" w:rsidRDefault="000B06DD" w:rsidP="000B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87592CD" w14:textId="77777777" w:rsidR="000B06DD" w:rsidRDefault="000B06DD" w:rsidP="000B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18D83AA" w14:textId="12498D37" w:rsidR="000B06DD" w:rsidRDefault="000B06DD" w:rsidP="000B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06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2,238</w:t>
            </w:r>
          </w:p>
        </w:tc>
        <w:tc>
          <w:tcPr>
            <w:tcW w:w="134" w:type="pct"/>
          </w:tcPr>
          <w:p w14:paraId="4D00C548" w14:textId="77777777" w:rsidR="000B06DD" w:rsidRDefault="000B06DD" w:rsidP="000B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319D41A9" w14:textId="61794805" w:rsidR="000B06DD" w:rsidRDefault="000B06DD" w:rsidP="000B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186E60" w14:paraId="37A5B620" w14:textId="77777777" w:rsidTr="0040767B">
        <w:tc>
          <w:tcPr>
            <w:tcW w:w="2250" w:type="pct"/>
            <w:hideMark/>
          </w:tcPr>
          <w:p w14:paraId="2C20539D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6F346EFF" w14:textId="7CA005FB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99318F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2B324833" w14:textId="78B1A1CA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142" w:type="pct"/>
          </w:tcPr>
          <w:p w14:paraId="43089F66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CD7E1D9" w14:textId="039FE168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41001AD9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3C12C894" w14:textId="3EC954B8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33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</w:p>
        </w:tc>
      </w:tr>
      <w:tr w:rsidR="00186E60" w14:paraId="3A264775" w14:textId="77777777" w:rsidTr="0040767B">
        <w:tc>
          <w:tcPr>
            <w:tcW w:w="2250" w:type="pct"/>
            <w:hideMark/>
          </w:tcPr>
          <w:p w14:paraId="6B48B3BA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89" w:type="pct"/>
          </w:tcPr>
          <w:p w14:paraId="5F23D90F" w14:textId="45024258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D4B034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41C93A58" w14:textId="6CD82160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5FD01882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D492B90" w14:textId="2C287770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0B190237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5976B5B8" w14:textId="15092ED5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</w:t>
            </w:r>
          </w:p>
        </w:tc>
      </w:tr>
      <w:tr w:rsidR="00186E60" w14:paraId="1B95A950" w14:textId="77777777" w:rsidTr="0040767B">
        <w:tc>
          <w:tcPr>
            <w:tcW w:w="2250" w:type="pct"/>
          </w:tcPr>
          <w:p w14:paraId="455024D5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EA1E8A8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467306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5B7A75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19AC378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9497B6E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3110495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EE96A09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60CC150C" w14:textId="77777777" w:rsidTr="0040767B">
        <w:tc>
          <w:tcPr>
            <w:tcW w:w="2250" w:type="pct"/>
          </w:tcPr>
          <w:p w14:paraId="4BC2E52C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EDEB017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0161370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9F4623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F67B59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8AF0A45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E29E8C8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8D43A4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44CCB7B7" w14:textId="77777777" w:rsidTr="0040767B">
        <w:tc>
          <w:tcPr>
            <w:tcW w:w="2250" w:type="pct"/>
          </w:tcPr>
          <w:p w14:paraId="1CA2237B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337D53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FFA726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60466DD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EAE6A8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7B9F819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13C41E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FB9C523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392FA54F" w14:textId="77777777" w:rsidTr="0040767B">
        <w:tc>
          <w:tcPr>
            <w:tcW w:w="2250" w:type="pct"/>
            <w:hideMark/>
          </w:tcPr>
          <w:p w14:paraId="1CD9FF03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9" w:type="pct"/>
          </w:tcPr>
          <w:p w14:paraId="7218DEFE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F2FAC5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F42974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E70D6D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9FAD09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621CB7C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9883395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86E60" w14:paraId="635F529C" w14:textId="77777777" w:rsidTr="0040767B">
        <w:tc>
          <w:tcPr>
            <w:tcW w:w="2250" w:type="pct"/>
            <w:hideMark/>
          </w:tcPr>
          <w:p w14:paraId="73E59ACB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</w:tcPr>
          <w:p w14:paraId="4A704872" w14:textId="5A92939E" w:rsidR="00186E60" w:rsidRDefault="00591C37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="00186E60"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186E60"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2" w:type="pct"/>
          </w:tcPr>
          <w:p w14:paraId="50980A1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73C7010B" w14:textId="5C3AAC69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3,847</w:t>
            </w:r>
          </w:p>
        </w:tc>
        <w:tc>
          <w:tcPr>
            <w:tcW w:w="142" w:type="pct"/>
          </w:tcPr>
          <w:p w14:paraId="347FFF27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D6C5442" w14:textId="7266540B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</w:t>
            </w:r>
            <w:r w:rsidR="00EF05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294</w:t>
            </w:r>
          </w:p>
        </w:tc>
        <w:tc>
          <w:tcPr>
            <w:tcW w:w="134" w:type="pct"/>
          </w:tcPr>
          <w:p w14:paraId="2FE940B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2263A28A" w14:textId="6D3F2AC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3,090</w:t>
            </w:r>
          </w:p>
        </w:tc>
      </w:tr>
      <w:tr w:rsidR="00186E60" w14:paraId="08B388B5" w14:textId="77777777" w:rsidTr="0040767B">
        <w:tc>
          <w:tcPr>
            <w:tcW w:w="2250" w:type="pct"/>
            <w:hideMark/>
          </w:tcPr>
          <w:p w14:paraId="5AF119A4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9" w:type="pct"/>
          </w:tcPr>
          <w:p w14:paraId="6E7182CA" w14:textId="44A7AC49" w:rsidR="00186E60" w:rsidRDefault="006E53B1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E53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105,909</w:t>
            </w:r>
          </w:p>
        </w:tc>
        <w:tc>
          <w:tcPr>
            <w:tcW w:w="142" w:type="pct"/>
          </w:tcPr>
          <w:p w14:paraId="13B373E6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66720369" w14:textId="43DC29E8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100,533</w:t>
            </w:r>
          </w:p>
        </w:tc>
        <w:tc>
          <w:tcPr>
            <w:tcW w:w="142" w:type="pct"/>
          </w:tcPr>
          <w:p w14:paraId="3EF9D093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0C373CB" w14:textId="04697FCB" w:rsidR="00186E60" w:rsidRDefault="006E53B1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E53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105,909</w:t>
            </w:r>
          </w:p>
        </w:tc>
        <w:tc>
          <w:tcPr>
            <w:tcW w:w="134" w:type="pct"/>
          </w:tcPr>
          <w:p w14:paraId="353DE4CD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227F4CD7" w14:textId="13969C56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100,533</w:t>
            </w:r>
          </w:p>
        </w:tc>
      </w:tr>
      <w:tr w:rsidR="00186E60" w14:paraId="504FFB8F" w14:textId="77777777" w:rsidTr="0040767B">
        <w:tc>
          <w:tcPr>
            <w:tcW w:w="2250" w:type="pct"/>
            <w:hideMark/>
          </w:tcPr>
          <w:p w14:paraId="6A904EDC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3D2E3639" w14:textId="29B2F519" w:rsidR="00186E60" w:rsidRDefault="006E53B1" w:rsidP="006E5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E53B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2" w:type="pct"/>
          </w:tcPr>
          <w:p w14:paraId="30E2FC8E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0EFF90E1" w14:textId="74C25BA4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</w:tcPr>
          <w:p w14:paraId="7D65D18A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4624981D" w14:textId="447DB4DA" w:rsidR="00186E60" w:rsidRDefault="006E53B1" w:rsidP="006E5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34" w:type="pct"/>
          </w:tcPr>
          <w:p w14:paraId="04EC697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7C973818" w14:textId="35750668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60</w:t>
            </w:r>
          </w:p>
        </w:tc>
      </w:tr>
      <w:tr w:rsidR="00186E60" w14:paraId="3805AC33" w14:textId="77777777" w:rsidTr="0040767B">
        <w:tc>
          <w:tcPr>
            <w:tcW w:w="2250" w:type="pct"/>
            <w:hideMark/>
          </w:tcPr>
          <w:p w14:paraId="27728D1E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9" w:type="pct"/>
          </w:tcPr>
          <w:p w14:paraId="709C8E83" w14:textId="1386ADE2" w:rsidR="00186E60" w:rsidRDefault="00591C37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186E60"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009</w:t>
            </w:r>
          </w:p>
        </w:tc>
        <w:tc>
          <w:tcPr>
            <w:tcW w:w="142" w:type="pct"/>
          </w:tcPr>
          <w:p w14:paraId="411436E5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3F8ABA0C" w14:textId="16D3CDCA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5,794</w:t>
            </w:r>
          </w:p>
        </w:tc>
        <w:tc>
          <w:tcPr>
            <w:tcW w:w="142" w:type="pct"/>
          </w:tcPr>
          <w:p w14:paraId="48102371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E2C9206" w14:textId="2E2D5FDC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5,710</w:t>
            </w:r>
          </w:p>
        </w:tc>
        <w:tc>
          <w:tcPr>
            <w:tcW w:w="134" w:type="pct"/>
          </w:tcPr>
          <w:p w14:paraId="7EEAC033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0EDC646F" w14:textId="029F2CD4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5,794</w:t>
            </w:r>
          </w:p>
        </w:tc>
      </w:tr>
      <w:tr w:rsidR="00186E60" w14:paraId="2BBC84FD" w14:textId="77777777" w:rsidTr="0040767B">
        <w:tc>
          <w:tcPr>
            <w:tcW w:w="2250" w:type="pct"/>
            <w:hideMark/>
          </w:tcPr>
          <w:p w14:paraId="4CABEB01" w14:textId="77777777" w:rsidR="00186E60" w:rsidRDefault="00186E60" w:rsidP="00186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9" w:type="pct"/>
          </w:tcPr>
          <w:p w14:paraId="7A637454" w14:textId="24063A38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2,787</w:t>
            </w:r>
          </w:p>
        </w:tc>
        <w:tc>
          <w:tcPr>
            <w:tcW w:w="142" w:type="pct"/>
          </w:tcPr>
          <w:p w14:paraId="5472BB17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hideMark/>
          </w:tcPr>
          <w:p w14:paraId="508055DE" w14:textId="1B60D284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2,683</w:t>
            </w:r>
          </w:p>
        </w:tc>
        <w:tc>
          <w:tcPr>
            <w:tcW w:w="142" w:type="pct"/>
          </w:tcPr>
          <w:p w14:paraId="666B10CB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34703235" w14:textId="7C152C6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61D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2,787</w:t>
            </w:r>
          </w:p>
        </w:tc>
        <w:tc>
          <w:tcPr>
            <w:tcW w:w="134" w:type="pct"/>
          </w:tcPr>
          <w:p w14:paraId="4F42FBC3" w14:textId="77777777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hideMark/>
          </w:tcPr>
          <w:p w14:paraId="57C13FE1" w14:textId="7BE2E80E" w:rsidR="00186E60" w:rsidRDefault="00186E60" w:rsidP="00186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2,683</w:t>
            </w:r>
          </w:p>
        </w:tc>
      </w:tr>
    </w:tbl>
    <w:p w14:paraId="3684E534" w14:textId="4AED59CC" w:rsidR="0075348D" w:rsidRPr="007D50B3" w:rsidRDefault="0075348D" w:rsidP="0075348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436635" w14:textId="3DB49C9F" w:rsidR="00FA390D" w:rsidRPr="007D50B3" w:rsidRDefault="00FA390D" w:rsidP="007D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D50B3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E47DDB" w:rsidRPr="007D50B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7D50B3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="0064233A">
        <w:rPr>
          <w:rFonts w:asciiTheme="majorBidi" w:hAnsiTheme="majorBidi" w:cstheme="majorBidi"/>
          <w:sz w:val="30"/>
          <w:szCs w:val="30"/>
        </w:rPr>
        <w:t xml:space="preserve">30 </w:t>
      </w:r>
      <w:r w:rsidR="0064233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D50B3">
        <w:rPr>
          <w:rFonts w:asciiTheme="majorBidi" w:hAnsiTheme="majorBidi" w:cstheme="majorBidi"/>
          <w:sz w:val="30"/>
          <w:szCs w:val="30"/>
        </w:rPr>
        <w:t>2565</w:t>
      </w:r>
      <w:r w:rsidR="00E80EED"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Pr="007D50B3">
        <w:rPr>
          <w:rFonts w:asciiTheme="majorBidi" w:hAnsiTheme="majorBidi" w:cstheme="majorBidi"/>
          <w:sz w:val="30"/>
          <w:szCs w:val="30"/>
          <w:cs/>
        </w:rPr>
        <w:t>และ</w:t>
      </w:r>
      <w:r w:rsidRPr="007D50B3">
        <w:rPr>
          <w:rFonts w:asciiTheme="majorBidi" w:hAnsiTheme="majorBidi" w:cstheme="majorBidi"/>
          <w:sz w:val="30"/>
          <w:szCs w:val="30"/>
        </w:rPr>
        <w:t xml:space="preserve"> 31 </w:t>
      </w:r>
      <w:r w:rsidRPr="007D50B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D50B3">
        <w:rPr>
          <w:rFonts w:asciiTheme="majorBidi" w:hAnsiTheme="majorBidi" w:cstheme="majorBidi"/>
          <w:sz w:val="30"/>
          <w:szCs w:val="30"/>
        </w:rPr>
        <w:t>25</w:t>
      </w:r>
      <w:r w:rsidR="00B54C0B" w:rsidRPr="007D50B3">
        <w:rPr>
          <w:rFonts w:asciiTheme="majorBidi" w:hAnsiTheme="majorBidi" w:cstheme="majorBidi"/>
          <w:sz w:val="30"/>
          <w:szCs w:val="30"/>
          <w:cs/>
        </w:rPr>
        <w:t>6</w:t>
      </w:r>
      <w:r w:rsidR="007D50B3">
        <w:rPr>
          <w:rFonts w:asciiTheme="majorBidi" w:hAnsiTheme="majorBidi" w:cstheme="majorBidi"/>
          <w:sz w:val="30"/>
          <w:szCs w:val="30"/>
        </w:rPr>
        <w:t>4</w:t>
      </w:r>
      <w:r w:rsidR="00666AE8" w:rsidRPr="007D50B3">
        <w:rPr>
          <w:rFonts w:asciiTheme="majorBidi" w:hAnsiTheme="majorBidi" w:cstheme="majorBidi"/>
          <w:sz w:val="30"/>
          <w:szCs w:val="30"/>
        </w:rPr>
        <w:t xml:space="preserve"> </w:t>
      </w:r>
      <w:r w:rsidRPr="007D50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DB4C04A" w14:textId="77777777" w:rsidR="00470803" w:rsidRPr="007D50B3" w:rsidRDefault="00470803" w:rsidP="007D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172"/>
        <w:gridCol w:w="271"/>
        <w:gridCol w:w="17"/>
        <w:gridCol w:w="1147"/>
        <w:gridCol w:w="269"/>
        <w:gridCol w:w="1135"/>
        <w:gridCol w:w="236"/>
        <w:gridCol w:w="1195"/>
      </w:tblGrid>
      <w:tr w:rsidR="00470803" w:rsidRPr="00F463CA" w14:paraId="4A9A5E65" w14:textId="77777777" w:rsidTr="00036A23">
        <w:trPr>
          <w:tblHeader/>
        </w:trPr>
        <w:tc>
          <w:tcPr>
            <w:tcW w:w="2067" w:type="pct"/>
          </w:tcPr>
          <w:p w14:paraId="4A41CA32" w14:textId="39510506" w:rsidR="00470803" w:rsidRPr="00F463CA" w:rsidRDefault="00470803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58F6CEFB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0F6F65D4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3FA2260C" w14:textId="77777777" w:rsidR="00470803" w:rsidRPr="00F463CA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0767B" w:rsidRPr="00F463CA" w14:paraId="69ABBF03" w14:textId="77777777" w:rsidTr="00036A23">
        <w:trPr>
          <w:tblHeader/>
        </w:trPr>
        <w:tc>
          <w:tcPr>
            <w:tcW w:w="2067" w:type="pct"/>
          </w:tcPr>
          <w:p w14:paraId="1F241FD6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611BC" w14:textId="792F995F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60432D97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C38E0F6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5" w:type="pct"/>
          </w:tcPr>
          <w:p w14:paraId="7D1AEE71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D3A6448" w14:textId="29367330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" w:type="pct"/>
          </w:tcPr>
          <w:p w14:paraId="1425E21F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C606913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0767B" w:rsidRPr="00F463CA" w14:paraId="728B8796" w14:textId="77777777" w:rsidTr="00036A23">
        <w:trPr>
          <w:tblHeader/>
        </w:trPr>
        <w:tc>
          <w:tcPr>
            <w:tcW w:w="2067" w:type="pct"/>
          </w:tcPr>
          <w:p w14:paraId="7CCBD05F" w14:textId="072AEC7B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05B723" w14:textId="558416F0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204F7F7A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4DA22EB" w14:textId="17AF13F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5F7A62AB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81707" w14:textId="43BEA366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" w:type="pct"/>
          </w:tcPr>
          <w:p w14:paraId="1E0870BD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4D9CC9D" w14:textId="74AA63D0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40767B" w:rsidRPr="00F463CA" w14:paraId="50B958EA" w14:textId="77777777" w:rsidTr="00036A23">
        <w:trPr>
          <w:tblHeader/>
        </w:trPr>
        <w:tc>
          <w:tcPr>
            <w:tcW w:w="2067" w:type="pct"/>
          </w:tcPr>
          <w:p w14:paraId="6DDD7C8D" w14:textId="7075A1BD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</w:tcPr>
          <w:p w14:paraId="65001F30" w14:textId="77777777" w:rsidR="0040767B" w:rsidRPr="00F463CA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767B" w:rsidRPr="00F463CA" w14:paraId="2980601A" w14:textId="77777777" w:rsidTr="00036A23">
        <w:tc>
          <w:tcPr>
            <w:tcW w:w="2067" w:type="pct"/>
          </w:tcPr>
          <w:p w14:paraId="7194F919" w14:textId="41EB06EE" w:rsidR="0040767B" w:rsidRPr="00E66EAC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E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7B252A17" w14:textId="7D5C827D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CCB7DA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7B61E01" w14:textId="2DADBDF1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A9F737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37DAD35" w14:textId="4C3BD02A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76A94E2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EDE8426" w14:textId="32BB085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767B" w:rsidRPr="00F463CA" w14:paraId="375AEBB1" w14:textId="77777777" w:rsidTr="00036A23">
        <w:tc>
          <w:tcPr>
            <w:tcW w:w="2067" w:type="pct"/>
          </w:tcPr>
          <w:p w14:paraId="259BAAA2" w14:textId="2FDE230F" w:rsidR="0040767B" w:rsidRPr="00E66EAC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5FEDD354" w14:textId="672759E8" w:rsidR="0040767B" w:rsidRPr="00E66EAC" w:rsidRDefault="005C08CF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1D12C7C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0A46B44" w14:textId="45FEFD12" w:rsidR="0040767B" w:rsidRPr="00E66EAC" w:rsidRDefault="0040767B" w:rsidP="0077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EB3B77E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F93218F" w14:textId="07B2EFFA" w:rsidR="0040767B" w:rsidRPr="00E66EAC" w:rsidRDefault="005C08CF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20</w:t>
            </w: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66EA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416</w:t>
            </w:r>
          </w:p>
        </w:tc>
        <w:tc>
          <w:tcPr>
            <w:tcW w:w="127" w:type="pct"/>
          </w:tcPr>
          <w:p w14:paraId="6A7B3B0C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4951BDF" w14:textId="67141E51" w:rsidR="0040767B" w:rsidRPr="00E66EAC" w:rsidRDefault="0040767B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4,122</w:t>
            </w:r>
          </w:p>
        </w:tc>
      </w:tr>
      <w:tr w:rsidR="0040767B" w:rsidRPr="00F463CA" w14:paraId="7C09C53C" w14:textId="77777777" w:rsidTr="00036A23">
        <w:tc>
          <w:tcPr>
            <w:tcW w:w="2067" w:type="pct"/>
          </w:tcPr>
          <w:p w14:paraId="2A2D4D25" w14:textId="22C0804C" w:rsidR="0040767B" w:rsidRPr="00E66EAC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26F55A76" w14:textId="00593A12" w:rsidR="0040767B" w:rsidRPr="00E66EAC" w:rsidRDefault="005C08CF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6" w:type="pct"/>
          </w:tcPr>
          <w:p w14:paraId="2D9C286D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AC7A2FB" w14:textId="3592B26A" w:rsidR="0040767B" w:rsidRPr="00E66EAC" w:rsidRDefault="0040767B" w:rsidP="00773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7C458AB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8A57AA" w14:textId="37C50E34" w:rsidR="0040767B" w:rsidRPr="00E66EAC" w:rsidRDefault="005C08CF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27" w:type="pct"/>
          </w:tcPr>
          <w:p w14:paraId="1051C970" w14:textId="77777777" w:rsidR="0040767B" w:rsidRPr="00E66EAC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CA97567" w14:textId="5473B052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66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67B" w:rsidRPr="00F463CA" w14:paraId="7739CC8E" w14:textId="77777777" w:rsidTr="00036A23">
        <w:tc>
          <w:tcPr>
            <w:tcW w:w="2067" w:type="pct"/>
          </w:tcPr>
          <w:p w14:paraId="18A2BBC6" w14:textId="77777777" w:rsidR="0040767B" w:rsidRPr="00E66EAC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60A5D64" w14:textId="17F4AA21" w:rsidR="0040767B" w:rsidRPr="00E66EAC" w:rsidRDefault="006C11AD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</w:t>
            </w:r>
            <w:r w:rsidR="00E66EAC"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6" w:type="pct"/>
          </w:tcPr>
          <w:p w14:paraId="46ADA396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E699EAB" w14:textId="57D35A0F" w:rsidR="0040767B" w:rsidRPr="00E66EAC" w:rsidRDefault="0040767B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1,091</w:t>
            </w:r>
          </w:p>
        </w:tc>
        <w:tc>
          <w:tcPr>
            <w:tcW w:w="145" w:type="pct"/>
          </w:tcPr>
          <w:p w14:paraId="04F8AC30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2F26B67" w14:textId="79000A91" w:rsidR="0040767B" w:rsidRPr="00E66EAC" w:rsidRDefault="005C08CF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240</w:t>
            </w:r>
          </w:p>
        </w:tc>
        <w:tc>
          <w:tcPr>
            <w:tcW w:w="127" w:type="pct"/>
          </w:tcPr>
          <w:p w14:paraId="390F3093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C74F4C" w14:textId="7540259C" w:rsidR="0040767B" w:rsidRPr="00E66EAC" w:rsidRDefault="0040767B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957</w:t>
            </w:r>
          </w:p>
        </w:tc>
      </w:tr>
      <w:tr w:rsidR="0040767B" w:rsidRPr="00F463CA" w14:paraId="09F30640" w14:textId="77777777" w:rsidTr="00036A23">
        <w:tc>
          <w:tcPr>
            <w:tcW w:w="2067" w:type="pct"/>
          </w:tcPr>
          <w:p w14:paraId="770A63DB" w14:textId="77777777" w:rsidR="0040767B" w:rsidRPr="00E66EAC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6E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4A5C144" w14:textId="102ACB4F" w:rsidR="0040767B" w:rsidRPr="00E66EAC" w:rsidRDefault="00D66172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521</w:t>
            </w:r>
          </w:p>
        </w:tc>
        <w:tc>
          <w:tcPr>
            <w:tcW w:w="146" w:type="pct"/>
          </w:tcPr>
          <w:p w14:paraId="45F43F85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5A7C9" w14:textId="6232CB36" w:rsidR="0040767B" w:rsidRPr="00E66EAC" w:rsidRDefault="0040767B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1,091</w:t>
            </w:r>
          </w:p>
        </w:tc>
        <w:tc>
          <w:tcPr>
            <w:tcW w:w="145" w:type="pct"/>
          </w:tcPr>
          <w:p w14:paraId="13729507" w14:textId="77777777" w:rsidR="0040767B" w:rsidRPr="00E66EAC" w:rsidRDefault="0040767B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DCBDA34" w14:textId="70395105" w:rsidR="0040767B" w:rsidRPr="00E66EAC" w:rsidRDefault="005C08CF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20</w:t>
            </w:r>
            <w:r w:rsidRPr="00E66E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E66E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657</w:t>
            </w:r>
          </w:p>
        </w:tc>
        <w:tc>
          <w:tcPr>
            <w:tcW w:w="127" w:type="pct"/>
          </w:tcPr>
          <w:p w14:paraId="007EBA43" w14:textId="77777777" w:rsidR="0040767B" w:rsidRPr="00E66EAC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8BC46C1" w14:textId="38EFBA1F" w:rsidR="0040767B" w:rsidRPr="00E66EAC" w:rsidRDefault="0040767B" w:rsidP="00B52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66E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5,079</w:t>
            </w:r>
          </w:p>
        </w:tc>
      </w:tr>
      <w:tr w:rsidR="0040767B" w:rsidRPr="00F463CA" w14:paraId="2B202358" w14:textId="77777777" w:rsidTr="00036A23">
        <w:tc>
          <w:tcPr>
            <w:tcW w:w="2067" w:type="pct"/>
          </w:tcPr>
          <w:p w14:paraId="0FFB4A89" w14:textId="2D27E929" w:rsidR="0040767B" w:rsidRPr="00623607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667189A" w14:textId="77777777" w:rsidR="0040767B" w:rsidRPr="00623607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14:paraId="2C279394" w14:textId="77777777" w:rsidR="0040767B" w:rsidRPr="00623607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555611F" w14:textId="77777777" w:rsidR="0040767B" w:rsidRPr="00623607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14:paraId="377B9943" w14:textId="77777777" w:rsidR="0040767B" w:rsidRPr="00623607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1BB35F42" w14:textId="77777777" w:rsidR="0040767B" w:rsidRPr="00623607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</w:tcPr>
          <w:p w14:paraId="4B5A1821" w14:textId="77777777" w:rsidR="0040767B" w:rsidRPr="00623607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A5C89D2" w14:textId="77777777" w:rsidR="0040767B" w:rsidRPr="00623607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40767B" w:rsidRPr="00F463CA" w14:paraId="27415EBD" w14:textId="77777777" w:rsidTr="00036A23">
        <w:tc>
          <w:tcPr>
            <w:tcW w:w="2067" w:type="pct"/>
          </w:tcPr>
          <w:p w14:paraId="4C64F81B" w14:textId="6EB5CFC6" w:rsidR="0040767B" w:rsidRPr="00C90BE2" w:rsidRDefault="0040767B" w:rsidP="0040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2" w:type="pct"/>
          </w:tcPr>
          <w:p w14:paraId="588F05F7" w14:textId="77777777" w:rsidR="0040767B" w:rsidRPr="00C90BE2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E4ACA0" w14:textId="77777777" w:rsidR="0040767B" w:rsidRPr="00C90BE2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CBF2C13" w14:textId="77777777" w:rsidR="0040767B" w:rsidRPr="00C90BE2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D0AA65B" w14:textId="77777777" w:rsidR="0040767B" w:rsidRPr="00C90BE2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C9CA62E" w14:textId="77777777" w:rsidR="0040767B" w:rsidRPr="00C90BE2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0A02A98" w14:textId="77777777" w:rsidR="0040767B" w:rsidRPr="00C90BE2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B8EFB09" w14:textId="77777777" w:rsidR="0040767B" w:rsidRPr="00C90BE2" w:rsidRDefault="0040767B" w:rsidP="00407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12B87" w:rsidRPr="00F463CA" w14:paraId="7C20C850" w14:textId="77777777" w:rsidTr="00036A23">
        <w:tc>
          <w:tcPr>
            <w:tcW w:w="2067" w:type="pct"/>
          </w:tcPr>
          <w:p w14:paraId="4E57E425" w14:textId="3569E6C6" w:rsidR="00812B87" w:rsidRPr="00C90BE2" w:rsidRDefault="00812B87" w:rsidP="00812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CD83F21" w14:textId="26F0404D" w:rsidR="00812B87" w:rsidRPr="00C90BE2" w:rsidRDefault="00812B87" w:rsidP="00690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FA86BE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5C0FF1E0" w14:textId="3B54E755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9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BF09D2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E8A943" w14:textId="4A0434C2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</w:t>
            </w:r>
            <w:r w:rsidRPr="00C90B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90BE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910</w:t>
            </w:r>
          </w:p>
        </w:tc>
        <w:tc>
          <w:tcPr>
            <w:tcW w:w="127" w:type="pct"/>
          </w:tcPr>
          <w:p w14:paraId="21B23F5E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E35AC53" w14:textId="3BB6BC4A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12,184</w:t>
            </w:r>
          </w:p>
        </w:tc>
      </w:tr>
      <w:tr w:rsidR="0080017E" w:rsidRPr="00F463CA" w14:paraId="56B84C8F" w14:textId="77777777" w:rsidTr="00036A23">
        <w:tc>
          <w:tcPr>
            <w:tcW w:w="2067" w:type="pct"/>
          </w:tcPr>
          <w:p w14:paraId="4B19C1A3" w14:textId="6726B77E" w:rsidR="0080017E" w:rsidRPr="00C90BE2" w:rsidRDefault="0080017E" w:rsidP="00812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36266EC5" w14:textId="4BB67F9D" w:rsidR="0080017E" w:rsidRPr="00C90BE2" w:rsidRDefault="0080017E" w:rsidP="00800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6" w:type="pct"/>
          </w:tcPr>
          <w:p w14:paraId="7B744C43" w14:textId="77777777" w:rsidR="0080017E" w:rsidRPr="00C90BE2" w:rsidRDefault="0080017E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79E983B" w14:textId="283C2152" w:rsidR="0080017E" w:rsidRPr="00C90BE2" w:rsidRDefault="00CF51B0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9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42ECDE" w14:textId="77777777" w:rsidR="0080017E" w:rsidRPr="00C90BE2" w:rsidRDefault="0080017E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485EDE5" w14:textId="25D71039" w:rsidR="0080017E" w:rsidRPr="00C90BE2" w:rsidRDefault="00CF51B0" w:rsidP="00CF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1043D96" w14:textId="77777777" w:rsidR="0080017E" w:rsidRPr="00C90BE2" w:rsidRDefault="0080017E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ABB83B4" w14:textId="46960E7B" w:rsidR="0080017E" w:rsidRPr="00C90BE2" w:rsidRDefault="00CF51B0" w:rsidP="00CF51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B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2B87" w:rsidRPr="00F463CA" w14:paraId="1BFE5EB8" w14:textId="77777777" w:rsidTr="00036A23">
        <w:tc>
          <w:tcPr>
            <w:tcW w:w="2067" w:type="pct"/>
          </w:tcPr>
          <w:p w14:paraId="57742904" w14:textId="3AC70CF3" w:rsidR="00812B87" w:rsidRPr="00C90BE2" w:rsidRDefault="00812B87" w:rsidP="00812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E5664CF" w14:textId="5ABA7310" w:rsidR="00812B87" w:rsidRPr="00C90BE2" w:rsidRDefault="0080017E" w:rsidP="00800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6" w:type="pct"/>
          </w:tcPr>
          <w:p w14:paraId="73661151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B35281" w14:textId="229A092F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B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70DEED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C250F8D" w14:textId="5D0456A3" w:rsidR="00812B87" w:rsidRPr="00C90BE2" w:rsidRDefault="00812B87" w:rsidP="00735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910</w:t>
            </w:r>
          </w:p>
        </w:tc>
        <w:tc>
          <w:tcPr>
            <w:tcW w:w="127" w:type="pct"/>
          </w:tcPr>
          <w:p w14:paraId="24D26BD1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77EF15D" w14:textId="37819676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12,184</w:t>
            </w:r>
          </w:p>
        </w:tc>
      </w:tr>
      <w:tr w:rsidR="00812B87" w:rsidRPr="00F463CA" w14:paraId="3C036AED" w14:textId="77777777" w:rsidTr="00036A23">
        <w:tc>
          <w:tcPr>
            <w:tcW w:w="2067" w:type="pct"/>
          </w:tcPr>
          <w:p w14:paraId="0B690792" w14:textId="00E5E369" w:rsidR="00812B87" w:rsidRPr="00623607" w:rsidRDefault="00812B87" w:rsidP="00812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</w:tcPr>
          <w:p w14:paraId="57541ED7" w14:textId="7F0184FB" w:rsidR="00812B87" w:rsidRPr="00623607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12FFDCA" w14:textId="77777777" w:rsidR="00812B87" w:rsidRPr="00623607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</w:tcPr>
          <w:p w14:paraId="39280680" w14:textId="26B814C5" w:rsidR="00812B87" w:rsidRPr="00623607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pct"/>
          </w:tcPr>
          <w:p w14:paraId="4F8E275A" w14:textId="77777777" w:rsidR="00812B87" w:rsidRPr="00623607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</w:tcPr>
          <w:p w14:paraId="1B889325" w14:textId="26445686" w:rsidR="00812B87" w:rsidRPr="00623607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" w:type="pct"/>
          </w:tcPr>
          <w:p w14:paraId="6181B80C" w14:textId="77777777" w:rsidR="00812B87" w:rsidRPr="00623607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pct"/>
          </w:tcPr>
          <w:p w14:paraId="487E9ABF" w14:textId="6378A44F" w:rsidR="00812B87" w:rsidRPr="00623607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12B87" w:rsidRPr="00F463CA" w14:paraId="23220752" w14:textId="77777777" w:rsidTr="00036A23">
        <w:tc>
          <w:tcPr>
            <w:tcW w:w="2067" w:type="pct"/>
          </w:tcPr>
          <w:p w14:paraId="6B389793" w14:textId="151EC9EC" w:rsidR="00812B87" w:rsidRPr="00C90BE2" w:rsidRDefault="00812B87" w:rsidP="00812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2" w:type="pct"/>
          </w:tcPr>
          <w:p w14:paraId="751BC41B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453F3A9E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5B88E26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34321DF9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1B4AEF4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BA883C9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AD471E3" w14:textId="77777777" w:rsidR="00812B87" w:rsidRPr="00C90BE2" w:rsidRDefault="00812B87" w:rsidP="00812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871A2" w:rsidRPr="00F463CA" w14:paraId="6358B3DB" w14:textId="77777777" w:rsidTr="00036A23">
        <w:tc>
          <w:tcPr>
            <w:tcW w:w="2067" w:type="pct"/>
          </w:tcPr>
          <w:p w14:paraId="5BB51C47" w14:textId="59351ADB" w:rsidR="008871A2" w:rsidRPr="00C90BE2" w:rsidRDefault="008871A2" w:rsidP="00887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4E0ABFE3" w14:textId="3D4BA9F4" w:rsidR="008871A2" w:rsidRPr="00C90BE2" w:rsidRDefault="008871A2" w:rsidP="0088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5" w:type="pct"/>
            <w:gridSpan w:val="2"/>
          </w:tcPr>
          <w:p w14:paraId="0D70371E" w14:textId="77777777" w:rsidR="008871A2" w:rsidRPr="00C90BE2" w:rsidRDefault="008871A2" w:rsidP="0088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24FF3099" w14:textId="2CB87F62" w:rsidR="008871A2" w:rsidRPr="00C90BE2" w:rsidRDefault="008871A2" w:rsidP="0088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CF827FC" w14:textId="77777777" w:rsidR="008871A2" w:rsidRPr="00C90BE2" w:rsidRDefault="008871A2" w:rsidP="0088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0722D68D" w14:textId="1735339E" w:rsidR="008871A2" w:rsidRPr="00C90BE2" w:rsidRDefault="008871A2" w:rsidP="0088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11</w:t>
            </w:r>
            <w:r w:rsidRPr="00C90B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90BE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000</w:t>
            </w:r>
          </w:p>
        </w:tc>
        <w:tc>
          <w:tcPr>
            <w:tcW w:w="127" w:type="pct"/>
          </w:tcPr>
          <w:p w14:paraId="5E8D9731" w14:textId="77777777" w:rsidR="008871A2" w:rsidRPr="00C90BE2" w:rsidRDefault="008871A2" w:rsidP="0088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78EE26F0" w14:textId="442060AE" w:rsidR="008871A2" w:rsidRPr="00C90BE2" w:rsidRDefault="008871A2" w:rsidP="008871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01018E" w:rsidRPr="00F463CA" w14:paraId="7FF4D665" w14:textId="77777777" w:rsidTr="00036A23">
        <w:tc>
          <w:tcPr>
            <w:tcW w:w="2067" w:type="pct"/>
          </w:tcPr>
          <w:p w14:paraId="5A6368EC" w14:textId="47496132" w:rsidR="0001018E" w:rsidRPr="00C90BE2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2BD1BE6" w14:textId="64E75442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55" w:type="pct"/>
            <w:gridSpan w:val="2"/>
          </w:tcPr>
          <w:p w14:paraId="1BE40B31" w14:textId="77777777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68E18F7" w14:textId="34CC72D7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5" w:type="pct"/>
          </w:tcPr>
          <w:p w14:paraId="64607E1D" w14:textId="77777777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4D31C30" w14:textId="206BE0C2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8</w:t>
            </w:r>
            <w:r w:rsidRPr="00C90BE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90BE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170</w:t>
            </w:r>
          </w:p>
        </w:tc>
        <w:tc>
          <w:tcPr>
            <w:tcW w:w="127" w:type="pct"/>
          </w:tcPr>
          <w:p w14:paraId="11ED4EBB" w14:textId="77777777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7F227FC" w14:textId="344FCB5D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0B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8,170</w:t>
            </w:r>
          </w:p>
        </w:tc>
      </w:tr>
      <w:tr w:rsidR="0001018E" w:rsidRPr="00F463CA" w14:paraId="6EE3CD98" w14:textId="77777777" w:rsidTr="00036A23">
        <w:tc>
          <w:tcPr>
            <w:tcW w:w="2067" w:type="pct"/>
          </w:tcPr>
          <w:p w14:paraId="179BDA4C" w14:textId="20011750" w:rsidR="0001018E" w:rsidRPr="00C90BE2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11247BC" w14:textId="0D51DF7B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55" w:type="pct"/>
            <w:gridSpan w:val="2"/>
          </w:tcPr>
          <w:p w14:paraId="4556E4FE" w14:textId="77777777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19BBB1E" w14:textId="38DCE801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5" w:type="pct"/>
          </w:tcPr>
          <w:p w14:paraId="3E663561" w14:textId="77777777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21AAF04" w14:textId="3A0FD9E1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 w:rsidR="00D96015"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9</w:t>
            </w: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96015"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17</w:t>
            </w: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</w:p>
        </w:tc>
        <w:tc>
          <w:tcPr>
            <w:tcW w:w="127" w:type="pct"/>
          </w:tcPr>
          <w:p w14:paraId="04B9120F" w14:textId="77777777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AF6889D" w14:textId="16BEAF13" w:rsidR="0001018E" w:rsidRPr="00C90BE2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90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22,170</w:t>
            </w:r>
          </w:p>
        </w:tc>
      </w:tr>
      <w:tr w:rsidR="0001018E" w:rsidRPr="00F463CA" w14:paraId="4684ECE9" w14:textId="77777777" w:rsidTr="00036A23">
        <w:tc>
          <w:tcPr>
            <w:tcW w:w="2067" w:type="pct"/>
          </w:tcPr>
          <w:p w14:paraId="31FA9ADB" w14:textId="19D30EF4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613A111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A16FD63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F03B4AE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C373867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D7B7BF2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54EB30D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737E625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8E" w:rsidRPr="00F463CA" w14:paraId="1573F3B4" w14:textId="77777777" w:rsidTr="00036A23">
        <w:tc>
          <w:tcPr>
            <w:tcW w:w="2067" w:type="pct"/>
          </w:tcPr>
          <w:p w14:paraId="2FDDFD88" w14:textId="13B64239" w:rsidR="0001018E" w:rsidRPr="000F3B85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2" w:type="pct"/>
          </w:tcPr>
          <w:p w14:paraId="725408BE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CE06606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B6B78A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67AC0E49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EACE89A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A642CDE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01A2115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8E" w:rsidRPr="00F463CA" w14:paraId="666E3375" w14:textId="77777777" w:rsidTr="00036A23">
        <w:tc>
          <w:tcPr>
            <w:tcW w:w="2067" w:type="pct"/>
          </w:tcPr>
          <w:p w14:paraId="4E3FAA4F" w14:textId="77777777" w:rsidR="0001018E" w:rsidRPr="000F3B85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7B7565F2" w14:textId="53A5F8A0" w:rsidR="0001018E" w:rsidRPr="00F463CA" w:rsidRDefault="00A33DA5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DA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21</w:t>
            </w:r>
            <w:r w:rsidRPr="00A33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33DA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086</w:t>
            </w:r>
          </w:p>
        </w:tc>
        <w:tc>
          <w:tcPr>
            <w:tcW w:w="155" w:type="pct"/>
            <w:gridSpan w:val="2"/>
          </w:tcPr>
          <w:p w14:paraId="61D4FF88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5BDFBE" w14:textId="1BA27EEA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  <w:tc>
          <w:tcPr>
            <w:tcW w:w="145" w:type="pct"/>
          </w:tcPr>
          <w:p w14:paraId="36A365F9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8BD527" w14:textId="43C067EC" w:rsidR="0001018E" w:rsidRPr="00F463CA" w:rsidRDefault="00A33DA5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3DA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21</w:t>
            </w:r>
            <w:r w:rsidRPr="00A33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33DA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086</w:t>
            </w:r>
          </w:p>
        </w:tc>
        <w:tc>
          <w:tcPr>
            <w:tcW w:w="127" w:type="pct"/>
          </w:tcPr>
          <w:p w14:paraId="507D0EE3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8B0EC82" w14:textId="0C1BE715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</w:tr>
      <w:tr w:rsidR="0001018E" w:rsidRPr="00F463CA" w14:paraId="3CC942C0" w14:textId="77777777" w:rsidTr="00036A23">
        <w:tc>
          <w:tcPr>
            <w:tcW w:w="2067" w:type="pct"/>
          </w:tcPr>
          <w:p w14:paraId="07629027" w14:textId="77777777" w:rsidR="0001018E" w:rsidRPr="000F3B85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B40CFF4" w14:textId="343B3AF5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0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6A04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A0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086</w:t>
            </w:r>
          </w:p>
        </w:tc>
        <w:tc>
          <w:tcPr>
            <w:tcW w:w="155" w:type="pct"/>
            <w:gridSpan w:val="2"/>
          </w:tcPr>
          <w:p w14:paraId="3076AECA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41C4BA1" w14:textId="1F002478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15,452</w:t>
            </w:r>
          </w:p>
        </w:tc>
        <w:tc>
          <w:tcPr>
            <w:tcW w:w="145" w:type="pct"/>
          </w:tcPr>
          <w:p w14:paraId="5C8E4DEE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50999F" w14:textId="7FF2A8B4" w:rsidR="0001018E" w:rsidRPr="006A04EC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A0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6A04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A0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086</w:t>
            </w:r>
          </w:p>
        </w:tc>
        <w:tc>
          <w:tcPr>
            <w:tcW w:w="127" w:type="pct"/>
          </w:tcPr>
          <w:p w14:paraId="612253C2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CF42200" w14:textId="3EAE40E6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15,452</w:t>
            </w:r>
          </w:p>
        </w:tc>
      </w:tr>
      <w:tr w:rsidR="0001018E" w:rsidRPr="00F463CA" w14:paraId="5F698034" w14:textId="77777777" w:rsidTr="00036A23">
        <w:tc>
          <w:tcPr>
            <w:tcW w:w="2067" w:type="pct"/>
          </w:tcPr>
          <w:p w14:paraId="28DB33B8" w14:textId="77777777" w:rsidR="0001018E" w:rsidRPr="004F46A3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C5BE166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6BE2F1CD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C63271A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2E0045D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7141742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8CD3705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3C45E7B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1018E" w:rsidRPr="00F463CA" w14:paraId="10D90E29" w14:textId="77777777" w:rsidTr="00036A23">
        <w:tc>
          <w:tcPr>
            <w:tcW w:w="2067" w:type="pct"/>
          </w:tcPr>
          <w:p w14:paraId="4F0BB25A" w14:textId="5ADD18D0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2" w:type="pct"/>
          </w:tcPr>
          <w:p w14:paraId="0EC601BD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5D3D575F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54DBBB2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2264985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71DF5372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F913E58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211683F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1018E" w:rsidRPr="00F463CA" w14:paraId="4BE61812" w14:textId="77777777" w:rsidTr="00036A23">
        <w:tc>
          <w:tcPr>
            <w:tcW w:w="2067" w:type="pct"/>
          </w:tcPr>
          <w:p w14:paraId="4B6511FE" w14:textId="70AEA112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F700CFE" w14:textId="25799FC1" w:rsidR="0001018E" w:rsidRPr="00177B3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5" w:type="pct"/>
            <w:gridSpan w:val="2"/>
          </w:tcPr>
          <w:p w14:paraId="08AF76AB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E68447A" w14:textId="3DFC89FA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17EBAB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DB8AF73" w14:textId="532068E1" w:rsidR="0001018E" w:rsidRPr="00AE6F7D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F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 w:rsidRPr="00AE6F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6F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041</w:t>
            </w:r>
          </w:p>
        </w:tc>
        <w:tc>
          <w:tcPr>
            <w:tcW w:w="127" w:type="pct"/>
          </w:tcPr>
          <w:p w14:paraId="112FAEB0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D4D5C98" w14:textId="0F95768F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2,082</w:t>
            </w:r>
          </w:p>
        </w:tc>
      </w:tr>
      <w:tr w:rsidR="0001018E" w:rsidRPr="00F463CA" w14:paraId="1E3CE9B4" w14:textId="77777777" w:rsidTr="00036A23">
        <w:tc>
          <w:tcPr>
            <w:tcW w:w="2067" w:type="pct"/>
          </w:tcPr>
          <w:p w14:paraId="23A809D6" w14:textId="766627DF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08E0DAB" w14:textId="2E0565E1" w:rsidR="0001018E" w:rsidRPr="00C93E5E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811E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1B1A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1E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969</w:t>
            </w:r>
          </w:p>
        </w:tc>
        <w:tc>
          <w:tcPr>
            <w:tcW w:w="155" w:type="pct"/>
            <w:gridSpan w:val="2"/>
          </w:tcPr>
          <w:p w14:paraId="64AF1211" w14:textId="77777777" w:rsidR="0001018E" w:rsidRPr="00C93E5E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B54F1D1" w14:textId="330EDBC6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4,752</w:t>
            </w:r>
          </w:p>
        </w:tc>
        <w:tc>
          <w:tcPr>
            <w:tcW w:w="145" w:type="pct"/>
          </w:tcPr>
          <w:p w14:paraId="74CDA37B" w14:textId="77777777" w:rsidR="0001018E" w:rsidRPr="00C93E5E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1005AD9B" w14:textId="3C23B87E" w:rsidR="0001018E" w:rsidRPr="00AE6F7D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F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AE6F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6F7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969</w:t>
            </w:r>
          </w:p>
        </w:tc>
        <w:tc>
          <w:tcPr>
            <w:tcW w:w="127" w:type="pct"/>
          </w:tcPr>
          <w:p w14:paraId="44E1D9F7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773BD96" w14:textId="5BE73C46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1,619</w:t>
            </w:r>
          </w:p>
        </w:tc>
      </w:tr>
      <w:tr w:rsidR="0001018E" w:rsidRPr="00F463CA" w14:paraId="3A8582CC" w14:textId="77777777" w:rsidTr="00036A23">
        <w:tc>
          <w:tcPr>
            <w:tcW w:w="2067" w:type="pct"/>
          </w:tcPr>
          <w:p w14:paraId="61AF60C6" w14:textId="48148B6D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0206492" w14:textId="08B6FFD1" w:rsidR="0001018E" w:rsidRPr="00C811E4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811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C811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1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969</w:t>
            </w:r>
          </w:p>
        </w:tc>
        <w:tc>
          <w:tcPr>
            <w:tcW w:w="155" w:type="pct"/>
            <w:gridSpan w:val="2"/>
          </w:tcPr>
          <w:p w14:paraId="15BF0A4F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CFB474C" w14:textId="655A60A7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4,752</w:t>
            </w:r>
          </w:p>
        </w:tc>
        <w:tc>
          <w:tcPr>
            <w:tcW w:w="145" w:type="pct"/>
          </w:tcPr>
          <w:p w14:paraId="2EEB1D34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CCC31A1" w14:textId="6CC9940D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6F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1B1A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E6F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010</w:t>
            </w:r>
          </w:p>
        </w:tc>
        <w:tc>
          <w:tcPr>
            <w:tcW w:w="127" w:type="pct"/>
          </w:tcPr>
          <w:p w14:paraId="1098A9E2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BBA0603" w14:textId="33D1A145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3,701</w:t>
            </w:r>
          </w:p>
        </w:tc>
      </w:tr>
      <w:tr w:rsidR="0001018E" w:rsidRPr="00F463CA" w14:paraId="6C03C3BC" w14:textId="77777777" w:rsidTr="00036A23">
        <w:tc>
          <w:tcPr>
            <w:tcW w:w="2067" w:type="pct"/>
          </w:tcPr>
          <w:p w14:paraId="0E7F0B5A" w14:textId="77777777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AE32429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36EF06AC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ADFBCCB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5A7616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5D7108A0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464CBC6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39EA491E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18E" w:rsidRPr="00F463CA" w14:paraId="10A02688" w14:textId="77777777" w:rsidTr="00036A23">
        <w:tc>
          <w:tcPr>
            <w:tcW w:w="2067" w:type="pct"/>
          </w:tcPr>
          <w:p w14:paraId="686691AC" w14:textId="2723A749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32" w:type="pct"/>
          </w:tcPr>
          <w:p w14:paraId="41EF5BA3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gridSpan w:val="2"/>
          </w:tcPr>
          <w:p w14:paraId="169B4220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D448B28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9B6CF4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AAF83F0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A6569F9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F9F62DB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018E" w:rsidRPr="00F463CA" w14:paraId="186B018A" w14:textId="77777777" w:rsidTr="00036A23">
        <w:tc>
          <w:tcPr>
            <w:tcW w:w="2067" w:type="pct"/>
          </w:tcPr>
          <w:p w14:paraId="7732A14D" w14:textId="3141D372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C62F63D" w14:textId="73FD342D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5" w:type="pct"/>
            <w:gridSpan w:val="2"/>
          </w:tcPr>
          <w:p w14:paraId="2B8D7853" w14:textId="77777777" w:rsidR="0001018E" w:rsidRPr="00A1140B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D4DCCDC" w14:textId="0C24A418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5CB9036A" w14:textId="77777777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0C4DE23" w14:textId="41872A5B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B8ABC61" w14:textId="77777777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469C301" w14:textId="1D845D88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1,240</w:t>
            </w:r>
          </w:p>
        </w:tc>
      </w:tr>
      <w:tr w:rsidR="0001018E" w:rsidRPr="00F463CA" w14:paraId="17A94174" w14:textId="77777777" w:rsidTr="00036A23">
        <w:tc>
          <w:tcPr>
            <w:tcW w:w="2067" w:type="pct"/>
          </w:tcPr>
          <w:p w14:paraId="434B40BE" w14:textId="45598BEA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8FF806E" w14:textId="53C79B95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5" w:type="pct"/>
            <w:gridSpan w:val="2"/>
          </w:tcPr>
          <w:p w14:paraId="3CEED9C6" w14:textId="77777777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225444B" w14:textId="602554D2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45" w:type="pct"/>
          </w:tcPr>
          <w:p w14:paraId="5AB9B009" w14:textId="77777777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0A32B5A" w14:textId="75528F7B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1140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2EC2EC9F" w14:textId="77777777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6FC49D6" w14:textId="5DEB20D3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01018E" w:rsidRPr="00F463CA" w14:paraId="16840AFA" w14:textId="77777777" w:rsidTr="00036A23">
        <w:tc>
          <w:tcPr>
            <w:tcW w:w="2067" w:type="pct"/>
          </w:tcPr>
          <w:p w14:paraId="31FBAF16" w14:textId="17595F23" w:rsidR="0001018E" w:rsidRPr="00F463CA" w:rsidRDefault="0001018E" w:rsidP="00010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F78A6F7" w14:textId="2BA87913" w:rsidR="0001018E" w:rsidRPr="0001018E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01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5" w:type="pct"/>
            <w:gridSpan w:val="2"/>
          </w:tcPr>
          <w:p w14:paraId="72AA03E4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F64462F" w14:textId="119575E9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145" w:type="pct"/>
          </w:tcPr>
          <w:p w14:paraId="44E58783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48C91F8" w14:textId="30194746" w:rsidR="0001018E" w:rsidRPr="0001018E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018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0FC8A7B8" w14:textId="77777777" w:rsidR="0001018E" w:rsidRPr="00F463CA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FD70268" w14:textId="0816862B" w:rsidR="0001018E" w:rsidRPr="00036A23" w:rsidRDefault="0001018E" w:rsidP="00010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1,654</w:t>
            </w:r>
          </w:p>
        </w:tc>
      </w:tr>
    </w:tbl>
    <w:p w14:paraId="6EFB861A" w14:textId="77777777" w:rsidR="002A3F2B" w:rsidRPr="00550914" w:rsidRDefault="002A3F2B" w:rsidP="000A36B4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6EB22C" w14:textId="3D63B82A" w:rsidR="003D1E03" w:rsidRPr="006A17ED" w:rsidRDefault="003D1E03" w:rsidP="003D1E03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9B614A2" w14:textId="77777777" w:rsidR="003D1E03" w:rsidRPr="00E41E92" w:rsidRDefault="003D1E03" w:rsidP="003D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4066060" w14:textId="77777777" w:rsidR="0037269D" w:rsidRPr="006A17ED" w:rsidRDefault="0037269D" w:rsidP="0037269D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6A17ED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  <w:r w:rsidRPr="006A17ED">
        <w:rPr>
          <w:rFonts w:ascii="Angsana New" w:hAnsi="Angsana New" w:hint="cs"/>
          <w:i/>
          <w:iCs/>
          <w:sz w:val="30"/>
          <w:szCs w:val="30"/>
          <w:cs/>
        </w:rPr>
        <w:t>วงเงินสินเชื่อและสัญญากู้เงิน</w:t>
      </w:r>
      <w:r w:rsidRPr="006A17E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3AC2E40" w14:textId="3A255880" w:rsidR="0037269D" w:rsidRDefault="0037269D" w:rsidP="0037269D">
      <w:pPr>
        <w:spacing w:line="240" w:lineRule="auto"/>
        <w:ind w:left="54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="0064233A">
        <w:rPr>
          <w:rFonts w:ascii="Angsana New" w:hAnsi="Angsana New"/>
          <w:spacing w:val="4"/>
          <w:sz w:val="30"/>
          <w:szCs w:val="30"/>
        </w:rPr>
        <w:t xml:space="preserve">30 </w:t>
      </w:r>
      <w:r w:rsidR="0064233A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F765A">
        <w:rPr>
          <w:rFonts w:ascii="Angsana New" w:hAnsi="Angsana New"/>
          <w:spacing w:val="4"/>
          <w:sz w:val="30"/>
          <w:szCs w:val="30"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คอมเซเว่น จำกัด (มหาชน)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ร่วมกัน</w:t>
      </w:r>
      <w:r w:rsidRPr="00DF765A">
        <w:rPr>
          <w:rFonts w:ascii="Angsana New" w:hAnsi="Angsana New"/>
          <w:spacing w:val="4"/>
          <w:sz w:val="30"/>
          <w:szCs w:val="30"/>
          <w:cs/>
        </w:rPr>
        <w:t>ค้ำประกันวงเงินสินเชื่อและสัญญากู้เงินกับ</w:t>
      </w:r>
      <w:r>
        <w:rPr>
          <w:rFonts w:ascii="Angsana New" w:hAnsi="Angsana New" w:hint="cs"/>
          <w:spacing w:val="4"/>
          <w:sz w:val="30"/>
          <w:szCs w:val="30"/>
          <w:cs/>
        </w:rPr>
        <w:t>สถาบันการเงิน</w:t>
      </w:r>
      <w:r w:rsidRPr="00DF765A">
        <w:rPr>
          <w:rFonts w:ascii="Angsana New" w:hAnsi="Angsana New"/>
          <w:spacing w:val="4"/>
          <w:sz w:val="30"/>
          <w:szCs w:val="30"/>
          <w:cs/>
        </w:rPr>
        <w:t>สำหรับหนี้สินของบริษัทร่วม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แห่งหนึ่ง (บริษัท เน็คซ์ แคปปิตอล จำกัด (มหาชน))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เป็น</w:t>
      </w:r>
      <w:r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Pr="00DF765A">
        <w:rPr>
          <w:rFonts w:ascii="Angsana New" w:hAnsi="Angsana New"/>
          <w:spacing w:val="4"/>
          <w:sz w:val="30"/>
          <w:szCs w:val="30"/>
          <w:cs/>
        </w:rPr>
        <w:t>เงิน</w:t>
      </w:r>
      <w:r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Pr="00DF765A">
        <w:rPr>
          <w:rFonts w:ascii="Angsana New" w:hAnsi="Angsana New"/>
          <w:spacing w:val="4"/>
          <w:sz w:val="30"/>
          <w:szCs w:val="30"/>
          <w:cs/>
        </w:rPr>
        <w:t>ทั้งสิ้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น </w:t>
      </w:r>
      <w:r w:rsidR="00845CF8">
        <w:rPr>
          <w:rFonts w:ascii="Angsana New" w:hAnsi="Angsana New"/>
          <w:spacing w:val="4"/>
          <w:sz w:val="30"/>
          <w:szCs w:val="30"/>
        </w:rPr>
        <w:t>230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>256</w:t>
      </w:r>
      <w:r>
        <w:rPr>
          <w:rFonts w:ascii="Angsana New" w:hAnsi="Angsana New"/>
          <w:i/>
          <w:iCs/>
          <w:spacing w:val="4"/>
          <w:sz w:val="30"/>
          <w:szCs w:val="30"/>
        </w:rPr>
        <w:t>4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pacing w:val="4"/>
          <w:sz w:val="30"/>
          <w:szCs w:val="30"/>
        </w:rPr>
        <w:t>230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1056E6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Pr="001056E6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14:paraId="603502F9" w14:textId="69941301" w:rsidR="00F052DD" w:rsidRDefault="00845CF8" w:rsidP="0037269D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tab/>
      </w:r>
    </w:p>
    <w:p w14:paraId="42597914" w14:textId="77777777" w:rsidR="00623607" w:rsidRPr="00F01268" w:rsidRDefault="00623607" w:rsidP="0062360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1268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Pr="00F01268">
        <w:rPr>
          <w:rFonts w:ascii="Angsana New" w:hAnsi="Angsana New" w:hint="cs"/>
          <w:i/>
          <w:iCs/>
          <w:sz w:val="30"/>
          <w:szCs w:val="30"/>
          <w:cs/>
        </w:rPr>
        <w:t>ให้กู้ยืมระยะสั้น</w:t>
      </w:r>
    </w:p>
    <w:p w14:paraId="70A9EF97" w14:textId="4DDE948D" w:rsidR="00623607" w:rsidRDefault="00623607" w:rsidP="00623607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1E2323">
        <w:rPr>
          <w:rFonts w:ascii="Angsana New" w:hAnsi="Angsana New"/>
          <w:sz w:val="30"/>
          <w:szCs w:val="30"/>
          <w:cs/>
        </w:rPr>
        <w:t>กุมภาพันธ์</w:t>
      </w:r>
      <w:r w:rsidRPr="001E2323">
        <w:rPr>
          <w:rFonts w:ascii="Angsana New" w:hAnsi="Angsana New"/>
          <w:sz w:val="30"/>
          <w:szCs w:val="30"/>
        </w:rPr>
        <w:t xml:space="preserve"> 25</w:t>
      </w:r>
      <w:r w:rsidRPr="0089477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ที่ประชุมมีมติอนุมัติ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66216">
        <w:rPr>
          <w:rFonts w:ascii="Angsana New" w:hAnsi="Angsana New" w:hint="cs"/>
          <w:sz w:val="30"/>
          <w:szCs w:val="30"/>
          <w:cs/>
        </w:rPr>
        <w:t xml:space="preserve">ให้วงเงินกู้ยืมระยะสั้นแก่บริษัทร่วม (บริษัท เน็คซ์ แคปปิตอล จำกัด (มหาชน)) 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D66216">
        <w:rPr>
          <w:rFonts w:ascii="Angsana New" w:hAnsi="Angsana New" w:hint="cs"/>
          <w:sz w:val="30"/>
          <w:szCs w:val="30"/>
          <w:cs/>
        </w:rPr>
        <w:t xml:space="preserve">วงเงินไม่เกิน </w:t>
      </w:r>
      <w:r w:rsidRPr="00D66216">
        <w:rPr>
          <w:rFonts w:ascii="Angsana New" w:hAnsi="Angsana New"/>
          <w:sz w:val="30"/>
          <w:szCs w:val="30"/>
        </w:rPr>
        <w:t xml:space="preserve">250 </w:t>
      </w:r>
      <w:r w:rsidRPr="00D66216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6116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61162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3607">
        <w:rPr>
          <w:rFonts w:ascii="Angsana New" w:hAnsi="Angsana New"/>
          <w:sz w:val="30"/>
          <w:szCs w:val="30"/>
          <w:cs/>
        </w:rPr>
        <w:t>บริษัท</w:t>
      </w:r>
      <w:r w:rsidRPr="00623607">
        <w:rPr>
          <w:rFonts w:ascii="Angsana New" w:hAnsi="Angsana New" w:hint="cs"/>
          <w:sz w:val="30"/>
          <w:szCs w:val="30"/>
          <w:cs/>
        </w:rPr>
        <w:t>ให้</w:t>
      </w:r>
      <w:r w:rsidRPr="00623607">
        <w:rPr>
          <w:rFonts w:ascii="Angsana New" w:hAnsi="Angsana New"/>
          <w:sz w:val="30"/>
          <w:szCs w:val="30"/>
          <w:cs/>
        </w:rPr>
        <w:t>เงินให้กู้ยืมระยะ</w:t>
      </w:r>
      <w:r w:rsidRPr="00623607">
        <w:rPr>
          <w:rFonts w:ascii="Angsana New" w:hAnsi="Angsana New" w:hint="cs"/>
          <w:sz w:val="30"/>
          <w:szCs w:val="30"/>
          <w:cs/>
        </w:rPr>
        <w:t>สั้น</w:t>
      </w:r>
      <w:r w:rsidRPr="00623607">
        <w:rPr>
          <w:rFonts w:ascii="Angsana New" w:hAnsi="Angsana New"/>
          <w:sz w:val="30"/>
          <w:szCs w:val="30"/>
          <w:cs/>
        </w:rPr>
        <w:t>แก่</w:t>
      </w:r>
      <w:r w:rsidRPr="00623607">
        <w:rPr>
          <w:rFonts w:ascii="Angsana New" w:hAnsi="Angsana New" w:hint="cs"/>
          <w:sz w:val="30"/>
          <w:szCs w:val="30"/>
          <w:cs/>
        </w:rPr>
        <w:t>บริษัทร่วม</w:t>
      </w:r>
      <w:r w:rsidRPr="00623607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623607">
        <w:rPr>
          <w:rFonts w:ascii="Angsana New" w:hAnsi="Angsana New"/>
          <w:sz w:val="30"/>
          <w:szCs w:val="30"/>
        </w:rPr>
        <w:t xml:space="preserve">250 </w:t>
      </w:r>
      <w:r w:rsidRPr="00623607">
        <w:rPr>
          <w:rFonts w:ascii="Angsana New" w:hAnsi="Angsana New"/>
          <w:sz w:val="30"/>
          <w:szCs w:val="30"/>
          <w:cs/>
        </w:rPr>
        <w:t>ล้านบาท เงินกู้ยืมดังกล่าวมีอัตราดอกเบี้ยร้อยล</w:t>
      </w:r>
      <w:r w:rsidRPr="00623607">
        <w:rPr>
          <w:rFonts w:ascii="Angsana New" w:hAnsi="Angsana New" w:hint="cs"/>
          <w:sz w:val="30"/>
          <w:szCs w:val="30"/>
          <w:cs/>
        </w:rPr>
        <w:t xml:space="preserve">ะ </w:t>
      </w:r>
      <w:r w:rsidRPr="00623607">
        <w:rPr>
          <w:rFonts w:ascii="Angsana New" w:hAnsi="Angsana New"/>
          <w:sz w:val="30"/>
          <w:szCs w:val="30"/>
        </w:rPr>
        <w:t>3.3</w:t>
      </w:r>
      <w:r w:rsidRPr="00623607">
        <w:rPr>
          <w:rFonts w:ascii="Angsana New" w:hAnsi="Angsana New"/>
          <w:sz w:val="30"/>
          <w:szCs w:val="30"/>
          <w:cs/>
        </w:rPr>
        <w:t xml:space="preserve"> ต่อปี</w:t>
      </w:r>
      <w:r w:rsidRPr="00D033CA">
        <w:rPr>
          <w:rFonts w:ascii="Angsana New" w:hAnsi="Angsana New"/>
          <w:spacing w:val="-2"/>
          <w:sz w:val="30"/>
          <w:szCs w:val="30"/>
          <w:cs/>
        </w:rPr>
        <w:t>และจะมีกำหนดชำระคืนภายในสาม</w:t>
      </w:r>
      <w:r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 xml:space="preserve">2565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บริษัทร่วมได้ชำระคืนเงินกู้ยืมดังกล่าวทั้งจำนวน</w:t>
      </w:r>
    </w:p>
    <w:p w14:paraId="1ADB8CFB" w14:textId="721F199B" w:rsidR="003E6A5C" w:rsidRPr="00B91A1F" w:rsidRDefault="001E3351" w:rsidP="00EB3C4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  <w:r w:rsidR="003E6A5C"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E2B4E92" w14:textId="2E71E858" w:rsidR="00497F2F" w:rsidRPr="00F463CA" w:rsidRDefault="00497F2F" w:rsidP="00497F2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10"/>
        <w:gridCol w:w="895"/>
        <w:gridCol w:w="1160"/>
        <w:gridCol w:w="238"/>
        <w:gridCol w:w="1080"/>
        <w:gridCol w:w="236"/>
        <w:gridCol w:w="1123"/>
        <w:gridCol w:w="267"/>
        <w:gridCol w:w="1071"/>
      </w:tblGrid>
      <w:tr w:rsidR="00753915" w:rsidRPr="00F463CA" w14:paraId="392CDFAB" w14:textId="77777777" w:rsidTr="001E3351">
        <w:trPr>
          <w:trHeight w:val="412"/>
        </w:trPr>
        <w:tc>
          <w:tcPr>
            <w:tcW w:w="1730" w:type="pct"/>
          </w:tcPr>
          <w:p w14:paraId="75EB23AF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8C4DA4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2F77AD7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3B304CCB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46FED48C" w14:textId="77777777" w:rsidR="00497F2F" w:rsidRPr="00F463CA" w:rsidRDefault="00497F2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33A" w:rsidRPr="00F463CA" w14:paraId="454A4232" w14:textId="77777777" w:rsidTr="001E3351">
        <w:trPr>
          <w:trHeight w:val="412"/>
        </w:trPr>
        <w:tc>
          <w:tcPr>
            <w:tcW w:w="1730" w:type="pct"/>
          </w:tcPr>
          <w:p w14:paraId="098D70AD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12285040" w14:textId="77777777" w:rsidR="0064233A" w:rsidRPr="00F463CA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2F9B71F4" w14:textId="38BC67BE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796F7B26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D45505" w14:textId="4DBC141B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" w:type="pct"/>
          </w:tcPr>
          <w:p w14:paraId="20CE702B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B1E2CF" w14:textId="127DA77B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0556FA17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5047E" w14:textId="760EDEB2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4233A" w:rsidRPr="00F463CA" w14:paraId="4F9C17AE" w14:textId="77777777" w:rsidTr="001E3351">
        <w:trPr>
          <w:trHeight w:val="398"/>
        </w:trPr>
        <w:tc>
          <w:tcPr>
            <w:tcW w:w="1730" w:type="pct"/>
          </w:tcPr>
          <w:p w14:paraId="4CDA4BB5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6D974CE5" w14:textId="77777777" w:rsidR="0064233A" w:rsidRPr="00F463CA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14:paraId="606DEDD7" w14:textId="2A3EB9FC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" w:type="pct"/>
          </w:tcPr>
          <w:p w14:paraId="744A4CA9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6BDD63" w14:textId="7F0BA3DE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" w:type="pct"/>
          </w:tcPr>
          <w:p w14:paraId="021911AF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6C81D93" w14:textId="4E5482F1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16235052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CD21F1" w14:textId="263674B9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64233A" w:rsidRPr="00F463CA" w14:paraId="2E674F23" w14:textId="77777777" w:rsidTr="008A4387">
        <w:trPr>
          <w:trHeight w:val="398"/>
        </w:trPr>
        <w:tc>
          <w:tcPr>
            <w:tcW w:w="1730" w:type="pct"/>
          </w:tcPr>
          <w:p w14:paraId="32455517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28DE15E5" w14:textId="77777777" w:rsidR="0064233A" w:rsidRPr="00F463CA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AFAB10E" w14:textId="77777777" w:rsidR="0064233A" w:rsidRPr="004F46A3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F00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33A" w:rsidRPr="002604D4" w14:paraId="1C707623" w14:textId="77777777" w:rsidTr="001E3351">
        <w:trPr>
          <w:trHeight w:val="427"/>
        </w:trPr>
        <w:tc>
          <w:tcPr>
            <w:tcW w:w="1730" w:type="pct"/>
          </w:tcPr>
          <w:p w14:paraId="4C53BEAA" w14:textId="77777777" w:rsidR="0064233A" w:rsidRPr="002604D4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2604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43C66E80" w14:textId="2BD59B58" w:rsidR="0064233A" w:rsidRPr="002604D4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625" w:type="pct"/>
            <w:shd w:val="clear" w:color="auto" w:fill="auto"/>
          </w:tcPr>
          <w:p w14:paraId="2E8A102C" w14:textId="117690F5" w:rsidR="0064233A" w:rsidRPr="002604D4" w:rsidRDefault="00940EE5" w:rsidP="0064233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537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019B4280" w14:textId="77777777" w:rsidR="0064233A" w:rsidRPr="002604D4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C52EC29" w14:textId="37002077" w:rsidR="0064233A" w:rsidRPr="00CF00A7" w:rsidRDefault="0064233A" w:rsidP="0064233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27" w:type="pct"/>
            <w:shd w:val="clear" w:color="auto" w:fill="auto"/>
          </w:tcPr>
          <w:p w14:paraId="543ABB8F" w14:textId="77777777" w:rsidR="0064233A" w:rsidRPr="004F46A3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shd w:val="clear" w:color="auto" w:fill="auto"/>
          </w:tcPr>
          <w:p w14:paraId="6C3A3A02" w14:textId="2E2BDEDF" w:rsidR="0064233A" w:rsidRPr="00CF00A7" w:rsidRDefault="00341119" w:rsidP="006423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20,65</w:t>
            </w:r>
            <w:r w:rsidR="007070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" w:type="pct"/>
          </w:tcPr>
          <w:p w14:paraId="10D04F7F" w14:textId="77777777" w:rsidR="0064233A" w:rsidRPr="004F46A3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22867CDA" w14:textId="7C347D91" w:rsidR="0064233A" w:rsidRPr="002604D4" w:rsidRDefault="0064233A" w:rsidP="0064233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</w:tr>
      <w:tr w:rsidR="0064233A" w:rsidRPr="002604D4" w14:paraId="4672BD9A" w14:textId="77777777" w:rsidTr="001E3351">
        <w:trPr>
          <w:trHeight w:val="412"/>
        </w:trPr>
        <w:tc>
          <w:tcPr>
            <w:tcW w:w="1730" w:type="pct"/>
          </w:tcPr>
          <w:p w14:paraId="2170E65F" w14:textId="77777777" w:rsidR="0064233A" w:rsidRPr="002604D4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2" w:type="pct"/>
          </w:tcPr>
          <w:p w14:paraId="03429332" w14:textId="77777777" w:rsidR="0064233A" w:rsidRPr="002604D4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C159FFC" w14:textId="01696486" w:rsidR="0064233A" w:rsidRPr="002604D4" w:rsidRDefault="00280D6D" w:rsidP="0064233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6,02</w:t>
            </w:r>
            <w:r w:rsidR="00940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40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</w:t>
            </w:r>
            <w:r w:rsidR="00537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14:paraId="54A75094" w14:textId="77777777" w:rsidR="0064233A" w:rsidRPr="002604D4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1CB19EE" w14:textId="1AEA348C" w:rsidR="0064233A" w:rsidRPr="00CF00A7" w:rsidRDefault="0064233A" w:rsidP="0064233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128C3">
              <w:rPr>
                <w:rFonts w:ascii="Angsana New" w:hAnsi="Angsana New"/>
                <w:sz w:val="30"/>
                <w:szCs w:val="30"/>
              </w:rPr>
              <w:t>5,73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E128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27" w:type="pct"/>
            <w:shd w:val="clear" w:color="auto" w:fill="auto"/>
          </w:tcPr>
          <w:p w14:paraId="57AE82F8" w14:textId="77777777" w:rsidR="0064233A" w:rsidRPr="004F46A3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CE3572F" w14:textId="1A1BB088" w:rsidR="0064233A" w:rsidRPr="00CF00A7" w:rsidRDefault="00280D6D" w:rsidP="006423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6,010,85</w:t>
            </w:r>
            <w:r w:rsidR="007070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4" w:type="pct"/>
          </w:tcPr>
          <w:p w14:paraId="18947FEA" w14:textId="77777777" w:rsidR="0064233A" w:rsidRPr="004F46A3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3FC05AF" w14:textId="04C21BA4" w:rsidR="0064233A" w:rsidRPr="002604D4" w:rsidRDefault="0064233A" w:rsidP="0064233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4233A" w:rsidRPr="002604D4" w14:paraId="402A52EA" w14:textId="77777777" w:rsidTr="001E3351">
        <w:trPr>
          <w:trHeight w:val="59"/>
        </w:trPr>
        <w:tc>
          <w:tcPr>
            <w:tcW w:w="1730" w:type="pct"/>
          </w:tcPr>
          <w:p w14:paraId="3AE08B2C" w14:textId="77777777" w:rsidR="0064233A" w:rsidRPr="002604D4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5347E2BC" w14:textId="77777777" w:rsidR="0064233A" w:rsidRPr="002604D4" w:rsidRDefault="0064233A" w:rsidP="00642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7D238A4" w14:textId="57567DB3" w:rsidR="0064233A" w:rsidRPr="002604D4" w:rsidRDefault="00280D6D" w:rsidP="0064233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6,022,59</w:t>
            </w:r>
            <w:r w:rsidR="00537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26D3A619" w14:textId="77777777" w:rsidR="0064233A" w:rsidRPr="002604D4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097E19A" w14:textId="25EEA4FF" w:rsidR="0064233A" w:rsidRPr="00CF00A7" w:rsidRDefault="0064233A" w:rsidP="0064233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5,735,742</w:t>
            </w:r>
          </w:p>
        </w:tc>
        <w:tc>
          <w:tcPr>
            <w:tcW w:w="127" w:type="pct"/>
            <w:shd w:val="clear" w:color="auto" w:fill="auto"/>
          </w:tcPr>
          <w:p w14:paraId="7DB6A696" w14:textId="77777777" w:rsidR="0064233A" w:rsidRPr="004F46A3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321B9EF" w14:textId="51695C2C" w:rsidR="0064233A" w:rsidRPr="00CF00A7" w:rsidRDefault="00280D6D" w:rsidP="006423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6,031,50</w:t>
            </w:r>
            <w:r w:rsidR="007070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FE6DFF7" w14:textId="77777777" w:rsidR="0064233A" w:rsidRPr="00CF00A7" w:rsidRDefault="0064233A" w:rsidP="0064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72ACDE9" w14:textId="25AB0EB6" w:rsidR="0064233A" w:rsidRPr="002604D4" w:rsidRDefault="0064233A" w:rsidP="0064233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5,728,270</w:t>
            </w:r>
          </w:p>
        </w:tc>
      </w:tr>
      <w:tr w:rsidR="00341119" w:rsidRPr="002604D4" w14:paraId="65199A7F" w14:textId="77777777" w:rsidTr="001E3351">
        <w:trPr>
          <w:trHeight w:val="796"/>
        </w:trPr>
        <w:tc>
          <w:tcPr>
            <w:tcW w:w="1730" w:type="pct"/>
          </w:tcPr>
          <w:p w14:paraId="04EAAD82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2BBAACF" w14:textId="1C6D803B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82" w:type="pct"/>
          </w:tcPr>
          <w:p w14:paraId="64948BD5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2EBC5F1" w14:textId="77777777" w:rsidR="00341119" w:rsidRDefault="00341119" w:rsidP="003411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C552E8" w14:textId="5254177F" w:rsidR="00341119" w:rsidRPr="002604D4" w:rsidRDefault="00280D6D" w:rsidP="0034111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(250,456)</w:t>
            </w:r>
          </w:p>
        </w:tc>
        <w:tc>
          <w:tcPr>
            <w:tcW w:w="128" w:type="pct"/>
            <w:shd w:val="clear" w:color="auto" w:fill="auto"/>
          </w:tcPr>
          <w:p w14:paraId="7A0A50AA" w14:textId="77777777" w:rsidR="00341119" w:rsidRPr="002604D4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F3C7EB6" w14:textId="77777777" w:rsidR="00341119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78C58769" w14:textId="5ED5EF2C" w:rsidR="00341119" w:rsidRPr="00CF00A7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503AF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27" w:type="pct"/>
            <w:shd w:val="clear" w:color="auto" w:fill="auto"/>
          </w:tcPr>
          <w:p w14:paraId="4CE8B883" w14:textId="77777777" w:rsidR="00341119" w:rsidRPr="004F46A3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078080B" w14:textId="77777777" w:rsidR="00341119" w:rsidRDefault="00341119" w:rsidP="003411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B4CB0" w14:textId="0F5AE5F0" w:rsidR="00341119" w:rsidRPr="00CF00A7" w:rsidRDefault="00280D6D" w:rsidP="003411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(243,304)</w:t>
            </w:r>
          </w:p>
        </w:tc>
        <w:tc>
          <w:tcPr>
            <w:tcW w:w="144" w:type="pct"/>
          </w:tcPr>
          <w:p w14:paraId="41B9C046" w14:textId="77777777" w:rsidR="00341119" w:rsidRPr="00CF00A7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E60356F" w14:textId="77777777" w:rsidR="00341119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0E120A16" w14:textId="3BEEAA95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341119" w:rsidRPr="002604D4" w14:paraId="12041790" w14:textId="77777777" w:rsidTr="001E3351">
        <w:trPr>
          <w:trHeight w:val="412"/>
        </w:trPr>
        <w:tc>
          <w:tcPr>
            <w:tcW w:w="1730" w:type="pct"/>
          </w:tcPr>
          <w:p w14:paraId="2248F64C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641D7442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20016" w14:textId="0CF1B015" w:rsidR="00341119" w:rsidRPr="002604D4" w:rsidRDefault="00280D6D" w:rsidP="0034111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5,772,13</w:t>
            </w:r>
            <w:r w:rsidR="00537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8" w:type="pct"/>
            <w:shd w:val="clear" w:color="auto" w:fill="auto"/>
          </w:tcPr>
          <w:p w14:paraId="3CCA2C5A" w14:textId="77777777" w:rsidR="00341119" w:rsidRPr="002604D4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442CD" w14:textId="504549C5" w:rsidR="00341119" w:rsidRPr="00CF00A7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27" w:type="pct"/>
            <w:shd w:val="clear" w:color="auto" w:fill="auto"/>
          </w:tcPr>
          <w:p w14:paraId="2B537E9A" w14:textId="77777777" w:rsidR="00341119" w:rsidRPr="004F46A3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CA267" w14:textId="5AEE4ADC" w:rsidR="00341119" w:rsidRPr="00CF00A7" w:rsidRDefault="00280D6D" w:rsidP="003411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5,788,20</w:t>
            </w:r>
            <w:r w:rsidR="007070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45F15B1" w14:textId="77777777" w:rsidR="00341119" w:rsidRPr="00CF00A7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ED0240E" w14:textId="4E12E600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341119" w:rsidRPr="002604D4" w14:paraId="4DC49AB2" w14:textId="77777777" w:rsidTr="001E3351">
        <w:trPr>
          <w:trHeight w:val="412"/>
        </w:trPr>
        <w:tc>
          <w:tcPr>
            <w:tcW w:w="1730" w:type="pct"/>
          </w:tcPr>
          <w:p w14:paraId="4208A722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</w:tcPr>
          <w:p w14:paraId="6100A98D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757D22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34E654E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91472A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63EA54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16AB6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07ABEC" w14:textId="77777777" w:rsidR="00341119" w:rsidRPr="002604D4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B5479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119" w:rsidRPr="002604D4" w14:paraId="7E02999A" w14:textId="77777777" w:rsidTr="001E3351">
        <w:trPr>
          <w:trHeight w:val="427"/>
        </w:trPr>
        <w:tc>
          <w:tcPr>
            <w:tcW w:w="1730" w:type="pct"/>
          </w:tcPr>
          <w:p w14:paraId="0A6F785B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2" w:type="pct"/>
          </w:tcPr>
          <w:p w14:paraId="7168FECB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64039360" w14:textId="3726F8A9" w:rsidR="00341119" w:rsidRPr="002604D4" w:rsidRDefault="00280D6D" w:rsidP="0034111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5,685,1</w:t>
            </w:r>
            <w:r w:rsidR="0068320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14:paraId="7839BDC9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32C825" w14:textId="0D2BDBCB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7E31">
              <w:rPr>
                <w:rFonts w:ascii="Angsana New" w:hAnsi="Angsana New"/>
                <w:sz w:val="30"/>
                <w:szCs w:val="30"/>
              </w:rPr>
              <w:t>5,390,</w:t>
            </w: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27" w:type="pct"/>
          </w:tcPr>
          <w:p w14:paraId="693524A8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CC2C7B" w14:textId="5057EFE7" w:rsidR="00341119" w:rsidRPr="002604D4" w:rsidRDefault="00280D6D" w:rsidP="003411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5,702,41</w:t>
            </w:r>
            <w:r w:rsidR="007070F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51D3304B" w14:textId="77777777" w:rsidR="00341119" w:rsidRPr="002604D4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2DF07D45" w14:textId="460E7FF7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5,391,51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41119" w:rsidRPr="002604D4" w14:paraId="479E81D6" w14:textId="77777777" w:rsidTr="001E3351">
        <w:trPr>
          <w:trHeight w:val="412"/>
        </w:trPr>
        <w:tc>
          <w:tcPr>
            <w:tcW w:w="1730" w:type="pct"/>
          </w:tcPr>
          <w:p w14:paraId="44CBAB78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2" w:type="pct"/>
          </w:tcPr>
          <w:p w14:paraId="547E049E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83FC11" w14:textId="44222209" w:rsidR="00341119" w:rsidRPr="002604D4" w:rsidRDefault="00341119" w:rsidP="0034111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86,979</w:t>
            </w:r>
          </w:p>
        </w:tc>
        <w:tc>
          <w:tcPr>
            <w:tcW w:w="128" w:type="pct"/>
          </w:tcPr>
          <w:p w14:paraId="3F69C369" w14:textId="77777777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77A6591" w14:textId="669BAA53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99,018</w:t>
            </w:r>
          </w:p>
        </w:tc>
        <w:tc>
          <w:tcPr>
            <w:tcW w:w="127" w:type="pct"/>
          </w:tcPr>
          <w:p w14:paraId="0D97497D" w14:textId="77777777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FEB03C4" w14:textId="7D0DEE7E" w:rsidR="00341119" w:rsidRPr="002604D4" w:rsidRDefault="00341119" w:rsidP="003411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85,793</w:t>
            </w:r>
          </w:p>
        </w:tc>
        <w:tc>
          <w:tcPr>
            <w:tcW w:w="144" w:type="pct"/>
          </w:tcPr>
          <w:p w14:paraId="75FC81B7" w14:textId="77777777" w:rsidR="00341119" w:rsidRPr="002604D4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3095212" w14:textId="35500B23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sz w:val="30"/>
                <w:szCs w:val="30"/>
                <w:lang w:val="en-US" w:bidi="th-TH"/>
              </w:rPr>
              <w:t>97,931</w:t>
            </w:r>
          </w:p>
        </w:tc>
      </w:tr>
      <w:tr w:rsidR="00341119" w:rsidRPr="002604D4" w14:paraId="1D5C3FA9" w14:textId="77777777" w:rsidTr="001E3351">
        <w:trPr>
          <w:trHeight w:val="412"/>
        </w:trPr>
        <w:tc>
          <w:tcPr>
            <w:tcW w:w="1730" w:type="pct"/>
          </w:tcPr>
          <w:p w14:paraId="26E7CDFA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4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25D5C47E" w14:textId="77777777" w:rsidR="00341119" w:rsidRPr="002604D4" w:rsidRDefault="00341119" w:rsidP="00341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4DFD2FE" w14:textId="3AA3DF61" w:rsidR="00341119" w:rsidRPr="002604D4" w:rsidRDefault="00280D6D" w:rsidP="0034111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5,772,13</w:t>
            </w:r>
            <w:r w:rsidR="00683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69AE1D1B" w14:textId="77777777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79F95E9" w14:textId="7CE2191A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5,489,691</w:t>
            </w:r>
          </w:p>
        </w:tc>
        <w:tc>
          <w:tcPr>
            <w:tcW w:w="127" w:type="pct"/>
          </w:tcPr>
          <w:p w14:paraId="2046E436" w14:textId="77777777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AADB9EA" w14:textId="656E8159" w:rsidR="00341119" w:rsidRPr="002604D4" w:rsidRDefault="00280D6D" w:rsidP="0034111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5,788,20</w:t>
            </w:r>
            <w:r w:rsidR="007070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5C23F17" w14:textId="77777777" w:rsidR="00341119" w:rsidRPr="002604D4" w:rsidRDefault="00341119" w:rsidP="0034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FB4394" w14:textId="5AC8007A" w:rsidR="00341119" w:rsidRPr="002604D4" w:rsidRDefault="00341119" w:rsidP="0034111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62EB3F60" w14:textId="4B793E33" w:rsidR="00497F2F" w:rsidRPr="002604D4" w:rsidRDefault="00497F2F" w:rsidP="00497F2F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180"/>
        <w:gridCol w:w="1084"/>
        <w:gridCol w:w="178"/>
        <w:gridCol w:w="1168"/>
      </w:tblGrid>
      <w:tr w:rsidR="0031004F" w14:paraId="4FF054E7" w14:textId="77777777" w:rsidTr="0031004F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CC35AAE" w14:textId="77777777" w:rsidR="0031004F" w:rsidRDefault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D7ABED2" w14:textId="77777777" w:rsidR="0031004F" w:rsidRDefault="0031004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8F7508F" w14:textId="77777777" w:rsidR="0031004F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2DA68B9" w14:textId="77777777" w:rsidR="0031004F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1004F" w14:paraId="0375D5A3" w14:textId="77777777" w:rsidTr="00C01512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1F5F7A3" w14:textId="7359974E" w:rsidR="0031004F" w:rsidRDefault="00845CF8" w:rsidP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100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hideMark/>
          </w:tcPr>
          <w:p w14:paraId="6429FA42" w14:textId="30226A8C" w:rsidR="0031004F" w:rsidRPr="0031004F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972B235" w14:textId="77777777" w:rsidR="0031004F" w:rsidRPr="0031004F" w:rsidRDefault="0031004F" w:rsidP="0031004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02B7B3E" w14:textId="41C9E9E3" w:rsidR="0031004F" w:rsidRPr="0031004F" w:rsidRDefault="0031004F" w:rsidP="0031004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F23A0CA" w14:textId="77777777" w:rsidR="0031004F" w:rsidRPr="0031004F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hideMark/>
          </w:tcPr>
          <w:p w14:paraId="34DC1FC1" w14:textId="7CF6D7A8" w:rsidR="0031004F" w:rsidRPr="0031004F" w:rsidRDefault="0031004F" w:rsidP="0031004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004F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7BBB0414" w14:textId="77777777" w:rsidR="0031004F" w:rsidRPr="0031004F" w:rsidRDefault="0031004F" w:rsidP="003100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hideMark/>
          </w:tcPr>
          <w:p w14:paraId="509872B8" w14:textId="63015C03" w:rsidR="0031004F" w:rsidRPr="0031004F" w:rsidRDefault="0031004F" w:rsidP="0031004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31004F" w14:paraId="6F43C22D" w14:textId="77777777" w:rsidTr="0031004F">
        <w:trPr>
          <w:cantSplit/>
          <w:tblHeader/>
        </w:trPr>
        <w:tc>
          <w:tcPr>
            <w:tcW w:w="4140" w:type="dxa"/>
            <w:vAlign w:val="bottom"/>
          </w:tcPr>
          <w:p w14:paraId="5A918B0E" w14:textId="77777777" w:rsidR="0031004F" w:rsidRDefault="0031004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C9084CF" w14:textId="77777777" w:rsidR="0031004F" w:rsidRDefault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1004F" w14:paraId="15DD74C4" w14:textId="77777777" w:rsidTr="0031004F">
        <w:trPr>
          <w:cantSplit/>
          <w:trHeight w:val="60"/>
        </w:trPr>
        <w:tc>
          <w:tcPr>
            <w:tcW w:w="4140" w:type="dxa"/>
            <w:hideMark/>
          </w:tcPr>
          <w:p w14:paraId="157D3568" w14:textId="77777777" w:rsidR="0031004F" w:rsidRPr="00DD39CA" w:rsidRDefault="0031004F" w:rsidP="0031004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DD39C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F769066" w14:textId="5687084B" w:rsidR="0031004F" w:rsidRDefault="00DD39CA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</w:t>
            </w:r>
            <w:r w:rsidR="007070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28E8D0C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1C5BFBB" w14:textId="5EC4DCA3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32,682</w:t>
            </w:r>
          </w:p>
        </w:tc>
        <w:tc>
          <w:tcPr>
            <w:tcW w:w="180" w:type="dxa"/>
          </w:tcPr>
          <w:p w14:paraId="0A592F86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1A80CFD8" w14:textId="1978BE24" w:rsidR="0031004F" w:rsidRDefault="00DD39CA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4,484</w:t>
            </w:r>
          </w:p>
        </w:tc>
        <w:tc>
          <w:tcPr>
            <w:tcW w:w="178" w:type="dxa"/>
          </w:tcPr>
          <w:p w14:paraId="5AB252BB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hideMark/>
          </w:tcPr>
          <w:p w14:paraId="061CB1CB" w14:textId="5D0DA1AE" w:rsidR="0031004F" w:rsidRDefault="0031004F" w:rsidP="0031004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32,682</w:t>
            </w:r>
          </w:p>
        </w:tc>
      </w:tr>
      <w:tr w:rsidR="0031004F" w14:paraId="17A5B62D" w14:textId="77777777" w:rsidTr="0031004F">
        <w:trPr>
          <w:cantSplit/>
        </w:trPr>
        <w:tc>
          <w:tcPr>
            <w:tcW w:w="4140" w:type="dxa"/>
            <w:hideMark/>
          </w:tcPr>
          <w:p w14:paraId="6BD549A2" w14:textId="77777777" w:rsidR="0031004F" w:rsidRPr="00DD39CA" w:rsidRDefault="0031004F" w:rsidP="0031004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DD3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C229" w14:textId="6C9E3FD4" w:rsidR="0031004F" w:rsidRDefault="008856F0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(80)</w:t>
            </w:r>
          </w:p>
        </w:tc>
        <w:tc>
          <w:tcPr>
            <w:tcW w:w="270" w:type="dxa"/>
          </w:tcPr>
          <w:p w14:paraId="170397E8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7603E" w14:textId="64FD9C4A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(22)</w:t>
            </w:r>
          </w:p>
        </w:tc>
        <w:tc>
          <w:tcPr>
            <w:tcW w:w="180" w:type="dxa"/>
          </w:tcPr>
          <w:p w14:paraId="6A6416DE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E35AA" w14:textId="06E1F90E" w:rsidR="0031004F" w:rsidRDefault="00DD39CA" w:rsidP="00254E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14:paraId="2DED8DA1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F2F49" w14:textId="7E6CE0D4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31004F" w14:paraId="540021BD" w14:textId="77777777" w:rsidTr="0031004F">
        <w:trPr>
          <w:cantSplit/>
        </w:trPr>
        <w:tc>
          <w:tcPr>
            <w:tcW w:w="4140" w:type="dxa"/>
            <w:hideMark/>
          </w:tcPr>
          <w:p w14:paraId="4B4A87BB" w14:textId="77777777" w:rsidR="0031004F" w:rsidRDefault="0031004F" w:rsidP="0031004F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5F14C" w14:textId="4517DFC0" w:rsidR="0031004F" w:rsidRDefault="00DD39CA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</w:t>
            </w:r>
            <w:r w:rsidR="008856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070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7469459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B60CD3" w14:textId="6CAC2C88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32,660</w:t>
            </w:r>
          </w:p>
        </w:tc>
        <w:tc>
          <w:tcPr>
            <w:tcW w:w="180" w:type="dxa"/>
          </w:tcPr>
          <w:p w14:paraId="7816C31B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7D574" w14:textId="48FC4D60" w:rsidR="0031004F" w:rsidRDefault="00DD39CA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4,484</w:t>
            </w:r>
          </w:p>
        </w:tc>
        <w:tc>
          <w:tcPr>
            <w:tcW w:w="178" w:type="dxa"/>
          </w:tcPr>
          <w:p w14:paraId="0AD47353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58E2C3" w14:textId="6694CE84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32,682</w:t>
            </w:r>
          </w:p>
        </w:tc>
      </w:tr>
    </w:tbl>
    <w:p w14:paraId="1A9C5C2D" w14:textId="67C892B2" w:rsidR="00497F2F" w:rsidRPr="00F463CA" w:rsidRDefault="00497F2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0A795" w14:textId="720F69B1" w:rsidR="001A258B" w:rsidRPr="00F463CA" w:rsidRDefault="001A258B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B6BE5" w14:textId="77777777" w:rsidR="001E3351" w:rsidRPr="00F463CA" w:rsidRDefault="001E3351">
      <w:pPr>
        <w:rPr>
          <w:rFonts w:asciiTheme="majorBidi" w:hAnsiTheme="majorBidi" w:cstheme="majorBidi"/>
        </w:rPr>
      </w:pPr>
      <w:r w:rsidRPr="00F463CA">
        <w:rPr>
          <w:rFonts w:asciiTheme="majorBidi" w:hAnsiTheme="majorBidi" w:cstheme="majorBidi"/>
        </w:rPr>
        <w:br w:type="page"/>
      </w: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0F039F" w:rsidRPr="00F463CA" w14:paraId="26488AAA" w14:textId="77777777" w:rsidTr="00185827">
        <w:trPr>
          <w:trHeight w:val="299"/>
        </w:trPr>
        <w:tc>
          <w:tcPr>
            <w:tcW w:w="2069" w:type="pct"/>
          </w:tcPr>
          <w:p w14:paraId="0BAC6709" w14:textId="54569553" w:rsidR="000F039F" w:rsidRPr="00F463CA" w:rsidRDefault="000F039F" w:rsidP="000A1D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FF989A7" w14:textId="77777777" w:rsidR="000F039F" w:rsidRPr="00F463CA" w:rsidRDefault="000F039F" w:rsidP="000A1DC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5322AD26" w14:textId="77777777" w:rsidR="000F039F" w:rsidRPr="00F463CA" w:rsidRDefault="000F039F" w:rsidP="000A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745970C7" w14:textId="77777777" w:rsidR="000F039F" w:rsidRPr="00F463CA" w:rsidRDefault="000F039F" w:rsidP="000A1DC3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004F" w:rsidRPr="00F463CA" w14:paraId="4EF2EF88" w14:textId="77777777" w:rsidTr="00185827">
        <w:trPr>
          <w:trHeight w:val="299"/>
        </w:trPr>
        <w:tc>
          <w:tcPr>
            <w:tcW w:w="2069" w:type="pct"/>
          </w:tcPr>
          <w:p w14:paraId="2634BD86" w14:textId="77777777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50577247" w14:textId="77425ABB" w:rsidR="0031004F" w:rsidRPr="007D50B3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5C7FB43" w14:textId="77777777" w:rsidR="0031004F" w:rsidRPr="007D50B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3FF21A4" w14:textId="7EEAE3B7" w:rsidR="0031004F" w:rsidRPr="007D50B3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0DBA646D" w14:textId="77777777" w:rsidR="0031004F" w:rsidRPr="007D50B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2AB66E4" w14:textId="3B6D3B44" w:rsidR="0031004F" w:rsidRPr="007D50B3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  <w:r w:rsidRPr="0031004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49702A2" w14:textId="77777777" w:rsidR="0031004F" w:rsidRPr="007D50B3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CD777" w14:textId="63C51AA2" w:rsidR="0031004F" w:rsidRPr="007D50B3" w:rsidRDefault="0031004F" w:rsidP="0031004F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7D50B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Pr="007D50B3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1004F" w:rsidRPr="00F463CA" w14:paraId="4A8FD859" w14:textId="77777777" w:rsidTr="00185827">
        <w:trPr>
          <w:trHeight w:val="299"/>
        </w:trPr>
        <w:tc>
          <w:tcPr>
            <w:tcW w:w="2069" w:type="pct"/>
          </w:tcPr>
          <w:p w14:paraId="26335A8F" w14:textId="77777777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1B25D946" w14:textId="1B9BA0B4" w:rsidR="0031004F" w:rsidRPr="007D50B3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160D042F" w14:textId="77777777" w:rsidR="0031004F" w:rsidRPr="007D50B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6649EE" w14:textId="3C70E9CA" w:rsidR="0031004F" w:rsidRPr="007D50B3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4B2EF48B" w14:textId="77777777" w:rsidR="0031004F" w:rsidRPr="007D50B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3686477" w14:textId="52C5C066" w:rsidR="0031004F" w:rsidRPr="007D50B3" w:rsidRDefault="0031004F" w:rsidP="0031004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6" w:type="pct"/>
          </w:tcPr>
          <w:p w14:paraId="36E31F9E" w14:textId="77777777" w:rsidR="0031004F" w:rsidRPr="007D50B3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240C9F0" w14:textId="0772F6FA" w:rsidR="0031004F" w:rsidRPr="007D50B3" w:rsidRDefault="0031004F" w:rsidP="0031004F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x-none" w:eastAsia="x-none" w:bidi="th-TH"/>
              </w:rPr>
            </w:pPr>
            <w:r w:rsidRPr="007D50B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31004F" w:rsidRPr="00F463CA" w14:paraId="5ED2B571" w14:textId="77777777" w:rsidTr="00185827">
        <w:trPr>
          <w:trHeight w:val="299"/>
        </w:trPr>
        <w:tc>
          <w:tcPr>
            <w:tcW w:w="2069" w:type="pct"/>
          </w:tcPr>
          <w:p w14:paraId="2F4405F2" w14:textId="77777777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4522B050" w14:textId="7E548922" w:rsidR="0031004F" w:rsidRPr="00F463CA" w:rsidRDefault="0031004F" w:rsidP="0031004F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31004F" w:rsidRPr="002604D4" w14:paraId="6EA8DA9B" w14:textId="77777777" w:rsidTr="00185827">
        <w:trPr>
          <w:trHeight w:val="299"/>
        </w:trPr>
        <w:tc>
          <w:tcPr>
            <w:tcW w:w="2069" w:type="pct"/>
          </w:tcPr>
          <w:p w14:paraId="54879BB9" w14:textId="77777777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716DE2B8" w14:textId="77777777" w:rsidR="0031004F" w:rsidRPr="00F463CA" w:rsidRDefault="0031004F" w:rsidP="003100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9F96DF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86B9D63" w14:textId="77777777" w:rsidR="0031004F" w:rsidRPr="00F463CA" w:rsidRDefault="0031004F" w:rsidP="003100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1B787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26AAAB6" w14:textId="77777777" w:rsidR="0031004F" w:rsidRPr="002604D4" w:rsidRDefault="0031004F" w:rsidP="003100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3B479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1CF742D" w14:textId="77777777" w:rsidR="0031004F" w:rsidRPr="002604D4" w:rsidRDefault="0031004F" w:rsidP="0031004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4C5" w:rsidRPr="002604D4" w14:paraId="2EE50122" w14:textId="77777777" w:rsidTr="00185827">
        <w:trPr>
          <w:trHeight w:val="299"/>
        </w:trPr>
        <w:tc>
          <w:tcPr>
            <w:tcW w:w="2069" w:type="pct"/>
          </w:tcPr>
          <w:p w14:paraId="5ED75A9A" w14:textId="77777777" w:rsidR="008A74C5" w:rsidRPr="00F463CA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BBAE2D" w14:textId="3293A44B" w:rsidR="008A74C5" w:rsidRPr="00CF00A7" w:rsidRDefault="00BF1B79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5377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9159ADC" w14:textId="77777777" w:rsidR="008A74C5" w:rsidRPr="004F46A3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CE2D1B2" w14:textId="590A064D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24938976" w14:textId="77777777" w:rsidR="008A74C5" w:rsidRPr="004F46A3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B0D27A4" w14:textId="1CE317BE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16,95</w:t>
            </w:r>
            <w:r w:rsidR="00D7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52B6AC1F" w14:textId="77777777" w:rsidR="008A74C5" w:rsidRPr="004F46A3" w:rsidRDefault="008A74C5" w:rsidP="008A74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4F61088" w14:textId="547AF3E5" w:rsidR="008A74C5" w:rsidRPr="002604D4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</w:tr>
      <w:tr w:rsidR="008A74C5" w:rsidRPr="002604D4" w14:paraId="720CF94A" w14:textId="77777777" w:rsidTr="00185827">
        <w:tc>
          <w:tcPr>
            <w:tcW w:w="2069" w:type="pct"/>
          </w:tcPr>
          <w:p w14:paraId="22693305" w14:textId="77777777" w:rsidR="008A74C5" w:rsidRPr="00F463CA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8D70D1A" w14:textId="77777777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D1E6075" w14:textId="77777777" w:rsidR="008A74C5" w:rsidRPr="004F46A3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1674352" w14:textId="77777777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8E59F5" w14:textId="77777777" w:rsidR="008A74C5" w:rsidRPr="004F46A3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1DFC8B" w14:textId="77777777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26E657F" w14:textId="77777777" w:rsidR="008A74C5" w:rsidRPr="004F46A3" w:rsidRDefault="008A74C5" w:rsidP="008A74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0387C7F" w14:textId="77777777" w:rsidR="008A74C5" w:rsidRPr="002604D4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A74C5" w:rsidRPr="002604D4" w14:paraId="298C555C" w14:textId="77777777" w:rsidTr="00185827">
        <w:tc>
          <w:tcPr>
            <w:tcW w:w="2069" w:type="pct"/>
          </w:tcPr>
          <w:p w14:paraId="4B3CC024" w14:textId="774EF150" w:rsidR="008A74C5" w:rsidRPr="00F463CA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F039F">
              <w:rPr>
                <w:rFonts w:ascii="Angsana New" w:hAnsi="Angsana New"/>
                <w:sz w:val="30"/>
                <w:szCs w:val="30"/>
              </w:rPr>
              <w:t>2</w:t>
            </w:r>
            <w:r w:rsidRPr="000F039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74A3FD31" w14:textId="160DC96D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6" w:type="pct"/>
          </w:tcPr>
          <w:p w14:paraId="52353204" w14:textId="77777777" w:rsidR="008A74C5" w:rsidRPr="004F46A3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DCCAEF9" w14:textId="5F259AC5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617966" w14:textId="77777777" w:rsidR="008A74C5" w:rsidRPr="004F46A3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67B09F6" w14:textId="5572D1BD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3,704</w:t>
            </w:r>
          </w:p>
        </w:tc>
        <w:tc>
          <w:tcPr>
            <w:tcW w:w="146" w:type="pct"/>
          </w:tcPr>
          <w:p w14:paraId="3939D5EB" w14:textId="77777777" w:rsidR="008A74C5" w:rsidRPr="004F46A3" w:rsidRDefault="008A74C5" w:rsidP="008A74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AD07102" w14:textId="63D87F30" w:rsidR="008A74C5" w:rsidRPr="002604D4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</w:tr>
      <w:tr w:rsidR="008A74C5" w:rsidRPr="002604D4" w14:paraId="58DD4EBE" w14:textId="77777777" w:rsidTr="00185827">
        <w:tc>
          <w:tcPr>
            <w:tcW w:w="2069" w:type="pct"/>
          </w:tcPr>
          <w:p w14:paraId="70DCEA00" w14:textId="77777777" w:rsidR="008A74C5" w:rsidRPr="00F463CA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EEF2" w14:textId="154EDE4B" w:rsidR="008A74C5" w:rsidRPr="00CF00A7" w:rsidRDefault="00BF1B79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537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262097F3" w14:textId="77777777" w:rsidR="008A74C5" w:rsidRPr="004F46A3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B721D8B" w14:textId="24146EF3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73E43649" w14:textId="77777777" w:rsidR="008A74C5" w:rsidRPr="004F46A3" w:rsidRDefault="008A74C5" w:rsidP="008A7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50371BA" w14:textId="759B7404" w:rsidR="008A74C5" w:rsidRPr="00CF00A7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20,65</w:t>
            </w:r>
            <w:r w:rsidR="00D73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402EB2EE" w14:textId="77777777" w:rsidR="008A74C5" w:rsidRPr="004F46A3" w:rsidRDefault="008A74C5" w:rsidP="008A74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A931D71" w14:textId="67EDFDE2" w:rsidR="008A74C5" w:rsidRPr="002604D4" w:rsidRDefault="008A74C5" w:rsidP="008A7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</w:tr>
      <w:tr w:rsidR="0031004F" w:rsidRPr="002604D4" w14:paraId="5D57AAD9" w14:textId="77777777" w:rsidTr="00185827">
        <w:tc>
          <w:tcPr>
            <w:tcW w:w="2069" w:type="pct"/>
          </w:tcPr>
          <w:p w14:paraId="3D22AEEF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769DCD7B" w14:textId="77777777" w:rsidR="0031004F" w:rsidRPr="00CF00A7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0CC8A" w14:textId="77777777" w:rsidR="0031004F" w:rsidRPr="004F46A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113907E" w14:textId="77777777" w:rsidR="0031004F" w:rsidRPr="004F46A3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6" w:type="pct"/>
          </w:tcPr>
          <w:p w14:paraId="569AFAC1" w14:textId="77777777" w:rsidR="0031004F" w:rsidRPr="004F46A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29294CF" w14:textId="77777777" w:rsidR="0031004F" w:rsidRPr="00CF00A7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C6382BF" w14:textId="77777777" w:rsidR="0031004F" w:rsidRPr="004F46A3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BA00C" w14:textId="77777777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004F" w:rsidRPr="002604D4" w14:paraId="44B6DA0E" w14:textId="77777777" w:rsidTr="00185827">
        <w:tc>
          <w:tcPr>
            <w:tcW w:w="2069" w:type="pct"/>
          </w:tcPr>
          <w:p w14:paraId="07423368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11BAD7D4" w14:textId="3C586047" w:rsidR="0031004F" w:rsidRPr="00CF00A7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4,53</w:t>
            </w:r>
            <w:r w:rsidR="00BA09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377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146" w:type="pct"/>
          </w:tcPr>
          <w:p w14:paraId="47F69896" w14:textId="77777777" w:rsidR="0031004F" w:rsidRPr="004F46A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A4891A6" w14:textId="465DED6F" w:rsidR="0031004F" w:rsidRPr="00CF00A7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902,420</w:t>
            </w:r>
          </w:p>
        </w:tc>
        <w:tc>
          <w:tcPr>
            <w:tcW w:w="146" w:type="pct"/>
          </w:tcPr>
          <w:p w14:paraId="2D08815F" w14:textId="77777777" w:rsidR="0031004F" w:rsidRPr="004F46A3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3A57DADA" w14:textId="0F51A7FC" w:rsidR="0031004F" w:rsidRPr="00CF00A7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4,528,402</w:t>
            </w:r>
          </w:p>
        </w:tc>
        <w:tc>
          <w:tcPr>
            <w:tcW w:w="146" w:type="pct"/>
          </w:tcPr>
          <w:p w14:paraId="57739FA8" w14:textId="77777777" w:rsidR="0031004F" w:rsidRPr="004F46A3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9C0CE4B" w14:textId="7F0B8046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3,898,318</w:t>
            </w:r>
          </w:p>
        </w:tc>
      </w:tr>
      <w:tr w:rsidR="0031004F" w:rsidRPr="002604D4" w14:paraId="2A9247AA" w14:textId="77777777" w:rsidTr="00185827">
        <w:tc>
          <w:tcPr>
            <w:tcW w:w="2069" w:type="pct"/>
          </w:tcPr>
          <w:p w14:paraId="35D81784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3E0AE0EB" w14:textId="77777777" w:rsidR="0031004F" w:rsidRPr="00CF00A7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2637987" w14:textId="77777777" w:rsidR="0031004F" w:rsidRPr="004F46A3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D3A07EE" w14:textId="77777777" w:rsidR="0031004F" w:rsidRPr="00CF00A7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64F3823" w14:textId="77777777" w:rsidR="0031004F" w:rsidRPr="004F46A3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829682A" w14:textId="77777777" w:rsidR="0031004F" w:rsidRPr="00CF00A7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78DD7BF" w14:textId="77777777" w:rsidR="0031004F" w:rsidRPr="00C4263D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679A6E9C" w14:textId="77777777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004F" w:rsidRPr="002604D4" w14:paraId="2F7C9B8B" w14:textId="77777777" w:rsidTr="00185827">
        <w:tc>
          <w:tcPr>
            <w:tcW w:w="2069" w:type="pct"/>
          </w:tcPr>
          <w:p w14:paraId="48D41B4D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0C282AF3" w14:textId="1CFC2B2A" w:rsidR="0031004F" w:rsidRPr="00CF00A7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1,104,073</w:t>
            </w:r>
          </w:p>
        </w:tc>
        <w:tc>
          <w:tcPr>
            <w:tcW w:w="146" w:type="pct"/>
          </w:tcPr>
          <w:p w14:paraId="7C0454CF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D3693AB" w14:textId="3FFA7D27" w:rsidR="0031004F" w:rsidRPr="00CF00A7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1,304,678</w:t>
            </w:r>
          </w:p>
        </w:tc>
        <w:tc>
          <w:tcPr>
            <w:tcW w:w="146" w:type="pct"/>
          </w:tcPr>
          <w:p w14:paraId="41CBD45F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39F24C4" w14:textId="40F802C4" w:rsidR="0031004F" w:rsidRPr="00CF00A7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1,103,88</w:t>
            </w:r>
            <w:r w:rsidR="00F53E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4B524E64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F962E57" w14:textId="2CBA61EA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1,304,571</w:t>
            </w:r>
          </w:p>
        </w:tc>
      </w:tr>
      <w:tr w:rsidR="0031004F" w:rsidRPr="002604D4" w14:paraId="42C7B88B" w14:textId="77777777" w:rsidTr="00185827">
        <w:tc>
          <w:tcPr>
            <w:tcW w:w="2069" w:type="pct"/>
          </w:tcPr>
          <w:p w14:paraId="5A67F877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1B3C652" w14:textId="38D11625" w:rsidR="0031004F" w:rsidRPr="00FA1AC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52,151</w:t>
            </w:r>
          </w:p>
        </w:tc>
        <w:tc>
          <w:tcPr>
            <w:tcW w:w="146" w:type="pct"/>
          </w:tcPr>
          <w:p w14:paraId="48CC1081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7A20119" w14:textId="2632D6A4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245,480</w:t>
            </w:r>
          </w:p>
        </w:tc>
        <w:tc>
          <w:tcPr>
            <w:tcW w:w="146" w:type="pct"/>
          </w:tcPr>
          <w:p w14:paraId="7D110CEC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229A8B5" w14:textId="0B982928" w:rsidR="0031004F" w:rsidRPr="002604D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52,13</w:t>
            </w:r>
            <w:r w:rsidR="00F53E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6339DBAD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AD7754" w14:textId="2B50AF07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245,433</w:t>
            </w:r>
          </w:p>
        </w:tc>
      </w:tr>
      <w:tr w:rsidR="0031004F" w:rsidRPr="002604D4" w14:paraId="7542D80E" w14:textId="77777777" w:rsidTr="00185827">
        <w:tc>
          <w:tcPr>
            <w:tcW w:w="2069" w:type="pct"/>
          </w:tcPr>
          <w:p w14:paraId="02FF7CF9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1E6A1315" w14:textId="008C4FDF" w:rsidR="0031004F" w:rsidRPr="00FA1AC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33,651</w:t>
            </w:r>
          </w:p>
        </w:tc>
        <w:tc>
          <w:tcPr>
            <w:tcW w:w="146" w:type="pct"/>
          </w:tcPr>
          <w:p w14:paraId="666AD011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ABCF8F0" w14:textId="30847654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EA6E415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388CBC0" w14:textId="5BDC6238" w:rsidR="0031004F" w:rsidRPr="002604D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33,632</w:t>
            </w:r>
          </w:p>
        </w:tc>
        <w:tc>
          <w:tcPr>
            <w:tcW w:w="146" w:type="pct"/>
          </w:tcPr>
          <w:p w14:paraId="41FD6196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095935B" w14:textId="22B34377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1004F" w:rsidRPr="002604D4" w14:paraId="7972D03C" w14:textId="77777777" w:rsidTr="00185827">
        <w:tc>
          <w:tcPr>
            <w:tcW w:w="2069" w:type="pct"/>
          </w:tcPr>
          <w:p w14:paraId="206794AA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0BEEFBC" w14:textId="175AACA7" w:rsidR="0031004F" w:rsidRPr="00FA1AC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12,191</w:t>
            </w:r>
          </w:p>
        </w:tc>
        <w:tc>
          <w:tcPr>
            <w:tcW w:w="146" w:type="pct"/>
          </w:tcPr>
          <w:p w14:paraId="77FFDF0D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2E1CFB2C" w14:textId="24146D64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34,798</w:t>
            </w:r>
          </w:p>
        </w:tc>
        <w:tc>
          <w:tcPr>
            <w:tcW w:w="146" w:type="pct"/>
          </w:tcPr>
          <w:p w14:paraId="28DC8DCB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038712D" w14:textId="42F8CCEF" w:rsidR="0031004F" w:rsidRPr="002604D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12,162</w:t>
            </w:r>
          </w:p>
        </w:tc>
        <w:tc>
          <w:tcPr>
            <w:tcW w:w="146" w:type="pct"/>
          </w:tcPr>
          <w:p w14:paraId="005A8951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C52A438" w14:textId="171535D6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34,823</w:t>
            </w:r>
          </w:p>
        </w:tc>
      </w:tr>
      <w:tr w:rsidR="0031004F" w:rsidRPr="002604D4" w14:paraId="61BA2A0D" w14:textId="77777777" w:rsidTr="00185827">
        <w:tc>
          <w:tcPr>
            <w:tcW w:w="2069" w:type="pct"/>
          </w:tcPr>
          <w:p w14:paraId="44AB787F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13A6CCB" w14:textId="314DACB4" w:rsidR="0031004F" w:rsidRPr="00FA1AC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48,92</w:t>
            </w:r>
            <w:r w:rsidR="005377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396C5441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BE91769" w14:textId="502EE509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  <w:tc>
          <w:tcPr>
            <w:tcW w:w="146" w:type="pct"/>
          </w:tcPr>
          <w:p w14:paraId="0833D544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47893512" w14:textId="7CA99231" w:rsidR="0031004F" w:rsidRPr="002604D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48,921</w:t>
            </w:r>
          </w:p>
        </w:tc>
        <w:tc>
          <w:tcPr>
            <w:tcW w:w="146" w:type="pct"/>
          </w:tcPr>
          <w:p w14:paraId="75C5C32F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EDDE580" w14:textId="7258A446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8,106</w:t>
            </w:r>
          </w:p>
        </w:tc>
      </w:tr>
      <w:tr w:rsidR="0031004F" w:rsidRPr="002604D4" w14:paraId="1F1BB653" w14:textId="77777777" w:rsidTr="00185827">
        <w:tc>
          <w:tcPr>
            <w:tcW w:w="2069" w:type="pct"/>
          </w:tcPr>
          <w:p w14:paraId="3DEC2AA9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282D6B7D" w14:textId="536BAFEB" w:rsidR="0031004F" w:rsidRPr="00FA1AC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</w:t>
            </w:r>
            <w:r w:rsidR="005377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718168EF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CA38074" w14:textId="7B074852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6" w:type="pct"/>
          </w:tcPr>
          <w:p w14:paraId="77839DB5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F46121B" w14:textId="522C07B5" w:rsidR="0031004F" w:rsidRPr="002604D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17,730</w:t>
            </w:r>
          </w:p>
        </w:tc>
        <w:tc>
          <w:tcPr>
            <w:tcW w:w="146" w:type="pct"/>
          </w:tcPr>
          <w:p w14:paraId="0E315846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6142D54" w14:textId="7F537A5C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31004F" w:rsidRPr="002604D4" w14:paraId="5788DBA3" w14:textId="77777777" w:rsidTr="00185827">
        <w:tc>
          <w:tcPr>
            <w:tcW w:w="2069" w:type="pct"/>
          </w:tcPr>
          <w:p w14:paraId="052E5A95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E55C418" w14:textId="43732188" w:rsidR="0031004F" w:rsidRPr="00FA1AC4" w:rsidRDefault="000F3DA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A09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A09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146" w:type="pct"/>
          </w:tcPr>
          <w:p w14:paraId="1B50AEE1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1519F45" w14:textId="65A7A88D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209,416</w:t>
            </w:r>
          </w:p>
        </w:tc>
        <w:tc>
          <w:tcPr>
            <w:tcW w:w="146" w:type="pct"/>
          </w:tcPr>
          <w:p w14:paraId="3357D004" w14:textId="77777777" w:rsidR="0031004F" w:rsidRPr="002E2157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D3FAE7" w14:textId="5A1148F4" w:rsidR="0031004F" w:rsidRPr="002604D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D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13,989</w:t>
            </w:r>
          </w:p>
        </w:tc>
        <w:tc>
          <w:tcPr>
            <w:tcW w:w="146" w:type="pct"/>
          </w:tcPr>
          <w:p w14:paraId="414D3FE7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B996A1E" w14:textId="0D4FBB14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202,186</w:t>
            </w:r>
          </w:p>
        </w:tc>
      </w:tr>
      <w:tr w:rsidR="0031004F" w:rsidRPr="002604D4" w14:paraId="53473A80" w14:textId="77777777" w:rsidTr="00185827">
        <w:tc>
          <w:tcPr>
            <w:tcW w:w="2069" w:type="pct"/>
          </w:tcPr>
          <w:p w14:paraId="385ED4C8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5CAF5" w14:textId="2F129A51" w:rsidR="0031004F" w:rsidRPr="00FA1AC4" w:rsidRDefault="007803E5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7803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</w:t>
            </w:r>
            <w:r w:rsidR="000F3D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A09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F3D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A09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</w:t>
            </w:r>
            <w:r w:rsidR="00537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4417EBBA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4BB066D" w14:textId="75EBF996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5,734,651</w:t>
            </w:r>
          </w:p>
        </w:tc>
        <w:tc>
          <w:tcPr>
            <w:tcW w:w="146" w:type="pct"/>
          </w:tcPr>
          <w:p w14:paraId="75F264DA" w14:textId="77777777" w:rsidR="0031004F" w:rsidRPr="002E2157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3F68E" w14:textId="671A6B93" w:rsidR="0031004F" w:rsidRPr="002604D4" w:rsidRDefault="000F3DA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2E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6,010,85</w:t>
            </w:r>
            <w:r w:rsidR="00753F9C" w:rsidRPr="00FC2E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6BE68D0F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6BE72D0" w14:textId="1C95494E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5,723,19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31004F" w:rsidRPr="002604D4" w14:paraId="6722FD76" w14:textId="77777777" w:rsidTr="00185827">
        <w:tc>
          <w:tcPr>
            <w:tcW w:w="2069" w:type="pct"/>
          </w:tcPr>
          <w:p w14:paraId="723951C7" w14:textId="77777777" w:rsidR="0031004F" w:rsidRPr="00F463CA" w:rsidRDefault="0031004F" w:rsidP="0031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E9C2F64" w14:textId="24EF111B" w:rsidR="0031004F" w:rsidRPr="00F463CA" w:rsidRDefault="0031004F" w:rsidP="003100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  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60DF5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D308EF" w14:textId="13C13589" w:rsidR="007803E5" w:rsidRPr="00F463CA" w:rsidRDefault="000F3DA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(250,456)</w:t>
            </w:r>
          </w:p>
        </w:tc>
        <w:tc>
          <w:tcPr>
            <w:tcW w:w="146" w:type="pct"/>
          </w:tcPr>
          <w:p w14:paraId="530AB188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F92CDCA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49A039" w14:textId="4DED9E84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46" w:type="pct"/>
          </w:tcPr>
          <w:p w14:paraId="0F94812D" w14:textId="77777777" w:rsidR="0031004F" w:rsidRPr="002E2157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3C06EC0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2C665A" w14:textId="24B03FFE" w:rsidR="00D069B3" w:rsidRPr="002604D4" w:rsidRDefault="000F3DA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(243,304)</w:t>
            </w:r>
          </w:p>
        </w:tc>
        <w:tc>
          <w:tcPr>
            <w:tcW w:w="146" w:type="pct"/>
          </w:tcPr>
          <w:p w14:paraId="755F5DB7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51C73F6" w14:textId="77777777" w:rsidR="0031004F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69B1935" w14:textId="1F998088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</w:tr>
      <w:tr w:rsidR="0031004F" w:rsidRPr="002604D4" w14:paraId="396DF220" w14:textId="77777777" w:rsidTr="00185827">
        <w:tc>
          <w:tcPr>
            <w:tcW w:w="2069" w:type="pct"/>
          </w:tcPr>
          <w:p w14:paraId="446297B2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5CDC" w14:textId="3D3FD552" w:rsidR="0031004F" w:rsidRPr="00006AF3" w:rsidRDefault="00D11DA9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5,771,61</w:t>
            </w:r>
            <w:r w:rsidR="00537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79912B8D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140B2F0" w14:textId="4D64E571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46" w:type="pct"/>
          </w:tcPr>
          <w:p w14:paraId="3A1D7EA0" w14:textId="77777777" w:rsidR="0031004F" w:rsidRPr="002E2157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88F8703" w14:textId="74C69B43" w:rsidR="0031004F" w:rsidRPr="002604D4" w:rsidRDefault="000F3DA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5,767,54</w:t>
            </w:r>
            <w:r w:rsidR="00D11D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553B2B1F" w14:textId="77777777" w:rsidR="0031004F" w:rsidRPr="002604D4" w:rsidRDefault="0031004F" w:rsidP="003100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9F22478" w14:textId="0497981A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5,484,37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31004F" w:rsidRPr="002604D4" w14:paraId="13A1B665" w14:textId="77777777" w:rsidTr="00185827">
        <w:tc>
          <w:tcPr>
            <w:tcW w:w="2069" w:type="pct"/>
          </w:tcPr>
          <w:p w14:paraId="49EE89FE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0C357" w14:textId="4E1A85B7" w:rsidR="0031004F" w:rsidRPr="00683206" w:rsidRDefault="000F3DA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5,77</w:t>
            </w:r>
            <w:r w:rsidR="00D11D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11D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537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6CC2DA49" w14:textId="77777777" w:rsidR="0031004F" w:rsidRPr="00F463CA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3D2220" w14:textId="7FF32F3A" w:rsidR="0031004F" w:rsidRPr="00F463CA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5,489,691</w:t>
            </w:r>
          </w:p>
        </w:tc>
        <w:tc>
          <w:tcPr>
            <w:tcW w:w="146" w:type="pct"/>
          </w:tcPr>
          <w:p w14:paraId="6652E5FD" w14:textId="77777777" w:rsidR="0031004F" w:rsidRPr="002E2157" w:rsidRDefault="0031004F" w:rsidP="0031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DF5E0" w14:textId="53667ABA" w:rsidR="0031004F" w:rsidRPr="002604D4" w:rsidRDefault="000F3DA8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5,788,20</w:t>
            </w:r>
            <w:r w:rsidR="00D11D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6ADE597B" w14:textId="77777777" w:rsidR="0031004F" w:rsidRPr="002604D4" w:rsidRDefault="0031004F" w:rsidP="0031004F">
            <w:pPr>
              <w:pStyle w:val="acctfourfigures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F1BABFB" w14:textId="5505BF68" w:rsidR="0031004F" w:rsidRPr="002604D4" w:rsidRDefault="0031004F" w:rsidP="00310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4DA9F1C1" w14:textId="70ED5EE1" w:rsidR="000F039F" w:rsidRPr="00F463CA" w:rsidRDefault="000F039F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6477B7" w14:textId="7D44ACD8" w:rsidR="00030D5A" w:rsidRPr="00F463CA" w:rsidRDefault="00030D5A" w:rsidP="0049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188651" w14:textId="5F5C35A8" w:rsidR="00C52B01" w:rsidRPr="00EB3C4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</w:t>
      </w:r>
      <w:r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ให้กู้ยืม</w:t>
      </w:r>
    </w:p>
    <w:p w14:paraId="6F835B59" w14:textId="77777777" w:rsidR="00EB3C4C" w:rsidRPr="00EB3C4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20"/>
        <w:gridCol w:w="795"/>
        <w:gridCol w:w="870"/>
        <w:gridCol w:w="260"/>
        <w:gridCol w:w="956"/>
        <w:gridCol w:w="264"/>
        <w:gridCol w:w="907"/>
        <w:gridCol w:w="236"/>
        <w:gridCol w:w="944"/>
        <w:gridCol w:w="262"/>
        <w:gridCol w:w="869"/>
        <w:gridCol w:w="279"/>
        <w:gridCol w:w="907"/>
      </w:tblGrid>
      <w:tr w:rsidR="00F911E1" w:rsidRPr="00EB3C4C" w14:paraId="36239D48" w14:textId="77777777" w:rsidTr="008A425C">
        <w:trPr>
          <w:trHeight w:val="427"/>
        </w:trPr>
        <w:tc>
          <w:tcPr>
            <w:tcW w:w="971" w:type="pct"/>
          </w:tcPr>
          <w:p w14:paraId="50E59E14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24" w:type="pct"/>
          </w:tcPr>
          <w:p w14:paraId="13EE3824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34EC6C82" w14:textId="77777777" w:rsidR="00F911E1" w:rsidRPr="00EB3C4C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D0B903D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pct"/>
            <w:gridSpan w:val="3"/>
          </w:tcPr>
          <w:p w14:paraId="6FA96C45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1AB7380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pct"/>
            <w:gridSpan w:val="3"/>
          </w:tcPr>
          <w:p w14:paraId="397AC6A6" w14:textId="77777777" w:rsidR="00F911E1" w:rsidRPr="00EB3C4C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3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B43" w:rsidRPr="00EB3C4C" w14:paraId="651AECB2" w14:textId="77777777" w:rsidTr="007D50B3">
        <w:trPr>
          <w:trHeight w:val="70"/>
        </w:trPr>
        <w:tc>
          <w:tcPr>
            <w:tcW w:w="971" w:type="pct"/>
          </w:tcPr>
          <w:p w14:paraId="5233D6DF" w14:textId="77777777" w:rsidR="00767B43" w:rsidRPr="00EB3C4C" w:rsidRDefault="00767B43" w:rsidP="0076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29C7039A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52E1F593" w14:textId="49BA54C2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39" w:type="pct"/>
          </w:tcPr>
          <w:p w14:paraId="4196DEF2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53F3BBE2" w14:textId="15AF6C6C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41" w:type="pct"/>
          </w:tcPr>
          <w:p w14:paraId="487BC25D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4EDC4DE4" w14:textId="3FB3A34C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26" w:type="pct"/>
          </w:tcPr>
          <w:p w14:paraId="74A4F114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76C17084" w14:textId="6F4AFEEB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140" w:type="pct"/>
          </w:tcPr>
          <w:p w14:paraId="760679A7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7175E5B0" w14:textId="4975DF8B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9" w:type="pct"/>
          </w:tcPr>
          <w:p w14:paraId="52F9920A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B646246" w14:textId="0AAEF7E3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</w:t>
            </w:r>
          </w:p>
        </w:tc>
      </w:tr>
      <w:tr w:rsidR="00767B43" w:rsidRPr="00EB3C4C" w14:paraId="1CF5EAAB" w14:textId="77777777" w:rsidTr="007D50B3">
        <w:trPr>
          <w:trHeight w:val="70"/>
        </w:trPr>
        <w:tc>
          <w:tcPr>
            <w:tcW w:w="971" w:type="pct"/>
          </w:tcPr>
          <w:p w14:paraId="4D9469DA" w14:textId="77777777" w:rsidR="00767B43" w:rsidRPr="00EB3C4C" w:rsidRDefault="00767B43" w:rsidP="00767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51ADC11D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11D6451D" w14:textId="52A2CE5A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9" w:type="pct"/>
          </w:tcPr>
          <w:p w14:paraId="64261943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4A4143B" w14:textId="6F74214A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45A8DCB2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A277A84" w14:textId="4C78F028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" w:type="pct"/>
          </w:tcPr>
          <w:p w14:paraId="579422B2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6903F388" w14:textId="61F0E7E9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14:paraId="57A2A5AF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14:paraId="15BB1F64" w14:textId="0C168DDF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9" w:type="pct"/>
          </w:tcPr>
          <w:p w14:paraId="46AFF99F" w14:textId="77777777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8082EBD" w14:textId="46025736" w:rsidR="00767B43" w:rsidRPr="00EB3C4C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50B3" w:rsidRPr="00F463CA" w14:paraId="1A002A19" w14:textId="77777777" w:rsidTr="008A425C">
        <w:trPr>
          <w:trHeight w:val="412"/>
        </w:trPr>
        <w:tc>
          <w:tcPr>
            <w:tcW w:w="971" w:type="pct"/>
          </w:tcPr>
          <w:p w14:paraId="7F2F08DE" w14:textId="77777777" w:rsidR="007D50B3" w:rsidRPr="00D05185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4A742FD9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4" w:type="pct"/>
          </w:tcPr>
          <w:p w14:paraId="665C73C4" w14:textId="76B96959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9" w:type="pct"/>
          </w:tcPr>
          <w:p w14:paraId="03D2218A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F5D5DDC" w14:textId="4896477C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" w:type="pct"/>
          </w:tcPr>
          <w:p w14:paraId="2BE699A3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48A0DE74" w14:textId="2F587628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" w:type="pct"/>
          </w:tcPr>
          <w:p w14:paraId="5E82D29E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5BD6E65E" w14:textId="3F6B90A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0" w:type="pct"/>
          </w:tcPr>
          <w:p w14:paraId="5E507E5C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10C83EF" w14:textId="27100782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</w:tcPr>
          <w:p w14:paraId="682E52F8" w14:textId="77777777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5431EA8E" w14:textId="78A066B6" w:rsidR="007D50B3" w:rsidRPr="00D05185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1E3351" w:rsidRPr="00F463CA" w14:paraId="6076DBA3" w14:textId="77777777" w:rsidTr="008A425C">
        <w:trPr>
          <w:trHeight w:val="427"/>
        </w:trPr>
        <w:tc>
          <w:tcPr>
            <w:tcW w:w="971" w:type="pct"/>
          </w:tcPr>
          <w:p w14:paraId="135BB2C3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4" w:type="pct"/>
          </w:tcPr>
          <w:p w14:paraId="3FE5A6BA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14:paraId="6839F6C6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12BCF588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7"/>
          </w:tcPr>
          <w:p w14:paraId="76240F96" w14:textId="77777777" w:rsidR="001E3351" w:rsidRPr="00D05185" w:rsidRDefault="001E3351" w:rsidP="001E33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5185" w:rsidRPr="00F463CA" w14:paraId="2E24066F" w14:textId="77777777" w:rsidTr="008A425C">
        <w:trPr>
          <w:trHeight w:val="412"/>
        </w:trPr>
        <w:tc>
          <w:tcPr>
            <w:tcW w:w="971" w:type="pct"/>
          </w:tcPr>
          <w:p w14:paraId="4AD4D6A7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4" w:type="pct"/>
          </w:tcPr>
          <w:p w14:paraId="623BA7B9" w14:textId="13FD304C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259E42FE" w14:textId="7BDB2126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2.15 </w:t>
            </w:r>
            <w:r w:rsidR="00845CF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3.3</w:t>
            </w:r>
          </w:p>
        </w:tc>
        <w:tc>
          <w:tcPr>
            <w:tcW w:w="139" w:type="pct"/>
          </w:tcPr>
          <w:p w14:paraId="437CDB7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27FD6D15" w14:textId="2BEB7882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2.15</w:t>
            </w:r>
          </w:p>
        </w:tc>
        <w:tc>
          <w:tcPr>
            <w:tcW w:w="141" w:type="pct"/>
          </w:tcPr>
          <w:p w14:paraId="404E7F3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E7350DA" w14:textId="0EC662B9" w:rsidR="00D05185" w:rsidRPr="005D0B6A" w:rsidRDefault="005D0B6A" w:rsidP="005D0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5D0B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8F175F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7246619C" w14:textId="476732F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11B8D5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690928C7" w14:textId="5BCA6E2F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149" w:type="pct"/>
          </w:tcPr>
          <w:p w14:paraId="1F6E37A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259E7F1" w14:textId="4DA2511E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</w:tr>
      <w:tr w:rsidR="00D05185" w:rsidRPr="00F463CA" w14:paraId="3FF3A68F" w14:textId="77777777" w:rsidTr="008A425C">
        <w:trPr>
          <w:trHeight w:val="398"/>
        </w:trPr>
        <w:tc>
          <w:tcPr>
            <w:tcW w:w="971" w:type="pct"/>
          </w:tcPr>
          <w:p w14:paraId="371789CC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4" w:type="pct"/>
          </w:tcPr>
          <w:p w14:paraId="1D0E16C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08D7916" w14:textId="5DB345C7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2.0 </w:t>
            </w:r>
            <w:r w:rsidR="00845CF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8.0</w:t>
            </w:r>
          </w:p>
        </w:tc>
        <w:tc>
          <w:tcPr>
            <w:tcW w:w="139" w:type="pct"/>
          </w:tcPr>
          <w:p w14:paraId="0E6B06D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AF1B195" w14:textId="037AEAAC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2.0 - 7.5</w:t>
            </w:r>
          </w:p>
        </w:tc>
        <w:tc>
          <w:tcPr>
            <w:tcW w:w="141" w:type="pct"/>
          </w:tcPr>
          <w:p w14:paraId="65366E4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7432839E" w14:textId="45F6613C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95,957</w:t>
            </w:r>
          </w:p>
        </w:tc>
        <w:tc>
          <w:tcPr>
            <w:tcW w:w="126" w:type="pct"/>
          </w:tcPr>
          <w:p w14:paraId="50F04A12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D56702E" w14:textId="5D1B5A5D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0" w:type="pct"/>
          </w:tcPr>
          <w:p w14:paraId="681A4DC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427C169" w14:textId="010800C3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95,957</w:t>
            </w:r>
          </w:p>
        </w:tc>
        <w:tc>
          <w:tcPr>
            <w:tcW w:w="149" w:type="pct"/>
          </w:tcPr>
          <w:p w14:paraId="1433B05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E01A3BF" w14:textId="670EC0B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</w:tr>
      <w:tr w:rsidR="00D05185" w:rsidRPr="00F463CA" w14:paraId="3547AC7D" w14:textId="77777777" w:rsidTr="008A425C">
        <w:trPr>
          <w:trHeight w:val="398"/>
        </w:trPr>
        <w:tc>
          <w:tcPr>
            <w:tcW w:w="971" w:type="pct"/>
          </w:tcPr>
          <w:p w14:paraId="0149A36E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24" w:type="pct"/>
          </w:tcPr>
          <w:p w14:paraId="010F608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14:paraId="45F69294" w14:textId="26A9E058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</w:t>
            </w:r>
          </w:p>
        </w:tc>
        <w:tc>
          <w:tcPr>
            <w:tcW w:w="139" w:type="pct"/>
          </w:tcPr>
          <w:p w14:paraId="1F6208F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0EFE20F5" w14:textId="1D897AFD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41" w:type="pct"/>
          </w:tcPr>
          <w:p w14:paraId="4642FFD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135DB4B9" w14:textId="19B0C6F7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11,060</w:t>
            </w:r>
          </w:p>
        </w:tc>
        <w:tc>
          <w:tcPr>
            <w:tcW w:w="126" w:type="pct"/>
          </w:tcPr>
          <w:p w14:paraId="0CEAD9F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14:paraId="28B90B36" w14:textId="7D668ECD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140" w:type="pct"/>
          </w:tcPr>
          <w:p w14:paraId="5DEFE3B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6FFE029" w14:textId="63F972BD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11,060</w:t>
            </w:r>
          </w:p>
        </w:tc>
        <w:tc>
          <w:tcPr>
            <w:tcW w:w="149" w:type="pct"/>
          </w:tcPr>
          <w:p w14:paraId="3147685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A136B" w14:textId="3C041DFF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</w:tr>
      <w:tr w:rsidR="00D05185" w:rsidRPr="00F463CA" w14:paraId="5B84520D" w14:textId="77777777" w:rsidTr="008A425C">
        <w:trPr>
          <w:trHeight w:val="412"/>
        </w:trPr>
        <w:tc>
          <w:tcPr>
            <w:tcW w:w="971" w:type="pct"/>
          </w:tcPr>
          <w:p w14:paraId="19B10F3B" w14:textId="77777777" w:rsidR="00D05185" w:rsidRPr="00D05185" w:rsidRDefault="00D05185" w:rsidP="00D0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24" w:type="pct"/>
          </w:tcPr>
          <w:p w14:paraId="38A1F96A" w14:textId="756F3D6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5185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464" w:type="pct"/>
          </w:tcPr>
          <w:p w14:paraId="38EA2D14" w14:textId="0B2CCD1F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</w:t>
            </w:r>
          </w:p>
        </w:tc>
        <w:tc>
          <w:tcPr>
            <w:tcW w:w="139" w:type="pct"/>
          </w:tcPr>
          <w:p w14:paraId="0AD01C6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CDD6CFC" w14:textId="3E3FFFB8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5185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  <w:tc>
          <w:tcPr>
            <w:tcW w:w="141" w:type="pct"/>
          </w:tcPr>
          <w:p w14:paraId="05AADEC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7317367" w14:textId="71A4630A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26" w:type="pct"/>
          </w:tcPr>
          <w:p w14:paraId="0F24FA9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8AECB07" w14:textId="628159B0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40" w:type="pct"/>
          </w:tcPr>
          <w:p w14:paraId="04AF804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BD9924A" w14:textId="77272CF5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8,170</w:t>
            </w:r>
          </w:p>
        </w:tc>
        <w:tc>
          <w:tcPr>
            <w:tcW w:w="149" w:type="pct"/>
          </w:tcPr>
          <w:p w14:paraId="44CE00F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2E06F225" w14:textId="04FFA09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</w:tr>
      <w:tr w:rsidR="00D05185" w:rsidRPr="00F463CA" w14:paraId="5BEE4048" w14:textId="77777777" w:rsidTr="008A425C">
        <w:trPr>
          <w:trHeight w:val="412"/>
        </w:trPr>
        <w:tc>
          <w:tcPr>
            <w:tcW w:w="971" w:type="pct"/>
          </w:tcPr>
          <w:p w14:paraId="7E4CAA0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24" w:type="pct"/>
          </w:tcPr>
          <w:p w14:paraId="5E24425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30129FA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583E0D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F56B9F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D29AC65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2C79334" w14:textId="22732D01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115,187</w:t>
            </w:r>
          </w:p>
        </w:tc>
        <w:tc>
          <w:tcPr>
            <w:tcW w:w="126" w:type="pct"/>
          </w:tcPr>
          <w:p w14:paraId="7D671D1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7D4B899" w14:textId="175AA1A9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0" w:type="pct"/>
          </w:tcPr>
          <w:p w14:paraId="36BAC87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6A9FD1D" w14:textId="22B96768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126,187</w:t>
            </w:r>
          </w:p>
        </w:tc>
        <w:tc>
          <w:tcPr>
            <w:tcW w:w="149" w:type="pct"/>
          </w:tcPr>
          <w:p w14:paraId="326000A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804D1B8" w14:textId="5DC0C2B4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  <w:tr w:rsidR="00D05185" w:rsidRPr="00F463CA" w14:paraId="5203A604" w14:textId="77777777" w:rsidTr="008A425C">
        <w:trPr>
          <w:trHeight w:val="412"/>
        </w:trPr>
        <w:tc>
          <w:tcPr>
            <w:tcW w:w="971" w:type="pct"/>
          </w:tcPr>
          <w:p w14:paraId="5E24EC1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4981F15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19147F4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vertAlign w:val="subscript"/>
                <w:cs/>
              </w:rPr>
            </w:pPr>
          </w:p>
        </w:tc>
        <w:tc>
          <w:tcPr>
            <w:tcW w:w="139" w:type="pct"/>
          </w:tcPr>
          <w:p w14:paraId="4263BD7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0768E6B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6885F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6AE88CD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66F860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2F7541F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070539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304447F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6897C5D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14:paraId="2374C704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5185" w:rsidRPr="00F463CA" w14:paraId="1EAF801B" w14:textId="77777777" w:rsidTr="008A425C">
        <w:trPr>
          <w:trHeight w:val="412"/>
        </w:trPr>
        <w:tc>
          <w:tcPr>
            <w:tcW w:w="971" w:type="pct"/>
          </w:tcPr>
          <w:p w14:paraId="7104BED1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4" w:type="pct"/>
          </w:tcPr>
          <w:p w14:paraId="5E19502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0C260972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45233F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3965F0A5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DABB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14:paraId="6B41EAD7" w14:textId="4ADD8239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114,197</w:t>
            </w:r>
          </w:p>
        </w:tc>
        <w:tc>
          <w:tcPr>
            <w:tcW w:w="126" w:type="pct"/>
          </w:tcPr>
          <w:p w14:paraId="5ADB260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14:paraId="244DBD6C" w14:textId="0AF89961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40" w:type="pct"/>
          </w:tcPr>
          <w:p w14:paraId="55688F8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27573032" w14:textId="2C7EEB5B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125,197</w:t>
            </w:r>
          </w:p>
        </w:tc>
        <w:tc>
          <w:tcPr>
            <w:tcW w:w="149" w:type="pct"/>
          </w:tcPr>
          <w:p w14:paraId="56E0B532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05942080" w14:textId="46FA6B4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60,306</w:t>
            </w:r>
          </w:p>
        </w:tc>
      </w:tr>
      <w:tr w:rsidR="00D05185" w:rsidRPr="00F463CA" w14:paraId="22420924" w14:textId="77777777" w:rsidTr="008A425C">
        <w:trPr>
          <w:trHeight w:val="412"/>
        </w:trPr>
        <w:tc>
          <w:tcPr>
            <w:tcW w:w="971" w:type="pct"/>
          </w:tcPr>
          <w:p w14:paraId="4DD248B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4" w:type="pct"/>
          </w:tcPr>
          <w:p w14:paraId="173CD4E6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13C0406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173F99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93A58C9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E6D15C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9EA19D6" w14:textId="61A6AECD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126" w:type="pct"/>
          </w:tcPr>
          <w:p w14:paraId="64EE01C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9C723BC" w14:textId="7E20CE90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  <w:tc>
          <w:tcPr>
            <w:tcW w:w="140" w:type="pct"/>
          </w:tcPr>
          <w:p w14:paraId="07B2A11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ADBA9C1" w14:textId="20D228EF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149" w:type="pct"/>
          </w:tcPr>
          <w:p w14:paraId="080C314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6CA1986" w14:textId="0FF24E40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</w:tr>
      <w:tr w:rsidR="00D05185" w:rsidRPr="00F463CA" w14:paraId="76ED8589" w14:textId="77777777" w:rsidTr="008A425C">
        <w:trPr>
          <w:trHeight w:val="412"/>
        </w:trPr>
        <w:tc>
          <w:tcPr>
            <w:tcW w:w="971" w:type="pct"/>
          </w:tcPr>
          <w:p w14:paraId="5A656D4A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001E871B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2E31B468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43E2C9F5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14:paraId="6E6A8B80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76A2FE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A57968E" w14:textId="6B856124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115,187</w:t>
            </w:r>
          </w:p>
        </w:tc>
        <w:tc>
          <w:tcPr>
            <w:tcW w:w="126" w:type="pct"/>
          </w:tcPr>
          <w:p w14:paraId="1D37ACD7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7BEE731E" w14:textId="4BA17095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0" w:type="pct"/>
          </w:tcPr>
          <w:p w14:paraId="05C33CE3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2E039507" w14:textId="0F035AFD" w:rsidR="00D05185" w:rsidRPr="00D05185" w:rsidRDefault="005D0B6A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126,187</w:t>
            </w:r>
          </w:p>
        </w:tc>
        <w:tc>
          <w:tcPr>
            <w:tcW w:w="149" w:type="pct"/>
          </w:tcPr>
          <w:p w14:paraId="5A78E8BC" w14:textId="77777777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B85612A" w14:textId="5DB09D5A" w:rsidR="00D05185" w:rsidRPr="00D05185" w:rsidRDefault="00D05185" w:rsidP="00D05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</w:tr>
    </w:tbl>
    <w:p w14:paraId="1128CD96" w14:textId="77777777" w:rsidR="005068CF" w:rsidRPr="00F463CA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FF6092" w14:textId="246A200E" w:rsidR="00D05185" w:rsidRPr="007A1E58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7A1E5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767B43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767B4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767B43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11BDDE" w14:textId="1D364C24" w:rsidR="00CA10D8" w:rsidRPr="00F463CA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032"/>
        <w:gridCol w:w="270"/>
        <w:gridCol w:w="1003"/>
        <w:gridCol w:w="275"/>
        <w:gridCol w:w="1076"/>
        <w:gridCol w:w="243"/>
        <w:gridCol w:w="1093"/>
      </w:tblGrid>
      <w:tr w:rsidR="000D2E8C" w:rsidRPr="00F463CA" w14:paraId="765EDB20" w14:textId="77777777" w:rsidTr="00767B43">
        <w:tc>
          <w:tcPr>
            <w:tcW w:w="2333" w:type="pct"/>
          </w:tcPr>
          <w:p w14:paraId="5CE4097C" w14:textId="77777777" w:rsidR="000D2E8C" w:rsidRPr="00F463CA" w:rsidRDefault="000D2E8C" w:rsidP="00A2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14:paraId="334CC139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229D861E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3"/>
          </w:tcPr>
          <w:p w14:paraId="102F01A5" w14:textId="77777777" w:rsidR="000D2E8C" w:rsidRPr="00F463CA" w:rsidRDefault="000D2E8C" w:rsidP="00A27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D50B3" w:rsidRPr="00F463CA" w14:paraId="04F3FCB1" w14:textId="77777777" w:rsidTr="00767B43">
        <w:tc>
          <w:tcPr>
            <w:tcW w:w="2333" w:type="pct"/>
          </w:tcPr>
          <w:p w14:paraId="6DDDB793" w14:textId="77777777" w:rsidR="007D50B3" w:rsidRPr="00F463CA" w:rsidRDefault="007D50B3" w:rsidP="007D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6DD884C6" w14:textId="4508708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266AA23B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3DE867A" w14:textId="0215BE2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6AD9D660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42021BD5" w14:textId="45D5D753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0" w:type="pct"/>
          </w:tcPr>
          <w:p w14:paraId="65F29710" w14:textId="77777777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69A351A" w14:textId="51691AFD" w:rsidR="007D50B3" w:rsidRPr="00F463CA" w:rsidRDefault="007D50B3" w:rsidP="007D5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D2E8C" w:rsidRPr="00F463CA" w14:paraId="4AE74914" w14:textId="77777777" w:rsidTr="00767B43">
        <w:trPr>
          <w:trHeight w:val="299"/>
        </w:trPr>
        <w:tc>
          <w:tcPr>
            <w:tcW w:w="2333" w:type="pct"/>
          </w:tcPr>
          <w:p w14:paraId="19063B4C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7" w:type="pct"/>
            <w:gridSpan w:val="7"/>
          </w:tcPr>
          <w:p w14:paraId="1F1D8796" w14:textId="77777777" w:rsidR="000D2E8C" w:rsidRPr="00F463CA" w:rsidRDefault="000D2E8C" w:rsidP="000D2E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67B43" w:rsidRPr="00F463CA" w14:paraId="1AA157D7" w14:textId="77777777" w:rsidTr="00767B43">
        <w:tc>
          <w:tcPr>
            <w:tcW w:w="2333" w:type="pct"/>
          </w:tcPr>
          <w:p w14:paraId="01B4037D" w14:textId="34DE10F9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14:paraId="71F679AB" w14:textId="50BBCEE3" w:rsidR="00767B43" w:rsidRPr="00337915" w:rsidRDefault="005D0B6A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65,536</w:t>
            </w:r>
          </w:p>
        </w:tc>
        <w:tc>
          <w:tcPr>
            <w:tcW w:w="144" w:type="pct"/>
          </w:tcPr>
          <w:p w14:paraId="17A69C39" w14:textId="77777777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6DC3EDED" w14:textId="44848D84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91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144,710</w:t>
            </w:r>
          </w:p>
        </w:tc>
        <w:tc>
          <w:tcPr>
            <w:tcW w:w="147" w:type="pct"/>
          </w:tcPr>
          <w:p w14:paraId="108B9848" w14:textId="77777777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565DCD4F" w14:textId="3F8F4FC5" w:rsidR="00767B43" w:rsidRPr="00337915" w:rsidRDefault="005D0B6A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79,536</w:t>
            </w:r>
          </w:p>
        </w:tc>
        <w:tc>
          <w:tcPr>
            <w:tcW w:w="130" w:type="pct"/>
          </w:tcPr>
          <w:p w14:paraId="679A30A8" w14:textId="77777777" w:rsidR="00767B43" w:rsidRPr="00182A2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21497885" w14:textId="077AFD31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172,710</w:t>
            </w:r>
          </w:p>
        </w:tc>
      </w:tr>
      <w:tr w:rsidR="00767B43" w:rsidRPr="00F463CA" w14:paraId="750CC444" w14:textId="77777777" w:rsidTr="00767B43">
        <w:tc>
          <w:tcPr>
            <w:tcW w:w="2333" w:type="pct"/>
          </w:tcPr>
          <w:p w14:paraId="2638576C" w14:textId="2396838A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51" w:type="pct"/>
          </w:tcPr>
          <w:p w14:paraId="5A7E9B01" w14:textId="61B48670" w:rsidR="00767B43" w:rsidRPr="00337915" w:rsidRDefault="00337915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328</w:t>
            </w:r>
            <w:r w:rsidR="005D0B6A"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748</w:t>
            </w:r>
          </w:p>
        </w:tc>
        <w:tc>
          <w:tcPr>
            <w:tcW w:w="144" w:type="pct"/>
          </w:tcPr>
          <w:p w14:paraId="460D6E39" w14:textId="77777777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C4A5A06" w14:textId="2C35CD02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43,904</w:t>
            </w:r>
          </w:p>
        </w:tc>
        <w:tc>
          <w:tcPr>
            <w:tcW w:w="147" w:type="pct"/>
          </w:tcPr>
          <w:p w14:paraId="1B6C5F70" w14:textId="77777777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27961B90" w14:textId="5ECFFA22" w:rsidR="00767B43" w:rsidRPr="00337915" w:rsidRDefault="005D0B6A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328,748</w:t>
            </w:r>
          </w:p>
        </w:tc>
        <w:tc>
          <w:tcPr>
            <w:tcW w:w="130" w:type="pct"/>
          </w:tcPr>
          <w:p w14:paraId="44AC2EEA" w14:textId="77777777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1C90AB6A" w14:textId="144FE345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43,904</w:t>
            </w:r>
          </w:p>
        </w:tc>
      </w:tr>
      <w:tr w:rsidR="00767B43" w:rsidRPr="00F463CA" w14:paraId="17036A88" w14:textId="77777777" w:rsidTr="00767B43">
        <w:tc>
          <w:tcPr>
            <w:tcW w:w="2333" w:type="pct"/>
          </w:tcPr>
          <w:p w14:paraId="466C435D" w14:textId="3BC7E741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14:paraId="426116E2" w14:textId="147FF999" w:rsidR="00767B43" w:rsidRPr="00337915" w:rsidRDefault="005D0B6A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</w:t>
            </w:r>
            <w:r w:rsidR="00337915"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</w:t>
            </w: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337915"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097</w:t>
            </w: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</w:tcPr>
          <w:p w14:paraId="21B7BC9D" w14:textId="77777777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CB84B7" w14:textId="27068737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91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(54,148)</w:t>
            </w:r>
          </w:p>
        </w:tc>
        <w:tc>
          <w:tcPr>
            <w:tcW w:w="147" w:type="pct"/>
          </w:tcPr>
          <w:p w14:paraId="3AAF245E" w14:textId="77777777" w:rsidR="00767B43" w:rsidRPr="00337915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6C12F35A" w14:textId="5A71C749" w:rsidR="00767B43" w:rsidRPr="00337915" w:rsidRDefault="005D0B6A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379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(282,097)</w:t>
            </w:r>
          </w:p>
        </w:tc>
        <w:tc>
          <w:tcPr>
            <w:tcW w:w="130" w:type="pct"/>
          </w:tcPr>
          <w:p w14:paraId="2E0EAF4B" w14:textId="77777777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0467A3CC" w14:textId="57CE96D2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(58,148)</w:t>
            </w:r>
          </w:p>
        </w:tc>
      </w:tr>
      <w:tr w:rsidR="00767B43" w:rsidRPr="00F463CA" w14:paraId="64AD56F5" w14:textId="77777777" w:rsidTr="00767B43">
        <w:tc>
          <w:tcPr>
            <w:tcW w:w="2333" w:type="pct"/>
          </w:tcPr>
          <w:p w14:paraId="56C3776B" w14:textId="0FA8C6E3" w:rsidR="00767B43" w:rsidRPr="00767B43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23C92DAC" w14:textId="32C4E239" w:rsidR="00767B43" w:rsidRPr="00F463CA" w:rsidRDefault="005D0B6A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115,187</w:t>
            </w:r>
          </w:p>
        </w:tc>
        <w:tc>
          <w:tcPr>
            <w:tcW w:w="144" w:type="pct"/>
          </w:tcPr>
          <w:p w14:paraId="77E9F0B4" w14:textId="77777777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4C425B2" w14:textId="407E1961" w:rsidR="00767B43" w:rsidRPr="00182A2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134,466</w:t>
            </w:r>
          </w:p>
        </w:tc>
        <w:tc>
          <w:tcPr>
            <w:tcW w:w="147" w:type="pct"/>
          </w:tcPr>
          <w:p w14:paraId="53E704B1" w14:textId="77777777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BCAC6" w14:textId="3E5BA79A" w:rsidR="00767B43" w:rsidRPr="00F463CA" w:rsidRDefault="005D0B6A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126,187</w:t>
            </w:r>
          </w:p>
        </w:tc>
        <w:tc>
          <w:tcPr>
            <w:tcW w:w="130" w:type="pct"/>
          </w:tcPr>
          <w:p w14:paraId="398EEAEB" w14:textId="77777777" w:rsidR="00767B43" w:rsidRPr="00F463C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6FCCF" w14:textId="2B7CDE71" w:rsidR="00767B43" w:rsidRPr="00182A2A" w:rsidRDefault="00767B43" w:rsidP="00767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158,466</w:t>
            </w:r>
          </w:p>
        </w:tc>
      </w:tr>
    </w:tbl>
    <w:p w14:paraId="43D44E9E" w14:textId="77777777" w:rsidR="00EE471F" w:rsidRPr="00F463CA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309B495" w14:textId="2E065D9B" w:rsidR="00062464" w:rsidRPr="00D16AC4" w:rsidRDefault="00062464" w:rsidP="00D16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/>
        </w:rPr>
      </w:pPr>
      <w:r w:rsidRPr="00F463CA">
        <w:rPr>
          <w:rFonts w:asciiTheme="majorBidi" w:hAnsiTheme="majorBidi" w:cstheme="majorBidi"/>
          <w:sz w:val="20"/>
          <w:szCs w:val="20"/>
          <w:cs/>
          <w:lang w:val="x-none"/>
        </w:rPr>
        <w:br w:type="page"/>
      </w:r>
    </w:p>
    <w:p w14:paraId="377490EA" w14:textId="015F6CEB" w:rsidR="003222A8" w:rsidRPr="00EB3C4C" w:rsidRDefault="00AD06D8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</w:t>
      </w:r>
      <w:r w:rsidRPr="00EB3C4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คงเหลือ   </w:t>
      </w:r>
    </w:p>
    <w:p w14:paraId="44E21696" w14:textId="77777777" w:rsidR="00EB3C4C" w:rsidRPr="00EB3C4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EB3C4C" w14:paraId="4DB07FBC" w14:textId="77777777" w:rsidTr="00B36552">
        <w:trPr>
          <w:tblHeader/>
        </w:trPr>
        <w:tc>
          <w:tcPr>
            <w:tcW w:w="4221" w:type="dxa"/>
          </w:tcPr>
          <w:p w14:paraId="0DE8317C" w14:textId="77777777" w:rsidR="003222A8" w:rsidRPr="00EB3C4C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BF18AC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241ED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47C07F" w14:textId="77777777" w:rsidR="003222A8" w:rsidRPr="00EB3C4C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B3C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15BE" w:rsidRPr="00EB3C4C" w14:paraId="16A376EA" w14:textId="77777777" w:rsidTr="00B36552">
        <w:trPr>
          <w:tblHeader/>
        </w:trPr>
        <w:tc>
          <w:tcPr>
            <w:tcW w:w="4221" w:type="dxa"/>
          </w:tcPr>
          <w:p w14:paraId="07212C19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051" w14:textId="52275F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A15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14:paraId="4E3876F8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6738F63C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F4B5C74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67CE5" w14:textId="258B8921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A15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0" w:type="dxa"/>
          </w:tcPr>
          <w:p w14:paraId="34924438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6A4FE8D1" w14:textId="5DC80A94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A15BE" w:rsidRPr="00EB3C4C" w14:paraId="1B25C759" w14:textId="77777777" w:rsidTr="00B36552">
        <w:trPr>
          <w:tblHeader/>
        </w:trPr>
        <w:tc>
          <w:tcPr>
            <w:tcW w:w="4221" w:type="dxa"/>
          </w:tcPr>
          <w:p w14:paraId="1815B272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B852D" w14:textId="1BD777B1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1EE0C6F2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3D0336" w14:textId="485AC31E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70" w:type="dxa"/>
          </w:tcPr>
          <w:p w14:paraId="2FB10B88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141CE0" w14:textId="71FA69BC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0" w:type="dxa"/>
          </w:tcPr>
          <w:p w14:paraId="3CA48741" w14:textId="77777777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EE5A634" w14:textId="49962F0F" w:rsidR="007A15BE" w:rsidRPr="00EB3C4C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3C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7A15BE" w:rsidRPr="00F463CA" w14:paraId="6214ABD9" w14:textId="77777777" w:rsidTr="00B36552">
        <w:tc>
          <w:tcPr>
            <w:tcW w:w="4221" w:type="dxa"/>
          </w:tcPr>
          <w:p w14:paraId="135D6C7D" w14:textId="77777777" w:rsidR="007A15BE" w:rsidRPr="00F463CA" w:rsidRDefault="007A15BE" w:rsidP="007A15B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0217B202" w14:textId="77777777" w:rsidR="007A15BE" w:rsidRPr="00F463CA" w:rsidRDefault="007A15BE" w:rsidP="007A15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F25" w:rsidRPr="00F463CA" w14:paraId="7B3321DC" w14:textId="77777777" w:rsidTr="00B36552">
        <w:tc>
          <w:tcPr>
            <w:tcW w:w="4221" w:type="dxa"/>
          </w:tcPr>
          <w:p w14:paraId="4E119BB8" w14:textId="77777777" w:rsidR="00EB1F25" w:rsidRPr="00F463CA" w:rsidRDefault="00EB1F25" w:rsidP="00EB1F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48FC44D" w14:textId="6C7FA38E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3,401,72</w:t>
            </w:r>
            <w:r w:rsidR="005851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4" w:type="dxa"/>
          </w:tcPr>
          <w:p w14:paraId="6A6A8B5F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471ADB5" w14:textId="338A61F5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3,207,816</w:t>
            </w:r>
          </w:p>
        </w:tc>
        <w:tc>
          <w:tcPr>
            <w:tcW w:w="270" w:type="dxa"/>
          </w:tcPr>
          <w:p w14:paraId="6821A556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0B100" w14:textId="48ECC848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3,399,34</w:t>
            </w:r>
            <w:r w:rsidR="006905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  <w:gridSpan w:val="2"/>
          </w:tcPr>
          <w:p w14:paraId="7A234841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697DE2C" w14:textId="2342AAE7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3,207,115</w:t>
            </w:r>
          </w:p>
        </w:tc>
      </w:tr>
      <w:tr w:rsidR="00EB1F25" w:rsidRPr="00F463CA" w14:paraId="4BA90690" w14:textId="77777777" w:rsidTr="00B36552">
        <w:tc>
          <w:tcPr>
            <w:tcW w:w="4221" w:type="dxa"/>
          </w:tcPr>
          <w:p w14:paraId="73A6F9FE" w14:textId="77777777" w:rsidR="00EB1F25" w:rsidRPr="00F463CA" w:rsidRDefault="00EB1F25" w:rsidP="00EB1F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175E3" w14:textId="082AC061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209,930</w:t>
            </w:r>
          </w:p>
        </w:tc>
        <w:tc>
          <w:tcPr>
            <w:tcW w:w="264" w:type="dxa"/>
          </w:tcPr>
          <w:p w14:paraId="69A485F7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4246" w14:textId="5EDCC586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133,791</w:t>
            </w:r>
          </w:p>
        </w:tc>
        <w:tc>
          <w:tcPr>
            <w:tcW w:w="270" w:type="dxa"/>
          </w:tcPr>
          <w:p w14:paraId="095F66B4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3B0C1" w14:textId="5F007A43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209,930</w:t>
            </w:r>
          </w:p>
        </w:tc>
        <w:tc>
          <w:tcPr>
            <w:tcW w:w="265" w:type="dxa"/>
            <w:gridSpan w:val="2"/>
          </w:tcPr>
          <w:p w14:paraId="3ED099C8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853F0" w14:textId="4FA321B4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133,791</w:t>
            </w:r>
          </w:p>
        </w:tc>
      </w:tr>
      <w:tr w:rsidR="00EB1F25" w:rsidRPr="00F463CA" w14:paraId="5C018C52" w14:textId="77777777" w:rsidTr="00B36552">
        <w:tc>
          <w:tcPr>
            <w:tcW w:w="4221" w:type="dxa"/>
          </w:tcPr>
          <w:p w14:paraId="2E6D9D21" w14:textId="77777777" w:rsidR="00EB1F25" w:rsidRPr="00F463CA" w:rsidRDefault="00EB1F25" w:rsidP="00EB1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B429" w14:textId="681644D8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3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3,611,</w:t>
            </w:r>
            <w:r w:rsidR="005851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64" w:type="dxa"/>
          </w:tcPr>
          <w:p w14:paraId="13D95314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4D300" w14:textId="5692977F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3,341,607</w:t>
            </w:r>
          </w:p>
        </w:tc>
        <w:tc>
          <w:tcPr>
            <w:tcW w:w="270" w:type="dxa"/>
          </w:tcPr>
          <w:p w14:paraId="382F6B56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58EE6" w14:textId="5474F069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3,609,27</w:t>
            </w:r>
            <w:r w:rsidR="006905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gridSpan w:val="2"/>
          </w:tcPr>
          <w:p w14:paraId="37B7BA10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9CD9C" w14:textId="4050E2AA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3,340,906</w:t>
            </w:r>
          </w:p>
        </w:tc>
      </w:tr>
      <w:tr w:rsidR="00EB1F25" w:rsidRPr="00F463CA" w14:paraId="5F5F0700" w14:textId="77777777" w:rsidTr="00B36552">
        <w:tc>
          <w:tcPr>
            <w:tcW w:w="4221" w:type="dxa"/>
          </w:tcPr>
          <w:p w14:paraId="42711DE6" w14:textId="77777777" w:rsidR="00EB1F25" w:rsidRPr="00F463CA" w:rsidRDefault="00EB1F25" w:rsidP="00EB1F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4E0EB" w14:textId="55A4B69A" w:rsidR="00EB1F25" w:rsidRPr="0058777F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(168,055)</w:t>
            </w:r>
          </w:p>
        </w:tc>
        <w:tc>
          <w:tcPr>
            <w:tcW w:w="264" w:type="dxa"/>
          </w:tcPr>
          <w:p w14:paraId="52853B1C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93A9" w14:textId="50CAB99A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(98,123)</w:t>
            </w:r>
          </w:p>
        </w:tc>
        <w:tc>
          <w:tcPr>
            <w:tcW w:w="270" w:type="dxa"/>
          </w:tcPr>
          <w:p w14:paraId="27E2A937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6F42" w14:textId="67C74550" w:rsidR="00EB1F25" w:rsidRPr="0058777F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(168,05</w:t>
            </w:r>
            <w:r w:rsidR="006905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gridSpan w:val="2"/>
          </w:tcPr>
          <w:p w14:paraId="4FF30D5E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8C" w14:textId="7A14594A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(98,123)</w:t>
            </w:r>
          </w:p>
        </w:tc>
      </w:tr>
      <w:tr w:rsidR="00EB1F25" w:rsidRPr="00F463CA" w14:paraId="2E50980A" w14:textId="77777777" w:rsidTr="00B36552">
        <w:tc>
          <w:tcPr>
            <w:tcW w:w="4221" w:type="dxa"/>
          </w:tcPr>
          <w:p w14:paraId="5B9C6E5B" w14:textId="77777777" w:rsidR="00EB1F25" w:rsidRPr="00F463CA" w:rsidRDefault="00EB1F25" w:rsidP="00EB1F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26D5B" w14:textId="2AFE1839" w:rsidR="00EB1F25" w:rsidRPr="0058777F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3,443,602</w:t>
            </w:r>
          </w:p>
        </w:tc>
        <w:tc>
          <w:tcPr>
            <w:tcW w:w="264" w:type="dxa"/>
          </w:tcPr>
          <w:p w14:paraId="5E69FCCC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F58E" w14:textId="0C3F3A51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3,243,484</w:t>
            </w:r>
          </w:p>
        </w:tc>
        <w:tc>
          <w:tcPr>
            <w:tcW w:w="270" w:type="dxa"/>
          </w:tcPr>
          <w:p w14:paraId="4FBFFB16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0652B" w14:textId="6881CC17" w:rsidR="00EB1F25" w:rsidRPr="0058777F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3,441,221</w:t>
            </w:r>
          </w:p>
        </w:tc>
        <w:tc>
          <w:tcPr>
            <w:tcW w:w="265" w:type="dxa"/>
            <w:gridSpan w:val="2"/>
          </w:tcPr>
          <w:p w14:paraId="7705E4DB" w14:textId="77777777" w:rsidR="00EB1F25" w:rsidRPr="00F463CA" w:rsidRDefault="00EB1F25" w:rsidP="00E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99547" w14:textId="79B25B4C" w:rsidR="00EB1F25" w:rsidRPr="00F463CA" w:rsidRDefault="00EB1F25" w:rsidP="00EB1F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3,242,783</w:t>
            </w:r>
          </w:p>
        </w:tc>
      </w:tr>
    </w:tbl>
    <w:p w14:paraId="64E589E7" w14:textId="54A0428C" w:rsidR="003222A8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50525D" w:rsidRPr="00A83A64" w14:paraId="7F6B5A11" w14:textId="77777777" w:rsidTr="00BA7CCA">
        <w:trPr>
          <w:tblHeader/>
        </w:trPr>
        <w:tc>
          <w:tcPr>
            <w:tcW w:w="4230" w:type="dxa"/>
          </w:tcPr>
          <w:p w14:paraId="6E7400FF" w14:textId="77777777" w:rsidR="0050525D" w:rsidRPr="00A83A64" w:rsidRDefault="0050525D" w:rsidP="00BA7CC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571737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229E6D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1E24A8C5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0525D" w:rsidRPr="009C797F" w14:paraId="639965D5" w14:textId="77777777" w:rsidTr="00BA7CCA">
        <w:trPr>
          <w:tblHeader/>
        </w:trPr>
        <w:tc>
          <w:tcPr>
            <w:tcW w:w="4230" w:type="dxa"/>
          </w:tcPr>
          <w:p w14:paraId="546B2979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2E4FE" w14:textId="31D69287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0BB7BC8B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C8D2ED" w14:textId="58B292AB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66" w:type="dxa"/>
          </w:tcPr>
          <w:p w14:paraId="0D508AF1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F05E8" w14:textId="187BEAE2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0" w:type="dxa"/>
          </w:tcPr>
          <w:p w14:paraId="1DC284A1" w14:textId="77777777" w:rsidR="0050525D" w:rsidRPr="00A83A64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A66C4D1" w14:textId="3218C9FD" w:rsidR="0050525D" w:rsidRPr="009C797F" w:rsidRDefault="0050525D" w:rsidP="00505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50525D" w:rsidRPr="00A83A64" w14:paraId="44AE9ADA" w14:textId="77777777" w:rsidTr="00BA7CCA">
        <w:trPr>
          <w:trHeight w:val="20"/>
        </w:trPr>
        <w:tc>
          <w:tcPr>
            <w:tcW w:w="4230" w:type="dxa"/>
          </w:tcPr>
          <w:p w14:paraId="0EE48967" w14:textId="77777777" w:rsidR="0050525D" w:rsidRPr="00A83A64" w:rsidRDefault="0050525D" w:rsidP="00BA7CCA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7077F2E8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25D" w:rsidRPr="00A83A64" w14:paraId="3D79CB8E" w14:textId="77777777" w:rsidTr="00BA7CCA">
        <w:trPr>
          <w:trHeight w:val="20"/>
        </w:trPr>
        <w:tc>
          <w:tcPr>
            <w:tcW w:w="4230" w:type="dxa"/>
          </w:tcPr>
          <w:p w14:paraId="79777EAD" w14:textId="77777777" w:rsidR="0050525D" w:rsidRDefault="0050525D" w:rsidP="00BA7CCA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784398BF" w14:textId="77777777" w:rsidR="0050525D" w:rsidRPr="00A83A64" w:rsidRDefault="0050525D" w:rsidP="00BA7CCA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proofErr w:type="gramStart"/>
            <w:r w:rsidRPr="00E34B1E">
              <w:rPr>
                <w:rFonts w:asciiTheme="majorBidi" w:hAnsiTheme="majorBidi" w:cstheme="majorBidi"/>
                <w:b/>
                <w:color w:val="FFFFFF" w:themeColor="background1"/>
                <w:sz w:val="10"/>
                <w:szCs w:val="10"/>
              </w:rPr>
              <w:t>.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  <w:proofErr w:type="gramEnd"/>
          </w:p>
          <w:p w14:paraId="5447D8C9" w14:textId="5660616C" w:rsidR="0050525D" w:rsidRPr="00A83A64" w:rsidRDefault="0050525D" w:rsidP="00BA7CCA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</w:t>
            </w:r>
            <w:r w:rsidR="007A15B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หก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="007A15B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7A15BE" w:rsidRPr="007A15B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14:paraId="63548B88" w14:textId="77777777" w:rsidR="0050525D" w:rsidRPr="00A83A64" w:rsidRDefault="0050525D" w:rsidP="00BA7C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5BE" w:rsidRPr="001B3065" w14:paraId="0B6E2F43" w14:textId="77777777" w:rsidTr="00BA7CCA">
        <w:trPr>
          <w:trHeight w:val="20"/>
        </w:trPr>
        <w:tc>
          <w:tcPr>
            <w:tcW w:w="4230" w:type="dxa"/>
          </w:tcPr>
          <w:p w14:paraId="0482D6B0" w14:textId="77777777" w:rsidR="007A15BE" w:rsidRPr="00A83A64" w:rsidRDefault="007A15BE" w:rsidP="007A15BE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2D815" w14:textId="2861C7DC" w:rsidR="007A15BE" w:rsidRPr="00A83A64" w:rsidRDefault="0058777F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18,578,364</w:t>
            </w:r>
          </w:p>
        </w:tc>
        <w:tc>
          <w:tcPr>
            <w:tcW w:w="264" w:type="dxa"/>
          </w:tcPr>
          <w:p w14:paraId="12D875AC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5270B5F" w14:textId="4CFC245F" w:rsidR="007A15BE" w:rsidRPr="001B3065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16,188,513</w:t>
            </w:r>
          </w:p>
        </w:tc>
        <w:tc>
          <w:tcPr>
            <w:tcW w:w="266" w:type="dxa"/>
          </w:tcPr>
          <w:p w14:paraId="15EC04B8" w14:textId="77777777" w:rsidR="007A15BE" w:rsidRPr="0058777F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7DCC15" w14:textId="5136DE46" w:rsidR="007A15BE" w:rsidRPr="0058777F" w:rsidRDefault="0058777F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8777F">
              <w:rPr>
                <w:rFonts w:asciiTheme="majorBidi" w:hAnsiTheme="majorBidi" w:cstheme="majorBidi"/>
                <w:sz w:val="30"/>
                <w:szCs w:val="30"/>
              </w:rPr>
              <w:t>18,577,147</w:t>
            </w:r>
          </w:p>
        </w:tc>
        <w:tc>
          <w:tcPr>
            <w:tcW w:w="265" w:type="dxa"/>
            <w:gridSpan w:val="2"/>
          </w:tcPr>
          <w:p w14:paraId="670AEECF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9786958" w14:textId="2474A978" w:rsidR="007A15BE" w:rsidRPr="001B3065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16,186,94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</w:tr>
      <w:tr w:rsidR="007A15BE" w:rsidRPr="001B3065" w14:paraId="78E42334" w14:textId="77777777" w:rsidTr="00BA7CCA">
        <w:tc>
          <w:tcPr>
            <w:tcW w:w="4230" w:type="dxa"/>
          </w:tcPr>
          <w:p w14:paraId="1D17CC19" w14:textId="77777777" w:rsidR="007A15BE" w:rsidRDefault="007A15BE" w:rsidP="007A15BE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left" w:pos="436"/>
                <w:tab w:val="left" w:pos="612"/>
              </w:tabs>
              <w:spacing w:line="240" w:lineRule="auto"/>
              <w:ind w:left="256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34FD9BBF" w14:textId="77777777" w:rsidR="007A15BE" w:rsidRPr="00A83A64" w:rsidRDefault="007A15BE" w:rsidP="007A15BE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2896DC" w14:textId="77777777" w:rsidR="007A15BE" w:rsidRPr="0058777F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1B42DAE9" w14:textId="0784DB1C" w:rsidR="005D0B6A" w:rsidRPr="0058777F" w:rsidRDefault="0058777F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69,932</w:t>
            </w:r>
          </w:p>
        </w:tc>
        <w:tc>
          <w:tcPr>
            <w:tcW w:w="264" w:type="dxa"/>
          </w:tcPr>
          <w:p w14:paraId="6ED4E014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000C227D" w14:textId="77777777" w:rsidR="007A15BE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1DA2C" w14:textId="6C93BDF2" w:rsidR="007A15BE" w:rsidRPr="001B3065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6,49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</w:t>
            </w:r>
          </w:p>
        </w:tc>
        <w:tc>
          <w:tcPr>
            <w:tcW w:w="266" w:type="dxa"/>
          </w:tcPr>
          <w:p w14:paraId="33CB8A59" w14:textId="77777777" w:rsidR="007A15BE" w:rsidRPr="0058777F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29A71E" w14:textId="77777777" w:rsidR="007A15BE" w:rsidRPr="0058777F" w:rsidRDefault="007A15BE" w:rsidP="005877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9351B8" w14:textId="47101FA8" w:rsidR="005D0B6A" w:rsidRPr="0058777F" w:rsidRDefault="0058777F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69,932</w:t>
            </w:r>
          </w:p>
        </w:tc>
        <w:tc>
          <w:tcPr>
            <w:tcW w:w="265" w:type="dxa"/>
            <w:gridSpan w:val="2"/>
          </w:tcPr>
          <w:p w14:paraId="7AB2C1C7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A961C9D" w14:textId="77777777" w:rsidR="007A15BE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AB73B" w14:textId="5BD47977" w:rsidR="007A15BE" w:rsidRPr="001B3065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7,02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7A15BE" w:rsidRPr="001B3065" w14:paraId="3B38B249" w14:textId="77777777" w:rsidTr="00BA7CCA">
        <w:tc>
          <w:tcPr>
            <w:tcW w:w="4230" w:type="dxa"/>
          </w:tcPr>
          <w:p w14:paraId="63277AC0" w14:textId="77777777" w:rsidR="007A15BE" w:rsidRPr="00A83A64" w:rsidRDefault="007A15BE" w:rsidP="007A15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CF123" w14:textId="22C83868" w:rsidR="007A15BE" w:rsidRPr="0058777F" w:rsidRDefault="0058777F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DD0C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  <w:r w:rsidR="00D54F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D0C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64" w:type="dxa"/>
          </w:tcPr>
          <w:p w14:paraId="2BDBC04E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D3C17" w14:textId="7AEAD104" w:rsidR="007A15BE" w:rsidRPr="001B3065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16,195,010</w:t>
            </w:r>
          </w:p>
        </w:tc>
        <w:tc>
          <w:tcPr>
            <w:tcW w:w="266" w:type="dxa"/>
          </w:tcPr>
          <w:p w14:paraId="01A70A56" w14:textId="77777777" w:rsidR="007A15BE" w:rsidRPr="0058777F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43FC4" w14:textId="75D2B52D" w:rsidR="007A15BE" w:rsidRPr="0058777F" w:rsidRDefault="0058777F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877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18,647,079</w:t>
            </w:r>
          </w:p>
        </w:tc>
        <w:tc>
          <w:tcPr>
            <w:tcW w:w="265" w:type="dxa"/>
            <w:gridSpan w:val="2"/>
          </w:tcPr>
          <w:p w14:paraId="554EF05C" w14:textId="77777777" w:rsidR="007A15BE" w:rsidRPr="00A83A64" w:rsidRDefault="007A15BE" w:rsidP="007A1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7DA90" w14:textId="0144C08C" w:rsidR="007A15BE" w:rsidRPr="001B3065" w:rsidRDefault="007A15BE" w:rsidP="007A15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16,193,963</w:t>
            </w:r>
          </w:p>
        </w:tc>
      </w:tr>
    </w:tbl>
    <w:p w14:paraId="2325E5B4" w14:textId="7FE9F2FE" w:rsidR="0050525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4D1BFADA" w14:textId="45734B58" w:rsidR="0050525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731E5A1D" w14:textId="77777777" w:rsidR="0050525D" w:rsidRPr="000905FD" w:rsidRDefault="0050525D" w:rsidP="003222A8">
      <w:pPr>
        <w:rPr>
          <w:rFonts w:asciiTheme="majorBidi" w:hAnsiTheme="majorBidi" w:cstheme="majorBidi"/>
          <w:sz w:val="30"/>
          <w:szCs w:val="30"/>
        </w:rPr>
      </w:pPr>
    </w:p>
    <w:p w14:paraId="28714BF5" w14:textId="2F5D801C" w:rsidR="00CD766E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2D783E4C" w14:textId="289EBC74" w:rsidR="00603F2D" w:rsidRPr="00322B58" w:rsidRDefault="00E53A76" w:rsidP="00D411DA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546E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="00D06A6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</w:t>
      </w:r>
      <w:r w:rsidR="008F4383" w:rsidRPr="008F4383">
        <w:rPr>
          <w:rFonts w:asciiTheme="majorBidi" w:hAnsiTheme="majorBidi"/>
          <w:sz w:val="30"/>
          <w:szCs w:val="30"/>
          <w:u w:val="none"/>
          <w:cs/>
          <w:lang w:val="th-TH"/>
        </w:rPr>
        <w:t>บริษัทร่ว</w:t>
      </w:r>
      <w:r w:rsidR="00D06A6A">
        <w:rPr>
          <w:rFonts w:asciiTheme="majorBidi" w:hAnsiTheme="majorBidi" w:hint="cs"/>
          <w:sz w:val="30"/>
          <w:szCs w:val="30"/>
          <w:u w:val="none"/>
          <w:cs/>
          <w:lang w:val="th-TH"/>
        </w:rPr>
        <w:t>ม</w:t>
      </w: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43"/>
        <w:gridCol w:w="361"/>
        <w:gridCol w:w="179"/>
        <w:gridCol w:w="1450"/>
        <w:gridCol w:w="179"/>
        <w:gridCol w:w="1545"/>
      </w:tblGrid>
      <w:tr w:rsidR="00FE2DFF" w:rsidRPr="007D785A" w14:paraId="22CB49E2" w14:textId="77777777" w:rsidTr="00454593">
        <w:trPr>
          <w:cantSplit/>
          <w:trHeight w:val="187"/>
          <w:tblHeader/>
        </w:trPr>
        <w:tc>
          <w:tcPr>
            <w:tcW w:w="5443" w:type="dxa"/>
            <w:shd w:val="clear" w:color="auto" w:fill="auto"/>
          </w:tcPr>
          <w:p w14:paraId="70B2FB50" w14:textId="77777777" w:rsidR="00FE2DFF" w:rsidRPr="00957E7D" w:rsidRDefault="00FE2DFF" w:rsidP="0095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20" w:right="11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00C0D50" w14:textId="1D6013B1" w:rsidR="00FE2DFF" w:rsidRPr="00957E7D" w:rsidRDefault="00FE2DFF" w:rsidP="00957E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61" w:type="dxa"/>
          </w:tcPr>
          <w:p w14:paraId="3967635B" w14:textId="77777777" w:rsidR="00FE2DFF" w:rsidRPr="00957E7D" w:rsidRDefault="00FE2DFF" w:rsidP="00957E7D">
            <w:pPr>
              <w:pStyle w:val="acctmergecolhdg"/>
              <w:spacing w:line="240" w:lineRule="auto"/>
              <w:ind w:left="-76" w:right="-81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  <w:p w14:paraId="4E5B7F79" w14:textId="77777777" w:rsidR="00FE2DFF" w:rsidRPr="00957E7D" w:rsidRDefault="00FE2DFF" w:rsidP="00957E7D">
            <w:pPr>
              <w:pStyle w:val="acctmergecolhdg"/>
              <w:spacing w:line="240" w:lineRule="auto"/>
              <w:ind w:left="-76" w:right="-81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7362C36" w14:textId="77777777" w:rsidR="00FE2DFF" w:rsidRPr="00957E7D" w:rsidRDefault="00FE2DFF" w:rsidP="00957E7D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174" w:type="dxa"/>
            <w:gridSpan w:val="3"/>
            <w:shd w:val="clear" w:color="auto" w:fill="auto"/>
            <w:vAlign w:val="bottom"/>
          </w:tcPr>
          <w:p w14:paraId="257F617A" w14:textId="5F87E527" w:rsidR="00FE2DFF" w:rsidRPr="00957E7D" w:rsidRDefault="00FE2DFF" w:rsidP="0095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7E7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FF" w:rsidRPr="007D785A" w14:paraId="5DB9A3FA" w14:textId="77777777" w:rsidTr="00454593">
        <w:trPr>
          <w:cantSplit/>
          <w:trHeight w:val="454"/>
          <w:tblHeader/>
        </w:trPr>
        <w:tc>
          <w:tcPr>
            <w:tcW w:w="5443" w:type="dxa"/>
            <w:shd w:val="clear" w:color="auto" w:fill="auto"/>
          </w:tcPr>
          <w:p w14:paraId="6BDE1E4B" w14:textId="5CFC21CF" w:rsidR="00FE2DFF" w:rsidRPr="00957E7D" w:rsidRDefault="00FE2DFF" w:rsidP="00957E7D">
            <w:pPr>
              <w:spacing w:line="240" w:lineRule="auto"/>
              <w:ind w:righ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7E7D"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57E7D"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57E7D"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1" w:type="dxa"/>
          </w:tcPr>
          <w:p w14:paraId="433D101E" w14:textId="77777777" w:rsidR="00FE2DFF" w:rsidRPr="00957E7D" w:rsidRDefault="00FE2DFF" w:rsidP="00957E7D">
            <w:pPr>
              <w:pStyle w:val="acctmergecolhdg"/>
              <w:spacing w:line="240" w:lineRule="auto"/>
              <w:ind w:left="-76" w:right="-81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8A025E5" w14:textId="77777777" w:rsidR="00FE2DFF" w:rsidRPr="00957E7D" w:rsidRDefault="00FE2DFF" w:rsidP="00957E7D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2DA713F" w14:textId="45B3DA40" w:rsidR="00FE2DFF" w:rsidRPr="00957E7D" w:rsidRDefault="00FE2DFF" w:rsidP="0095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E7D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1375A6D" w14:textId="77777777" w:rsidR="00FE2DFF" w:rsidRPr="00957E7D" w:rsidRDefault="00FE2DFF" w:rsidP="00957E7D">
            <w:pPr>
              <w:pStyle w:val="acctmergecolhdg"/>
              <w:spacing w:line="240" w:lineRule="auto"/>
              <w:ind w:right="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6394C796" w14:textId="12CAD623" w:rsidR="00FE2DFF" w:rsidRPr="00957E7D" w:rsidRDefault="00FE2DFF" w:rsidP="0095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E7D">
              <w:rPr>
                <w:rFonts w:ascii="Angsana New" w:hAnsi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FE2DFF" w:rsidRPr="007D785A" w14:paraId="5CC116E5" w14:textId="77777777" w:rsidTr="00454593">
        <w:trPr>
          <w:cantSplit/>
          <w:trHeight w:val="441"/>
        </w:trPr>
        <w:tc>
          <w:tcPr>
            <w:tcW w:w="5443" w:type="dxa"/>
            <w:shd w:val="clear" w:color="auto" w:fill="auto"/>
          </w:tcPr>
          <w:p w14:paraId="35D48989" w14:textId="77777777" w:rsidR="00FE2DFF" w:rsidRPr="00957E7D" w:rsidRDefault="00FE2DFF" w:rsidP="00957E7D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AD0CD6" w14:textId="77777777" w:rsidR="00FE2DFF" w:rsidRPr="00957E7D" w:rsidRDefault="00FE2DFF" w:rsidP="00957E7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AD22CD5" w14:textId="77777777" w:rsidR="00FE2DFF" w:rsidRPr="00957E7D" w:rsidRDefault="00FE2DFF" w:rsidP="00957E7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74" w:type="dxa"/>
            <w:gridSpan w:val="3"/>
            <w:shd w:val="clear" w:color="auto" w:fill="auto"/>
          </w:tcPr>
          <w:p w14:paraId="7C0EBEF7" w14:textId="3BA6A836" w:rsidR="00FE2DFF" w:rsidRPr="00957E7D" w:rsidRDefault="00FE2DFF" w:rsidP="00957E7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7E7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2DFF" w:rsidRPr="007D785A" w14:paraId="0D304973" w14:textId="77777777" w:rsidTr="00454593">
        <w:trPr>
          <w:cantSplit/>
          <w:trHeight w:val="75"/>
        </w:trPr>
        <w:tc>
          <w:tcPr>
            <w:tcW w:w="5443" w:type="dxa"/>
            <w:shd w:val="clear" w:color="auto" w:fill="auto"/>
          </w:tcPr>
          <w:p w14:paraId="7698311F" w14:textId="3559CEE6" w:rsidR="00FE2DFF" w:rsidRPr="00957E7D" w:rsidRDefault="00FE2DFF" w:rsidP="00957E7D">
            <w:pPr>
              <w:spacing w:line="240" w:lineRule="auto"/>
              <w:ind w:right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7E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1" w:type="dxa"/>
          </w:tcPr>
          <w:p w14:paraId="47A15B9C" w14:textId="77777777" w:rsidR="00FE2DFF" w:rsidRPr="00957E7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4445880" w14:textId="77777777" w:rsidR="00FE2DFF" w:rsidRPr="00957E7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1D03DE66" w14:textId="77777777" w:rsidR="00FE2DFF" w:rsidRPr="00957E7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3877B5DD" w14:textId="77777777" w:rsidR="00FE2DFF" w:rsidRPr="00957E7D" w:rsidRDefault="00FE2DFF" w:rsidP="00957E7D">
            <w:pPr>
              <w:pStyle w:val="acctfourfigures"/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6388ABB6" w14:textId="77777777" w:rsidR="00FE2DFF" w:rsidRPr="00957E7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DFF" w:rsidRPr="007D785A" w14:paraId="04ABEDA2" w14:textId="77777777" w:rsidTr="00454593">
        <w:trPr>
          <w:cantSplit/>
          <w:trHeight w:val="441"/>
        </w:trPr>
        <w:tc>
          <w:tcPr>
            <w:tcW w:w="5443" w:type="dxa"/>
            <w:shd w:val="clear" w:color="auto" w:fill="auto"/>
          </w:tcPr>
          <w:p w14:paraId="107E7C93" w14:textId="32B0A2DC" w:rsidR="00FE2DFF" w:rsidRPr="00957E7D" w:rsidRDefault="00FE2DFF" w:rsidP="00957E7D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cs/>
              </w:rPr>
            </w:pPr>
            <w:r w:rsidRPr="00957E7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 ซินเน็ค อินคิวท์เบชั่น จำกัด</w:t>
            </w:r>
          </w:p>
        </w:tc>
        <w:tc>
          <w:tcPr>
            <w:tcW w:w="361" w:type="dxa"/>
          </w:tcPr>
          <w:p w14:paraId="5F7DC4EE" w14:textId="77777777" w:rsidR="00FE2DFF" w:rsidRPr="00957E7D" w:rsidRDefault="00FE2DFF" w:rsidP="00957E7D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76F8BAC5" w14:textId="77777777" w:rsidR="00FE2DFF" w:rsidRPr="00957E7D" w:rsidRDefault="00FE2DFF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3F220F61" w14:textId="63A0AFDF" w:rsidR="00FE2DFF" w:rsidRPr="00957E7D" w:rsidRDefault="00494625" w:rsidP="008C374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79" w:type="dxa"/>
            <w:shd w:val="clear" w:color="auto" w:fill="auto"/>
          </w:tcPr>
          <w:p w14:paraId="18B4C0CD" w14:textId="77777777" w:rsidR="00FE2DFF" w:rsidRPr="00957E7D" w:rsidRDefault="00FE2DFF" w:rsidP="00957E7D">
            <w:pPr>
              <w:pStyle w:val="acctfourfigures"/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695533AA" w14:textId="0EF7AAB8" w:rsidR="00FE2DFF" w:rsidRPr="00957E7D" w:rsidRDefault="00494625" w:rsidP="008C374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845CF8" w:rsidRPr="007D785A" w14:paraId="0CD83E91" w14:textId="77777777" w:rsidTr="00454593">
        <w:trPr>
          <w:cantSplit/>
          <w:trHeight w:val="441"/>
        </w:trPr>
        <w:tc>
          <w:tcPr>
            <w:tcW w:w="5443" w:type="dxa"/>
            <w:shd w:val="clear" w:color="auto" w:fill="auto"/>
          </w:tcPr>
          <w:p w14:paraId="143C9199" w14:textId="627F0401" w:rsidR="00845CF8" w:rsidRPr="00957E7D" w:rsidRDefault="00845CF8" w:rsidP="00957E7D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cs/>
              </w:rPr>
            </w:pPr>
            <w:r w:rsidRPr="00957E7D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F45FE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เซอร์วิส พ้อยท์</w:t>
            </w:r>
            <w:r w:rsidRPr="00F45FE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1" w:type="dxa"/>
          </w:tcPr>
          <w:p w14:paraId="72AA4DAE" w14:textId="77777777" w:rsidR="00845CF8" w:rsidRPr="00957E7D" w:rsidRDefault="00845CF8" w:rsidP="00957E7D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A7307C5" w14:textId="77777777" w:rsidR="00845CF8" w:rsidRPr="00957E7D" w:rsidRDefault="00845CF8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79FDD845" w14:textId="4E5D675E" w:rsidR="00845CF8" w:rsidRPr="00957E7D" w:rsidRDefault="00494625" w:rsidP="008C374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79" w:type="dxa"/>
            <w:shd w:val="clear" w:color="auto" w:fill="auto"/>
          </w:tcPr>
          <w:p w14:paraId="1A5EC8C1" w14:textId="77777777" w:rsidR="00845CF8" w:rsidRPr="00957E7D" w:rsidRDefault="00845CF8" w:rsidP="00957E7D">
            <w:pPr>
              <w:pStyle w:val="acctfourfigures"/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414846FD" w14:textId="3FDA414E" w:rsidR="00845CF8" w:rsidRPr="00957E7D" w:rsidRDefault="00494625" w:rsidP="00957E7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5CF8" w:rsidRPr="007D785A" w14:paraId="52D987ED" w14:textId="77777777" w:rsidTr="00454593">
        <w:trPr>
          <w:cantSplit/>
          <w:trHeight w:val="441"/>
        </w:trPr>
        <w:tc>
          <w:tcPr>
            <w:tcW w:w="5443" w:type="dxa"/>
            <w:shd w:val="clear" w:color="auto" w:fill="auto"/>
          </w:tcPr>
          <w:p w14:paraId="2E682CB0" w14:textId="77777777" w:rsidR="00845CF8" w:rsidRPr="00957E7D" w:rsidRDefault="00845CF8" w:rsidP="00957E7D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" w:type="dxa"/>
          </w:tcPr>
          <w:p w14:paraId="6D8736E6" w14:textId="77777777" w:rsidR="00845CF8" w:rsidRPr="00957E7D" w:rsidRDefault="00845CF8" w:rsidP="00957E7D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77520306" w14:textId="77777777" w:rsidR="00845CF8" w:rsidRPr="00957E7D" w:rsidRDefault="00845CF8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204AE58F" w14:textId="77777777" w:rsidR="00845CF8" w:rsidRPr="00957E7D" w:rsidRDefault="00845CF8" w:rsidP="008C374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74555379" w14:textId="77777777" w:rsidR="00845CF8" w:rsidRPr="00957E7D" w:rsidRDefault="00845CF8" w:rsidP="00957E7D">
            <w:pPr>
              <w:pStyle w:val="acctfourfigures"/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08702F76" w14:textId="77777777" w:rsidR="00845CF8" w:rsidRPr="00957E7D" w:rsidRDefault="00845CF8" w:rsidP="00957E7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8E0" w:rsidRPr="007D785A" w14:paraId="3CD41C40" w14:textId="77777777" w:rsidTr="00454593">
        <w:trPr>
          <w:cantSplit/>
          <w:trHeight w:val="454"/>
        </w:trPr>
        <w:tc>
          <w:tcPr>
            <w:tcW w:w="5443" w:type="dxa"/>
            <w:shd w:val="clear" w:color="auto" w:fill="auto"/>
          </w:tcPr>
          <w:p w14:paraId="1725D945" w14:textId="44FA8218" w:rsidR="00F748E0" w:rsidRPr="00845CF8" w:rsidRDefault="00F748E0" w:rsidP="00957E7D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cs/>
              </w:rPr>
            </w:pPr>
            <w:r w:rsidRPr="00845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1" w:type="dxa"/>
          </w:tcPr>
          <w:p w14:paraId="220CEBE8" w14:textId="77777777" w:rsidR="00F748E0" w:rsidRPr="00957E7D" w:rsidRDefault="00F748E0" w:rsidP="00957E7D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4C2F3D4" w14:textId="77777777" w:rsidR="00F748E0" w:rsidRPr="00957E7D" w:rsidRDefault="00F748E0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2610EFF9" w14:textId="77777777" w:rsidR="00F748E0" w:rsidRPr="00957E7D" w:rsidRDefault="00F748E0" w:rsidP="008C374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</w:tcPr>
          <w:p w14:paraId="72D2E2C5" w14:textId="77777777" w:rsidR="00F748E0" w:rsidRPr="00957E7D" w:rsidRDefault="00F748E0" w:rsidP="00957E7D">
            <w:pPr>
              <w:pStyle w:val="acctfourfigures"/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1F528C11" w14:textId="77777777" w:rsidR="00F748E0" w:rsidRPr="00957E7D" w:rsidRDefault="00F748E0" w:rsidP="00957E7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8E0" w:rsidRPr="007D785A" w14:paraId="249F0B3B" w14:textId="77777777" w:rsidTr="00454593">
        <w:trPr>
          <w:cantSplit/>
          <w:trHeight w:val="441"/>
        </w:trPr>
        <w:tc>
          <w:tcPr>
            <w:tcW w:w="5443" w:type="dxa"/>
            <w:shd w:val="clear" w:color="auto" w:fill="auto"/>
          </w:tcPr>
          <w:p w14:paraId="500799A0" w14:textId="1274A912" w:rsidR="00F748E0" w:rsidRPr="00845CF8" w:rsidRDefault="00F748E0" w:rsidP="00957E7D">
            <w:pPr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cs/>
              </w:rPr>
            </w:pPr>
            <w:r w:rsidRPr="00845CF8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</w:t>
            </w:r>
            <w:r w:rsidR="00F32473" w:rsidRPr="004B64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 (มหาชน)</w:t>
            </w:r>
          </w:p>
        </w:tc>
        <w:tc>
          <w:tcPr>
            <w:tcW w:w="361" w:type="dxa"/>
          </w:tcPr>
          <w:p w14:paraId="4E9D6EE2" w14:textId="77777777" w:rsidR="00F748E0" w:rsidRPr="00957E7D" w:rsidRDefault="00F748E0" w:rsidP="00957E7D">
            <w:pPr>
              <w:pStyle w:val="acctfourfigures"/>
              <w:tabs>
                <w:tab w:val="clear" w:pos="765"/>
                <w:tab w:val="decimal" w:pos="284"/>
              </w:tabs>
              <w:spacing w:line="240" w:lineRule="auto"/>
              <w:ind w:left="-76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8B3B330" w14:textId="77777777" w:rsidR="00F748E0" w:rsidRPr="00957E7D" w:rsidRDefault="00F748E0" w:rsidP="00957E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70EDFF2B" w14:textId="30371032" w:rsidR="00F748E0" w:rsidRPr="00957E7D" w:rsidRDefault="0010202F" w:rsidP="008C374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494625">
              <w:rPr>
                <w:rFonts w:ascii="Angsana New" w:hAnsi="Angsana New"/>
                <w:sz w:val="30"/>
                <w:szCs w:val="30"/>
              </w:rPr>
              <w:t>8,775</w:t>
            </w:r>
          </w:p>
        </w:tc>
        <w:tc>
          <w:tcPr>
            <w:tcW w:w="179" w:type="dxa"/>
            <w:shd w:val="clear" w:color="auto" w:fill="auto"/>
          </w:tcPr>
          <w:p w14:paraId="75630071" w14:textId="77777777" w:rsidR="00F748E0" w:rsidRPr="00957E7D" w:rsidRDefault="00F748E0" w:rsidP="00957E7D">
            <w:pPr>
              <w:pStyle w:val="acctfourfigures"/>
              <w:spacing w:line="240" w:lineRule="auto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14:paraId="7214D793" w14:textId="7BA6565C" w:rsidR="00F748E0" w:rsidRPr="00957E7D" w:rsidRDefault="0010202F" w:rsidP="00957E7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3364B2A" w14:textId="77777777" w:rsidR="006140FB" w:rsidRPr="005E3FB5" w:rsidRDefault="006140FB" w:rsidP="008A48F6">
      <w:pPr>
        <w:pStyle w:val="NormalWeb"/>
        <w:shd w:val="clear" w:color="auto" w:fill="FFFFFF"/>
        <w:spacing w:before="0" w:beforeAutospacing="0" w:after="0" w:afterAutospacing="0"/>
        <w:ind w:right="405" w:firstLine="547"/>
        <w:rPr>
          <w:rFonts w:asciiTheme="majorBidi" w:hAnsiTheme="majorBidi" w:cstheme="majorBidi"/>
          <w:i/>
          <w:iCs/>
          <w:color w:val="242424"/>
          <w:sz w:val="30"/>
          <w:szCs w:val="30"/>
        </w:rPr>
      </w:pPr>
      <w:bookmarkStart w:id="0" w:name="_Hlk102524216"/>
    </w:p>
    <w:p w14:paraId="1DDE22E5" w14:textId="35D2633F" w:rsidR="00117B9B" w:rsidRPr="005E3FB5" w:rsidRDefault="00117B9B" w:rsidP="008A48F6">
      <w:pPr>
        <w:pStyle w:val="NormalWeb"/>
        <w:shd w:val="clear" w:color="auto" w:fill="FFFFFF"/>
        <w:spacing w:before="0" w:beforeAutospacing="0" w:after="0" w:afterAutospacing="0"/>
        <w:ind w:right="405" w:firstLine="547"/>
        <w:rPr>
          <w:rFonts w:asciiTheme="majorBidi" w:hAnsiTheme="majorBidi" w:cstheme="majorBidi"/>
          <w:color w:val="242424"/>
          <w:sz w:val="30"/>
          <w:szCs w:val="30"/>
          <w:cs/>
        </w:rPr>
      </w:pPr>
      <w:r w:rsidRPr="005E3FB5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</w:t>
      </w:r>
      <w:r w:rsidR="00A95506" w:rsidRPr="005E3FB5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เรียกชำระค่าหุ้นของบริษัทย่อย</w:t>
      </w:r>
    </w:p>
    <w:p w14:paraId="323A8211" w14:textId="77777777" w:rsidR="00322B58" w:rsidRPr="005E3FB5" w:rsidRDefault="00322B58" w:rsidP="0032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DC73B" w14:textId="01F99730" w:rsidR="00A95506" w:rsidRPr="001555C9" w:rsidRDefault="00A95506" w:rsidP="00454593">
      <w:pPr>
        <w:pStyle w:val="block"/>
        <w:tabs>
          <w:tab w:val="left" w:pos="10170"/>
        </w:tabs>
        <w:spacing w:after="0" w:line="240" w:lineRule="auto"/>
        <w:ind w:right="-2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>บริษัท</w:t>
      </w:r>
      <w:r w:rsidR="00E059EC" w:rsidRPr="001555C9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="005112CB"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>ซินเน็ค อินคิวท์เบชั่น จำกัด</w:t>
      </w:r>
      <w:r w:rsidR="005112CB" w:rsidRPr="001555C9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เรียกชำระค่าหุ้นสำหรับหุ้นเพิ่มเป็นจำนวนเงิน </w:t>
      </w:r>
      <w:r w:rsidR="00322B58" w:rsidRPr="001555C9">
        <w:rPr>
          <w:rFonts w:asciiTheme="majorBidi" w:hAnsiTheme="majorBidi" w:cstheme="majorBidi"/>
          <w:sz w:val="30"/>
          <w:szCs w:val="30"/>
          <w:lang w:val="en-US" w:eastAsia="en-US" w:bidi="th-TH"/>
        </w:rPr>
        <w:t>65</w:t>
      </w:r>
      <w:r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ล้านบาท (หุ้นสามัญ</w:t>
      </w:r>
      <w:r w:rsidR="00454593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จำ</w:t>
      </w:r>
      <w:r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นวน </w:t>
      </w:r>
      <w:r w:rsidR="00322B58" w:rsidRPr="001555C9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1,000,000 </w:t>
      </w:r>
      <w:r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>หุ้น มูลค่าหุ้</w:t>
      </w:r>
      <w:r w:rsidR="001F595C"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>น</w:t>
      </w:r>
      <w:r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ละ </w:t>
      </w:r>
      <w:r w:rsidR="00322B58" w:rsidRPr="001555C9">
        <w:rPr>
          <w:rFonts w:asciiTheme="majorBidi" w:hAnsiTheme="majorBidi" w:cstheme="majorBidi"/>
          <w:sz w:val="30"/>
          <w:szCs w:val="30"/>
          <w:lang w:val="en-US" w:eastAsia="en-US" w:bidi="th-TH"/>
        </w:rPr>
        <w:t>65</w:t>
      </w:r>
      <w:r w:rsidRPr="001555C9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บาท) บริษัทได้ชำระค่าหุ้นดังกล่าวเต็มจำนวนในเดือนมีนาคม </w:t>
      </w:r>
      <w:r w:rsidR="00322B58" w:rsidRPr="001555C9">
        <w:rPr>
          <w:rFonts w:asciiTheme="majorBidi" w:hAnsiTheme="majorBidi" w:cstheme="majorBidi"/>
          <w:sz w:val="30"/>
          <w:szCs w:val="30"/>
          <w:lang w:val="en-US" w:eastAsia="en-US" w:bidi="th-TH"/>
        </w:rPr>
        <w:t>2565</w:t>
      </w:r>
    </w:p>
    <w:p w14:paraId="0A06C871" w14:textId="77777777" w:rsidR="00A95506" w:rsidRPr="001555C9" w:rsidRDefault="00A95506" w:rsidP="001555C9">
      <w:pPr>
        <w:pStyle w:val="block"/>
        <w:tabs>
          <w:tab w:val="left" w:pos="10170"/>
        </w:tabs>
        <w:spacing w:after="0" w:line="240" w:lineRule="auto"/>
        <w:ind w:right="418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</w:p>
    <w:bookmarkEnd w:id="0"/>
    <w:p w14:paraId="2AC3DDA3" w14:textId="77777777" w:rsidR="00896C09" w:rsidRPr="005E3FB5" w:rsidRDefault="00896C09" w:rsidP="00896C09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Theme="majorBidi" w:hAnsiTheme="majorBidi" w:cstheme="majorBidi"/>
          <w:color w:val="242424"/>
          <w:sz w:val="30"/>
          <w:szCs w:val="30"/>
        </w:rPr>
      </w:pPr>
      <w:r w:rsidRPr="005E3FB5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การเพิ่มทุนของบริษัทย่อย</w:t>
      </w:r>
    </w:p>
    <w:p w14:paraId="371A83FE" w14:textId="77777777" w:rsidR="00896C09" w:rsidRPr="005E3FB5" w:rsidRDefault="00896C09" w:rsidP="00896C09">
      <w:pPr>
        <w:ind w:left="540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th-TH"/>
        </w:rPr>
      </w:pPr>
    </w:p>
    <w:p w14:paraId="0F466F95" w14:textId="77777777" w:rsidR="00896C09" w:rsidRPr="005E3FB5" w:rsidRDefault="00896C09" w:rsidP="0092031E">
      <w:pPr>
        <w:pStyle w:val="block"/>
        <w:tabs>
          <w:tab w:val="left" w:pos="10170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เมื่อวันที่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28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มีนาคม 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2565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บริษัท ซินเน็ค อินคิวท์เบชั่น จำกัด ออกหุ้นสามัญเพิ่มทุนจากจำนวนเงิน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100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ล้านบาท </w:t>
      </w:r>
      <w:r w:rsidRPr="00B642D6">
        <w:rPr>
          <w:rFonts w:asciiTheme="majorBidi" w:hAnsiTheme="majorBidi" w:cstheme="majorBidi"/>
          <w:spacing w:val="-6"/>
          <w:sz w:val="30"/>
          <w:szCs w:val="30"/>
          <w:cs/>
          <w:lang w:val="en-US" w:eastAsia="en-US" w:bidi="th-TH"/>
        </w:rPr>
        <w:t xml:space="preserve">(หุ้นสามัญจำนวน </w:t>
      </w:r>
      <w:r w:rsidRPr="00B642D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1,000,000 </w:t>
      </w:r>
      <w:r w:rsidRPr="00B642D6">
        <w:rPr>
          <w:rFonts w:asciiTheme="majorBidi" w:hAnsiTheme="majorBidi" w:cstheme="majorBidi"/>
          <w:spacing w:val="-6"/>
          <w:sz w:val="30"/>
          <w:szCs w:val="30"/>
          <w:cs/>
          <w:lang w:val="en-US" w:eastAsia="en-US" w:bidi="th-TH"/>
        </w:rPr>
        <w:t xml:space="preserve">หุ้น มูลค่าหุ้นละ </w:t>
      </w:r>
      <w:r w:rsidRPr="00B642D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100</w:t>
      </w:r>
      <w:r w:rsidRPr="00B642D6">
        <w:rPr>
          <w:rFonts w:asciiTheme="majorBidi" w:hAnsiTheme="majorBidi" w:cstheme="majorBidi"/>
          <w:spacing w:val="-6"/>
          <w:sz w:val="30"/>
          <w:szCs w:val="30"/>
          <w:cs/>
          <w:lang w:val="en-US" w:eastAsia="en-US" w:bidi="th-TH"/>
        </w:rPr>
        <w:t xml:space="preserve"> บาท) เป็นจำนวนเงิน </w:t>
      </w:r>
      <w:r w:rsidRPr="00B642D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255</w:t>
      </w:r>
      <w:r w:rsidRPr="00B642D6">
        <w:rPr>
          <w:rFonts w:asciiTheme="majorBidi" w:hAnsiTheme="majorBidi" w:cstheme="majorBidi"/>
          <w:spacing w:val="-6"/>
          <w:sz w:val="30"/>
          <w:szCs w:val="30"/>
          <w:cs/>
          <w:lang w:val="en-US" w:eastAsia="en-US" w:bidi="th-TH"/>
        </w:rPr>
        <w:t xml:space="preserve"> ล้านบาท (หุ้นสามัญจำนวน </w:t>
      </w:r>
      <w:r w:rsidRPr="00B642D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2,550,000 </w:t>
      </w:r>
      <w:r w:rsidRPr="00B642D6">
        <w:rPr>
          <w:rFonts w:asciiTheme="majorBidi" w:hAnsiTheme="majorBidi" w:cstheme="majorBidi"/>
          <w:spacing w:val="-6"/>
          <w:sz w:val="30"/>
          <w:szCs w:val="30"/>
          <w:cs/>
          <w:lang w:val="en-US" w:eastAsia="en-US" w:bidi="th-TH"/>
        </w:rPr>
        <w:t>หุ้น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มูลค่าหุ้นละ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1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00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</w:p>
    <w:p w14:paraId="1C336579" w14:textId="77777777" w:rsidR="00896C09" w:rsidRPr="005E3FB5" w:rsidRDefault="00896C09" w:rsidP="00454593">
      <w:pPr>
        <w:pStyle w:val="block"/>
        <w:tabs>
          <w:tab w:val="left" w:pos="10170"/>
        </w:tabs>
        <w:spacing w:after="0"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AC88B3A" w14:textId="31613A23" w:rsidR="00896C09" w:rsidRDefault="00896C09" w:rsidP="0092031E">
      <w:pPr>
        <w:pStyle w:val="block"/>
        <w:tabs>
          <w:tab w:val="left" w:pos="10170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>1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8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เมษายน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2565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บริษัท </w:t>
      </w:r>
      <w:r w:rsidRPr="00F45FE4">
        <w:rPr>
          <w:rFonts w:asciiTheme="majorBidi" w:hAnsiTheme="majorBidi" w:cstheme="majorBidi" w:hint="cs"/>
          <w:spacing w:val="-4"/>
          <w:sz w:val="30"/>
          <w:szCs w:val="30"/>
          <w:cs/>
        </w:rPr>
        <w:t>เซอร์วิส พ้อยท์</w:t>
      </w:r>
      <w:r w:rsidRPr="00F45FE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จำกัด</w:t>
      </w:r>
      <w:r w:rsidRPr="00F45FE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ออกหุ้นสามัญเพิ่มทุนจากจำนวนเงิน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1</w:t>
      </w:r>
      <w:r>
        <w:rPr>
          <w:rFonts w:asciiTheme="majorBidi" w:hAnsiTheme="majorBidi" w:cstheme="majorBidi"/>
          <w:sz w:val="30"/>
          <w:szCs w:val="30"/>
          <w:lang w:val="en-US" w:eastAsia="en-US" w:bidi="th-TH"/>
        </w:rPr>
        <w:t>5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ล้านบาท</w:t>
      </w:r>
      <w:r w:rsidR="0092031E">
        <w:rPr>
          <w:rFonts w:asciiTheme="majorBidi" w:hAnsiTheme="majorBidi" w:cstheme="majorBidi"/>
          <w:sz w:val="30"/>
          <w:szCs w:val="30"/>
          <w:lang w:val="en-US" w:eastAsia="en-US" w:bidi="th-TH"/>
        </w:rPr>
        <w:br/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(หุ้นสามัญจำนวน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150,000 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หุ้น มูลค่าหุ้นละ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100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 บาท) เป็นจำนวนเงิน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115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 xml:space="preserve"> ล้านบาท (หุ้นสามัญจำนวน </w:t>
      </w:r>
      <w:r w:rsidRPr="00B34B7F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1,150,000 </w:t>
      </w:r>
      <w:r w:rsidRPr="00B34B7F">
        <w:rPr>
          <w:rFonts w:asciiTheme="majorBidi" w:hAnsiTheme="majorBidi" w:cstheme="majorBidi"/>
          <w:spacing w:val="-4"/>
          <w:sz w:val="30"/>
          <w:szCs w:val="30"/>
          <w:cs/>
          <w:lang w:val="en-US" w:eastAsia="en-US" w:bidi="th-TH"/>
        </w:rPr>
        <w:t>หุ้น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มูลค่าหุ้นละ </w:t>
      </w:r>
      <w:r w:rsidRPr="005E3FB5">
        <w:rPr>
          <w:rFonts w:asciiTheme="majorBidi" w:hAnsiTheme="majorBidi" w:cstheme="majorBidi"/>
          <w:sz w:val="30"/>
          <w:szCs w:val="30"/>
          <w:lang w:val="en-US" w:eastAsia="en-US" w:bidi="th-TH"/>
        </w:rPr>
        <w:t>100</w:t>
      </w:r>
      <w:r w:rsidRPr="005E3FB5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 xml:space="preserve"> บาท) บริษัทได้ลงทุนในหุ้นดังกล่าวเต็มจำนวน และยังคงมีอำนาจการควบคุมในบริษัทย่อยนั้นไม่เปลี่ยนแปลง</w:t>
      </w:r>
      <w:r w:rsidR="0060570B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</w:p>
    <w:p w14:paraId="39BEA698" w14:textId="6209EB3C" w:rsidR="00896C09" w:rsidRDefault="00896C09" w:rsidP="00454593">
      <w:pPr>
        <w:pStyle w:val="block"/>
        <w:tabs>
          <w:tab w:val="left" w:pos="10170"/>
        </w:tabs>
        <w:spacing w:after="0" w:line="240" w:lineRule="auto"/>
        <w:ind w:right="-25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</w:p>
    <w:p w14:paraId="31924AB8" w14:textId="54493A3A" w:rsidR="00896C09" w:rsidRDefault="00896C09" w:rsidP="00896C09">
      <w:pPr>
        <w:pStyle w:val="block"/>
        <w:tabs>
          <w:tab w:val="left" w:pos="10170"/>
        </w:tabs>
        <w:spacing w:after="0" w:line="240" w:lineRule="auto"/>
        <w:ind w:right="418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</w:p>
    <w:p w14:paraId="184BA48E" w14:textId="77777777" w:rsidR="00896C09" w:rsidRPr="005E3FB5" w:rsidRDefault="00896C09" w:rsidP="00896C09">
      <w:pPr>
        <w:pStyle w:val="block"/>
        <w:tabs>
          <w:tab w:val="left" w:pos="10170"/>
        </w:tabs>
        <w:spacing w:after="0" w:line="240" w:lineRule="auto"/>
        <w:ind w:right="418"/>
        <w:jc w:val="both"/>
        <w:rPr>
          <w:rFonts w:asciiTheme="majorBidi" w:hAnsiTheme="majorBidi" w:cstheme="majorBidi"/>
          <w:sz w:val="30"/>
          <w:szCs w:val="30"/>
          <w:lang w:val="en-US" w:eastAsia="en-US" w:bidi="th-TH"/>
        </w:rPr>
      </w:pPr>
    </w:p>
    <w:p w14:paraId="51F1862D" w14:textId="77777777" w:rsidR="00896C09" w:rsidRPr="00AE4888" w:rsidRDefault="00896C09" w:rsidP="0089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8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การเพิ่มทุนของบริษัทร่วม</w:t>
      </w:r>
    </w:p>
    <w:p w14:paraId="39B56090" w14:textId="77777777" w:rsidR="00896C09" w:rsidRPr="009E43C4" w:rsidRDefault="00896C09" w:rsidP="00896C09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Theme="majorBidi" w:hAnsiTheme="majorBidi"/>
          <w:sz w:val="30"/>
          <w:szCs w:val="30"/>
          <w:lang w:val="en-US" w:bidi="th-TH"/>
        </w:rPr>
      </w:pPr>
    </w:p>
    <w:p w14:paraId="34688625" w14:textId="1D3C8064" w:rsidR="0060570B" w:rsidRPr="0060570B" w:rsidRDefault="00896C09" w:rsidP="00605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B647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B647F">
        <w:rPr>
          <w:rFonts w:asciiTheme="majorBidi" w:hAnsiTheme="majorBidi" w:cstheme="majorBidi"/>
          <w:sz w:val="30"/>
          <w:szCs w:val="30"/>
        </w:rPr>
        <w:t xml:space="preserve"> 22 </w:t>
      </w:r>
      <w:r w:rsidRPr="004B647F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B647F">
        <w:rPr>
          <w:rFonts w:asciiTheme="majorBidi" w:hAnsiTheme="majorBidi" w:cstheme="majorBidi"/>
          <w:sz w:val="30"/>
          <w:szCs w:val="30"/>
        </w:rPr>
        <w:t xml:space="preserve"> 2565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 บริษัท เน็คซ์ แคปปิตอล จำกัด (มหาชน) ซึ่งเป็นบริษัทร่วมของกลุ่มบริษัทออก</w:t>
      </w:r>
      <w:r w:rsidRPr="004B647F">
        <w:rPr>
          <w:rFonts w:asciiTheme="majorBidi" w:hAnsiTheme="majorBidi" w:cstheme="majorBidi"/>
          <w:sz w:val="30"/>
          <w:szCs w:val="30"/>
        </w:rPr>
        <w:br/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หุ้นสามัญเพิ่มทุนเป็นจำนวน </w:t>
      </w:r>
      <w:r>
        <w:rPr>
          <w:rFonts w:asciiTheme="majorBidi" w:hAnsiTheme="majorBidi" w:cstheme="majorBidi"/>
          <w:sz w:val="30"/>
          <w:szCs w:val="30"/>
        </w:rPr>
        <w:t>225</w:t>
      </w:r>
      <w:r w:rsidRPr="008F2585">
        <w:rPr>
          <w:rFonts w:asciiTheme="majorBidi" w:hAnsiTheme="majorBidi" w:cstheme="majorBidi"/>
          <w:sz w:val="30"/>
          <w:szCs w:val="30"/>
        </w:rPr>
        <w:t xml:space="preserve"> 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ล้านบาท (หุ้นสามัญจำนวน </w:t>
      </w:r>
      <w:r>
        <w:rPr>
          <w:rFonts w:asciiTheme="majorBidi" w:hAnsiTheme="majorBidi" w:cstheme="majorBidi"/>
          <w:sz w:val="30"/>
          <w:szCs w:val="30"/>
        </w:rPr>
        <w:t>450</w:t>
      </w:r>
      <w:r w:rsidRPr="008F2585">
        <w:rPr>
          <w:rFonts w:asciiTheme="majorBidi" w:hAnsiTheme="majorBidi" w:cstheme="majorBidi"/>
          <w:sz w:val="30"/>
          <w:szCs w:val="30"/>
        </w:rPr>
        <w:t xml:space="preserve"> </w:t>
      </w:r>
      <w:r w:rsidRPr="004B647F">
        <w:rPr>
          <w:rFonts w:asciiTheme="majorBidi" w:hAnsiTheme="majorBidi" w:cstheme="majorBidi"/>
          <w:sz w:val="30"/>
          <w:szCs w:val="30"/>
          <w:cs/>
        </w:rPr>
        <w:t>ล้านหุ้น มูลค่าหุ้นละ</w:t>
      </w:r>
      <w:r w:rsidRPr="004B647F">
        <w:rPr>
          <w:rFonts w:asciiTheme="majorBidi" w:hAnsiTheme="majorBidi" w:cstheme="majorBidi"/>
          <w:sz w:val="30"/>
          <w:szCs w:val="30"/>
        </w:rPr>
        <w:t xml:space="preserve"> 0.5 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บาท) </w:t>
      </w:r>
      <w:r w:rsidR="00C8084B">
        <w:rPr>
          <w:rFonts w:asciiTheme="majorBidi" w:hAnsiTheme="majorBidi" w:cstheme="majorBidi" w:hint="cs"/>
          <w:sz w:val="30"/>
          <w:szCs w:val="30"/>
          <w:cs/>
        </w:rPr>
        <w:t>โดยจัดสรรแก่</w:t>
      </w:r>
      <w:r w:rsidR="009934B1">
        <w:rPr>
          <w:rFonts w:asciiTheme="majorBidi" w:hAnsiTheme="majorBidi" w:cstheme="majorBidi"/>
          <w:sz w:val="30"/>
          <w:szCs w:val="30"/>
          <w:cs/>
        </w:rPr>
        <w:br/>
      </w:r>
      <w:r w:rsidR="00C8084B">
        <w:rPr>
          <w:rFonts w:asciiTheme="majorBidi" w:hAnsiTheme="majorBidi" w:cstheme="majorBidi" w:hint="cs"/>
          <w:sz w:val="30"/>
          <w:szCs w:val="30"/>
          <w:cs/>
        </w:rPr>
        <w:t>ผู้ถือหุ้นเดิมตามสัดส่วน ในการ</w:t>
      </w:r>
      <w:r w:rsidR="00C8084B" w:rsidRPr="00C8084B">
        <w:rPr>
          <w:rFonts w:asciiTheme="majorBidi" w:hAnsiTheme="majorBidi"/>
          <w:sz w:val="30"/>
          <w:szCs w:val="30"/>
          <w:cs/>
        </w:rPr>
        <w:t>ประชุมคณะกรรมการ</w:t>
      </w:r>
      <w:r w:rsidR="00C8084B">
        <w:rPr>
          <w:rFonts w:asciiTheme="majorBidi" w:hAnsiTheme="majorBidi" w:hint="cs"/>
          <w:sz w:val="30"/>
          <w:szCs w:val="30"/>
          <w:cs/>
        </w:rPr>
        <w:t>ของ</w:t>
      </w:r>
      <w:r w:rsidR="00C8084B" w:rsidRPr="00C8084B">
        <w:rPr>
          <w:rFonts w:asciiTheme="majorBidi" w:hAnsiTheme="majorBidi"/>
          <w:sz w:val="30"/>
          <w:szCs w:val="30"/>
          <w:cs/>
        </w:rPr>
        <w:t>บริษัทเมื่อวันที่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  </w:t>
      </w:r>
      <w:r w:rsidR="00C8084B">
        <w:rPr>
          <w:rFonts w:asciiTheme="majorBidi" w:hAnsiTheme="majorBidi"/>
          <w:sz w:val="30"/>
          <w:szCs w:val="30"/>
        </w:rPr>
        <w:t xml:space="preserve">6 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C8084B">
        <w:rPr>
          <w:rFonts w:asciiTheme="majorBidi" w:hAnsiTheme="majorBidi"/>
          <w:sz w:val="30"/>
          <w:szCs w:val="30"/>
        </w:rPr>
        <w:t>2565</w:t>
      </w:r>
      <w:r w:rsidR="00C8084B" w:rsidRPr="00C8084B">
        <w:rPr>
          <w:rFonts w:asciiTheme="majorBidi" w:hAnsiTheme="majorBidi"/>
          <w:sz w:val="30"/>
          <w:szCs w:val="30"/>
          <w:cs/>
        </w:rPr>
        <w:t xml:space="preserve"> </w:t>
      </w:r>
      <w:r w:rsidR="00974B2B">
        <w:rPr>
          <w:rFonts w:asciiTheme="majorBidi" w:hAnsiTheme="majorBidi" w:hint="cs"/>
          <w:sz w:val="30"/>
          <w:szCs w:val="30"/>
          <w:cs/>
        </w:rPr>
        <w:t>ที่ประชุม</w:t>
      </w:r>
      <w:r w:rsidR="00C8084B" w:rsidRPr="00C8084B">
        <w:rPr>
          <w:rFonts w:asciiTheme="majorBidi" w:hAnsiTheme="majorBidi"/>
          <w:sz w:val="30"/>
          <w:szCs w:val="30"/>
          <w:cs/>
        </w:rPr>
        <w:t>มีมติอนุมัติให้บริษัทเข้าทำการซื้อหุ้น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เพิ่มทุนเกินสิทธิจำนวนไม่เกิน </w:t>
      </w:r>
      <w:r w:rsidR="00C8084B">
        <w:rPr>
          <w:rFonts w:asciiTheme="majorBidi" w:hAnsiTheme="majorBidi"/>
          <w:sz w:val="30"/>
          <w:szCs w:val="30"/>
        </w:rPr>
        <w:t xml:space="preserve">78.03 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ล้านหุ้นคิดเป็นจำนวนเงินไม่เกิน </w:t>
      </w:r>
      <w:r w:rsidR="00C8084B">
        <w:rPr>
          <w:rFonts w:asciiTheme="majorBidi" w:hAnsiTheme="majorBidi"/>
          <w:sz w:val="30"/>
          <w:szCs w:val="30"/>
        </w:rPr>
        <w:t xml:space="preserve">351.13 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ล้านบาท บริษัทได้ซื้อหุ้นเพิ่มทุนดังกล่าวจำนวน </w:t>
      </w:r>
      <w:r w:rsidR="00C8084B">
        <w:rPr>
          <w:rFonts w:asciiTheme="majorBidi" w:hAnsiTheme="majorBidi"/>
          <w:sz w:val="30"/>
          <w:szCs w:val="30"/>
        </w:rPr>
        <w:t xml:space="preserve">124.17 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ล้านหุ้น ในราคาหุ้นละ </w:t>
      </w:r>
      <w:r w:rsidR="00C8084B">
        <w:rPr>
          <w:rFonts w:asciiTheme="majorBidi" w:hAnsiTheme="majorBidi"/>
          <w:sz w:val="30"/>
          <w:szCs w:val="30"/>
        </w:rPr>
        <w:t xml:space="preserve">4.5 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C8084B" w:rsidRPr="00C8084B">
        <w:rPr>
          <w:rFonts w:asciiTheme="majorBidi" w:hAnsiTheme="majorBidi"/>
          <w:sz w:val="30"/>
          <w:szCs w:val="30"/>
          <w:cs/>
        </w:rPr>
        <w:t>เป็นจำนวนเงินรวมทั้งสิ้น</w:t>
      </w:r>
      <w:r w:rsidR="00C8084B">
        <w:rPr>
          <w:rFonts w:asciiTheme="majorBidi" w:hAnsiTheme="majorBidi" w:hint="cs"/>
          <w:sz w:val="30"/>
          <w:szCs w:val="30"/>
          <w:cs/>
        </w:rPr>
        <w:t xml:space="preserve"> </w:t>
      </w:r>
      <w:r w:rsidR="00C8084B">
        <w:rPr>
          <w:rFonts w:asciiTheme="majorBidi" w:hAnsiTheme="majorBidi"/>
          <w:sz w:val="30"/>
          <w:szCs w:val="30"/>
        </w:rPr>
        <w:t xml:space="preserve">558.77 </w:t>
      </w:r>
      <w:r w:rsidR="00C8084B">
        <w:rPr>
          <w:rFonts w:asciiTheme="majorBidi" w:hAnsiTheme="majorBidi" w:hint="cs"/>
          <w:sz w:val="30"/>
          <w:szCs w:val="30"/>
          <w:cs/>
        </w:rPr>
        <w:t>ล้านบาท</w:t>
      </w:r>
      <w:r w:rsidRPr="004B647F">
        <w:rPr>
          <w:rFonts w:asciiTheme="majorBidi" w:hAnsiTheme="majorBidi" w:cstheme="majorBidi"/>
          <w:sz w:val="30"/>
          <w:szCs w:val="30"/>
          <w:cs/>
        </w:rPr>
        <w:t xml:space="preserve"> ทำให้กลุ่มบริษัทมีส่วนได้เสียในบริษัทนี้เพิ่มขึ้นจากร้อยละ</w:t>
      </w:r>
      <w:r w:rsidRPr="004B647F">
        <w:rPr>
          <w:rFonts w:asciiTheme="majorBidi" w:hAnsiTheme="majorBidi" w:cstheme="majorBidi"/>
          <w:sz w:val="30"/>
          <w:szCs w:val="30"/>
        </w:rPr>
        <w:t xml:space="preserve"> </w:t>
      </w:r>
      <w:r w:rsidRPr="00AD735B">
        <w:rPr>
          <w:rFonts w:asciiTheme="majorBidi" w:hAnsiTheme="majorBidi" w:cstheme="majorBidi"/>
          <w:spacing w:val="2"/>
          <w:sz w:val="30"/>
          <w:szCs w:val="30"/>
        </w:rPr>
        <w:t xml:space="preserve">26.67 </w:t>
      </w:r>
      <w:r w:rsidRPr="00AD735B">
        <w:rPr>
          <w:rFonts w:asciiTheme="majorBidi" w:hAnsiTheme="majorBidi" w:cstheme="majorBidi"/>
          <w:spacing w:val="2"/>
          <w:sz w:val="30"/>
          <w:szCs w:val="30"/>
          <w:cs/>
        </w:rPr>
        <w:t>เป็นร้อยละ</w:t>
      </w:r>
      <w:r w:rsidRPr="00AD735B">
        <w:rPr>
          <w:rFonts w:asciiTheme="majorBidi" w:hAnsiTheme="majorBidi" w:cstheme="majorBidi"/>
          <w:spacing w:val="2"/>
          <w:sz w:val="30"/>
          <w:szCs w:val="30"/>
        </w:rPr>
        <w:t xml:space="preserve"> 26.98</w:t>
      </w:r>
      <w:r w:rsidR="0060570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0570B" w:rsidRPr="0060570B">
        <w:rPr>
          <w:rFonts w:asciiTheme="majorBidi" w:hAnsiTheme="majorBidi"/>
          <w:spacing w:val="2"/>
          <w:sz w:val="30"/>
          <w:szCs w:val="30"/>
          <w:cs/>
        </w:rPr>
        <w:t xml:space="preserve">ผลต่างระหว่างจำนวนเงินที่จ่ายกับมูลค่าตามบัญชีของสินทรัพย์สุทธิส่วนที่เป็นของกลุ่มบริษัทที่ได้มา ณ วันที่ซื้อเงินลงทุน รวมอยู่ในมูลค่าตามบัญชีของเงินลงทุนในบริษัทร่วมในงบการเงินรวมเป็นจำนวนเงิน </w:t>
      </w:r>
      <w:r w:rsidR="0060570B">
        <w:rPr>
          <w:rFonts w:asciiTheme="majorBidi" w:hAnsiTheme="majorBidi" w:cstheme="majorBidi"/>
          <w:spacing w:val="2"/>
          <w:sz w:val="30"/>
          <w:szCs w:val="30"/>
        </w:rPr>
        <w:t>558.77</w:t>
      </w:r>
      <w:r w:rsidR="0060570B" w:rsidRPr="0060570B">
        <w:rPr>
          <w:rFonts w:asciiTheme="majorBidi" w:hAnsiTheme="majorBidi"/>
          <w:spacing w:val="2"/>
          <w:sz w:val="30"/>
          <w:szCs w:val="30"/>
          <w:cs/>
        </w:rPr>
        <w:t xml:space="preserve"> ล้านบาท</w:t>
      </w:r>
    </w:p>
    <w:p w14:paraId="79604833" w14:textId="77777777" w:rsidR="0060570B" w:rsidRPr="009E43C4" w:rsidRDefault="0060570B" w:rsidP="00605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E464395" w14:textId="313CBFA1" w:rsidR="009E43C4" w:rsidRDefault="0060570B" w:rsidP="00605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0570B">
        <w:rPr>
          <w:rFonts w:asciiTheme="majorBidi" w:hAnsiTheme="majorBidi"/>
          <w:spacing w:val="2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60570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0570B">
        <w:rPr>
          <w:rFonts w:asciiTheme="majorBidi" w:hAnsiTheme="majorBidi"/>
          <w:spacing w:val="2"/>
          <w:sz w:val="30"/>
          <w:szCs w:val="30"/>
          <w:cs/>
        </w:rPr>
        <w:t xml:space="preserve">มิถุนายน </w:t>
      </w:r>
      <w:r>
        <w:rPr>
          <w:rFonts w:asciiTheme="majorBidi" w:hAnsiTheme="majorBidi"/>
          <w:spacing w:val="2"/>
          <w:sz w:val="30"/>
          <w:szCs w:val="30"/>
        </w:rPr>
        <w:t>2565</w:t>
      </w:r>
      <w:r w:rsidRPr="0060570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0570B">
        <w:rPr>
          <w:rFonts w:asciiTheme="majorBidi" w:hAnsiTheme="majorBidi"/>
          <w:spacing w:val="2"/>
          <w:sz w:val="30"/>
          <w:szCs w:val="30"/>
          <w:cs/>
        </w:rPr>
        <w:t>กลุ่มบริษัทอยู่ระหว่างการดำเนินการเพื่อระบุและวัดมูลค่ายุติธรรมของสินทรัพย์สุทธิส่วนที่เป็นของกลุ่มบริษัทที่ได้มา ณ วันที่ซื้อเงินลงทุน กลุ่มบริษัทอาจทำการปรับปรุงมูลค่ายุติธรรมดังกล่าว หากกลุ่มบริษัทได้รับข้อมูลใหม่เพิ่มเติมภายในหนึ่งปีนับจากวันที่มีการซื้อเงินลงทุนเกี่ยวกับข้อเท็จจริงและข้อมูลที่สะท้อนเหตุการณ์แวดล้อมที่มีอยู่ ณ วันที่ซื้อเงินลงทุน</w:t>
      </w:r>
      <w:r w:rsidR="00896C09" w:rsidRPr="00AD73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02903F0F" w14:textId="77777777" w:rsidR="009E43C4" w:rsidRDefault="009E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0AD02F68" w14:textId="77777777" w:rsidR="00D15516" w:rsidRPr="007B344B" w:rsidRDefault="00D15516" w:rsidP="00D1551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B344B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6FB750F1" w14:textId="77777777" w:rsidR="00D15516" w:rsidRPr="009E43C4" w:rsidRDefault="00D15516" w:rsidP="00D15516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tbl>
      <w:tblPr>
        <w:tblW w:w="9197" w:type="dxa"/>
        <w:tblInd w:w="450" w:type="dxa"/>
        <w:tblLook w:val="01E0" w:firstRow="1" w:lastRow="1" w:firstColumn="1" w:lastColumn="1" w:noHBand="0" w:noVBand="0"/>
      </w:tblPr>
      <w:tblGrid>
        <w:gridCol w:w="3225"/>
        <w:gridCol w:w="890"/>
        <w:gridCol w:w="266"/>
        <w:gridCol w:w="1008"/>
        <w:gridCol w:w="265"/>
        <w:gridCol w:w="979"/>
        <w:gridCol w:w="265"/>
        <w:gridCol w:w="1060"/>
        <w:gridCol w:w="265"/>
        <w:gridCol w:w="974"/>
      </w:tblGrid>
      <w:tr w:rsidR="00D15516" w:rsidRPr="0030535A" w14:paraId="437C4A81" w14:textId="77777777" w:rsidTr="00510642">
        <w:trPr>
          <w:trHeight w:val="426"/>
          <w:tblHeader/>
        </w:trPr>
        <w:tc>
          <w:tcPr>
            <w:tcW w:w="3225" w:type="dxa"/>
          </w:tcPr>
          <w:p w14:paraId="66A9152D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7F9E4146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753B2A24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79CC8FE6" w14:textId="77777777" w:rsidR="00D15516" w:rsidRPr="0030535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535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5" w:type="dxa"/>
            <w:shd w:val="clear" w:color="auto" w:fill="auto"/>
          </w:tcPr>
          <w:p w14:paraId="37B96F41" w14:textId="77777777" w:rsidR="00D15516" w:rsidRPr="0030535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9" w:type="dxa"/>
            <w:gridSpan w:val="3"/>
            <w:shd w:val="clear" w:color="auto" w:fill="auto"/>
          </w:tcPr>
          <w:p w14:paraId="5FEDDE76" w14:textId="77777777" w:rsidR="00D15516" w:rsidRPr="0030535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15516" w:rsidRPr="0030535A" w14:paraId="207D0E6F" w14:textId="77777777" w:rsidTr="00510642">
        <w:trPr>
          <w:trHeight w:val="415"/>
          <w:tblHeader/>
        </w:trPr>
        <w:tc>
          <w:tcPr>
            <w:tcW w:w="3225" w:type="dxa"/>
          </w:tcPr>
          <w:p w14:paraId="12431773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32E74F6D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6" w:type="dxa"/>
          </w:tcPr>
          <w:p w14:paraId="6EDEC85C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3B9615D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9D91503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807E10C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31512B61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F9ED8D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3C1AEE60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</w:tcPr>
          <w:p w14:paraId="70379C88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15516" w:rsidRPr="0030535A" w14:paraId="295B80EB" w14:textId="77777777" w:rsidTr="00714744">
        <w:trPr>
          <w:trHeight w:val="439"/>
          <w:tblHeader/>
        </w:trPr>
        <w:tc>
          <w:tcPr>
            <w:tcW w:w="3225" w:type="dxa"/>
          </w:tcPr>
          <w:p w14:paraId="789F8A11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1B80B4E6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6" w:type="dxa"/>
          </w:tcPr>
          <w:p w14:paraId="33A8A5CF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16" w:type="dxa"/>
            <w:gridSpan w:val="7"/>
          </w:tcPr>
          <w:p w14:paraId="67EDD043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053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5516" w:rsidRPr="0030535A" w14:paraId="0984B9B0" w14:textId="77777777" w:rsidTr="00714744">
        <w:trPr>
          <w:trHeight w:val="426"/>
        </w:trPr>
        <w:tc>
          <w:tcPr>
            <w:tcW w:w="3225" w:type="dxa"/>
          </w:tcPr>
          <w:p w14:paraId="366D8466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0" w:type="dxa"/>
          </w:tcPr>
          <w:p w14:paraId="227D0C68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251B2F8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16" w:type="dxa"/>
            <w:gridSpan w:val="7"/>
          </w:tcPr>
          <w:p w14:paraId="034BAEFC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15516" w:rsidRPr="0030535A" w14:paraId="0296F344" w14:textId="77777777" w:rsidTr="00714744">
        <w:trPr>
          <w:trHeight w:val="426"/>
        </w:trPr>
        <w:tc>
          <w:tcPr>
            <w:tcW w:w="3225" w:type="dxa"/>
          </w:tcPr>
          <w:p w14:paraId="43D45AFF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53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535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0535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0" w:type="dxa"/>
          </w:tcPr>
          <w:p w14:paraId="44B3D31A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1B65B45" w14:textId="77777777" w:rsidR="00D15516" w:rsidRPr="0030535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16" w:type="dxa"/>
            <w:gridSpan w:val="7"/>
          </w:tcPr>
          <w:p w14:paraId="0BD84335" w14:textId="77777777" w:rsidR="00D15516" w:rsidRPr="0030535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15516" w:rsidRPr="009F19BA" w14:paraId="4F44D588" w14:textId="77777777" w:rsidTr="00714744">
        <w:trPr>
          <w:trHeight w:val="426"/>
        </w:trPr>
        <w:tc>
          <w:tcPr>
            <w:tcW w:w="3225" w:type="dxa"/>
          </w:tcPr>
          <w:p w14:paraId="73FF3537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20A9840F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23BEE6C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03656D6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</w:tcPr>
          <w:p w14:paraId="6FAE3305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08E83A96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</w:tcPr>
          <w:p w14:paraId="501C3208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4B836D1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</w:tcPr>
          <w:p w14:paraId="0A1BEEEF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6CA9F5BA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</w:tr>
      <w:tr w:rsidR="00D15516" w:rsidRPr="009F19BA" w14:paraId="2E1DD563" w14:textId="77777777" w:rsidTr="00714744">
        <w:trPr>
          <w:trHeight w:val="426"/>
        </w:trPr>
        <w:tc>
          <w:tcPr>
            <w:tcW w:w="3225" w:type="dxa"/>
          </w:tcPr>
          <w:p w14:paraId="1EC0B114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890" w:type="dxa"/>
          </w:tcPr>
          <w:p w14:paraId="61560A9B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3CE1BAF2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ACD9933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(32,639)</w:t>
            </w:r>
          </w:p>
        </w:tc>
        <w:tc>
          <w:tcPr>
            <w:tcW w:w="265" w:type="dxa"/>
          </w:tcPr>
          <w:p w14:paraId="7C7B17B5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19498752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(32,639)</w:t>
            </w:r>
          </w:p>
        </w:tc>
        <w:tc>
          <w:tcPr>
            <w:tcW w:w="265" w:type="dxa"/>
          </w:tcPr>
          <w:p w14:paraId="34D92557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14:paraId="097A3833" w14:textId="77777777" w:rsidR="00D15516" w:rsidRPr="009F19BA" w:rsidRDefault="00D15516" w:rsidP="00714744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0CABBD8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6C951399" w14:textId="77777777" w:rsidR="00D15516" w:rsidRPr="009F19BA" w:rsidRDefault="00D15516" w:rsidP="00714744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5516" w:rsidRPr="009F19BA" w14:paraId="1B2DB2D2" w14:textId="77777777" w:rsidTr="00714744">
        <w:trPr>
          <w:trHeight w:val="415"/>
        </w:trPr>
        <w:tc>
          <w:tcPr>
            <w:tcW w:w="3225" w:type="dxa"/>
          </w:tcPr>
          <w:p w14:paraId="498FF3BB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0" w:type="dxa"/>
          </w:tcPr>
          <w:p w14:paraId="328632B0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14:paraId="61535709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3EF0F3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 w:hint="cs"/>
                <w:sz w:val="30"/>
                <w:szCs w:val="30"/>
                <w:cs/>
              </w:rPr>
              <w:t>8,000</w:t>
            </w:r>
          </w:p>
        </w:tc>
        <w:tc>
          <w:tcPr>
            <w:tcW w:w="265" w:type="dxa"/>
          </w:tcPr>
          <w:p w14:paraId="6AAE7DB4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43196404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 w:hint="cs"/>
                <w:sz w:val="30"/>
                <w:szCs w:val="30"/>
                <w:cs/>
              </w:rPr>
              <w:t>8,000</w:t>
            </w:r>
          </w:p>
        </w:tc>
        <w:tc>
          <w:tcPr>
            <w:tcW w:w="265" w:type="dxa"/>
          </w:tcPr>
          <w:p w14:paraId="401ED06F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92F0A23" w14:textId="77777777" w:rsidR="00D15516" w:rsidRPr="009F19BA" w:rsidRDefault="00D15516" w:rsidP="00714744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CA4DC6D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BA8F0E0" w14:textId="77777777" w:rsidR="00D15516" w:rsidRPr="009F19BA" w:rsidRDefault="00D15516" w:rsidP="00714744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5516" w:rsidRPr="009F19BA" w14:paraId="520CAE88" w14:textId="77777777" w:rsidTr="00714744">
        <w:trPr>
          <w:trHeight w:val="426"/>
        </w:trPr>
        <w:tc>
          <w:tcPr>
            <w:tcW w:w="3225" w:type="dxa"/>
          </w:tcPr>
          <w:p w14:paraId="4331D611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0" w:type="dxa"/>
          </w:tcPr>
          <w:p w14:paraId="69EE115B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D1CBF53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E4C93E" w14:textId="77777777" w:rsidR="00D15516" w:rsidRPr="009F19B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E090D31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5C4BD716" w14:textId="77777777" w:rsidR="00D15516" w:rsidRPr="009F19B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4874001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3AF5E79" w14:textId="77777777" w:rsidR="00D15516" w:rsidRPr="009F19B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9C82850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3EBF7588" w14:textId="77777777" w:rsidR="00D15516" w:rsidRPr="009F19B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5516" w:rsidRPr="009F19BA" w14:paraId="36D453E4" w14:textId="77777777" w:rsidTr="00714744">
        <w:trPr>
          <w:trHeight w:val="426"/>
        </w:trPr>
        <w:tc>
          <w:tcPr>
            <w:tcW w:w="3225" w:type="dxa"/>
          </w:tcPr>
          <w:p w14:paraId="4B90863A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027A2B5A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3DDCBBA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EDD629C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855,361</w:t>
            </w:r>
          </w:p>
        </w:tc>
        <w:tc>
          <w:tcPr>
            <w:tcW w:w="265" w:type="dxa"/>
            <w:vMerge w:val="restart"/>
          </w:tcPr>
          <w:p w14:paraId="5E1CC274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05CB66F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855,361</w:t>
            </w:r>
          </w:p>
        </w:tc>
        <w:tc>
          <w:tcPr>
            <w:tcW w:w="265" w:type="dxa"/>
          </w:tcPr>
          <w:p w14:paraId="4FCF6F14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63E5394A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  <w:vMerge w:val="restart"/>
          </w:tcPr>
          <w:p w14:paraId="6BD3C2B7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35E1E9D5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</w:tr>
      <w:tr w:rsidR="00D15516" w:rsidRPr="009F19BA" w14:paraId="7A71ACE5" w14:textId="77777777" w:rsidTr="00714744">
        <w:trPr>
          <w:trHeight w:val="426"/>
        </w:trPr>
        <w:tc>
          <w:tcPr>
            <w:tcW w:w="3225" w:type="dxa"/>
          </w:tcPr>
          <w:p w14:paraId="0AA31E8F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2ED8076D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6" w:type="dxa"/>
          </w:tcPr>
          <w:p w14:paraId="30A1B245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640DA75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410988BB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5CF39B0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14:paraId="19E4E0EB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C9551E3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5" w:type="dxa"/>
            <w:vMerge/>
          </w:tcPr>
          <w:p w14:paraId="07736C5A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721067F9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15516" w:rsidRPr="009F19BA" w14:paraId="3970AC99" w14:textId="77777777" w:rsidTr="00714744">
        <w:trPr>
          <w:trHeight w:val="426"/>
        </w:trPr>
        <w:tc>
          <w:tcPr>
            <w:tcW w:w="3225" w:type="dxa"/>
          </w:tcPr>
          <w:p w14:paraId="7602CDB1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90" w:type="dxa"/>
          </w:tcPr>
          <w:p w14:paraId="6499ECEB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022E9B0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66BB125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C77B8B9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17F68918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7F6292B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69965373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70C5425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</w:tcPr>
          <w:p w14:paraId="3F04E276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15516" w:rsidRPr="009F19BA" w14:paraId="518FEA47" w14:textId="77777777" w:rsidTr="00714744">
        <w:trPr>
          <w:trHeight w:val="415"/>
        </w:trPr>
        <w:tc>
          <w:tcPr>
            <w:tcW w:w="3225" w:type="dxa"/>
          </w:tcPr>
          <w:p w14:paraId="329A3A5B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19B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0" w:type="dxa"/>
          </w:tcPr>
          <w:p w14:paraId="61BD878E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F062BE7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CF042C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2E00239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06C21077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DFE4AD8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F8A2159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12E4E36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</w:tcPr>
          <w:p w14:paraId="187B69A0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5516" w:rsidRPr="009F19BA" w14:paraId="654F71F0" w14:textId="77777777" w:rsidTr="00714744">
        <w:trPr>
          <w:trHeight w:val="415"/>
        </w:trPr>
        <w:tc>
          <w:tcPr>
            <w:tcW w:w="3225" w:type="dxa"/>
          </w:tcPr>
          <w:p w14:paraId="191B86C1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500D4F3D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9A5A8AF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3450D07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1B119C03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0D9AEA19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0B136DBE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0365CF65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73D20019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</w:tcPr>
          <w:p w14:paraId="5A5AB7F1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</w:tr>
      <w:tr w:rsidR="00D15516" w:rsidRPr="009F19BA" w14:paraId="4D47D724" w14:textId="77777777" w:rsidTr="00714744">
        <w:trPr>
          <w:trHeight w:val="426"/>
        </w:trPr>
        <w:tc>
          <w:tcPr>
            <w:tcW w:w="3225" w:type="dxa"/>
          </w:tcPr>
          <w:p w14:paraId="33D2F8C7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0" w:type="dxa"/>
          </w:tcPr>
          <w:p w14:paraId="3F9EB60C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6BAB656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F1E221" w14:textId="77777777" w:rsidR="00D15516" w:rsidRPr="009F19B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17CBA24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58FDF315" w14:textId="77777777" w:rsidR="00D15516" w:rsidRPr="009F19BA" w:rsidRDefault="00D15516" w:rsidP="00714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1635E26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C1F9265" w14:textId="77777777" w:rsidR="00D15516" w:rsidRPr="009F19BA" w:rsidRDefault="00D15516" w:rsidP="00714744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62402E8A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53465C18" w14:textId="77777777" w:rsidR="00D15516" w:rsidRPr="009F19BA" w:rsidRDefault="00D15516" w:rsidP="00714744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5516" w:rsidRPr="009F19BA" w14:paraId="523B587B" w14:textId="77777777" w:rsidTr="00714744">
        <w:trPr>
          <w:trHeight w:val="426"/>
        </w:trPr>
        <w:tc>
          <w:tcPr>
            <w:tcW w:w="3225" w:type="dxa"/>
          </w:tcPr>
          <w:p w14:paraId="5815526C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4507EAFA" w14:textId="77777777" w:rsidR="00D15516" w:rsidRPr="009F19BA" w:rsidRDefault="00D15516" w:rsidP="0071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9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BCE4851" w14:textId="77777777" w:rsidR="00D15516" w:rsidRPr="009F19BA" w:rsidRDefault="00D15516" w:rsidP="00714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3B940EB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44FC23A7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17F0A4EC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05F3B0C1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0D0865F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14:paraId="0ABFD570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7C6BE4F4" w14:textId="77777777" w:rsidR="00D15516" w:rsidRPr="009F19BA" w:rsidRDefault="00D15516" w:rsidP="007147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</w:tr>
    </w:tbl>
    <w:p w14:paraId="49BE39A1" w14:textId="3606F73C" w:rsidR="00D15516" w:rsidRDefault="00D15516" w:rsidP="00D1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B5B240" w14:textId="77777777" w:rsidR="00D15516" w:rsidRPr="00F70671" w:rsidRDefault="00D15516" w:rsidP="00D1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0671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การออกหุ้นสามัญ</w:t>
      </w:r>
    </w:p>
    <w:p w14:paraId="52841625" w14:textId="77777777" w:rsidR="00D15516" w:rsidRPr="009F19BA" w:rsidRDefault="00D15516" w:rsidP="00D1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25B90" w14:textId="77777777" w:rsidR="00D15516" w:rsidRPr="009F19BA" w:rsidRDefault="00D15516" w:rsidP="00D15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21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14:paraId="628F8026" w14:textId="77777777" w:rsidR="00D15516" w:rsidRPr="009F19BA" w:rsidRDefault="00D15516" w:rsidP="00D15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          </w:t>
      </w:r>
    </w:p>
    <w:p w14:paraId="36340DAB" w14:textId="77777777" w:rsidR="00D15516" w:rsidRPr="009F19BA" w:rsidRDefault="00D15516" w:rsidP="00D15516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45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9F19BA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ลดทุนจดทะเบียนจากเดิม </w:t>
      </w:r>
      <w:r w:rsidRPr="009F19BA">
        <w:rPr>
          <w:rFonts w:asciiTheme="majorBidi" w:hAnsiTheme="majorBidi" w:cstheme="majorBidi"/>
          <w:sz w:val="30"/>
          <w:szCs w:val="30"/>
        </w:rPr>
        <w:t xml:space="preserve">880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9F19BA">
        <w:rPr>
          <w:rFonts w:asciiTheme="majorBidi" w:hAnsiTheme="majorBidi" w:cstheme="majorBidi"/>
          <w:sz w:val="30"/>
          <w:szCs w:val="30"/>
        </w:rPr>
        <w:t xml:space="preserve">847.36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โดยวิธีตัดหุ้นจดทะเบียนที่ยังมิได้นำออกจำหน่ายจำนวน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 xml:space="preserve">32.64 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 xml:space="preserve">32.64 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>ล้านบาท บริษัทได้ดำเนินการ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br/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จดทะเบียนลดทุนกับกระทรวงพาณิชย์แล้วเมื่อวันที่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 xml:space="preserve">27 </w:t>
      </w:r>
      <w:r w:rsidRPr="009F19BA">
        <w:rPr>
          <w:rFonts w:asciiTheme="majorBidi" w:hAnsiTheme="majorBidi" w:cstheme="majorBidi" w:hint="cs"/>
          <w:spacing w:val="8"/>
          <w:sz w:val="30"/>
          <w:szCs w:val="30"/>
          <w:cs/>
        </w:rPr>
        <w:t>เมษายน</w:t>
      </w:r>
      <w:r w:rsidRPr="009F19BA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9F19BA">
        <w:rPr>
          <w:rFonts w:asciiTheme="majorBidi" w:hAnsiTheme="majorBidi" w:cstheme="majorBidi"/>
          <w:spacing w:val="8"/>
          <w:sz w:val="30"/>
          <w:szCs w:val="30"/>
        </w:rPr>
        <w:t>2565</w:t>
      </w:r>
    </w:p>
    <w:p w14:paraId="05FD2720" w14:textId="77777777" w:rsidR="00D15516" w:rsidRPr="009F19BA" w:rsidRDefault="00D15516" w:rsidP="00D15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45" w:hanging="3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BD2AD79" w14:textId="77777777" w:rsidR="00D15516" w:rsidRPr="009F19BA" w:rsidRDefault="00D15516" w:rsidP="00D15516">
      <w:pPr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33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เพิ่มทุนจดทะเบียนจาก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847.36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Pr="009F19BA">
        <w:rPr>
          <w:rFonts w:asciiTheme="majorBidi" w:hAnsiTheme="majorBidi" w:cstheme="majorBidi"/>
          <w:spacing w:val="-4"/>
          <w:sz w:val="30"/>
          <w:szCs w:val="30"/>
        </w:rPr>
        <w:t xml:space="preserve">855.36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โดยออกหุ้นสามัญใหม่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F19BA">
        <w:rPr>
          <w:rFonts w:asciiTheme="majorBidi" w:hAnsiTheme="majorBidi" w:cstheme="majorBidi"/>
          <w:sz w:val="30"/>
          <w:szCs w:val="30"/>
        </w:rPr>
        <w:t xml:space="preserve">8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9F19BA">
        <w:rPr>
          <w:rFonts w:asciiTheme="majorBidi" w:hAnsiTheme="majorBidi" w:cstheme="majorBidi"/>
          <w:sz w:val="30"/>
          <w:szCs w:val="30"/>
        </w:rPr>
        <w:t xml:space="preserve">1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คิดเป็นจำนวนเงินทั้งสิ้น </w:t>
      </w:r>
      <w:r w:rsidRPr="009F19BA">
        <w:rPr>
          <w:rFonts w:asciiTheme="majorBidi" w:hAnsiTheme="majorBidi" w:cstheme="majorBidi"/>
          <w:sz w:val="30"/>
          <w:szCs w:val="30"/>
        </w:rPr>
        <w:t xml:space="preserve">8 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 w:rsidRPr="009F19BA">
        <w:rPr>
          <w:rFonts w:asciiTheme="majorBidi" w:hAnsiTheme="majorBidi" w:cstheme="majorBidi"/>
          <w:sz w:val="30"/>
          <w:szCs w:val="30"/>
        </w:rPr>
        <w:t xml:space="preserve">28 </w:t>
      </w:r>
      <w:r w:rsidRPr="009F19BA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19BA">
        <w:rPr>
          <w:rFonts w:asciiTheme="majorBidi" w:hAnsiTheme="majorBidi" w:cstheme="majorBidi"/>
          <w:sz w:val="30"/>
          <w:szCs w:val="30"/>
        </w:rPr>
        <w:t>2565</w:t>
      </w:r>
      <w:r w:rsidRPr="009F19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19BA">
        <w:rPr>
          <w:rFonts w:asciiTheme="majorBidi" w:hAnsiTheme="majorBidi" w:cstheme="majorBidi"/>
          <w:spacing w:val="-4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เพื่อรองรับการใช้สิทธิตามใบสำคัญแสดงสิทธิที่จะซื้อหุ้นสามัญของบริษัทซึ่งจัดสรรให้แก่ผู้บริหาร (รวมถึงผู้บริหารที่ดำรงตำแหน่งกรรมการของบริษัท) และ/หรือพนักงานของบริษัท</w:t>
      </w:r>
    </w:p>
    <w:p w14:paraId="6E3111C1" w14:textId="69AD6D5E" w:rsidR="00AC591F" w:rsidRPr="000130DD" w:rsidRDefault="00C674EF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B03E94" w:rsidRPr="000130D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81149" w14:textId="2FB89AB3" w:rsidR="00AC591F" w:rsidRPr="00F463CA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8BE5AC" w14:textId="77777777" w:rsidR="00452D47" w:rsidRPr="00F463CA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C8A8" w14:textId="77777777" w:rsidR="006032EF" w:rsidRDefault="00AC591F" w:rsidP="006032EF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463CA">
        <w:rPr>
          <w:rFonts w:asciiTheme="majorBidi" w:hAnsiTheme="majorBidi" w:cstheme="majorBidi"/>
          <w:sz w:val="30"/>
          <w:szCs w:val="30"/>
        </w:rPr>
        <w:t>1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F463CA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F463CA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26131210" w14:textId="7A18AF8E" w:rsidR="00AC591F" w:rsidRPr="006032EF" w:rsidRDefault="00AC591F" w:rsidP="006032EF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032E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032EF">
        <w:rPr>
          <w:rFonts w:asciiTheme="majorBidi" w:hAnsiTheme="majorBidi" w:cstheme="majorBidi"/>
          <w:sz w:val="30"/>
          <w:szCs w:val="30"/>
        </w:rPr>
        <w:t>2</w:t>
      </w:r>
      <w:r w:rsidRPr="006032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6A6A" w:rsidRPr="006032EF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 w:rsidR="00D06A6A" w:rsidRPr="006032EF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44A8C049" w14:textId="77777777" w:rsidR="00452D47" w:rsidRPr="00F463CA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58D82" w14:textId="6BB6BB83" w:rsidR="00F1501D" w:rsidRPr="00F463CA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C448A6C" w14:textId="4C7F388F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A9B24C" w14:textId="77777777" w:rsidR="00E7616D" w:rsidRPr="00F463CA" w:rsidRDefault="00E7616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77AA" w14:textId="77777777" w:rsidR="00F1501D" w:rsidRPr="00F463CA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F463CA" w:rsidSect="000804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260" w:header="720" w:footer="720" w:gutter="0"/>
          <w:pgNumType w:start="16"/>
          <w:cols w:space="720"/>
          <w:docGrid w:linePitch="360"/>
        </w:sectPr>
      </w:pPr>
    </w:p>
    <w:tbl>
      <w:tblPr>
        <w:tblW w:w="1422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050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440"/>
        <w:gridCol w:w="270"/>
        <w:gridCol w:w="1440"/>
      </w:tblGrid>
      <w:tr w:rsidR="0037374E" w14:paraId="362A8255" w14:textId="77777777" w:rsidTr="0008042F">
        <w:trPr>
          <w:trHeight w:val="420"/>
          <w:tblHeader/>
        </w:trPr>
        <w:tc>
          <w:tcPr>
            <w:tcW w:w="4050" w:type="dxa"/>
          </w:tcPr>
          <w:p w14:paraId="1C218951" w14:textId="06186A15" w:rsidR="0037374E" w:rsidRPr="002B079C" w:rsidRDefault="0037374E" w:rsidP="00F60D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0" w:type="dxa"/>
            <w:gridSpan w:val="11"/>
          </w:tcPr>
          <w:p w14:paraId="0A60946B" w14:textId="419B83B4" w:rsidR="0037374E" w:rsidRPr="002B079C" w:rsidRDefault="0037374E" w:rsidP="00F60D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B079C" w14:paraId="506F5958" w14:textId="77777777" w:rsidTr="0008042F">
        <w:trPr>
          <w:trHeight w:val="420"/>
          <w:tblHeader/>
        </w:trPr>
        <w:tc>
          <w:tcPr>
            <w:tcW w:w="4050" w:type="dxa"/>
            <w:noWrap/>
            <w:vAlign w:val="bottom"/>
          </w:tcPr>
          <w:p w14:paraId="17D6D49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hideMark/>
          </w:tcPr>
          <w:p w14:paraId="260A02A6" w14:textId="4AD4FA8C" w:rsidR="002B079C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14669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4EB03885" w14:textId="6FB21505" w:rsidR="002B079C" w:rsidRPr="002B079C" w:rsidRDefault="00845CF8" w:rsidP="00845C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7530B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429BE1F" w14:textId="2BAE9843" w:rsidR="002B079C" w:rsidRPr="002B079C" w:rsidRDefault="00845CF8" w:rsidP="00845C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2B079C" w14:paraId="1734C548" w14:textId="77777777" w:rsidTr="0008042F">
        <w:trPr>
          <w:trHeight w:val="420"/>
          <w:tblHeader/>
        </w:trPr>
        <w:tc>
          <w:tcPr>
            <w:tcW w:w="4050" w:type="dxa"/>
            <w:noWrap/>
            <w:vAlign w:val="bottom"/>
            <w:hideMark/>
          </w:tcPr>
          <w:p w14:paraId="5AC353A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B079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B079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hideMark/>
          </w:tcPr>
          <w:p w14:paraId="126CB025" w14:textId="1F3B75A0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6EAE2EB1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2B421F6F" w14:textId="53EF7D89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2BCA4C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0AAD74" w14:textId="39AD305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46AD0D5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77E5800B" w14:textId="344E7D61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3A6E241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E6BC7E6" w14:textId="1C509CCD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77E07CD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A2276CE" w14:textId="2D0085A8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2564</w:t>
            </w:r>
          </w:p>
        </w:tc>
      </w:tr>
      <w:tr w:rsidR="002B079C" w14:paraId="1E339CFE" w14:textId="77777777" w:rsidTr="0008042F">
        <w:trPr>
          <w:trHeight w:val="362"/>
          <w:tblHeader/>
        </w:trPr>
        <w:tc>
          <w:tcPr>
            <w:tcW w:w="4050" w:type="dxa"/>
          </w:tcPr>
          <w:p w14:paraId="5E812C2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0" w:type="dxa"/>
            <w:gridSpan w:val="11"/>
            <w:hideMark/>
          </w:tcPr>
          <w:p w14:paraId="1C87BB9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B0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B079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B079C" w14:paraId="68CBCA0E" w14:textId="77777777" w:rsidTr="0008042F">
        <w:trPr>
          <w:trHeight w:val="420"/>
        </w:trPr>
        <w:tc>
          <w:tcPr>
            <w:tcW w:w="4050" w:type="dxa"/>
            <w:hideMark/>
          </w:tcPr>
          <w:p w14:paraId="3D1A84A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B07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350" w:type="dxa"/>
            <w:vAlign w:val="bottom"/>
          </w:tcPr>
          <w:p w14:paraId="3D5FE65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14721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6AD2E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2A826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D954A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915D1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AD0DB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37DC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2CBE3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A210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226D6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0AF8A008" w14:textId="77777777" w:rsidTr="0008042F">
        <w:trPr>
          <w:trHeight w:val="420"/>
        </w:trPr>
        <w:tc>
          <w:tcPr>
            <w:tcW w:w="4050" w:type="dxa"/>
            <w:hideMark/>
          </w:tcPr>
          <w:p w14:paraId="6D13596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1A5A5203" w14:textId="73F86AD4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1609058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73269822" w14:textId="39150AF4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vAlign w:val="bottom"/>
          </w:tcPr>
          <w:p w14:paraId="2AA74D1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45EF47" w14:textId="5AA3B0C4" w:rsidR="002B079C" w:rsidRPr="002B079C" w:rsidRDefault="00A76D0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68F97B4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5FABEF0" w14:textId="4D473E7C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14,31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3F7BD1D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2EA224" w14:textId="49725C7F" w:rsidR="002B079C" w:rsidRPr="002B079C" w:rsidRDefault="00A76D0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</w:t>
            </w:r>
            <w:r w:rsidR="00AF6B7B">
              <w:rPr>
                <w:rFonts w:ascii="Angsana New" w:hAnsi="Angsana New"/>
                <w:color w:val="000000"/>
                <w:sz w:val="30"/>
                <w:szCs w:val="30"/>
              </w:rPr>
              <w:t>50,392</w:t>
            </w:r>
          </w:p>
        </w:tc>
        <w:tc>
          <w:tcPr>
            <w:tcW w:w="270" w:type="dxa"/>
            <w:vAlign w:val="bottom"/>
          </w:tcPr>
          <w:p w14:paraId="740F01E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7EC948BE" w14:textId="7B4346DF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17,018,473</w:t>
            </w:r>
          </w:p>
        </w:tc>
      </w:tr>
      <w:tr w:rsidR="002B079C" w14:paraId="1293F3E2" w14:textId="77777777" w:rsidTr="0008042F">
        <w:trPr>
          <w:cantSplit/>
          <w:trHeight w:val="420"/>
        </w:trPr>
        <w:tc>
          <w:tcPr>
            <w:tcW w:w="4050" w:type="dxa"/>
            <w:hideMark/>
          </w:tcPr>
          <w:p w14:paraId="7F2001E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53709" w14:textId="0CC81876" w:rsidR="002B079C" w:rsidRPr="002B079C" w:rsidRDefault="00CA491F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8,514</w:t>
            </w:r>
          </w:p>
        </w:tc>
        <w:tc>
          <w:tcPr>
            <w:tcW w:w="270" w:type="dxa"/>
            <w:vAlign w:val="bottom"/>
          </w:tcPr>
          <w:p w14:paraId="1F4D188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2DF16" w14:textId="20CFA6B4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9,139</w:t>
            </w:r>
          </w:p>
        </w:tc>
        <w:tc>
          <w:tcPr>
            <w:tcW w:w="270" w:type="dxa"/>
            <w:vAlign w:val="bottom"/>
          </w:tcPr>
          <w:p w14:paraId="48254C5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EC7D3" w14:textId="5D882317" w:rsidR="002B079C" w:rsidRPr="002B079C" w:rsidRDefault="00A76D0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11,300</w:t>
            </w:r>
          </w:p>
        </w:tc>
        <w:tc>
          <w:tcPr>
            <w:tcW w:w="270" w:type="dxa"/>
            <w:vAlign w:val="bottom"/>
          </w:tcPr>
          <w:p w14:paraId="3874CD2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F59C2" w14:textId="28896FCB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4,532</w:t>
            </w:r>
          </w:p>
        </w:tc>
        <w:tc>
          <w:tcPr>
            <w:tcW w:w="270" w:type="dxa"/>
            <w:vAlign w:val="bottom"/>
          </w:tcPr>
          <w:p w14:paraId="40536CB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DE75E" w14:textId="4230596D" w:rsidR="002B079C" w:rsidRPr="002B079C" w:rsidRDefault="00A76D0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19,814</w:t>
            </w:r>
          </w:p>
        </w:tc>
        <w:tc>
          <w:tcPr>
            <w:tcW w:w="270" w:type="dxa"/>
            <w:vAlign w:val="bottom"/>
          </w:tcPr>
          <w:p w14:paraId="0821E0E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E035E" w14:textId="0837A8A1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13,671</w:t>
            </w:r>
          </w:p>
        </w:tc>
      </w:tr>
      <w:tr w:rsidR="002B079C" w14:paraId="3C8D6C49" w14:textId="77777777" w:rsidTr="0008042F">
        <w:trPr>
          <w:trHeight w:val="420"/>
        </w:trPr>
        <w:tc>
          <w:tcPr>
            <w:tcW w:w="4050" w:type="dxa"/>
            <w:hideMark/>
          </w:tcPr>
          <w:p w14:paraId="50FFEA8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65867" w14:textId="0CFC5D50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19,520,761</w:t>
            </w:r>
          </w:p>
        </w:tc>
        <w:tc>
          <w:tcPr>
            <w:tcW w:w="270" w:type="dxa"/>
            <w:vAlign w:val="bottom"/>
          </w:tcPr>
          <w:p w14:paraId="2E0A22D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E74727" w14:textId="4A154186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17,013,298</w:t>
            </w:r>
          </w:p>
        </w:tc>
        <w:tc>
          <w:tcPr>
            <w:tcW w:w="270" w:type="dxa"/>
            <w:vAlign w:val="bottom"/>
          </w:tcPr>
          <w:p w14:paraId="24A1941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ADF90" w14:textId="7DC6FEDB" w:rsidR="002B079C" w:rsidRPr="002B079C" w:rsidRDefault="00A76D0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49,445</w:t>
            </w:r>
          </w:p>
        </w:tc>
        <w:tc>
          <w:tcPr>
            <w:tcW w:w="270" w:type="dxa"/>
            <w:vAlign w:val="bottom"/>
          </w:tcPr>
          <w:p w14:paraId="4D1F93C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74BB17" w14:textId="7E796C40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18,84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C3A48F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EA70A" w14:textId="007D53CF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19,570,206</w:t>
            </w:r>
          </w:p>
        </w:tc>
        <w:tc>
          <w:tcPr>
            <w:tcW w:w="270" w:type="dxa"/>
            <w:vAlign w:val="bottom"/>
          </w:tcPr>
          <w:p w14:paraId="142B0D0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9F18F6" w14:textId="523D7D4A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17,032,14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2B079C" w14:paraId="37F4EB28" w14:textId="77777777" w:rsidTr="0008042F">
        <w:trPr>
          <w:trHeight w:val="420"/>
        </w:trPr>
        <w:tc>
          <w:tcPr>
            <w:tcW w:w="4050" w:type="dxa"/>
            <w:hideMark/>
          </w:tcPr>
          <w:p w14:paraId="187FFAF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BDCC1" w14:textId="7D6D04AA" w:rsidR="002B079C" w:rsidRPr="002B079C" w:rsidRDefault="00CA491F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(8,514)</w:t>
            </w:r>
          </w:p>
        </w:tc>
        <w:tc>
          <w:tcPr>
            <w:tcW w:w="270" w:type="dxa"/>
            <w:vAlign w:val="bottom"/>
          </w:tcPr>
          <w:p w14:paraId="27E097B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99C93" w14:textId="32B98EC4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(9,139)</w:t>
            </w:r>
          </w:p>
        </w:tc>
        <w:tc>
          <w:tcPr>
            <w:tcW w:w="270" w:type="dxa"/>
            <w:vAlign w:val="bottom"/>
          </w:tcPr>
          <w:p w14:paraId="4D68AF3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6EAA9" w14:textId="32C6E1FA" w:rsidR="002B079C" w:rsidRPr="002B079C" w:rsidRDefault="00A76D0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(11,300)</w:t>
            </w:r>
          </w:p>
        </w:tc>
        <w:tc>
          <w:tcPr>
            <w:tcW w:w="270" w:type="dxa"/>
            <w:vAlign w:val="bottom"/>
          </w:tcPr>
          <w:p w14:paraId="3E351DC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C4209B" w14:textId="547847BF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(4,532)</w:t>
            </w:r>
          </w:p>
        </w:tc>
        <w:tc>
          <w:tcPr>
            <w:tcW w:w="270" w:type="dxa"/>
            <w:vAlign w:val="bottom"/>
          </w:tcPr>
          <w:p w14:paraId="7D238E7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D0887" w14:textId="2D175D1E" w:rsidR="002B079C" w:rsidRPr="002B079C" w:rsidRDefault="00A76D0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(19,814)</w:t>
            </w:r>
          </w:p>
        </w:tc>
        <w:tc>
          <w:tcPr>
            <w:tcW w:w="270" w:type="dxa"/>
            <w:vAlign w:val="bottom"/>
          </w:tcPr>
          <w:p w14:paraId="6CDCFDC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00BA38" w14:textId="3B80BA94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(13,671)</w:t>
            </w:r>
          </w:p>
        </w:tc>
      </w:tr>
      <w:tr w:rsidR="002B079C" w14:paraId="291849B0" w14:textId="77777777" w:rsidTr="0008042F">
        <w:trPr>
          <w:trHeight w:val="420"/>
        </w:trPr>
        <w:tc>
          <w:tcPr>
            <w:tcW w:w="4050" w:type="dxa"/>
            <w:vAlign w:val="bottom"/>
            <w:hideMark/>
          </w:tcPr>
          <w:p w14:paraId="49EE3E4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77D49" w14:textId="231A2035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0CEE376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D05B1D" w14:textId="01EBA4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vAlign w:val="bottom"/>
          </w:tcPr>
          <w:p w14:paraId="3944223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1075A" w14:textId="23381905" w:rsidR="002B079C" w:rsidRPr="002B079C" w:rsidRDefault="00C1695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24E3AEB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B32E20" w14:textId="3A86C4C4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14,31</w:t>
            </w: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6DFD5491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241CD" w14:textId="78DD5A9D" w:rsidR="002B079C" w:rsidRPr="00247116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4711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  <w:tc>
          <w:tcPr>
            <w:tcW w:w="270" w:type="dxa"/>
            <w:vAlign w:val="bottom"/>
          </w:tcPr>
          <w:p w14:paraId="2DC32A8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42EA03" w14:textId="2EE75C8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</w:tr>
      <w:tr w:rsidR="002B079C" w14:paraId="04DF779E" w14:textId="77777777" w:rsidTr="0008042F">
        <w:trPr>
          <w:trHeight w:val="420"/>
        </w:trPr>
        <w:tc>
          <w:tcPr>
            <w:tcW w:w="4050" w:type="dxa"/>
          </w:tcPr>
          <w:p w14:paraId="23CF9B3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81476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09CC80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B39D5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A743B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DD465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DFDA9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D2613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E7A2C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5D015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8436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0EFBD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4C67109C" w14:textId="77777777" w:rsidTr="0008042F">
        <w:trPr>
          <w:trHeight w:val="420"/>
        </w:trPr>
        <w:tc>
          <w:tcPr>
            <w:tcW w:w="4050" w:type="dxa"/>
            <w:vAlign w:val="bottom"/>
            <w:hideMark/>
          </w:tcPr>
          <w:p w14:paraId="0BFC911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7356C4A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C3BF7E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9629D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D06B4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B18AB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47B1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92A95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788C1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A2008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FB162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8DDD1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750A5001" w14:textId="77777777" w:rsidTr="0008042F">
        <w:trPr>
          <w:trHeight w:val="420"/>
        </w:trPr>
        <w:tc>
          <w:tcPr>
            <w:tcW w:w="4050" w:type="dxa"/>
            <w:hideMark/>
          </w:tcPr>
          <w:p w14:paraId="28F5112E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5CA0E9C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434550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ADAA3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67787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8626F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914CC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3B954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DBCCD1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4D54F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C0E53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25466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6431D171" w14:textId="77777777" w:rsidTr="0008042F">
        <w:trPr>
          <w:trHeight w:val="420"/>
        </w:trPr>
        <w:tc>
          <w:tcPr>
            <w:tcW w:w="4050" w:type="dxa"/>
            <w:hideMark/>
          </w:tcPr>
          <w:p w14:paraId="27AC22D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22C5D" w14:textId="420FDB80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612CA87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482F1C" w14:textId="528FE88D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vAlign w:val="bottom"/>
          </w:tcPr>
          <w:p w14:paraId="3143F00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C38DA" w14:textId="06525650" w:rsidR="002B079C" w:rsidRPr="002B079C" w:rsidRDefault="00C1695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6AFDC3C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CBF87" w14:textId="6CB26CEA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14,31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2F5C58D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E051" w14:textId="16376EDC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color w:val="000000"/>
                <w:sz w:val="30"/>
                <w:szCs w:val="30"/>
              </w:rPr>
              <w:t>19,550,392</w:t>
            </w:r>
          </w:p>
        </w:tc>
        <w:tc>
          <w:tcPr>
            <w:tcW w:w="270" w:type="dxa"/>
            <w:vAlign w:val="bottom"/>
          </w:tcPr>
          <w:p w14:paraId="4FAF489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06F12" w14:textId="24FD9871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17,018,473</w:t>
            </w:r>
          </w:p>
        </w:tc>
      </w:tr>
      <w:tr w:rsidR="002B079C" w14:paraId="06495F61" w14:textId="77777777" w:rsidTr="0008042F">
        <w:trPr>
          <w:trHeight w:val="420"/>
        </w:trPr>
        <w:tc>
          <w:tcPr>
            <w:tcW w:w="4050" w:type="dxa"/>
            <w:vAlign w:val="bottom"/>
            <w:hideMark/>
          </w:tcPr>
          <w:p w14:paraId="663CB5F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D9D5F" w14:textId="2C31B742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052B1AC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AF3941" w14:textId="29EEB9FF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vAlign w:val="bottom"/>
          </w:tcPr>
          <w:p w14:paraId="1A34613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20BFD" w14:textId="78E090AE" w:rsidR="002B079C" w:rsidRPr="002B079C" w:rsidRDefault="00C1695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2612CBA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1C2208" w14:textId="43290AD8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14,31</w:t>
            </w: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64526E9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A517B" w14:textId="31915A93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  <w:tc>
          <w:tcPr>
            <w:tcW w:w="270" w:type="dxa"/>
            <w:vAlign w:val="bottom"/>
          </w:tcPr>
          <w:p w14:paraId="0EC4AA5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C85A9F" w14:textId="0859324E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</w:tr>
      <w:tr w:rsidR="002B079C" w14:paraId="5EA9FD87" w14:textId="77777777" w:rsidTr="0008042F">
        <w:trPr>
          <w:trHeight w:val="420"/>
        </w:trPr>
        <w:tc>
          <w:tcPr>
            <w:tcW w:w="4050" w:type="dxa"/>
          </w:tcPr>
          <w:p w14:paraId="47DCC901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18111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55790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0FCB6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FAA5B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4A7B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92D47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EDFA4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A6505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65642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BF6B9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8EF71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085BC8B4" w14:textId="77777777" w:rsidTr="0008042F">
        <w:trPr>
          <w:trHeight w:val="420"/>
        </w:trPr>
        <w:tc>
          <w:tcPr>
            <w:tcW w:w="4050" w:type="dxa"/>
          </w:tcPr>
          <w:p w14:paraId="3A700B8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776C13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1E0056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3CC5F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847F3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11F21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815FB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416631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FA2B8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65EAE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F1BDF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10A37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74F070B1" w14:textId="77777777" w:rsidTr="0008042F">
        <w:trPr>
          <w:trHeight w:val="420"/>
        </w:trPr>
        <w:tc>
          <w:tcPr>
            <w:tcW w:w="4050" w:type="dxa"/>
          </w:tcPr>
          <w:p w14:paraId="442F44E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47355D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B1FA7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E298B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0AB85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4EE37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78D106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F7C50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4D411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C773C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B2C59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52C8D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45CF8" w14:paraId="6FB40FA8" w14:textId="77777777" w:rsidTr="0008042F">
        <w:trPr>
          <w:trHeight w:val="420"/>
        </w:trPr>
        <w:tc>
          <w:tcPr>
            <w:tcW w:w="4050" w:type="dxa"/>
          </w:tcPr>
          <w:p w14:paraId="4EB94A3C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61C5A0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2E75F33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3BD35D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28543A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3423CE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4E94D6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B0D173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5FFE59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AD6070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59AD2A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54DD21" w14:textId="77777777" w:rsidR="00845CF8" w:rsidRPr="002B079C" w:rsidRDefault="00845CF8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02C0A583" w14:textId="77777777" w:rsidTr="0008042F">
        <w:trPr>
          <w:trHeight w:val="420"/>
        </w:trPr>
        <w:tc>
          <w:tcPr>
            <w:tcW w:w="4050" w:type="dxa"/>
            <w:hideMark/>
          </w:tcPr>
          <w:p w14:paraId="11155FE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350" w:type="dxa"/>
            <w:vAlign w:val="bottom"/>
          </w:tcPr>
          <w:p w14:paraId="7C0CE481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A7139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A647F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23A19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FB66B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A139A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2E739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156E9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3FEDDE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95502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304B2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5B551CDA" w14:textId="77777777" w:rsidTr="0008042F">
        <w:trPr>
          <w:trHeight w:val="420"/>
        </w:trPr>
        <w:tc>
          <w:tcPr>
            <w:tcW w:w="4050" w:type="dxa"/>
            <w:hideMark/>
          </w:tcPr>
          <w:p w14:paraId="339A53D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สินค้าเทคโนโลยีคอมพิวเตอร์ ระบบสารสนเทศ และอุปกรณ์สื่อสารต่างๆ</w:t>
            </w:r>
          </w:p>
        </w:tc>
        <w:tc>
          <w:tcPr>
            <w:tcW w:w="1350" w:type="dxa"/>
            <w:vAlign w:val="bottom"/>
          </w:tcPr>
          <w:p w14:paraId="428FB40E" w14:textId="5F365685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19,499,042</w:t>
            </w:r>
          </w:p>
        </w:tc>
        <w:tc>
          <w:tcPr>
            <w:tcW w:w="270" w:type="dxa"/>
            <w:vAlign w:val="bottom"/>
          </w:tcPr>
          <w:p w14:paraId="1DFB501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D3CFF8A" w14:textId="737E9A3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16,976,523</w:t>
            </w:r>
          </w:p>
        </w:tc>
        <w:tc>
          <w:tcPr>
            <w:tcW w:w="270" w:type="dxa"/>
            <w:vAlign w:val="bottom"/>
          </w:tcPr>
          <w:p w14:paraId="382421E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3593C7" w14:textId="10DAF970" w:rsidR="002B079C" w:rsidRPr="002B079C" w:rsidRDefault="005E7DBE" w:rsidP="0096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73129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389DB1EE" w14:textId="3EA2661C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BFC76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51D9B8" w14:textId="5AA16FCA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19,499,042</w:t>
            </w:r>
          </w:p>
        </w:tc>
        <w:tc>
          <w:tcPr>
            <w:tcW w:w="270" w:type="dxa"/>
            <w:vAlign w:val="bottom"/>
          </w:tcPr>
          <w:p w14:paraId="0B1A21C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048E1F58" w14:textId="21A4DA94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16,976,523</w:t>
            </w:r>
          </w:p>
        </w:tc>
      </w:tr>
      <w:tr w:rsidR="002B079C" w14:paraId="1F587284" w14:textId="77777777" w:rsidTr="0008042F">
        <w:trPr>
          <w:trHeight w:val="420"/>
        </w:trPr>
        <w:tc>
          <w:tcPr>
            <w:tcW w:w="4050" w:type="dxa"/>
            <w:hideMark/>
          </w:tcPr>
          <w:p w14:paraId="6B40C5A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AF461" w14:textId="3C14CF00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13,205</w:t>
            </w:r>
          </w:p>
        </w:tc>
        <w:tc>
          <w:tcPr>
            <w:tcW w:w="270" w:type="dxa"/>
            <w:vAlign w:val="bottom"/>
          </w:tcPr>
          <w:p w14:paraId="06ADF1F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7C068" w14:textId="22216EF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27,636</w:t>
            </w:r>
          </w:p>
        </w:tc>
        <w:tc>
          <w:tcPr>
            <w:tcW w:w="270" w:type="dxa"/>
            <w:vAlign w:val="bottom"/>
          </w:tcPr>
          <w:p w14:paraId="420D3A6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6A5D0" w14:textId="17BD3EE9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1893E3F9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D7EE7" w14:textId="26F5FE52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14,31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411A4DA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171CF" w14:textId="34D6B554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51,350</w:t>
            </w:r>
          </w:p>
        </w:tc>
        <w:tc>
          <w:tcPr>
            <w:tcW w:w="270" w:type="dxa"/>
            <w:vAlign w:val="bottom"/>
          </w:tcPr>
          <w:p w14:paraId="0317D4E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ED544" w14:textId="69D3BFD5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41,950</w:t>
            </w:r>
          </w:p>
        </w:tc>
      </w:tr>
      <w:tr w:rsidR="00486F65" w14:paraId="2B07BE35" w14:textId="77777777" w:rsidTr="0008042F">
        <w:trPr>
          <w:trHeight w:val="420"/>
        </w:trPr>
        <w:tc>
          <w:tcPr>
            <w:tcW w:w="4050" w:type="dxa"/>
            <w:vAlign w:val="bottom"/>
            <w:hideMark/>
          </w:tcPr>
          <w:p w14:paraId="1F2DF025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28C24" w14:textId="1FE58EC8" w:rsidR="00486F65" w:rsidRPr="002B079C" w:rsidRDefault="00AF6B7B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1FA70C9C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9B73BE" w14:textId="6CCE98E0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vAlign w:val="bottom"/>
          </w:tcPr>
          <w:p w14:paraId="74B42D44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398376" w14:textId="018672E6" w:rsidR="00486F65" w:rsidRPr="002B079C" w:rsidRDefault="00AF6B7B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1C752627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45694E" w14:textId="62572BDA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14,31</w:t>
            </w: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62E5A595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E3393" w14:textId="2414E9C8" w:rsidR="00486F65" w:rsidRPr="002B079C" w:rsidRDefault="00AF6B7B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  <w:tc>
          <w:tcPr>
            <w:tcW w:w="270" w:type="dxa"/>
            <w:vAlign w:val="bottom"/>
          </w:tcPr>
          <w:p w14:paraId="7EDD5E33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73B587" w14:textId="0CFA3116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</w:tr>
      <w:tr w:rsidR="002B079C" w14:paraId="33D97D4A" w14:textId="77777777" w:rsidTr="0008042F">
        <w:trPr>
          <w:trHeight w:val="420"/>
        </w:trPr>
        <w:tc>
          <w:tcPr>
            <w:tcW w:w="4050" w:type="dxa"/>
          </w:tcPr>
          <w:p w14:paraId="6318B9A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969FD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7FF8F1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7E019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1058C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2B5A8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3C033E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554F7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D58DC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DAC9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C302C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4DB30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2691CB28" w14:textId="77777777" w:rsidTr="0008042F">
        <w:trPr>
          <w:trHeight w:val="420"/>
        </w:trPr>
        <w:tc>
          <w:tcPr>
            <w:tcW w:w="4050" w:type="dxa"/>
            <w:hideMark/>
          </w:tcPr>
          <w:p w14:paraId="39A85BBF" w14:textId="77777777" w:rsidR="002B079C" w:rsidRPr="0091310E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0AD47C64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B4BF2E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16F9AF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75B4B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A1EFE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7D1F3A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23B170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5AE67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480F5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823C2E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4B5893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B079C" w14:paraId="4BDDFE00" w14:textId="77777777" w:rsidTr="0008042F">
        <w:trPr>
          <w:trHeight w:val="420"/>
        </w:trPr>
        <w:tc>
          <w:tcPr>
            <w:tcW w:w="4050" w:type="dxa"/>
            <w:hideMark/>
          </w:tcPr>
          <w:p w14:paraId="422B8982" w14:textId="77777777" w:rsidR="002B079C" w:rsidRPr="0091310E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vAlign w:val="bottom"/>
          </w:tcPr>
          <w:p w14:paraId="1B47211D" w14:textId="747451A2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F6B7B"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12CE03B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47072F3" w14:textId="404ECC88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vAlign w:val="bottom"/>
          </w:tcPr>
          <w:p w14:paraId="68F678FD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8C8243" w14:textId="1D5F21DF" w:rsidR="002B079C" w:rsidRPr="002B079C" w:rsidRDefault="0091310E" w:rsidP="0096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6E23F2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365F26C" w14:textId="6387F34D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13,46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59120EA5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C8C1FC" w14:textId="6B9D5C7D" w:rsidR="002B079C" w:rsidRPr="002B079C" w:rsidRDefault="00AF6B7B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44C6A58E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13CA1D98" w14:textId="46D5D8B6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17,017,623</w:t>
            </w:r>
          </w:p>
        </w:tc>
      </w:tr>
      <w:tr w:rsidR="002B079C" w14:paraId="5CAA3472" w14:textId="77777777" w:rsidTr="0008042F">
        <w:trPr>
          <w:trHeight w:val="420"/>
        </w:trPr>
        <w:tc>
          <w:tcPr>
            <w:tcW w:w="4050" w:type="dxa"/>
            <w:hideMark/>
          </w:tcPr>
          <w:p w14:paraId="1E661F2B" w14:textId="77777777" w:rsidR="002B079C" w:rsidRPr="0091310E" w:rsidRDefault="002B079C" w:rsidP="002B0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sz w:val="30"/>
                <w:szCs w:val="30"/>
                <w:cs/>
              </w:rPr>
              <w:t>ตลอดช่วงระยะเวลาหนึ่ง</w:t>
            </w:r>
          </w:p>
        </w:tc>
        <w:tc>
          <w:tcPr>
            <w:tcW w:w="1350" w:type="dxa"/>
            <w:vAlign w:val="bottom"/>
          </w:tcPr>
          <w:p w14:paraId="4EC66DF1" w14:textId="69E6162C" w:rsidR="002B079C" w:rsidRPr="002B079C" w:rsidRDefault="00486F65" w:rsidP="00BE3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748EA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B9200F9" w14:textId="426AC8CF" w:rsidR="002B079C" w:rsidRPr="002B079C" w:rsidRDefault="002B079C" w:rsidP="00BA6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3C3BE7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D2F90A" w14:textId="3E220305" w:rsidR="002B079C" w:rsidRPr="002B079C" w:rsidRDefault="0091310E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28A8D298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FA3E283" w14:textId="64B62A06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850</w:t>
            </w:r>
          </w:p>
        </w:tc>
        <w:tc>
          <w:tcPr>
            <w:tcW w:w="270" w:type="dxa"/>
            <w:vAlign w:val="bottom"/>
          </w:tcPr>
          <w:p w14:paraId="7D35BEDC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E8071E" w14:textId="1C872A53" w:rsidR="002B079C" w:rsidRPr="002B079C" w:rsidRDefault="008B1DED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0D65D3DB" w14:textId="77777777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167D36C0" w14:textId="1521D3A4" w:rsidR="002B079C" w:rsidRPr="002B079C" w:rsidRDefault="002B079C" w:rsidP="002B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850</w:t>
            </w:r>
          </w:p>
        </w:tc>
      </w:tr>
      <w:tr w:rsidR="00486F65" w14:paraId="50A24D15" w14:textId="77777777" w:rsidTr="0008042F">
        <w:trPr>
          <w:trHeight w:val="420"/>
        </w:trPr>
        <w:tc>
          <w:tcPr>
            <w:tcW w:w="4050" w:type="dxa"/>
            <w:hideMark/>
          </w:tcPr>
          <w:p w14:paraId="08AAEB4F" w14:textId="77777777" w:rsidR="00486F65" w:rsidRPr="0091310E" w:rsidRDefault="00486F65" w:rsidP="00486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9131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1ECC6" w14:textId="2D6CAC44" w:rsidR="00486F65" w:rsidRPr="002B079C" w:rsidRDefault="00AF6B7B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19,512,247</w:t>
            </w:r>
          </w:p>
        </w:tc>
        <w:tc>
          <w:tcPr>
            <w:tcW w:w="270" w:type="dxa"/>
            <w:vAlign w:val="bottom"/>
          </w:tcPr>
          <w:p w14:paraId="6AB52ECF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D1B4F5" w14:textId="3282E631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17,004,159</w:t>
            </w:r>
          </w:p>
        </w:tc>
        <w:tc>
          <w:tcPr>
            <w:tcW w:w="270" w:type="dxa"/>
            <w:vAlign w:val="bottom"/>
          </w:tcPr>
          <w:p w14:paraId="5F17FB36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0D2926" w14:textId="24ED3754" w:rsidR="00486F65" w:rsidRPr="002B079C" w:rsidRDefault="0091310E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38,145</w:t>
            </w:r>
          </w:p>
        </w:tc>
        <w:tc>
          <w:tcPr>
            <w:tcW w:w="270" w:type="dxa"/>
            <w:vAlign w:val="bottom"/>
          </w:tcPr>
          <w:p w14:paraId="31F06B2D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4C650D" w14:textId="61BD32A8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314</w:t>
            </w:r>
          </w:p>
        </w:tc>
        <w:tc>
          <w:tcPr>
            <w:tcW w:w="270" w:type="dxa"/>
            <w:vAlign w:val="bottom"/>
          </w:tcPr>
          <w:p w14:paraId="60CD9D68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1C7805" w14:textId="4EF45D64" w:rsidR="00486F65" w:rsidRPr="002B079C" w:rsidRDefault="00AF6B7B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  <w:tc>
          <w:tcPr>
            <w:tcW w:w="270" w:type="dxa"/>
            <w:vAlign w:val="bottom"/>
          </w:tcPr>
          <w:p w14:paraId="1E353E78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AA5596" w14:textId="01507488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17,018,473</w:t>
            </w:r>
          </w:p>
        </w:tc>
      </w:tr>
      <w:tr w:rsidR="00486F65" w14:paraId="6B746B84" w14:textId="77777777" w:rsidTr="0008042F">
        <w:trPr>
          <w:trHeight w:val="420"/>
        </w:trPr>
        <w:tc>
          <w:tcPr>
            <w:tcW w:w="4050" w:type="dxa"/>
          </w:tcPr>
          <w:p w14:paraId="7D74068D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2C4CF3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90FEB0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7BCE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A56DD1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72DEEA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DE97BD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701A9C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98A31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F76A7D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BD44CF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05755F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6F65" w14:paraId="43BEBC58" w14:textId="77777777" w:rsidTr="0008042F">
        <w:trPr>
          <w:trHeight w:val="420"/>
        </w:trPr>
        <w:tc>
          <w:tcPr>
            <w:tcW w:w="4050" w:type="dxa"/>
            <w:noWrap/>
            <w:vAlign w:val="bottom"/>
            <w:hideMark/>
          </w:tcPr>
          <w:p w14:paraId="6C4D9505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 xml:space="preserve"> (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ขาดทุน) ตามส่วนงาน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75ADA92" w14:textId="24300888" w:rsidR="00486F65" w:rsidRPr="002B079C" w:rsidRDefault="006B1829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510,38</w:t>
            </w:r>
            <w:r w:rsidR="00767E6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38019AF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4663827" w14:textId="41F7AADE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="00365560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365560"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70" w:type="dxa"/>
            <w:vAlign w:val="bottom"/>
          </w:tcPr>
          <w:p w14:paraId="3084E119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4BC4702" w14:textId="0CF30237" w:rsidR="00486F65" w:rsidRPr="002B079C" w:rsidRDefault="00AF6B7B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(18,517)</w:t>
            </w:r>
          </w:p>
        </w:tc>
        <w:tc>
          <w:tcPr>
            <w:tcW w:w="270" w:type="dxa"/>
            <w:vAlign w:val="bottom"/>
          </w:tcPr>
          <w:p w14:paraId="75FD0A24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77AEF02" w14:textId="586F54A1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4,681</w:t>
            </w:r>
          </w:p>
        </w:tc>
        <w:tc>
          <w:tcPr>
            <w:tcW w:w="270" w:type="dxa"/>
            <w:vAlign w:val="bottom"/>
          </w:tcPr>
          <w:p w14:paraId="122FD0CF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F6A47B3" w14:textId="76F862D9" w:rsidR="00486F65" w:rsidRPr="002B079C" w:rsidRDefault="006B1829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491,86</w:t>
            </w:r>
            <w:r w:rsidR="00767E6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B4D8834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86EF521" w14:textId="4E2C7271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="00365560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365560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</w:p>
        </w:tc>
      </w:tr>
      <w:tr w:rsidR="00486F65" w14:paraId="289E0C2C" w14:textId="77777777" w:rsidTr="0008042F">
        <w:trPr>
          <w:trHeight w:val="420"/>
        </w:trPr>
        <w:tc>
          <w:tcPr>
            <w:tcW w:w="4050" w:type="dxa"/>
          </w:tcPr>
          <w:p w14:paraId="074C4F25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84E362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3EF22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C9BE98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A1C5DB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3026F7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53CBB7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BAFA3A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E7F9A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120C97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79C7F0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F7F5D1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6F65" w14:paraId="5B585055" w14:textId="77777777" w:rsidTr="0008042F">
        <w:trPr>
          <w:trHeight w:val="420"/>
        </w:trPr>
        <w:tc>
          <w:tcPr>
            <w:tcW w:w="4050" w:type="dxa"/>
          </w:tcPr>
          <w:p w14:paraId="5245C522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A87853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1CF33A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ABC134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1FA628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362432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177FEF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93D1B5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E0FD73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C67DF73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F3FADF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EC0A69" w14:textId="77777777" w:rsidR="00486F65" w:rsidRPr="002B079C" w:rsidRDefault="00486F65" w:rsidP="0048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1156C29E" w14:textId="4874CFB6" w:rsidR="00086449" w:rsidRDefault="00086449"/>
    <w:p w14:paraId="44514851" w14:textId="77777777" w:rsidR="00086449" w:rsidRDefault="00086449"/>
    <w:tbl>
      <w:tblPr>
        <w:tblW w:w="14382" w:type="dxa"/>
        <w:tblInd w:w="271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484CE0" w:rsidRPr="00625DE9" w14:paraId="4470D83B" w14:textId="77777777" w:rsidTr="0008042F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6A5E72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14:paraId="76B62330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84CE0" w:rsidRPr="00625DE9" w14:paraId="5A529E6F" w14:textId="77777777" w:rsidTr="0008042F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242993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E5BB395" w14:textId="77777777" w:rsidR="00484CE0" w:rsidRPr="00D60BD8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7F054A65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03FAC8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78B88852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484CE0" w:rsidRPr="00625DE9" w14:paraId="76BBF080" w14:textId="77777777" w:rsidTr="0008042F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2E94F0DA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2E89D95" w14:textId="31B0877C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="0083204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0F2346B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6D1DE29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6C44BD4F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41F67A0" w14:textId="30D6A3C4" w:rsidR="00484CE0" w:rsidRPr="00625DE9" w:rsidRDefault="00801B84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="0083204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63D73C91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33B5F8A" w14:textId="4CCB5469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 w:rsidR="009B5DE8"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7CD1B4F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29D67F1" w14:textId="19E065D4" w:rsidR="00484CE0" w:rsidRPr="00625DE9" w:rsidRDefault="00801B84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="0083204A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1620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6BA92B8A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3F846AB" w14:textId="49331502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</w:rPr>
              <w:t>3</w:t>
            </w:r>
            <w:r w:rsidR="009B5DE8">
              <w:rPr>
                <w:rFonts w:ascii="Angsana New" w:hAnsi="Angsana New"/>
                <w:sz w:val="30"/>
                <w:szCs w:val="30"/>
              </w:rPr>
              <w:t>1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84CE0" w:rsidRPr="00625DE9" w14:paraId="43ADFAD5" w14:textId="77777777" w:rsidTr="0008042F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23064B4C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383728F" w14:textId="77777777" w:rsidR="00484CE0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24CEAA86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770909A" w14:textId="77777777" w:rsidR="00484CE0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24682715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AB020E0" w14:textId="77777777" w:rsidR="00484CE0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61EA1FD1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DD38B16" w14:textId="77777777" w:rsidR="00484CE0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678BB5FD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5D1936F" w14:textId="77777777" w:rsidR="00484CE0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</w:tcBorders>
          </w:tcPr>
          <w:p w14:paraId="0411F214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F809A58" w14:textId="77777777" w:rsidR="00484CE0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</w:tr>
      <w:tr w:rsidR="00484CE0" w:rsidRPr="00625DE9" w14:paraId="2A09CC02" w14:textId="77777777" w:rsidTr="0008042F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047CA78E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14:paraId="3D34B4D3" w14:textId="77777777" w:rsidR="00484CE0" w:rsidRPr="00625DE9" w:rsidRDefault="00484CE0" w:rsidP="00A4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4CE0" w:rsidRPr="00625DE9" w14:paraId="2DABB166" w14:textId="77777777" w:rsidTr="0008042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54E43BE5" w14:textId="77777777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DAB1DB" w14:textId="4EDA7F51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9,764,128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E60D74" w14:textId="77777777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69EEE63" w14:textId="268D59E6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2C1E3D" w14:textId="77777777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990CE91" w14:textId="045C0C66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30,129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518AA9" w14:textId="77777777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A414425" w14:textId="704291AC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E0159C" w14:textId="77777777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3A9D72A" w14:textId="2EE13C11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9,794,257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B049C3" w14:textId="77777777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70AA012" w14:textId="13134A78" w:rsidR="00484CE0" w:rsidRPr="000A798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728</w:t>
            </w:r>
          </w:p>
        </w:tc>
      </w:tr>
      <w:tr w:rsidR="00484CE0" w:rsidRPr="00625DE9" w14:paraId="218E2DE6" w14:textId="77777777" w:rsidTr="0008042F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2EC16E3F" w14:textId="77777777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DAF38B5" w14:textId="6F4FA438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8,775,758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1F5F14" w14:textId="77777777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C8F6E9E" w14:textId="2B16134C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974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934989" w14:textId="77777777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E78F811" w14:textId="5667E334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2E15">
              <w:rPr>
                <w:rFonts w:ascii="Angsana New" w:hAnsi="Angsana New"/>
                <w:color w:val="000000"/>
                <w:sz w:val="30"/>
                <w:szCs w:val="30"/>
              </w:rPr>
              <w:t>2,686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D18235" w14:textId="77777777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D7D29E3" w14:textId="694E04EC" w:rsidR="00484CE0" w:rsidRPr="00625DE9" w:rsidRDefault="00484CE0" w:rsidP="00832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BC9C0B" w14:textId="77777777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FBB1CC5" w14:textId="6A6CF0E3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8,778,444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4BBC69" w14:textId="77777777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C87D1F4" w14:textId="7F553AC7" w:rsidR="00484CE0" w:rsidRPr="00625DE9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980</w:t>
            </w:r>
            <w:r w:rsidRPr="002B079C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239</w:t>
            </w:r>
          </w:p>
        </w:tc>
      </w:tr>
    </w:tbl>
    <w:p w14:paraId="22763370" w14:textId="77777777" w:rsidR="00583CA6" w:rsidRPr="00F463CA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583CA6" w:rsidRPr="00F463CA" w:rsidSect="00AF6B7B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1A5F967" w14:textId="428D10D3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การกระทบยอดรายได้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กำไรหรือขาดทุน 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C51FF1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>เดือนสิ้นสุ</w:t>
      </w:r>
      <w:r w:rsidR="00D657A8">
        <w:rPr>
          <w:rFonts w:ascii="Angsana New" w:hAnsi="Angsana New" w:hint="cs"/>
          <w:i/>
          <w:iCs/>
          <w:sz w:val="30"/>
          <w:szCs w:val="30"/>
          <w:cs/>
        </w:rPr>
        <w:t>ด</w:t>
      </w:r>
      <w:r w:rsidR="00322B58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="00C51FF1">
        <w:rPr>
          <w:rFonts w:ascii="Angsana New" w:hAnsi="Angsana New"/>
          <w:i/>
          <w:iCs/>
          <w:sz w:val="30"/>
          <w:szCs w:val="30"/>
        </w:rPr>
        <w:t xml:space="preserve">30 </w:t>
      </w:r>
      <w:r w:rsidR="00C51FF1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</w:p>
    <w:p w14:paraId="175DB365" w14:textId="77777777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060"/>
        <w:gridCol w:w="540"/>
        <w:gridCol w:w="1242"/>
        <w:gridCol w:w="242"/>
        <w:gridCol w:w="1242"/>
        <w:gridCol w:w="242"/>
        <w:gridCol w:w="1242"/>
        <w:gridCol w:w="242"/>
        <w:gridCol w:w="1177"/>
      </w:tblGrid>
      <w:tr w:rsidR="003176A2" w:rsidRPr="00950A13" w14:paraId="438F3F94" w14:textId="77777777" w:rsidTr="008007A2">
        <w:trPr>
          <w:tblHeader/>
        </w:trPr>
        <w:tc>
          <w:tcPr>
            <w:tcW w:w="3060" w:type="dxa"/>
            <w:shd w:val="clear" w:color="auto" w:fill="auto"/>
          </w:tcPr>
          <w:p w14:paraId="00B7EE68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2B41AE8D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11D2157E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950A13" w14:paraId="1D519D4E" w14:textId="77777777" w:rsidTr="008007A2">
        <w:trPr>
          <w:tblHeader/>
        </w:trPr>
        <w:tc>
          <w:tcPr>
            <w:tcW w:w="3060" w:type="dxa"/>
            <w:shd w:val="clear" w:color="auto" w:fill="auto"/>
          </w:tcPr>
          <w:p w14:paraId="6986E6D2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7751E48C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BB9BC08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2" w:type="dxa"/>
          </w:tcPr>
          <w:p w14:paraId="3F6F4B69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</w:tcPr>
          <w:p w14:paraId="2BACC015" w14:textId="3A1C0BEE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CF1825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ก่อนภาษีเงินได้</w:t>
            </w:r>
          </w:p>
        </w:tc>
      </w:tr>
      <w:tr w:rsidR="003176A2" w:rsidRPr="00950A13" w14:paraId="1FB33042" w14:textId="77777777" w:rsidTr="008007A2">
        <w:trPr>
          <w:tblHeader/>
        </w:trPr>
        <w:tc>
          <w:tcPr>
            <w:tcW w:w="3060" w:type="dxa"/>
          </w:tcPr>
          <w:p w14:paraId="5F0C6B3D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7A7ADBF2" w14:textId="77777777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654DC7B" w14:textId="1E08099B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109B4768" w14:textId="77777777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F29C3" w14:textId="073D307A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50C1F488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BCEE551" w14:textId="3D0C018C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0B401B16" w14:textId="77777777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5BD97C" w14:textId="02843AB3" w:rsidR="003176A2" w:rsidRPr="00355905" w:rsidRDefault="003176A2" w:rsidP="0080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55905">
              <w:rPr>
                <w:rFonts w:ascii="Angsana New" w:hAnsi="Angsana New"/>
                <w:sz w:val="30"/>
                <w:szCs w:val="30"/>
              </w:rPr>
              <w:t>256</w:t>
            </w:r>
            <w:r w:rsidRPr="0035590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176A2" w:rsidRPr="00950A13" w14:paraId="0F42A559" w14:textId="77777777" w:rsidTr="008007A2">
        <w:trPr>
          <w:tblHeader/>
        </w:trPr>
        <w:tc>
          <w:tcPr>
            <w:tcW w:w="3060" w:type="dxa"/>
          </w:tcPr>
          <w:p w14:paraId="384F0F05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4C0011C0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39B5D1E9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559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76A2" w:rsidRPr="00950A13" w14:paraId="01254B7D" w14:textId="77777777" w:rsidTr="008007A2">
        <w:trPr>
          <w:trHeight w:val="227"/>
        </w:trPr>
        <w:tc>
          <w:tcPr>
            <w:tcW w:w="3060" w:type="dxa"/>
          </w:tcPr>
          <w:p w14:paraId="0ACE08AC" w14:textId="77777777" w:rsidR="003176A2" w:rsidRPr="00355905" w:rsidRDefault="003176A2" w:rsidP="008007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540" w:type="dxa"/>
          </w:tcPr>
          <w:p w14:paraId="1D2F70F3" w14:textId="77777777" w:rsidR="003176A2" w:rsidRPr="00355905" w:rsidRDefault="003176A2" w:rsidP="008007A2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0CD22D" w14:textId="752DF224" w:rsidR="003176A2" w:rsidRPr="00355905" w:rsidRDefault="0029771C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19,570,206</w:t>
            </w:r>
          </w:p>
        </w:tc>
        <w:tc>
          <w:tcPr>
            <w:tcW w:w="242" w:type="dxa"/>
            <w:shd w:val="clear" w:color="auto" w:fill="auto"/>
          </w:tcPr>
          <w:p w14:paraId="46E7CF28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02FDF5" w14:textId="37C8FB08" w:rsidR="003176A2" w:rsidRPr="00355905" w:rsidRDefault="00D657A8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657A8">
              <w:rPr>
                <w:rFonts w:ascii="Angsana New" w:hAnsi="Angsana New"/>
                <w:sz w:val="30"/>
                <w:szCs w:val="30"/>
              </w:rPr>
              <w:t>17,0</w:t>
            </w:r>
            <w:r w:rsidR="00B92E6D">
              <w:rPr>
                <w:rFonts w:ascii="Angsana New" w:hAnsi="Angsana New"/>
                <w:sz w:val="30"/>
                <w:szCs w:val="30"/>
              </w:rPr>
              <w:t>32</w:t>
            </w:r>
            <w:r w:rsidRPr="00D657A8">
              <w:rPr>
                <w:rFonts w:ascii="Angsana New" w:hAnsi="Angsana New"/>
                <w:sz w:val="30"/>
                <w:szCs w:val="30"/>
              </w:rPr>
              <w:t>,</w:t>
            </w:r>
            <w:r w:rsidR="00B92E6D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42" w:type="dxa"/>
            <w:shd w:val="clear" w:color="auto" w:fill="auto"/>
          </w:tcPr>
          <w:p w14:paraId="7BD58454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9429309" w14:textId="7103F81B" w:rsidR="003176A2" w:rsidRPr="00355905" w:rsidRDefault="006B1829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491,86</w:t>
            </w:r>
            <w:r w:rsidR="00767E6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1A0F9850" w14:textId="77777777" w:rsidR="003176A2" w:rsidRPr="00355905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52F8F2" w14:textId="7B7BC5F1" w:rsidR="003176A2" w:rsidRPr="00355905" w:rsidRDefault="006B1829" w:rsidP="008007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449,36</w:t>
            </w:r>
            <w:r w:rsidR="00B92E6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C6A04" w:rsidRPr="00950A13" w14:paraId="36221F0D" w14:textId="77777777" w:rsidTr="008007A2">
        <w:trPr>
          <w:trHeight w:val="182"/>
        </w:trPr>
        <w:tc>
          <w:tcPr>
            <w:tcW w:w="3060" w:type="dxa"/>
          </w:tcPr>
          <w:p w14:paraId="0ECD9949" w14:textId="77777777" w:rsidR="00EC6A04" w:rsidRPr="00355905" w:rsidRDefault="00EC6A04" w:rsidP="00EC6A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40" w:type="dxa"/>
          </w:tcPr>
          <w:p w14:paraId="007E32B5" w14:textId="77777777" w:rsidR="00EC6A04" w:rsidRPr="002E04F6" w:rsidRDefault="00EC6A04" w:rsidP="002E04F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046BF6AD" w14:textId="3FDDD874" w:rsidR="00EC6A04" w:rsidRPr="002E04F6" w:rsidRDefault="00EC6A04" w:rsidP="00524DD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4F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CE30D6C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6D86C942" w14:textId="429BC7BB" w:rsidR="00EC6A04" w:rsidRPr="00B92E6D" w:rsidRDefault="00D657A8" w:rsidP="00524DD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2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6E3EA27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09AB9B3" w14:textId="29258575" w:rsidR="00EC6A04" w:rsidRPr="00355905" w:rsidRDefault="0029771C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67E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5AD2F891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96CC22" w14:textId="2C0C4ACA" w:rsidR="00EC6A04" w:rsidRPr="00B92E6D" w:rsidRDefault="006B387C" w:rsidP="00524DD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2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A04" w:rsidRPr="00950A13" w14:paraId="47619A78" w14:textId="77777777" w:rsidTr="008007A2">
        <w:trPr>
          <w:trHeight w:val="299"/>
        </w:trPr>
        <w:tc>
          <w:tcPr>
            <w:tcW w:w="3060" w:type="dxa"/>
          </w:tcPr>
          <w:p w14:paraId="560E0260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540" w:type="dxa"/>
          </w:tcPr>
          <w:p w14:paraId="727DEFBE" w14:textId="77777777" w:rsidR="00EC6A04" w:rsidRPr="00355905" w:rsidRDefault="00EC6A04" w:rsidP="00EC6A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463482D" w14:textId="4E4DC8E8" w:rsidR="00EC6A04" w:rsidRPr="00355905" w:rsidRDefault="0029771C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(19,814)</w:t>
            </w:r>
          </w:p>
        </w:tc>
        <w:tc>
          <w:tcPr>
            <w:tcW w:w="242" w:type="dxa"/>
          </w:tcPr>
          <w:p w14:paraId="4FD4E5CD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3580C230" w14:textId="0B7BCB03" w:rsidR="00EC6A04" w:rsidRPr="00B92E6D" w:rsidRDefault="0084724A" w:rsidP="008472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(13,671)</w:t>
            </w:r>
          </w:p>
        </w:tc>
        <w:tc>
          <w:tcPr>
            <w:tcW w:w="242" w:type="dxa"/>
          </w:tcPr>
          <w:p w14:paraId="27A687AD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AAFC254" w14:textId="56FB999E" w:rsidR="00EC6A04" w:rsidRPr="00B92E6D" w:rsidRDefault="002E04F6" w:rsidP="00524DD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2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3BED920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</w:tcPr>
          <w:p w14:paraId="4B9C547A" w14:textId="6E9DDF94" w:rsidR="00EC6A04" w:rsidRPr="00B92E6D" w:rsidRDefault="006B387C" w:rsidP="00524DD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2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A04" w:rsidRPr="00950A13" w14:paraId="68771FB1" w14:textId="77777777" w:rsidTr="008007A2">
        <w:trPr>
          <w:trHeight w:val="281"/>
        </w:trPr>
        <w:tc>
          <w:tcPr>
            <w:tcW w:w="3060" w:type="dxa"/>
          </w:tcPr>
          <w:p w14:paraId="066FD8BF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40" w:type="dxa"/>
          </w:tcPr>
          <w:p w14:paraId="0BDAC120" w14:textId="77777777" w:rsidR="00EC6A04" w:rsidRPr="00355905" w:rsidRDefault="00EC6A04" w:rsidP="00EC6A04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622FA2C5" w14:textId="72486EF6" w:rsidR="00EC6A04" w:rsidRPr="00355905" w:rsidRDefault="00EC6A04" w:rsidP="00B92E6D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884379B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3561F8E" w14:textId="18182B79" w:rsidR="00EC6A04" w:rsidRPr="00B92E6D" w:rsidRDefault="00EC6A04" w:rsidP="00B92E6D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A057A27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F2C15C4" w14:textId="54B3FDB0" w:rsidR="00EC6A04" w:rsidRPr="00B92E6D" w:rsidRDefault="00EC6A04" w:rsidP="00B92E6D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94BD3C0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0D073489" w14:textId="752983D8" w:rsidR="00EC6A04" w:rsidRPr="00B92E6D" w:rsidRDefault="00EC6A04" w:rsidP="00B92E6D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A04" w:rsidRPr="00950A13" w14:paraId="16BA2B61" w14:textId="77777777" w:rsidTr="008007A2">
        <w:trPr>
          <w:trHeight w:val="227"/>
        </w:trPr>
        <w:tc>
          <w:tcPr>
            <w:tcW w:w="3060" w:type="dxa"/>
          </w:tcPr>
          <w:p w14:paraId="3D07C4C8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55905">
              <w:rPr>
                <w:rFonts w:ascii="Angsana New" w:hAnsi="Angsana New"/>
                <w:sz w:val="30"/>
                <w:szCs w:val="30"/>
                <w:cs/>
              </w:rPr>
              <w:t>- ส่วนแบ่งกำไรในเงินลงทุนใน</w:t>
            </w:r>
          </w:p>
          <w:p w14:paraId="6E1513AE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55905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40" w:type="dxa"/>
          </w:tcPr>
          <w:p w14:paraId="39A0F10C" w14:textId="77777777" w:rsidR="00EC6A04" w:rsidRPr="00355905" w:rsidRDefault="00EC6A04" w:rsidP="00EC6A0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1F254A7" w14:textId="77777777" w:rsidR="00EC6A04" w:rsidRDefault="00EC6A04" w:rsidP="00B92E6D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D37781" w14:textId="48A633BB" w:rsidR="00EC6A04" w:rsidRPr="00355905" w:rsidRDefault="00EC6A04" w:rsidP="00524DD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79C9A41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F1A63D8" w14:textId="77777777" w:rsidR="00EC6A04" w:rsidRPr="00B92E6D" w:rsidRDefault="00EC6A04" w:rsidP="00B92E6D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38583A" w14:textId="1E9AC0CE" w:rsidR="00EC6A04" w:rsidRPr="00B92E6D" w:rsidRDefault="00D657A8" w:rsidP="00524DD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2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59D5967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8B0ADA6" w14:textId="77777777" w:rsidR="00EC6A04" w:rsidRDefault="00EC6A04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9C3364" w14:textId="7B85E94A" w:rsidR="00EC6A04" w:rsidRPr="00355905" w:rsidRDefault="00767E6B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17,273</w:t>
            </w:r>
          </w:p>
        </w:tc>
        <w:tc>
          <w:tcPr>
            <w:tcW w:w="242" w:type="dxa"/>
          </w:tcPr>
          <w:p w14:paraId="7F6C41D1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236B599B" w14:textId="77777777" w:rsidR="00EC6A04" w:rsidRDefault="00EC6A04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62789F" w14:textId="243C5CD8" w:rsidR="00EC6A04" w:rsidRPr="00355905" w:rsidRDefault="004E0BCC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36,345</w:t>
            </w:r>
          </w:p>
        </w:tc>
      </w:tr>
      <w:tr w:rsidR="00EC6A04" w:rsidRPr="00355905" w14:paraId="1DDE42A2" w14:textId="77777777" w:rsidTr="008007A2">
        <w:tc>
          <w:tcPr>
            <w:tcW w:w="3060" w:type="dxa"/>
          </w:tcPr>
          <w:p w14:paraId="7F1EE3E1" w14:textId="77777777" w:rsidR="00EC6A04" w:rsidRPr="00355905" w:rsidRDefault="00EC6A04" w:rsidP="00EC6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5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F19360F" w14:textId="77777777" w:rsidR="00EC6A04" w:rsidRPr="00355905" w:rsidRDefault="00EC6A04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BB916" w14:textId="2CCB2217" w:rsidR="00EC6A04" w:rsidRPr="00355905" w:rsidRDefault="0029771C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6B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19,550,392</w:t>
            </w:r>
          </w:p>
        </w:tc>
        <w:tc>
          <w:tcPr>
            <w:tcW w:w="242" w:type="dxa"/>
            <w:shd w:val="clear" w:color="auto" w:fill="auto"/>
          </w:tcPr>
          <w:p w14:paraId="3F386074" w14:textId="77777777" w:rsidR="00EC6A04" w:rsidRPr="00355905" w:rsidRDefault="00EC6A04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90559" w14:textId="0144AC89" w:rsidR="00EC6A04" w:rsidRPr="00D657A8" w:rsidRDefault="00D657A8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17,018,473</w:t>
            </w:r>
          </w:p>
        </w:tc>
        <w:tc>
          <w:tcPr>
            <w:tcW w:w="242" w:type="dxa"/>
            <w:shd w:val="clear" w:color="auto" w:fill="auto"/>
          </w:tcPr>
          <w:p w14:paraId="50AF24E9" w14:textId="77777777" w:rsidR="00EC6A04" w:rsidRPr="00355905" w:rsidRDefault="00EC6A04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7E8F7" w14:textId="216DE063" w:rsidR="00EC6A04" w:rsidRPr="00355905" w:rsidRDefault="004F58E4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67E6B">
              <w:rPr>
                <w:rFonts w:ascii="Angsana New" w:hAnsi="Angsana New"/>
                <w:b/>
                <w:bCs/>
                <w:sz w:val="30"/>
                <w:szCs w:val="30"/>
              </w:rPr>
              <w:t>09,172</w:t>
            </w:r>
          </w:p>
        </w:tc>
        <w:tc>
          <w:tcPr>
            <w:tcW w:w="242" w:type="dxa"/>
          </w:tcPr>
          <w:p w14:paraId="18214245" w14:textId="77777777" w:rsidR="00EC6A04" w:rsidRPr="00355905" w:rsidRDefault="00EC6A04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EF8122E" w14:textId="4FF2C3DA" w:rsidR="00EC6A04" w:rsidRPr="00355905" w:rsidRDefault="00D657A8" w:rsidP="00EC6A0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485,7</w:t>
            </w:r>
            <w:r w:rsidR="00CD30C0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72AF051C" w14:textId="77777777" w:rsidR="003176A2" w:rsidRDefault="003176A2" w:rsidP="0031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3176A2" w:rsidRPr="00950A13" w14:paraId="6340D9DC" w14:textId="77777777" w:rsidTr="008007A2">
        <w:trPr>
          <w:tblHeader/>
        </w:trPr>
        <w:tc>
          <w:tcPr>
            <w:tcW w:w="2880" w:type="dxa"/>
            <w:shd w:val="clear" w:color="auto" w:fill="auto"/>
          </w:tcPr>
          <w:p w14:paraId="3F63EF38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DD0E7B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6818E66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176A2" w:rsidRPr="00950A13" w14:paraId="5421E9A0" w14:textId="77777777" w:rsidTr="008007A2">
        <w:trPr>
          <w:tblHeader/>
        </w:trPr>
        <w:tc>
          <w:tcPr>
            <w:tcW w:w="2880" w:type="dxa"/>
            <w:shd w:val="clear" w:color="auto" w:fill="auto"/>
          </w:tcPr>
          <w:p w14:paraId="49F2C209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0AA971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1113032F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16DDF38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0F192EB7" w14:textId="77777777" w:rsidR="003176A2" w:rsidRPr="00950A13" w:rsidRDefault="003176A2" w:rsidP="0080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62173" w:rsidRPr="00950A13" w14:paraId="55AF3C3A" w14:textId="77777777" w:rsidTr="008007A2">
        <w:trPr>
          <w:tblHeader/>
        </w:trPr>
        <w:tc>
          <w:tcPr>
            <w:tcW w:w="2880" w:type="dxa"/>
          </w:tcPr>
          <w:p w14:paraId="340C77BB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5D59FF92" w14:textId="77777777" w:rsidR="00A62173" w:rsidRPr="00950A13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0AE7E8C" w14:textId="738D69EB" w:rsidR="00A62173" w:rsidRPr="003176A2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21399A07" w14:textId="77777777" w:rsidR="00A62173" w:rsidRPr="00950A13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9D6B7DD" w14:textId="3350F5D4" w:rsidR="00A62173" w:rsidRPr="003176A2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2" w:type="dxa"/>
          </w:tcPr>
          <w:p w14:paraId="7D587166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5034745" w14:textId="79E5C561" w:rsidR="00A62173" w:rsidRPr="00950A13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C07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29D20D97" w14:textId="77777777" w:rsidR="00A62173" w:rsidRPr="00950A13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A60266E" w14:textId="0B41806E" w:rsidR="00A62173" w:rsidRPr="00950A13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176A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3176A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62173" w:rsidRPr="00950A13" w14:paraId="17F6968F" w14:textId="77777777" w:rsidTr="008007A2">
        <w:trPr>
          <w:tblHeader/>
        </w:trPr>
        <w:tc>
          <w:tcPr>
            <w:tcW w:w="2880" w:type="dxa"/>
          </w:tcPr>
          <w:p w14:paraId="3EA6570F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E66BA10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15FCA299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173" w:rsidRPr="00950A13" w14:paraId="24155A10" w14:textId="77777777" w:rsidTr="008007A2">
        <w:trPr>
          <w:trHeight w:val="227"/>
        </w:trPr>
        <w:tc>
          <w:tcPr>
            <w:tcW w:w="2880" w:type="dxa"/>
          </w:tcPr>
          <w:p w14:paraId="69FAB0A8" w14:textId="77777777" w:rsidR="00A62173" w:rsidRPr="00950A13" w:rsidRDefault="00A62173" w:rsidP="00A621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51580C86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9E5554F" w14:textId="4D620B51" w:rsidR="00A62173" w:rsidRPr="005D3A41" w:rsidRDefault="005325B0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9,794,</w:t>
            </w:r>
            <w:r w:rsidR="009750B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A73413">
              <w:rPr>
                <w:rFonts w:ascii="Angsana New" w:hAnsi="Angsana New"/>
                <w:sz w:val="30"/>
                <w:szCs w:val="30"/>
                <w:lang w:bidi="th-TH"/>
              </w:rPr>
              <w:t>57</w:t>
            </w:r>
          </w:p>
        </w:tc>
        <w:tc>
          <w:tcPr>
            <w:tcW w:w="242" w:type="dxa"/>
            <w:shd w:val="clear" w:color="auto" w:fill="auto"/>
          </w:tcPr>
          <w:p w14:paraId="2E068F5E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CB6D08E" w14:textId="380C80A8" w:rsidR="00A62173" w:rsidRPr="005D3A41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</w:rPr>
              <w:t>9,285,728</w:t>
            </w:r>
          </w:p>
        </w:tc>
        <w:tc>
          <w:tcPr>
            <w:tcW w:w="242" w:type="dxa"/>
            <w:shd w:val="clear" w:color="auto" w:fill="auto"/>
          </w:tcPr>
          <w:p w14:paraId="1C6BB566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1ACD6A" w14:textId="468BDDA3" w:rsidR="00A62173" w:rsidRPr="000E4084" w:rsidRDefault="005325B0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</w:t>
            </w:r>
            <w:r w:rsidR="002E04F6">
              <w:rPr>
                <w:rFonts w:ascii="Angsana New" w:hAnsi="Angsana New"/>
                <w:sz w:val="30"/>
                <w:szCs w:val="30"/>
                <w:lang w:val="en-US" w:bidi="th-TH"/>
              </w:rPr>
              <w:t>78,44</w:t>
            </w:r>
            <w:r w:rsidR="009952A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2" w:type="dxa"/>
          </w:tcPr>
          <w:p w14:paraId="7E4740A8" w14:textId="77777777" w:rsidR="00A62173" w:rsidRPr="000E4084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8875A1" w14:textId="173B4388" w:rsidR="00A62173" w:rsidRPr="000E4084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6,980,239</w:t>
            </w:r>
          </w:p>
        </w:tc>
      </w:tr>
      <w:tr w:rsidR="00A62173" w:rsidRPr="00950A13" w14:paraId="56553D90" w14:textId="77777777" w:rsidTr="008007A2">
        <w:trPr>
          <w:trHeight w:val="182"/>
        </w:trPr>
        <w:tc>
          <w:tcPr>
            <w:tcW w:w="2880" w:type="dxa"/>
          </w:tcPr>
          <w:p w14:paraId="622CD09B" w14:textId="77777777" w:rsidR="00A62173" w:rsidRPr="00950A13" w:rsidRDefault="00A62173" w:rsidP="00A621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6C4BBE5F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D32A37" w14:textId="1CE66AE0" w:rsidR="00A62173" w:rsidRPr="005D3A41" w:rsidRDefault="005325B0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157,440</w:t>
            </w:r>
          </w:p>
        </w:tc>
        <w:tc>
          <w:tcPr>
            <w:tcW w:w="242" w:type="dxa"/>
            <w:shd w:val="clear" w:color="auto" w:fill="auto"/>
          </w:tcPr>
          <w:p w14:paraId="30074271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18CC750" w14:textId="07EEAA1B" w:rsidR="00A62173" w:rsidRPr="005D3A41" w:rsidRDefault="00A62173" w:rsidP="00A6217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</w:t>
            </w:r>
            <w:r w:rsidRPr="003176A2">
              <w:rPr>
                <w:rFonts w:ascii="Angsana New" w:hAnsi="Angsana New"/>
                <w:sz w:val="30"/>
                <w:szCs w:val="30"/>
              </w:rPr>
              <w:t>4,996</w:t>
            </w:r>
          </w:p>
        </w:tc>
        <w:tc>
          <w:tcPr>
            <w:tcW w:w="242" w:type="dxa"/>
            <w:shd w:val="clear" w:color="auto" w:fill="auto"/>
          </w:tcPr>
          <w:p w14:paraId="30C70EDF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F924D70" w14:textId="102AB265" w:rsidR="00A62173" w:rsidRPr="00F03365" w:rsidRDefault="005325B0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2" w:type="dxa"/>
          </w:tcPr>
          <w:p w14:paraId="0AB1A605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C3AC99C" w14:textId="64DF50B1" w:rsidR="00A62173" w:rsidRPr="005D3A41" w:rsidRDefault="00A62173" w:rsidP="00A6217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     </w:t>
            </w:r>
            <w:r w:rsidRPr="003176A2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A62173" w:rsidRPr="00950A13" w14:paraId="13C0F69D" w14:textId="77777777" w:rsidTr="008007A2">
        <w:trPr>
          <w:trHeight w:val="281"/>
        </w:trPr>
        <w:tc>
          <w:tcPr>
            <w:tcW w:w="2880" w:type="dxa"/>
          </w:tcPr>
          <w:p w14:paraId="1F2799A0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4D3D6092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46AEABE3" w14:textId="4E60E156" w:rsidR="00A62173" w:rsidRPr="000E4084" w:rsidRDefault="004F58E4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767E6B">
              <w:rPr>
                <w:rFonts w:ascii="Angsana New" w:hAnsi="Angsana New"/>
                <w:sz w:val="30"/>
                <w:szCs w:val="30"/>
                <w:lang w:val="en-US" w:bidi="th-TH"/>
              </w:rPr>
              <w:t>977,663</w:t>
            </w:r>
          </w:p>
        </w:tc>
        <w:tc>
          <w:tcPr>
            <w:tcW w:w="242" w:type="dxa"/>
            <w:shd w:val="clear" w:color="auto" w:fill="auto"/>
          </w:tcPr>
          <w:p w14:paraId="3604FE0E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789329B6" w14:textId="6C81E07F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1,996,109</w:t>
            </w:r>
          </w:p>
        </w:tc>
        <w:tc>
          <w:tcPr>
            <w:tcW w:w="242" w:type="dxa"/>
            <w:shd w:val="clear" w:color="auto" w:fill="auto"/>
          </w:tcPr>
          <w:p w14:paraId="40B42806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70403A" w14:textId="09D2529D" w:rsidR="00A62173" w:rsidRPr="00F03365" w:rsidRDefault="002E04F6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301,82</w:t>
            </w:r>
            <w:r w:rsidR="009952A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1F5CC6F1" w14:textId="77777777" w:rsidR="00A62173" w:rsidRPr="005D3A41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548C52C" w14:textId="7C9F4AC0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76A2">
              <w:rPr>
                <w:rFonts w:ascii="Angsana New" w:hAnsi="Angsana New"/>
                <w:sz w:val="30"/>
                <w:szCs w:val="30"/>
                <w:lang w:val="en-US" w:bidi="th-TH"/>
              </w:rPr>
              <w:t>365,037</w:t>
            </w:r>
          </w:p>
        </w:tc>
      </w:tr>
      <w:tr w:rsidR="00A62173" w:rsidRPr="00950A13" w14:paraId="4F3729F7" w14:textId="77777777" w:rsidTr="008007A2">
        <w:tc>
          <w:tcPr>
            <w:tcW w:w="2880" w:type="dxa"/>
          </w:tcPr>
          <w:p w14:paraId="6CC19F67" w14:textId="77777777" w:rsidR="00A62173" w:rsidRPr="00950A13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5B0D1F5D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10D3" w14:textId="3B180982" w:rsidR="00A62173" w:rsidRPr="009952AC" w:rsidRDefault="004F58E4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67E6B">
              <w:rPr>
                <w:rFonts w:ascii="Angsana New" w:hAnsi="Angsana New"/>
                <w:b/>
                <w:bCs/>
                <w:sz w:val="30"/>
                <w:szCs w:val="30"/>
              </w:rPr>
              <w:t>,929,360</w:t>
            </w:r>
          </w:p>
        </w:tc>
        <w:tc>
          <w:tcPr>
            <w:tcW w:w="242" w:type="dxa"/>
            <w:shd w:val="clear" w:color="auto" w:fill="auto"/>
          </w:tcPr>
          <w:p w14:paraId="3C87208E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C061" w14:textId="0E35A468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6A2">
              <w:rPr>
                <w:rFonts w:ascii="Angsana New" w:hAnsi="Angsana New"/>
                <w:b/>
                <w:bCs/>
                <w:sz w:val="30"/>
                <w:szCs w:val="30"/>
              </w:rPr>
              <w:t>11,286,833</w:t>
            </w:r>
          </w:p>
        </w:tc>
        <w:tc>
          <w:tcPr>
            <w:tcW w:w="242" w:type="dxa"/>
            <w:shd w:val="clear" w:color="auto" w:fill="auto"/>
          </w:tcPr>
          <w:p w14:paraId="2FF90615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B19FC" w14:textId="496ABAD5" w:rsidR="00A62173" w:rsidRPr="00CE6499" w:rsidRDefault="002E04F6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9,080,292</w:t>
            </w:r>
          </w:p>
        </w:tc>
        <w:tc>
          <w:tcPr>
            <w:tcW w:w="242" w:type="dxa"/>
          </w:tcPr>
          <w:p w14:paraId="4AD0C7E4" w14:textId="77777777" w:rsidR="00A62173" w:rsidRPr="00950A13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14CAC" w14:textId="554E4036" w:rsidR="00A62173" w:rsidRPr="00F03365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6A2">
              <w:rPr>
                <w:rFonts w:ascii="Angsana New" w:hAnsi="Angsana New"/>
                <w:b/>
                <w:bCs/>
                <w:sz w:val="30"/>
                <w:szCs w:val="30"/>
              </w:rPr>
              <w:t>7,345,842</w:t>
            </w:r>
          </w:p>
        </w:tc>
      </w:tr>
    </w:tbl>
    <w:p w14:paraId="6280237A" w14:textId="1EEC55F9" w:rsidR="009B79A5" w:rsidRDefault="009B79A5" w:rsidP="009B79A5">
      <w:pPr>
        <w:pStyle w:val="block"/>
        <w:tabs>
          <w:tab w:val="left" w:pos="10170"/>
        </w:tabs>
        <w:spacing w:after="0" w:line="240" w:lineRule="auto"/>
        <w:ind w:left="0" w:right="4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AAF484" w14:textId="18735B99" w:rsidR="009B79A5" w:rsidRDefault="009B7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DDE538" w14:textId="74DF9D78" w:rsidR="009B79A5" w:rsidRPr="008E76D8" w:rsidRDefault="009B79A5" w:rsidP="004E0BC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E76D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2E6E344A" w14:textId="77777777" w:rsidR="009B79A5" w:rsidRPr="008E76D8" w:rsidRDefault="009B79A5" w:rsidP="009B79A5">
      <w:pPr>
        <w:pStyle w:val="block"/>
        <w:tabs>
          <w:tab w:val="left" w:pos="10170"/>
        </w:tabs>
        <w:spacing w:after="0" w:line="240" w:lineRule="auto"/>
        <w:ind w:left="0" w:right="418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9B79A5" w:rsidRPr="008E76D8" w14:paraId="5FBB0179" w14:textId="77777777" w:rsidTr="009B79A5">
        <w:trPr>
          <w:tblHeader/>
        </w:trPr>
        <w:tc>
          <w:tcPr>
            <w:tcW w:w="3600" w:type="dxa"/>
            <w:vAlign w:val="bottom"/>
          </w:tcPr>
          <w:p w14:paraId="4F3661E2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55F337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20607633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FA347B0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601F784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4814EDB" w14:textId="77777777" w:rsidR="009B79A5" w:rsidRPr="008E76D8" w:rsidDel="00D43E7A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B79A5" w:rsidRPr="008E76D8" w14:paraId="3DC851A4" w14:textId="77777777" w:rsidTr="009B79A5">
        <w:trPr>
          <w:tblHeader/>
        </w:trPr>
        <w:tc>
          <w:tcPr>
            <w:tcW w:w="3600" w:type="dxa"/>
          </w:tcPr>
          <w:p w14:paraId="24345799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115DDB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42CC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BF15456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43D6B57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34BCB6F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79A5" w:rsidRPr="008E76D8" w14:paraId="77CA2F26" w14:textId="77777777" w:rsidTr="004E0BCC">
        <w:tc>
          <w:tcPr>
            <w:tcW w:w="3600" w:type="dxa"/>
          </w:tcPr>
          <w:p w14:paraId="48F0E535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C95F9EB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00A19A25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2A334E3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A30D230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FC6C0F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B79A5" w:rsidRPr="008E76D8" w14:paraId="155CDD6B" w14:textId="77777777" w:rsidTr="004E0BCC">
        <w:tc>
          <w:tcPr>
            <w:tcW w:w="3600" w:type="dxa"/>
          </w:tcPr>
          <w:p w14:paraId="227FAB62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16DE9BB5" w14:textId="04B79179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5081EB5" w14:textId="6D0A6302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538EE92F" w14:textId="41822AC7" w:rsidR="009B79A5" w:rsidRPr="008E76D8" w:rsidRDefault="00FE34FA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2C948B6A" w14:textId="77777777" w:rsidR="009B79A5" w:rsidRPr="008E76D8" w:rsidRDefault="009B79A5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B52518" w14:textId="45014215" w:rsidR="009B79A5" w:rsidRPr="008E76D8" w:rsidRDefault="00FE34FA" w:rsidP="00EE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440.6</w:t>
            </w:r>
            <w:r w:rsidR="00795F4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E34FA" w:rsidRPr="008E76D8" w14:paraId="6AC16870" w14:textId="77777777" w:rsidTr="004E0BCC">
        <w:tc>
          <w:tcPr>
            <w:tcW w:w="3600" w:type="dxa"/>
          </w:tcPr>
          <w:p w14:paraId="473A7075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F900D0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16A0E9E8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63A218E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F2607DE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08D433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4FA" w:rsidRPr="008E76D8" w14:paraId="1F0310F8" w14:textId="77777777" w:rsidTr="004E0BCC">
        <w:tc>
          <w:tcPr>
            <w:tcW w:w="3600" w:type="dxa"/>
          </w:tcPr>
          <w:p w14:paraId="18D08E92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3FA3083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0023D148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92079C4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DEC4066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6F7C5F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4FA" w:rsidRPr="008E76D8" w14:paraId="5BDD78AB" w14:textId="77777777" w:rsidTr="009B79A5">
        <w:tc>
          <w:tcPr>
            <w:tcW w:w="3600" w:type="dxa"/>
          </w:tcPr>
          <w:p w14:paraId="53AEC65F" w14:textId="67348A86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72FD00E7" w14:textId="74FFC628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F188850" w14:textId="2A176619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B326292" w14:textId="20E86553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31" w:type="dxa"/>
          </w:tcPr>
          <w:p w14:paraId="76FC381A" w14:textId="77777777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013F12" w14:textId="3472B1C4" w:rsidR="00FE34FA" w:rsidRPr="008E76D8" w:rsidRDefault="00FE34FA" w:rsidP="00FE3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338.9</w:t>
            </w:r>
            <w:r w:rsidR="004E0BCC" w:rsidRPr="008E76D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7D37E98" w14:textId="6FFDBF8D" w:rsidR="00A37B3E" w:rsidRDefault="00A37B3E" w:rsidP="003176A2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th-TH" w:bidi="th-TH"/>
        </w:rPr>
      </w:pPr>
    </w:p>
    <w:p w14:paraId="74AA815A" w14:textId="77777777" w:rsidR="00A37B3E" w:rsidRDefault="00A3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46AE76E" w14:textId="190C4B33" w:rsidR="00B245AD" w:rsidRPr="00F463CA" w:rsidRDefault="00B245AD" w:rsidP="004E0BC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043D3CE8" w14:textId="77777777" w:rsidR="006A60C8" w:rsidRPr="00F463CA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C5650DF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6694484" w14:textId="77777777" w:rsidR="00A837DE" w:rsidRPr="00F463CA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F765D10" w14:textId="31C0466F" w:rsidR="00FD32DB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F463CA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F463C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F463CA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F463CA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85AE97D" w14:textId="77777777" w:rsidR="00322B58" w:rsidRPr="00F463CA" w:rsidRDefault="00322B58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1152"/>
        <w:gridCol w:w="236"/>
        <w:gridCol w:w="1108"/>
        <w:gridCol w:w="236"/>
        <w:gridCol w:w="855"/>
        <w:gridCol w:w="13"/>
        <w:gridCol w:w="270"/>
        <w:gridCol w:w="797"/>
        <w:gridCol w:w="53"/>
        <w:gridCol w:w="230"/>
        <w:gridCol w:w="53"/>
        <w:gridCol w:w="847"/>
        <w:gridCol w:w="254"/>
        <w:gridCol w:w="16"/>
        <w:gridCol w:w="810"/>
      </w:tblGrid>
      <w:tr w:rsidR="00CE1FF6" w:rsidRPr="009526D1" w14:paraId="6BBF191D" w14:textId="77777777" w:rsidTr="00816085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4976EEDE" w14:textId="76708F5F" w:rsidR="00CE1FF6" w:rsidRPr="00322D8D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0" w:type="dxa"/>
            <w:gridSpan w:val="15"/>
            <w:vAlign w:val="bottom"/>
          </w:tcPr>
          <w:p w14:paraId="10C835A8" w14:textId="78BF23CF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E1FF6" w:rsidRPr="009526D1" w14:paraId="49B9B3E3" w14:textId="77777777" w:rsidTr="00816085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776235FC" w14:textId="77777777" w:rsidR="00CE1FF6" w:rsidRPr="00322D8D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0" w:type="dxa"/>
            <w:gridSpan w:val="6"/>
            <w:vAlign w:val="bottom"/>
          </w:tcPr>
          <w:p w14:paraId="0830FBBD" w14:textId="0D98B755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362CE4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8"/>
            <w:vAlign w:val="bottom"/>
          </w:tcPr>
          <w:p w14:paraId="25E1279F" w14:textId="241EB045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526D1" w:rsidRPr="00322D8D" w14:paraId="22D83147" w14:textId="77777777" w:rsidTr="00816085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4DF38511" w14:textId="77777777" w:rsidR="00CE1FF6" w:rsidRPr="00322D8D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244C51B" w14:textId="2CD170D0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4A4DCF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9E1A01E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FC8A6D1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2FB48CF3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0497F677" w14:textId="3C9004C5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D6D4DF" w14:textId="77777777" w:rsidR="00CE1FF6" w:rsidRPr="00322D8D" w:rsidRDefault="00CE1FF6" w:rsidP="00CE1FF6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0B15E34" w14:textId="7C13BFC5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F77E002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74D994E0" w14:textId="1CB0F05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2D8D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  <w:gridSpan w:val="2"/>
          </w:tcPr>
          <w:p w14:paraId="5A3141A5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B042EA" w14:textId="4B00F22D" w:rsidR="00CE1FF6" w:rsidRPr="00322D8D" w:rsidRDefault="00CE1FF6" w:rsidP="00CE1FF6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2D8D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54" w:type="dxa"/>
          </w:tcPr>
          <w:p w14:paraId="3B03DB08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14:paraId="18B64094" w14:textId="7EF653EC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1FF6" w:rsidRPr="00322D8D" w14:paraId="1DB0B49C" w14:textId="77777777" w:rsidTr="00816085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29CBD489" w14:textId="3705BD2E" w:rsidR="00CE1FF6" w:rsidRPr="00322D8D" w:rsidRDefault="00CE1FF6" w:rsidP="00CE1FF6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0" w:type="dxa"/>
            <w:gridSpan w:val="15"/>
            <w:vAlign w:val="bottom"/>
          </w:tcPr>
          <w:p w14:paraId="57B03366" w14:textId="23E83918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526D1" w:rsidRPr="00322D8D" w14:paraId="7EE0012E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1548924A" w14:textId="138D4CBE" w:rsidR="00CE1FF6" w:rsidRPr="00322D8D" w:rsidRDefault="00CE1FF6" w:rsidP="00CE1FF6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A62173"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62173"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1C20CD3E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E8B62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8E5E97E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B7E23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3062C5D4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584C29EF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7CF1A072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5CA52176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</w:tcPr>
          <w:p w14:paraId="46018302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0BC715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E1DF8D7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6D1" w:rsidRPr="00322D8D" w14:paraId="1EF88835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729A40F0" w14:textId="77777777" w:rsidR="00CE1FF6" w:rsidRPr="00322D8D" w:rsidRDefault="00CE1FF6" w:rsidP="00CE1FF6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</w:tcPr>
          <w:p w14:paraId="22BA2183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46ED6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43CF631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BD5F3E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58FB6BCB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40633346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38B2DDD2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40F48F84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</w:tcPr>
          <w:p w14:paraId="013286B6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A6699BC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BAEE0F3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6D1" w:rsidRPr="00322D8D" w14:paraId="20EDA8EB" w14:textId="77777777" w:rsidTr="00816085">
        <w:trPr>
          <w:trHeight w:val="227"/>
        </w:trPr>
        <w:tc>
          <w:tcPr>
            <w:tcW w:w="2448" w:type="dxa"/>
            <w:shd w:val="clear" w:color="auto" w:fill="auto"/>
          </w:tcPr>
          <w:p w14:paraId="3F8E24BF" w14:textId="77777777" w:rsidR="00CE1FF6" w:rsidRPr="00322D8D" w:rsidRDefault="00CE1FF6" w:rsidP="00CE1FF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</w:tcPr>
          <w:p w14:paraId="4B247A28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6F2CB1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1126C2D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CCC713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0CFDFDBF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06FC33B3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14580D0E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0F9A050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</w:tcPr>
          <w:p w14:paraId="5387E8D0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FFB65E8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9139FFF" w14:textId="77777777" w:rsidR="00CE1FF6" w:rsidRPr="00322D8D" w:rsidRDefault="00CE1FF6" w:rsidP="00CE1FF6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26D1" w:rsidRPr="00322D8D" w14:paraId="6AD07BD8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58760A73" w14:textId="77777777" w:rsidR="005C5F8E" w:rsidRPr="00322D8D" w:rsidRDefault="005C5F8E" w:rsidP="005C5F8E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2" w:type="dxa"/>
          </w:tcPr>
          <w:p w14:paraId="437BB7C4" w14:textId="58B2ED47" w:rsidR="005C5F8E" w:rsidRPr="00322D8D" w:rsidRDefault="005C5F8E" w:rsidP="00AD484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45B9CF" w14:textId="77777777" w:rsidR="005C5F8E" w:rsidRPr="00322D8D" w:rsidRDefault="005C5F8E" w:rsidP="005C5F8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9F631B6" w14:textId="5820107C" w:rsidR="005C5F8E" w:rsidRPr="00322D8D" w:rsidRDefault="001751B4" w:rsidP="00AD484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4DDE22B" w14:textId="77777777" w:rsidR="005C5F8E" w:rsidRPr="00322D8D" w:rsidRDefault="005C5F8E" w:rsidP="005C5F8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14:paraId="1F3A574D" w14:textId="6C7A412E" w:rsidR="005C5F8E" w:rsidRPr="00322D8D" w:rsidRDefault="00206401" w:rsidP="005C5F8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83" w:type="dxa"/>
            <w:gridSpan w:val="2"/>
          </w:tcPr>
          <w:p w14:paraId="1C33E9FC" w14:textId="77777777" w:rsidR="005C5F8E" w:rsidRPr="00322D8D" w:rsidRDefault="005C5F8E" w:rsidP="005C5F8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0EA42731" w14:textId="4D819646" w:rsidR="005C5F8E" w:rsidRPr="00322D8D" w:rsidRDefault="00206401" w:rsidP="005C5F8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83" w:type="dxa"/>
            <w:gridSpan w:val="2"/>
          </w:tcPr>
          <w:p w14:paraId="4A803095" w14:textId="77777777" w:rsidR="005C5F8E" w:rsidRPr="00322D8D" w:rsidRDefault="005C5F8E" w:rsidP="005C5F8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32D49D4B" w14:textId="3D7652A5" w:rsidR="005C5F8E" w:rsidRPr="00322D8D" w:rsidRDefault="005C5F8E" w:rsidP="005C5F8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1A325EF" w14:textId="77777777" w:rsidR="005C5F8E" w:rsidRPr="00322D8D" w:rsidRDefault="005C5F8E" w:rsidP="005C5F8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5773F9F" w14:textId="5D488396" w:rsidR="005C5F8E" w:rsidRPr="00322D8D" w:rsidRDefault="00206401" w:rsidP="005C5F8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526D1" w:rsidRPr="00322D8D" w14:paraId="26752258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55B3DA7C" w14:textId="3080BA40" w:rsidR="00206401" w:rsidRPr="00322D8D" w:rsidRDefault="00206401" w:rsidP="00206401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D1BCAF" w14:textId="3B17E39A" w:rsidR="00206401" w:rsidRPr="00322D8D" w:rsidRDefault="00AD4841" w:rsidP="00AD484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206401" w:rsidRPr="00322D8D">
              <w:rPr>
                <w:rFonts w:asciiTheme="majorBidi" w:hAnsiTheme="majorBidi" w:cstheme="majorBidi"/>
                <w:sz w:val="28"/>
                <w:szCs w:val="28"/>
              </w:rPr>
              <w:t>66,3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5C406628" w14:textId="77777777" w:rsidR="00206401" w:rsidRPr="00322D8D" w:rsidRDefault="00206401" w:rsidP="00206401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2D9BEB9E" w14:textId="07BF5176" w:rsidR="00206401" w:rsidRPr="00322D8D" w:rsidRDefault="00206401" w:rsidP="00AD484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AAD321" w14:textId="77777777" w:rsidR="00206401" w:rsidRPr="00322D8D" w:rsidRDefault="00206401" w:rsidP="0020640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217284D0" w14:textId="5FA3556C" w:rsidR="00206401" w:rsidRPr="00322D8D" w:rsidRDefault="00206401" w:rsidP="0020640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66,3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83" w:type="dxa"/>
            <w:gridSpan w:val="2"/>
          </w:tcPr>
          <w:p w14:paraId="415DE1A6" w14:textId="77777777" w:rsidR="00206401" w:rsidRPr="00322D8D" w:rsidRDefault="00206401" w:rsidP="00206401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49A67F16" w14:textId="39ADBD29" w:rsidR="00206401" w:rsidRPr="00322D8D" w:rsidRDefault="00206401" w:rsidP="00206401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13664A68" w14:textId="77777777" w:rsidR="00206401" w:rsidRPr="00322D8D" w:rsidRDefault="00206401" w:rsidP="00206401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56414255" w14:textId="66A78D30" w:rsidR="00206401" w:rsidRPr="00322D8D" w:rsidRDefault="00206401" w:rsidP="002064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66,3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gridSpan w:val="2"/>
          </w:tcPr>
          <w:p w14:paraId="209AACD1" w14:textId="77777777" w:rsidR="00206401" w:rsidRPr="00322D8D" w:rsidRDefault="00206401" w:rsidP="00206401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8E4A404" w14:textId="57777E76" w:rsidR="00206401" w:rsidRPr="00322D8D" w:rsidRDefault="00206401" w:rsidP="0020640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66,3</w:t>
            </w:r>
            <w:r w:rsidR="006C61F8" w:rsidRPr="00322D8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526D1" w:rsidRPr="00322D8D" w14:paraId="3913CE69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63DE1CC2" w14:textId="1E6237F1" w:rsidR="00BB60AD" w:rsidRPr="00322D8D" w:rsidRDefault="00CE2133" w:rsidP="00BB60AD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E5522D"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021A1D" w14:textId="4DECBC9C" w:rsidR="00BB60AD" w:rsidRPr="00322D8D" w:rsidRDefault="00BB60AD" w:rsidP="00AD484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66,3</w:t>
            </w:r>
            <w:r w:rsidR="006C61F8" w:rsidRPr="00322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7AB0A9FE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65ED8" w14:textId="146E2049" w:rsidR="00BB60AD" w:rsidRPr="00322D8D" w:rsidRDefault="00BB60AD" w:rsidP="00AD484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101,70</w:t>
            </w:r>
            <w:r w:rsidR="006C61F8" w:rsidRPr="00322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621821F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9D08E" w14:textId="7984281C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168,063</w:t>
            </w:r>
          </w:p>
        </w:tc>
        <w:tc>
          <w:tcPr>
            <w:tcW w:w="283" w:type="dxa"/>
            <w:gridSpan w:val="2"/>
          </w:tcPr>
          <w:p w14:paraId="7812A3A3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7E1C8C10" w14:textId="797B9743" w:rsidR="00BB60AD" w:rsidRPr="00322D8D" w:rsidRDefault="00BB60AD" w:rsidP="00763E3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283638BA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7" w:type="dxa"/>
          </w:tcPr>
          <w:p w14:paraId="432AF53D" w14:textId="720308F5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20EEB71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16B366C" w14:textId="2105AE79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26D1" w:rsidRPr="00322D8D" w14:paraId="35F32F30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5B2BF970" w14:textId="77777777" w:rsidR="00BB60AD" w:rsidRPr="00322D8D" w:rsidRDefault="00BB60AD" w:rsidP="00BB60AD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410D3426" w14:textId="12440957" w:rsidR="00BB60AD" w:rsidRPr="00322D8D" w:rsidRDefault="00BB60AD" w:rsidP="00AD484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  <w:tc>
          <w:tcPr>
            <w:tcW w:w="236" w:type="dxa"/>
            <w:shd w:val="clear" w:color="auto" w:fill="auto"/>
          </w:tcPr>
          <w:p w14:paraId="32967650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5145B31A" w14:textId="3CB79A8E" w:rsidR="00BB60AD" w:rsidRPr="00322D8D" w:rsidRDefault="00BB60AD" w:rsidP="00AD484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4D6B1" w14:textId="77777777" w:rsidR="00BB60AD" w:rsidRPr="00322D8D" w:rsidRDefault="00BB60AD" w:rsidP="00BB60AD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40DD33DF" w14:textId="19AF2B8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11BB753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F549F4E" w14:textId="26E4127E" w:rsidR="00BB60AD" w:rsidRPr="00322D8D" w:rsidRDefault="00BB60AD" w:rsidP="00BB60AD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C703700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47FABACD" w14:textId="47567CDA" w:rsidR="00BB60AD" w:rsidRPr="00322D8D" w:rsidRDefault="00A231D2" w:rsidP="00A231D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8DD2AB7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AED6B" w14:textId="67742CE1" w:rsidR="00BB60AD" w:rsidRPr="00322D8D" w:rsidRDefault="00A231D2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</w:tr>
      <w:tr w:rsidR="009526D1" w:rsidRPr="00322D8D" w14:paraId="3BC9B58B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4D660E17" w14:textId="77777777" w:rsidR="00BB60AD" w:rsidRPr="00322D8D" w:rsidRDefault="00BB60AD" w:rsidP="00BB60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F377766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EC653C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0F49F31" w14:textId="77777777" w:rsidR="00BB60AD" w:rsidRPr="00322D8D" w:rsidRDefault="00BB60AD" w:rsidP="00AD4841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8BDFF5" w14:textId="77777777" w:rsidR="00BB60AD" w:rsidRPr="00322D8D" w:rsidRDefault="00BB60AD" w:rsidP="00BB60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81BACF3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28C68BD1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63EEAAD6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561CD2BF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2ACDBEA8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1801A2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563F5D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6D1" w:rsidRPr="00322D8D" w14:paraId="45890580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44465868" w14:textId="1B8BF6ED" w:rsidR="00BB60AD" w:rsidRPr="00322D8D" w:rsidRDefault="00BB60AD" w:rsidP="00BB60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52" w:type="dxa"/>
            <w:vAlign w:val="bottom"/>
          </w:tcPr>
          <w:p w14:paraId="59BA6F7D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53E2DA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D32BA3D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1F5EFE" w14:textId="77777777" w:rsidR="00BB60AD" w:rsidRPr="00322D8D" w:rsidRDefault="00BB60AD" w:rsidP="00BB60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48C3640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520A1861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685626FD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4C22AB60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69155831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2E5333A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1144CC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6D1" w:rsidRPr="00322D8D" w14:paraId="466B3F8F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34A4CC9A" w14:textId="77777777" w:rsidR="00BB60AD" w:rsidRPr="00322D8D" w:rsidRDefault="00BB60AD" w:rsidP="00BB60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</w:tcPr>
          <w:p w14:paraId="314A064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DF1BC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D392FD5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ECBB26" w14:textId="77777777" w:rsidR="00BB60AD" w:rsidRPr="00322D8D" w:rsidRDefault="00BB60AD" w:rsidP="00BB60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</w:tcPr>
          <w:p w14:paraId="65D46031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F7B2B45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5337A605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18E8F140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3B7BD926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94669CA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519B617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6D1" w:rsidRPr="00322D8D" w14:paraId="16C7461D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1B723B6D" w14:textId="77777777" w:rsidR="00BB60AD" w:rsidRPr="00322D8D" w:rsidRDefault="00BB60AD" w:rsidP="00BB60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</w:tcPr>
          <w:p w14:paraId="085E7C59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51B3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9816E90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7B4787" w14:textId="77777777" w:rsidR="00BB60AD" w:rsidRPr="00322D8D" w:rsidRDefault="00BB60AD" w:rsidP="00BB60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</w:tcPr>
          <w:p w14:paraId="4573EF3E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0BADF84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2C19FAE8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BBB649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5F0E7AD9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98BC50D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D15C22F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6D1" w:rsidRPr="00322D8D" w14:paraId="746C20AE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75D9937C" w14:textId="77777777" w:rsidR="00BB60AD" w:rsidRPr="00322D8D" w:rsidRDefault="00BB60AD" w:rsidP="00BB60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2" w:type="dxa"/>
          </w:tcPr>
          <w:p w14:paraId="36FBEACB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6B333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0983A58" w14:textId="70D166FD" w:rsidR="00BB60AD" w:rsidRPr="00322D8D" w:rsidRDefault="00BB60AD" w:rsidP="00BB60A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  <w:shd w:val="clear" w:color="auto" w:fill="auto"/>
          </w:tcPr>
          <w:p w14:paraId="0B02FD8A" w14:textId="77777777" w:rsidR="00BB60AD" w:rsidRPr="00322D8D" w:rsidRDefault="00BB60AD" w:rsidP="00BB60AD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</w:tcPr>
          <w:p w14:paraId="0CC55A1F" w14:textId="2705E86D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83" w:type="dxa"/>
            <w:gridSpan w:val="2"/>
          </w:tcPr>
          <w:p w14:paraId="0A1F199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6624ECB9" w14:textId="54496367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83" w:type="dxa"/>
            <w:gridSpan w:val="2"/>
          </w:tcPr>
          <w:p w14:paraId="319A6A9F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0BF92171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F84B10F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D24349" w14:textId="6D1697DD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</w:tr>
      <w:tr w:rsidR="009526D1" w:rsidRPr="00322D8D" w14:paraId="56405076" w14:textId="77777777" w:rsidTr="00816085">
        <w:trPr>
          <w:trHeight w:val="261"/>
        </w:trPr>
        <w:tc>
          <w:tcPr>
            <w:tcW w:w="2448" w:type="dxa"/>
            <w:shd w:val="clear" w:color="auto" w:fill="auto"/>
          </w:tcPr>
          <w:p w14:paraId="3A5B3BBE" w14:textId="220C093D" w:rsidR="00BB60AD" w:rsidRPr="00322D8D" w:rsidRDefault="00BB60AD" w:rsidP="00BB60A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152" w:type="dxa"/>
            <w:vAlign w:val="bottom"/>
          </w:tcPr>
          <w:p w14:paraId="590FC409" w14:textId="33166B1A" w:rsidR="00BB60AD" w:rsidRPr="00322D8D" w:rsidRDefault="00BB60AD" w:rsidP="00BB60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</w:t>
            </w:r>
            <w:r w:rsidRPr="00322D8D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36" w:type="dxa"/>
          </w:tcPr>
          <w:p w14:paraId="4CE06935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5830EB39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BCC2CB" w14:textId="77777777" w:rsidR="00BB60AD" w:rsidRPr="00322D8D" w:rsidRDefault="00BB60AD" w:rsidP="00BB60AD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F89E4D3" w14:textId="78A56E1A" w:rsidR="00BB60AD" w:rsidRPr="00322D8D" w:rsidRDefault="00BB60AD" w:rsidP="00BB60A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83" w:type="dxa"/>
            <w:gridSpan w:val="2"/>
          </w:tcPr>
          <w:p w14:paraId="781C4EE3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710B4B4E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5954DE74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27E6F05E" w14:textId="1DE9589F" w:rsidR="00BB60AD" w:rsidRPr="00322D8D" w:rsidRDefault="00BB60AD" w:rsidP="00BB60A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70" w:type="dxa"/>
            <w:gridSpan w:val="2"/>
          </w:tcPr>
          <w:p w14:paraId="61A01306" w14:textId="77777777" w:rsidR="00BB60AD" w:rsidRPr="00322D8D" w:rsidRDefault="00BB60AD" w:rsidP="00BB60AD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58E46E" w14:textId="34E347CF" w:rsidR="00BB60AD" w:rsidRPr="00322D8D" w:rsidRDefault="00BB60AD" w:rsidP="00BB60A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</w:tr>
    </w:tbl>
    <w:p w14:paraId="165CD11C" w14:textId="77777777" w:rsidR="00816085" w:rsidRDefault="00816085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1084"/>
        <w:gridCol w:w="241"/>
        <w:gridCol w:w="1290"/>
        <w:gridCol w:w="238"/>
        <w:gridCol w:w="853"/>
        <w:gridCol w:w="236"/>
        <w:gridCol w:w="844"/>
        <w:gridCol w:w="236"/>
        <w:gridCol w:w="844"/>
        <w:gridCol w:w="236"/>
        <w:gridCol w:w="810"/>
      </w:tblGrid>
      <w:tr w:rsidR="00F748E0" w:rsidRPr="00322D8D" w14:paraId="689179B4" w14:textId="77777777" w:rsidTr="004E4AA9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62A610E2" w14:textId="77777777" w:rsidR="00F748E0" w:rsidRPr="00322D8D" w:rsidRDefault="00F748E0" w:rsidP="00BF1E0C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17E2883E" w14:textId="09511451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748E0" w:rsidRPr="00322D8D" w14:paraId="27EE1F8D" w14:textId="77777777" w:rsidTr="004E4AA9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2FF6DDA9" w14:textId="77777777" w:rsidR="00F748E0" w:rsidRPr="00322D8D" w:rsidRDefault="00F748E0" w:rsidP="00BF1E0C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06" w:type="dxa"/>
            <w:gridSpan w:val="5"/>
            <w:vAlign w:val="bottom"/>
          </w:tcPr>
          <w:p w14:paraId="2CA26C1F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E1A9EED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0E4FD6BF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16085" w:rsidRPr="00322D8D" w14:paraId="3E848A37" w14:textId="77777777" w:rsidTr="004E4AA9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753D269B" w14:textId="77777777" w:rsidR="00816085" w:rsidRPr="00322D8D" w:rsidRDefault="00816085" w:rsidP="0081608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5FF05F7" w14:textId="600FC5F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1" w:type="dxa"/>
          </w:tcPr>
          <w:p w14:paraId="63949FBB" w14:textId="7777777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6D56DC" w14:textId="7777777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2DAA3C6B" w14:textId="7777777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76DCB081" w14:textId="7777777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69CCFED4" w14:textId="0B6C4AB0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590AB1" w14:textId="77777777" w:rsidR="00816085" w:rsidRPr="00322D8D" w:rsidRDefault="00816085" w:rsidP="0081608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AFC15ED" w14:textId="682A19C3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E1CEB0" w14:textId="7777777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8C2E226" w14:textId="3DDA41A8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2D8D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76A85BA" w14:textId="7777777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C98F3B6" w14:textId="4F39684D" w:rsidR="00816085" w:rsidRPr="00322D8D" w:rsidRDefault="00816085" w:rsidP="0081608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2D8D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2CA3700" w14:textId="77777777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ACE973" w14:textId="42ADF88A" w:rsidR="00816085" w:rsidRPr="00322D8D" w:rsidRDefault="00816085" w:rsidP="0081608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748E0" w:rsidRPr="00322D8D" w14:paraId="29AA6626" w14:textId="77777777" w:rsidTr="004E4AA9">
        <w:trPr>
          <w:trHeight w:val="261"/>
        </w:trPr>
        <w:tc>
          <w:tcPr>
            <w:tcW w:w="2448" w:type="dxa"/>
            <w:shd w:val="clear" w:color="auto" w:fill="auto"/>
            <w:vAlign w:val="bottom"/>
          </w:tcPr>
          <w:p w14:paraId="7DB7249D" w14:textId="77777777" w:rsidR="00F748E0" w:rsidRPr="00322D8D" w:rsidRDefault="00F748E0" w:rsidP="00BF1E0C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76049A8F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2D8D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748E0" w:rsidRPr="00322D8D" w14:paraId="05E37D64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091D7F93" w14:textId="77777777" w:rsidR="00F748E0" w:rsidRPr="00322D8D" w:rsidRDefault="00F748E0" w:rsidP="00BF1E0C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4" w:type="dxa"/>
          </w:tcPr>
          <w:p w14:paraId="4BB3CD9E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BE40E79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70C1D44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6CB5CFE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2BB6B50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10E3C3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FE6184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EFEF34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DB8673E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5DAF0F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3119DE6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8E0" w:rsidRPr="00322D8D" w14:paraId="23D7F2A5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034E0A1F" w14:textId="77777777" w:rsidR="00F748E0" w:rsidRPr="00322D8D" w:rsidRDefault="00F748E0" w:rsidP="00BF1E0C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63E701DB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03F0A0D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D7156E2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01F04DB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109F6A3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47A415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6E8BD3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F70175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AFFBD3F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BE843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3DA2C07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8E0" w:rsidRPr="00322D8D" w14:paraId="396D5DEA" w14:textId="77777777" w:rsidTr="004E4AA9">
        <w:trPr>
          <w:trHeight w:val="227"/>
        </w:trPr>
        <w:tc>
          <w:tcPr>
            <w:tcW w:w="2448" w:type="dxa"/>
            <w:shd w:val="clear" w:color="auto" w:fill="auto"/>
          </w:tcPr>
          <w:p w14:paraId="2E845F36" w14:textId="77777777" w:rsidR="00F748E0" w:rsidRPr="00322D8D" w:rsidRDefault="00F748E0" w:rsidP="00BF1E0C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27456818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CB73384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B401DC8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5C3386E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D58A556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CB91C2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8A39E2F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861B2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EC89D5E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49DF5C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A0ABFCF" w14:textId="77777777" w:rsidR="00F748E0" w:rsidRPr="00322D8D" w:rsidRDefault="00F748E0" w:rsidP="00BF1E0C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3BE" w:rsidRPr="00322D8D" w14:paraId="1EE3FA12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33B89B32" w14:textId="77777777" w:rsidR="003C13BE" w:rsidRPr="00322D8D" w:rsidRDefault="003C13BE" w:rsidP="003C13BE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4C26A80D" w14:textId="6F3FC88C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209E13B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0123421" w14:textId="4E389DFF" w:rsidR="003C13BE" w:rsidRPr="00322D8D" w:rsidRDefault="003C13BE" w:rsidP="003C13B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231C01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6566A975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2E7FEBAF" w14:textId="6917DE1F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231C01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C816DEA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C62A5F1" w14:textId="511F4321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231C01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F84D2D0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983B3E" w14:textId="4BBDBC85" w:rsidR="003C13BE" w:rsidRPr="00322D8D" w:rsidRDefault="003C13BE" w:rsidP="003C13B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25B6E2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DE5AB27" w14:textId="594EDF19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101,70</w:t>
            </w:r>
            <w:r w:rsidR="00231C01" w:rsidRPr="00322D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C13BE" w:rsidRPr="00322D8D" w14:paraId="477DDCC8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2AFD449B" w14:textId="77777777" w:rsidR="003C13BE" w:rsidRPr="00322D8D" w:rsidRDefault="003C13BE" w:rsidP="003C13BE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4" w:type="dxa"/>
            <w:shd w:val="clear" w:color="auto" w:fill="auto"/>
          </w:tcPr>
          <w:p w14:paraId="513DAD66" w14:textId="19874C42" w:rsidR="003C13BE" w:rsidRPr="00322D8D" w:rsidRDefault="003C13BE" w:rsidP="003C13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  <w:tc>
          <w:tcPr>
            <w:tcW w:w="241" w:type="dxa"/>
            <w:shd w:val="clear" w:color="auto" w:fill="auto"/>
          </w:tcPr>
          <w:p w14:paraId="4631F9A5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64315BF" w14:textId="7685388B" w:rsidR="003C13BE" w:rsidRPr="00322D8D" w:rsidRDefault="003C13BE" w:rsidP="003C13B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A5FBF4" w14:textId="77777777" w:rsidR="003C13BE" w:rsidRPr="00322D8D" w:rsidRDefault="003C13BE" w:rsidP="003C13BE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38BFA8FE" w14:textId="6FD73204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  <w:tc>
          <w:tcPr>
            <w:tcW w:w="236" w:type="dxa"/>
            <w:shd w:val="clear" w:color="auto" w:fill="auto"/>
          </w:tcPr>
          <w:p w14:paraId="2BC2DA96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D487CD0" w14:textId="2DA6B7AB" w:rsidR="003C13BE" w:rsidRPr="00322D8D" w:rsidRDefault="003C13BE" w:rsidP="003C13B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92CFA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5C6F3E92" w14:textId="6FE0EA78" w:rsidR="003C13BE" w:rsidRPr="00322D8D" w:rsidRDefault="003C13BE" w:rsidP="003C13B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  <w:tc>
          <w:tcPr>
            <w:tcW w:w="236" w:type="dxa"/>
            <w:shd w:val="clear" w:color="auto" w:fill="auto"/>
          </w:tcPr>
          <w:p w14:paraId="32C05961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74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31BF20" w14:textId="228FE526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27,495</w:t>
            </w:r>
          </w:p>
        </w:tc>
      </w:tr>
      <w:tr w:rsidR="003C13BE" w:rsidRPr="00322D8D" w14:paraId="51B41130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428BBA4D" w14:textId="77777777" w:rsidR="003C13BE" w:rsidRPr="00322D8D" w:rsidRDefault="003C13BE" w:rsidP="003C13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0576E70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8AB7B6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DB6A0BB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240D0B8" w14:textId="77777777" w:rsidR="003C13BE" w:rsidRPr="00322D8D" w:rsidRDefault="003C13BE" w:rsidP="003C13BE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B93F1D1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B0C9FF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A422B35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80558F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15F4FD4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63BA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AC3684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3BE" w:rsidRPr="00322D8D" w14:paraId="1F370007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040430DD" w14:textId="35A01E19" w:rsidR="003C13BE" w:rsidRPr="00322D8D" w:rsidRDefault="003C13BE" w:rsidP="003C13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22D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4" w:type="dxa"/>
            <w:vAlign w:val="bottom"/>
          </w:tcPr>
          <w:p w14:paraId="2FD33A45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56F3471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63BC8EA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E978821" w14:textId="77777777" w:rsidR="003C13BE" w:rsidRPr="00322D8D" w:rsidRDefault="003C13BE" w:rsidP="003C13BE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64E52FF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D2E7E4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716D4FD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5F2D5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371B836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B4B980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3D1ABA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3BE" w:rsidRPr="00322D8D" w14:paraId="4AA49B23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1C08D7B3" w14:textId="77777777" w:rsidR="003C13BE" w:rsidRPr="00322D8D" w:rsidRDefault="003C13BE" w:rsidP="003C13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1A47A8A0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A1CB740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AAEE3C6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264EE62" w14:textId="77777777" w:rsidR="003C13BE" w:rsidRPr="00322D8D" w:rsidRDefault="003C13BE" w:rsidP="003C13BE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6519FC11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E8098B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0C2EC84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F867A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AE7559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8A9D5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9F80354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3BE" w:rsidRPr="00322D8D" w14:paraId="1440D7CD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27E05D97" w14:textId="77777777" w:rsidR="003C13BE" w:rsidRPr="00322D8D" w:rsidRDefault="003C13BE" w:rsidP="003C13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2D8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65733575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FD6ADE9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9DA8668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F63178E" w14:textId="77777777" w:rsidR="003C13BE" w:rsidRPr="00322D8D" w:rsidRDefault="003C13BE" w:rsidP="003C13BE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678B58E8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DEB091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28A748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6519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E95F9C7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9C5043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9BFF5A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3BE" w:rsidRPr="00322D8D" w14:paraId="788B9E7F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16A380CF" w14:textId="77777777" w:rsidR="003C13BE" w:rsidRPr="00322D8D" w:rsidRDefault="003C13BE" w:rsidP="003C13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1991348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299FDA1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8A405B9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8" w:type="dxa"/>
            <w:shd w:val="clear" w:color="auto" w:fill="auto"/>
          </w:tcPr>
          <w:p w14:paraId="677C43FA" w14:textId="77777777" w:rsidR="003C13BE" w:rsidRPr="00322D8D" w:rsidRDefault="003C13BE" w:rsidP="003C13BE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</w:tcPr>
          <w:p w14:paraId="2548A962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6F96ED17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C12790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3BBABE91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2D8829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CD4B50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EFB4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168,866</w:t>
            </w:r>
          </w:p>
        </w:tc>
      </w:tr>
      <w:tr w:rsidR="003C13BE" w:rsidRPr="00322D8D" w14:paraId="078D62D4" w14:textId="77777777" w:rsidTr="004E4AA9">
        <w:trPr>
          <w:trHeight w:val="261"/>
        </w:trPr>
        <w:tc>
          <w:tcPr>
            <w:tcW w:w="2448" w:type="dxa"/>
            <w:shd w:val="clear" w:color="auto" w:fill="auto"/>
          </w:tcPr>
          <w:p w14:paraId="1F4C7310" w14:textId="77777777" w:rsidR="003C13BE" w:rsidRPr="00322D8D" w:rsidRDefault="003C13BE" w:rsidP="003C13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2D8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322D8D">
              <w:rPr>
                <w:rFonts w:ascii="Angsana New" w:hAnsi="Angsana New"/>
                <w:sz w:val="28"/>
                <w:szCs w:val="28"/>
                <w:cs/>
              </w:rPr>
              <w:t>อนุพันธ์อื่น</w:t>
            </w:r>
          </w:p>
        </w:tc>
        <w:tc>
          <w:tcPr>
            <w:tcW w:w="1084" w:type="dxa"/>
            <w:vAlign w:val="bottom"/>
          </w:tcPr>
          <w:p w14:paraId="52E6E947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</w:t>
            </w:r>
            <w:r w:rsidRPr="00322D8D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41" w:type="dxa"/>
          </w:tcPr>
          <w:p w14:paraId="7F903908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AE8EBDB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4AD0574" w14:textId="77777777" w:rsidR="003C13BE" w:rsidRPr="00322D8D" w:rsidRDefault="003C13BE" w:rsidP="003C13BE">
            <w:pPr>
              <w:tabs>
                <w:tab w:val="decimal" w:pos="526"/>
                <w:tab w:val="decimal" w:pos="7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CB70542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4451B82D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E13724A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142F7E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EA77F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  <w:tc>
          <w:tcPr>
            <w:tcW w:w="236" w:type="dxa"/>
          </w:tcPr>
          <w:p w14:paraId="601CB237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526"/>
                <w:tab w:val="decimal" w:pos="5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EDC438" w14:textId="77777777" w:rsidR="003C13BE" w:rsidRPr="00322D8D" w:rsidRDefault="003C13BE" w:rsidP="003C13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2D8D">
              <w:rPr>
                <w:rFonts w:asciiTheme="majorBidi" w:hAnsiTheme="majorBidi" w:cstheme="majorBidi"/>
                <w:sz w:val="28"/>
                <w:szCs w:val="28"/>
              </w:rPr>
              <w:t>23,904</w:t>
            </w:r>
          </w:p>
        </w:tc>
      </w:tr>
    </w:tbl>
    <w:p w14:paraId="31CB4EC6" w14:textId="77777777" w:rsidR="00F86F92" w:rsidRPr="00F463CA" w:rsidRDefault="00F86F92" w:rsidP="00A52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D0640" w14:textId="77777777" w:rsidR="00D42CF2" w:rsidRPr="00F463CA" w:rsidRDefault="00D42CF2" w:rsidP="004E0BC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463C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</w:p>
    <w:p w14:paraId="29C5955A" w14:textId="77777777" w:rsidR="00D42CF2" w:rsidRPr="00F463CA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0"/>
        <w:gridCol w:w="1187"/>
        <w:gridCol w:w="237"/>
        <w:gridCol w:w="1185"/>
        <w:gridCol w:w="275"/>
        <w:gridCol w:w="1183"/>
        <w:gridCol w:w="275"/>
        <w:gridCol w:w="1181"/>
      </w:tblGrid>
      <w:tr w:rsidR="00D42CF2" w:rsidRPr="00F463CA" w14:paraId="5ED92775" w14:textId="77777777" w:rsidTr="004E4AA9">
        <w:trPr>
          <w:trHeight w:val="429"/>
        </w:trPr>
        <w:tc>
          <w:tcPr>
            <w:tcW w:w="2045" w:type="pct"/>
          </w:tcPr>
          <w:p w14:paraId="1BFF57D8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2DD9AB26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8794B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6601381" w14:textId="77777777" w:rsidR="00D42CF2" w:rsidRPr="00F463CA" w:rsidRDefault="00D42CF2" w:rsidP="00454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173" w:rsidRPr="00F463CA" w14:paraId="628B2A2E" w14:textId="77777777" w:rsidTr="004E4AA9">
        <w:trPr>
          <w:trHeight w:val="443"/>
        </w:trPr>
        <w:tc>
          <w:tcPr>
            <w:tcW w:w="2045" w:type="pct"/>
          </w:tcPr>
          <w:p w14:paraId="4BCBAD69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C8834A" w14:textId="787059D1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882C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B1D51A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2D7A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624B80" w14:textId="1670A95B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77D1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BC72C2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62173" w:rsidRPr="00F463CA" w14:paraId="127B1D27" w14:textId="77777777" w:rsidTr="004E4AA9">
        <w:trPr>
          <w:trHeight w:val="429"/>
        </w:trPr>
        <w:tc>
          <w:tcPr>
            <w:tcW w:w="2045" w:type="pct"/>
          </w:tcPr>
          <w:p w14:paraId="0FDE1F46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627DDF" w14:textId="5FBE56B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BC0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60D97C" w14:textId="53218084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6A41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ECEAFF" w14:textId="4EB09ACE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18FF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BB8BE" w14:textId="097C8BF6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2564</w:t>
            </w:r>
          </w:p>
        </w:tc>
      </w:tr>
      <w:tr w:rsidR="00A62173" w:rsidRPr="00F463CA" w14:paraId="40AB64D0" w14:textId="77777777" w:rsidTr="004E4AA9">
        <w:trPr>
          <w:trHeight w:val="443"/>
        </w:trPr>
        <w:tc>
          <w:tcPr>
            <w:tcW w:w="2045" w:type="pct"/>
          </w:tcPr>
          <w:p w14:paraId="181A29A0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EBBAB67" w14:textId="77777777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173" w:rsidRPr="00F463CA" w14:paraId="0BFC0C38" w14:textId="77777777" w:rsidTr="004E4AA9">
        <w:trPr>
          <w:trHeight w:val="429"/>
        </w:trPr>
        <w:tc>
          <w:tcPr>
            <w:tcW w:w="2045" w:type="pct"/>
          </w:tcPr>
          <w:p w14:paraId="0A47439A" w14:textId="2ECD42AB" w:rsidR="00A62173" w:rsidRPr="00F463CA" w:rsidRDefault="00A62173" w:rsidP="00A62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5" w:type="pct"/>
          </w:tcPr>
          <w:p w14:paraId="6AF91BB9" w14:textId="77777777" w:rsidR="00A62173" w:rsidRPr="00F463CA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A96B8F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B9047C3" w14:textId="77777777" w:rsidR="00A62173" w:rsidRPr="00F463CA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1DAC3A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265033D" w14:textId="77777777" w:rsidR="00A62173" w:rsidRPr="00F463CA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3A10A7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269DBA2D" w14:textId="77777777" w:rsidR="00A62173" w:rsidRPr="00F463CA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173" w:rsidRPr="00F463CA" w14:paraId="648CC751" w14:textId="77777777" w:rsidTr="004E4AA9">
        <w:trPr>
          <w:trHeight w:val="71"/>
        </w:trPr>
        <w:tc>
          <w:tcPr>
            <w:tcW w:w="2045" w:type="pct"/>
          </w:tcPr>
          <w:p w14:paraId="5F6D78D7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5C1A84D" w14:textId="17FB2575" w:rsidR="00A62173" w:rsidRPr="00943397" w:rsidRDefault="001F1900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1F19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1,275,921</w:t>
            </w:r>
          </w:p>
        </w:tc>
        <w:tc>
          <w:tcPr>
            <w:tcW w:w="127" w:type="pct"/>
          </w:tcPr>
          <w:p w14:paraId="71623D6E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0DB8C49" w14:textId="60FE3EDC" w:rsidR="00A62173" w:rsidRPr="00F463CA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1,074,658</w:t>
            </w:r>
          </w:p>
        </w:tc>
        <w:tc>
          <w:tcPr>
            <w:tcW w:w="147" w:type="pct"/>
          </w:tcPr>
          <w:p w14:paraId="61A1B8F0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1440C906" w14:textId="044EEF4C" w:rsidR="00A62173" w:rsidRPr="0029268E" w:rsidRDefault="001F1900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19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1,275,921</w:t>
            </w:r>
          </w:p>
        </w:tc>
        <w:tc>
          <w:tcPr>
            <w:tcW w:w="147" w:type="pct"/>
          </w:tcPr>
          <w:p w14:paraId="146CABFF" w14:textId="77777777" w:rsidR="00A62173" w:rsidRPr="00F463CA" w:rsidRDefault="00A62173" w:rsidP="00A6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80F0DAF" w14:textId="10CC40D4" w:rsidR="00A62173" w:rsidRPr="00F463CA" w:rsidRDefault="00A62173" w:rsidP="00A6217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1,074,658</w:t>
            </w:r>
          </w:p>
        </w:tc>
      </w:tr>
    </w:tbl>
    <w:p w14:paraId="6208E497" w14:textId="11A14BAE" w:rsidR="00B71028" w:rsidRDefault="00B71028" w:rsidP="00F0402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</w:p>
    <w:p w14:paraId="73E11EEF" w14:textId="1E6CB707" w:rsidR="00945BC2" w:rsidRDefault="00945BC2" w:rsidP="00F0402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</w:p>
    <w:p w14:paraId="4BB6594A" w14:textId="77777777" w:rsidR="00945BC2" w:rsidRDefault="00945BC2" w:rsidP="00F0402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</w:p>
    <w:p w14:paraId="3241DBD5" w14:textId="6418FAF2" w:rsidR="00A52B97" w:rsidRDefault="00A52B97" w:rsidP="004E0BC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2721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2D5FF6F3" w14:textId="0F9193C5" w:rsidR="004B7C74" w:rsidRDefault="004B7C74" w:rsidP="00940462">
      <w:pPr>
        <w:jc w:val="thaiDistribute"/>
        <w:rPr>
          <w:lang w:val="th-TH" w:eastAsia="x-none"/>
        </w:rPr>
      </w:pPr>
    </w:p>
    <w:p w14:paraId="4867E5D9" w14:textId="427D6312" w:rsidR="004B7C74" w:rsidRPr="00054B3B" w:rsidRDefault="00940462" w:rsidP="00940462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54B3B">
        <w:rPr>
          <w:rFonts w:asciiTheme="majorBidi" w:hAnsiTheme="majorBidi"/>
          <w:spacing w:val="-4"/>
          <w:sz w:val="30"/>
          <w:szCs w:val="30"/>
          <w:cs/>
        </w:rPr>
        <w:t>เมื่อวันที่</w:t>
      </w:r>
      <w:r w:rsidRPr="00054B3B">
        <w:rPr>
          <w:rFonts w:asciiTheme="majorBidi" w:hAnsiTheme="majorBidi"/>
          <w:spacing w:val="-4"/>
          <w:sz w:val="30"/>
          <w:szCs w:val="30"/>
        </w:rPr>
        <w:t xml:space="preserve"> 27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 xml:space="preserve"> กรกฏาคม</w:t>
      </w:r>
      <w:r w:rsidRPr="00054B3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54B3B">
        <w:rPr>
          <w:rFonts w:asciiTheme="majorBidi" w:hAnsiTheme="majorBidi"/>
          <w:spacing w:val="-4"/>
          <w:sz w:val="30"/>
          <w:szCs w:val="30"/>
        </w:rPr>
        <w:t>2565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 xml:space="preserve"> บริษัท ซินเน็ค อินคิวท์เบชั่น จำกัด </w:t>
      </w:r>
      <w:r w:rsidRPr="00054B3B">
        <w:rPr>
          <w:rFonts w:asciiTheme="majorBidi" w:hAnsiTheme="majorBidi" w:hint="cs"/>
          <w:spacing w:val="-4"/>
          <w:sz w:val="30"/>
          <w:szCs w:val="30"/>
          <w:cs/>
        </w:rPr>
        <w:t>ซึ่งเป็นบริษัทย่อยของกลุ่มบริษัท</w:t>
      </w:r>
      <w:r w:rsidRPr="00054B3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>ลงทุนในบริษัท ไซเบอร์ตรอน จำกัด ในอัตราร้อยละ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 xml:space="preserve"> 25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 xml:space="preserve"> ของทุนที่ออกและชำระแล้ว เป็นจำนวนเงิน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 xml:space="preserve"> 55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 xml:space="preserve"> ล้านบาท บริษัท</w:t>
      </w:r>
      <w:r w:rsidR="004A4D87" w:rsidRPr="00054B3B">
        <w:rPr>
          <w:rFonts w:asciiTheme="majorBidi" w:hAnsiTheme="majorBidi" w:hint="cs"/>
          <w:spacing w:val="-4"/>
          <w:sz w:val="30"/>
          <w:szCs w:val="30"/>
          <w:cs/>
        </w:rPr>
        <w:t xml:space="preserve">ดังกล่าวมีทุนจดทะเบียน </w:t>
      </w:r>
      <w:r w:rsidR="00811553">
        <w:rPr>
          <w:rFonts w:asciiTheme="majorBidi" w:hAnsiTheme="majorBidi"/>
          <w:spacing w:val="-4"/>
          <w:sz w:val="30"/>
          <w:szCs w:val="30"/>
        </w:rPr>
        <w:t>37.15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A4D87" w:rsidRPr="00054B3B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(หุ้นสามัญจำนวน </w:t>
      </w:r>
      <w:r w:rsidR="00811553">
        <w:rPr>
          <w:rFonts w:asciiTheme="majorBidi" w:hAnsiTheme="majorBidi"/>
          <w:spacing w:val="-4"/>
          <w:sz w:val="30"/>
          <w:szCs w:val="30"/>
        </w:rPr>
        <w:t>3,715,000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A4D87" w:rsidRPr="00054B3B">
        <w:rPr>
          <w:rFonts w:asciiTheme="majorBidi" w:hAnsiTheme="majorBidi" w:hint="cs"/>
          <w:spacing w:val="-4"/>
          <w:sz w:val="30"/>
          <w:szCs w:val="30"/>
          <w:cs/>
        </w:rPr>
        <w:t xml:space="preserve">หุ้น มูลค่าหุ้นละ </w:t>
      </w:r>
      <w:r w:rsidR="00811553">
        <w:rPr>
          <w:rFonts w:asciiTheme="majorBidi" w:hAnsiTheme="majorBidi"/>
          <w:spacing w:val="-4"/>
          <w:sz w:val="30"/>
          <w:szCs w:val="30"/>
        </w:rPr>
        <w:t>10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A4D87" w:rsidRPr="00054B3B">
        <w:rPr>
          <w:rFonts w:asciiTheme="majorBidi" w:hAnsiTheme="majorBidi" w:hint="cs"/>
          <w:spacing w:val="-4"/>
          <w:sz w:val="30"/>
          <w:szCs w:val="30"/>
          <w:cs/>
        </w:rPr>
        <w:t>บาท)</w:t>
      </w:r>
    </w:p>
    <w:p w14:paraId="78B2DC99" w14:textId="77777777" w:rsidR="00940462" w:rsidRPr="00054B3B" w:rsidRDefault="00940462" w:rsidP="00940462">
      <w:pPr>
        <w:pStyle w:val="ListParagraph"/>
        <w:ind w:left="907"/>
        <w:rPr>
          <w:rFonts w:asciiTheme="majorBidi" w:hAnsiTheme="majorBidi" w:cstheme="majorBidi"/>
          <w:spacing w:val="-4"/>
          <w:sz w:val="30"/>
          <w:szCs w:val="30"/>
        </w:rPr>
      </w:pPr>
    </w:p>
    <w:p w14:paraId="67379F66" w14:textId="5D614C56" w:rsidR="00940462" w:rsidRPr="00054B3B" w:rsidRDefault="00940462" w:rsidP="00723567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54B3B">
        <w:rPr>
          <w:rFonts w:asciiTheme="majorBidi" w:hAnsiTheme="majorBidi"/>
          <w:spacing w:val="-4"/>
          <w:sz w:val="30"/>
          <w:szCs w:val="30"/>
          <w:cs/>
        </w:rPr>
        <w:t>ในการประชุมคณะกรรมการบริษัทเมื่อวันที่</w:t>
      </w:r>
      <w:r w:rsidR="004A4D87" w:rsidRPr="00054B3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>8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 xml:space="preserve"> สิงหาคม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 xml:space="preserve"> 2565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 xml:space="preserve"> คณะกรรมการมีมติอนุมัติจ่ายเงินปันผลระหว่างกาลในอัตราหุ้นละ </w:t>
      </w:r>
      <w:r w:rsidR="00E303E1">
        <w:rPr>
          <w:rFonts w:asciiTheme="majorBidi" w:hAnsiTheme="majorBidi"/>
          <w:spacing w:val="-4"/>
          <w:sz w:val="30"/>
          <w:szCs w:val="30"/>
        </w:rPr>
        <w:t>0.18</w:t>
      </w:r>
      <w:r w:rsidRPr="00054B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 xml:space="preserve">บาท เป็นจำนวนเงินทั้งสิ้น </w:t>
      </w:r>
      <w:r w:rsidR="00E303E1">
        <w:rPr>
          <w:rFonts w:asciiTheme="majorBidi" w:hAnsiTheme="majorBidi"/>
          <w:spacing w:val="-4"/>
          <w:sz w:val="30"/>
          <w:szCs w:val="30"/>
        </w:rPr>
        <w:t>152.53</w:t>
      </w:r>
      <w:r w:rsidRPr="00054B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>ล้านบาท เงินปันผลดังกล่าวจะจ่ายให้แก่ผู้ถือหุ้นในวันที่</w:t>
      </w:r>
      <w:r w:rsidR="00E303E1">
        <w:rPr>
          <w:rFonts w:asciiTheme="majorBidi" w:hAnsiTheme="majorBidi"/>
          <w:spacing w:val="-4"/>
          <w:sz w:val="30"/>
          <w:szCs w:val="30"/>
        </w:rPr>
        <w:br/>
      </w:r>
      <w:r w:rsidR="00E303E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054B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4B3B">
        <w:rPr>
          <w:rFonts w:asciiTheme="majorBidi" w:hAnsiTheme="majorBidi"/>
          <w:spacing w:val="-4"/>
          <w:sz w:val="30"/>
          <w:szCs w:val="30"/>
          <w:cs/>
        </w:rPr>
        <w:t>กันยายน</w:t>
      </w:r>
      <w:r w:rsidR="004A4D87" w:rsidRPr="00054B3B">
        <w:rPr>
          <w:rFonts w:asciiTheme="majorBidi" w:hAnsiTheme="majorBidi"/>
          <w:spacing w:val="-4"/>
          <w:sz w:val="30"/>
          <w:szCs w:val="30"/>
        </w:rPr>
        <w:t xml:space="preserve"> 2565</w:t>
      </w:r>
    </w:p>
    <w:sectPr w:rsidR="00940462" w:rsidRPr="00054B3B" w:rsidSect="00AF6B7B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7F7C" w14:textId="77777777" w:rsidR="009F050C" w:rsidRDefault="009F050C">
      <w:r>
        <w:separator/>
      </w:r>
    </w:p>
  </w:endnote>
  <w:endnote w:type="continuationSeparator" w:id="0">
    <w:p w14:paraId="4AD6C97D" w14:textId="77777777" w:rsidR="009F050C" w:rsidRDefault="009F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680E" w14:textId="77777777" w:rsidR="00E303E1" w:rsidRDefault="00E30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5266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A7C15A" w14:textId="08BF2CFF" w:rsidR="007D50B3" w:rsidRPr="00603F2D" w:rsidRDefault="007D50B3" w:rsidP="00603F2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F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F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F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F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CE2C" w14:textId="77777777" w:rsidR="00E303E1" w:rsidRDefault="00E303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DD0F" w14:textId="171F2B8D" w:rsidR="007D50B3" w:rsidRPr="00005ACB" w:rsidRDefault="007D50B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D95A0C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79A62" w14:textId="77777777" w:rsidR="009F050C" w:rsidRDefault="009F050C">
      <w:r>
        <w:separator/>
      </w:r>
    </w:p>
  </w:footnote>
  <w:footnote w:type="continuationSeparator" w:id="0">
    <w:p w14:paraId="5C19F99B" w14:textId="77777777" w:rsidR="009F050C" w:rsidRDefault="009F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C7A6" w14:textId="77777777" w:rsidR="00E303E1" w:rsidRDefault="00E30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171A" w14:textId="77777777" w:rsidR="007D50B3" w:rsidRPr="00BB549B" w:rsidRDefault="007D50B3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00BE2EC" w14:textId="77777777" w:rsidR="00514B7C" w:rsidRDefault="00514B7C" w:rsidP="00514B7C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0D34B9" w14:textId="0C116FC0" w:rsidR="00514B7C" w:rsidRDefault="00514B7C" w:rsidP="00514B7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5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667D4764" w14:textId="77777777" w:rsidR="007D50B3" w:rsidRPr="007D50B3" w:rsidRDefault="007D50B3" w:rsidP="006D701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E27D" w14:textId="77777777" w:rsidR="00E303E1" w:rsidRDefault="00E303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3EC8" w14:textId="77777777" w:rsidR="007D50B3" w:rsidRPr="00BB549B" w:rsidRDefault="007D50B3" w:rsidP="007D50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E35DE6D" w14:textId="77777777" w:rsidR="00514B7C" w:rsidRDefault="00514B7C" w:rsidP="00514B7C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3A2D896" w14:textId="77777777" w:rsidR="00514B7C" w:rsidRDefault="00514B7C" w:rsidP="00514B7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5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7404901E" w14:textId="77777777" w:rsidR="007D50B3" w:rsidRPr="007938D5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75BF" w14:textId="77777777" w:rsidR="007D50B3" w:rsidRPr="00BB549B" w:rsidRDefault="007D50B3" w:rsidP="007D50B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0D4BD0C" w14:textId="77777777" w:rsidR="00514B7C" w:rsidRDefault="00514B7C" w:rsidP="00514B7C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651DD1" w14:textId="77777777" w:rsidR="00514B7C" w:rsidRDefault="00514B7C" w:rsidP="00514B7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bidi="th-TH"/>
      </w:rPr>
      <w:t>5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7938D5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5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FF33C99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27918BA"/>
    <w:multiLevelType w:val="hybridMultilevel"/>
    <w:tmpl w:val="C50CE07E"/>
    <w:lvl w:ilvl="0" w:tplc="2B5CC442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2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3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CE36071"/>
    <w:multiLevelType w:val="hybridMultilevel"/>
    <w:tmpl w:val="09160496"/>
    <w:lvl w:ilvl="0" w:tplc="364C73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3"/>
  </w:num>
  <w:num w:numId="7">
    <w:abstractNumId w:val="1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7"/>
  </w:num>
  <w:num w:numId="13">
    <w:abstractNumId w:val="6"/>
  </w:num>
  <w:num w:numId="14">
    <w:abstractNumId w:val="4"/>
  </w:num>
  <w:num w:numId="15">
    <w:abstractNumId w:val="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0"/>
  </w:num>
  <w:num w:numId="24">
    <w:abstractNumId w:val="0"/>
  </w:num>
  <w:num w:numId="2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18E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B3B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90E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42F"/>
    <w:rsid w:val="000806C9"/>
    <w:rsid w:val="000809AE"/>
    <w:rsid w:val="00080C77"/>
    <w:rsid w:val="00080CEC"/>
    <w:rsid w:val="00080E54"/>
    <w:rsid w:val="0008115A"/>
    <w:rsid w:val="00081FE8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449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B03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6DD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79C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DA8"/>
    <w:rsid w:val="000F3E8F"/>
    <w:rsid w:val="000F4515"/>
    <w:rsid w:val="000F47D7"/>
    <w:rsid w:val="000F5111"/>
    <w:rsid w:val="000F511D"/>
    <w:rsid w:val="000F5A1C"/>
    <w:rsid w:val="000F5AF3"/>
    <w:rsid w:val="000F5D1B"/>
    <w:rsid w:val="000F6211"/>
    <w:rsid w:val="000F635B"/>
    <w:rsid w:val="000F656B"/>
    <w:rsid w:val="000F6884"/>
    <w:rsid w:val="000F6942"/>
    <w:rsid w:val="000F6F02"/>
    <w:rsid w:val="000F6F3C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7CB"/>
    <w:rsid w:val="00101845"/>
    <w:rsid w:val="00101E1D"/>
    <w:rsid w:val="0010202F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2A2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BA6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5C9"/>
    <w:rsid w:val="001556BE"/>
    <w:rsid w:val="00155F76"/>
    <w:rsid w:val="001564D3"/>
    <w:rsid w:val="0015671E"/>
    <w:rsid w:val="00156735"/>
    <w:rsid w:val="0015687D"/>
    <w:rsid w:val="001569CB"/>
    <w:rsid w:val="00156D0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94C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1B4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77B3A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60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AD5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3C34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900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999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A3"/>
    <w:rsid w:val="002012C4"/>
    <w:rsid w:val="00201484"/>
    <w:rsid w:val="002015E9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401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01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116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E5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0D6D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68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9771C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A3E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8F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4F6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3CD"/>
    <w:rsid w:val="002E3D5C"/>
    <w:rsid w:val="002E3FC1"/>
    <w:rsid w:val="002E49F2"/>
    <w:rsid w:val="002E4C88"/>
    <w:rsid w:val="002E4E4C"/>
    <w:rsid w:val="002E4F72"/>
    <w:rsid w:val="002E50A6"/>
    <w:rsid w:val="002E5364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523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0D4"/>
    <w:rsid w:val="003021AC"/>
    <w:rsid w:val="0030258F"/>
    <w:rsid w:val="00303EBE"/>
    <w:rsid w:val="0030413F"/>
    <w:rsid w:val="003048C4"/>
    <w:rsid w:val="0030490B"/>
    <w:rsid w:val="00304988"/>
    <w:rsid w:val="00304D2A"/>
    <w:rsid w:val="003052A0"/>
    <w:rsid w:val="0030532B"/>
    <w:rsid w:val="0030535A"/>
    <w:rsid w:val="00305B63"/>
    <w:rsid w:val="00306A42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09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2D8D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2F9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915"/>
    <w:rsid w:val="00337BC6"/>
    <w:rsid w:val="00337EEB"/>
    <w:rsid w:val="00340488"/>
    <w:rsid w:val="003404E4"/>
    <w:rsid w:val="0034070B"/>
    <w:rsid w:val="00340794"/>
    <w:rsid w:val="00341119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34B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05F"/>
    <w:rsid w:val="003642E0"/>
    <w:rsid w:val="003643DB"/>
    <w:rsid w:val="0036446D"/>
    <w:rsid w:val="003649FE"/>
    <w:rsid w:val="0036507E"/>
    <w:rsid w:val="00365305"/>
    <w:rsid w:val="00365560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74E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3BE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D3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A67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AC9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0767B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1EC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892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2DF"/>
    <w:rsid w:val="004344EE"/>
    <w:rsid w:val="004349BD"/>
    <w:rsid w:val="004360EF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593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A96"/>
    <w:rsid w:val="00484CE0"/>
    <w:rsid w:val="00484FB3"/>
    <w:rsid w:val="004850EE"/>
    <w:rsid w:val="004854E6"/>
    <w:rsid w:val="004855F4"/>
    <w:rsid w:val="00485AA2"/>
    <w:rsid w:val="00485F7F"/>
    <w:rsid w:val="004864B5"/>
    <w:rsid w:val="00486725"/>
    <w:rsid w:val="00486F6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1FE6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625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4F3"/>
    <w:rsid w:val="004A254E"/>
    <w:rsid w:val="004A259B"/>
    <w:rsid w:val="004A25A8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D87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47F"/>
    <w:rsid w:val="004B65CB"/>
    <w:rsid w:val="004B6630"/>
    <w:rsid w:val="004B6861"/>
    <w:rsid w:val="004B6BB8"/>
    <w:rsid w:val="004B6DD6"/>
    <w:rsid w:val="004B71CD"/>
    <w:rsid w:val="004B7C74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BCC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40"/>
    <w:rsid w:val="004E3E77"/>
    <w:rsid w:val="004E3F1E"/>
    <w:rsid w:val="004E40FB"/>
    <w:rsid w:val="004E41DF"/>
    <w:rsid w:val="004E422F"/>
    <w:rsid w:val="004E42FC"/>
    <w:rsid w:val="004E4701"/>
    <w:rsid w:val="004E4AA9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220"/>
    <w:rsid w:val="004F05CA"/>
    <w:rsid w:val="004F07F8"/>
    <w:rsid w:val="004F0C92"/>
    <w:rsid w:val="004F11F7"/>
    <w:rsid w:val="004F12F4"/>
    <w:rsid w:val="004F1422"/>
    <w:rsid w:val="004F14F3"/>
    <w:rsid w:val="004F1778"/>
    <w:rsid w:val="004F1A07"/>
    <w:rsid w:val="004F20DB"/>
    <w:rsid w:val="004F22E0"/>
    <w:rsid w:val="004F23D6"/>
    <w:rsid w:val="004F2497"/>
    <w:rsid w:val="004F2530"/>
    <w:rsid w:val="004F341A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8E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13B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B7E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642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CB5"/>
    <w:rsid w:val="00512FED"/>
    <w:rsid w:val="0051311C"/>
    <w:rsid w:val="00513669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4DD4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17F"/>
    <w:rsid w:val="005317B6"/>
    <w:rsid w:val="00531874"/>
    <w:rsid w:val="005319C4"/>
    <w:rsid w:val="00531D4A"/>
    <w:rsid w:val="00531ECC"/>
    <w:rsid w:val="00532198"/>
    <w:rsid w:val="005321B6"/>
    <w:rsid w:val="0053249F"/>
    <w:rsid w:val="005325B0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740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38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1D3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77F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1C37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8CF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5F8E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C7D9E"/>
    <w:rsid w:val="005D0028"/>
    <w:rsid w:val="005D0B6A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5B4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E7DBE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70B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C1F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607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3A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2932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88A"/>
    <w:rsid w:val="00663CA9"/>
    <w:rsid w:val="00663D61"/>
    <w:rsid w:val="00663E39"/>
    <w:rsid w:val="00663FB5"/>
    <w:rsid w:val="00663FF3"/>
    <w:rsid w:val="00664481"/>
    <w:rsid w:val="006645E8"/>
    <w:rsid w:val="00664B5A"/>
    <w:rsid w:val="00664FFE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206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62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4EC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52F2"/>
    <w:rsid w:val="006A60C8"/>
    <w:rsid w:val="006A6472"/>
    <w:rsid w:val="006A67FA"/>
    <w:rsid w:val="006A708F"/>
    <w:rsid w:val="006A7D41"/>
    <w:rsid w:val="006A7E97"/>
    <w:rsid w:val="006B0A8F"/>
    <w:rsid w:val="006B0BBE"/>
    <w:rsid w:val="006B0DFC"/>
    <w:rsid w:val="006B1268"/>
    <w:rsid w:val="006B1829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87C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1A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1F8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6FE0"/>
    <w:rsid w:val="006D7013"/>
    <w:rsid w:val="006D7AEA"/>
    <w:rsid w:val="006D7E58"/>
    <w:rsid w:val="006D7FF5"/>
    <w:rsid w:val="006E0002"/>
    <w:rsid w:val="006E0264"/>
    <w:rsid w:val="006E0533"/>
    <w:rsid w:val="006E0758"/>
    <w:rsid w:val="006E09A3"/>
    <w:rsid w:val="006E0D69"/>
    <w:rsid w:val="006E1001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3B1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448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0FF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366"/>
    <w:rsid w:val="007114C7"/>
    <w:rsid w:val="00711B9D"/>
    <w:rsid w:val="00711F19"/>
    <w:rsid w:val="00711F8A"/>
    <w:rsid w:val="007122DF"/>
    <w:rsid w:val="00712540"/>
    <w:rsid w:val="00712AC3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B8A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392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43A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3F9C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9E"/>
    <w:rsid w:val="007617AB"/>
    <w:rsid w:val="00761AE7"/>
    <w:rsid w:val="00762A82"/>
    <w:rsid w:val="00762B24"/>
    <w:rsid w:val="00762D0F"/>
    <w:rsid w:val="00763E31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67B43"/>
    <w:rsid w:val="00767E6B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A9D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B00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3E5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71C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778"/>
    <w:rsid w:val="0079098F"/>
    <w:rsid w:val="00790B79"/>
    <w:rsid w:val="00790D77"/>
    <w:rsid w:val="00790D7A"/>
    <w:rsid w:val="00791089"/>
    <w:rsid w:val="007911D4"/>
    <w:rsid w:val="007911D5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45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44B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3AC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8F8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E7F5E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583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17E"/>
    <w:rsid w:val="008003CE"/>
    <w:rsid w:val="00800908"/>
    <w:rsid w:val="008019EC"/>
    <w:rsid w:val="00801B84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553"/>
    <w:rsid w:val="00811D82"/>
    <w:rsid w:val="008121E7"/>
    <w:rsid w:val="008123E0"/>
    <w:rsid w:val="00812B87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59B"/>
    <w:rsid w:val="008157FA"/>
    <w:rsid w:val="00815BE1"/>
    <w:rsid w:val="00815E20"/>
    <w:rsid w:val="00816085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D92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04A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4A2"/>
    <w:rsid w:val="00844579"/>
    <w:rsid w:val="00844867"/>
    <w:rsid w:val="008454B4"/>
    <w:rsid w:val="0084599B"/>
    <w:rsid w:val="00845CF8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24A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894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573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2BB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6F0"/>
    <w:rsid w:val="008858E7"/>
    <w:rsid w:val="00885975"/>
    <w:rsid w:val="008859A5"/>
    <w:rsid w:val="008862AE"/>
    <w:rsid w:val="00886619"/>
    <w:rsid w:val="0088687A"/>
    <w:rsid w:val="008871A2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32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6C09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4C5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1DE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4F63"/>
    <w:rsid w:val="008B5029"/>
    <w:rsid w:val="008B558D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749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5A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6D8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7D4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10E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8AA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1E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BD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462"/>
    <w:rsid w:val="009405E5"/>
    <w:rsid w:val="00940671"/>
    <w:rsid w:val="009408F5"/>
    <w:rsid w:val="00940B55"/>
    <w:rsid w:val="00940EE5"/>
    <w:rsid w:val="0094165C"/>
    <w:rsid w:val="0094171C"/>
    <w:rsid w:val="00941912"/>
    <w:rsid w:val="00941DF3"/>
    <w:rsid w:val="00941EF0"/>
    <w:rsid w:val="00942716"/>
    <w:rsid w:val="009428B4"/>
    <w:rsid w:val="0094330A"/>
    <w:rsid w:val="00943397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5BC2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6D1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4E0F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9F4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069"/>
    <w:rsid w:val="0097417F"/>
    <w:rsid w:val="009743AA"/>
    <w:rsid w:val="00974477"/>
    <w:rsid w:val="0097454C"/>
    <w:rsid w:val="00974A3A"/>
    <w:rsid w:val="00974B2B"/>
    <w:rsid w:val="00974B5C"/>
    <w:rsid w:val="00974D52"/>
    <w:rsid w:val="009750B0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34B1"/>
    <w:rsid w:val="00994402"/>
    <w:rsid w:val="00994782"/>
    <w:rsid w:val="00995084"/>
    <w:rsid w:val="009952AC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4DFC"/>
    <w:rsid w:val="009B503D"/>
    <w:rsid w:val="009B5058"/>
    <w:rsid w:val="009B50AA"/>
    <w:rsid w:val="009B5A02"/>
    <w:rsid w:val="009B5B39"/>
    <w:rsid w:val="009B5CE8"/>
    <w:rsid w:val="009B5D15"/>
    <w:rsid w:val="009B5DE8"/>
    <w:rsid w:val="009B6293"/>
    <w:rsid w:val="009B6D28"/>
    <w:rsid w:val="009B70B2"/>
    <w:rsid w:val="009B73D1"/>
    <w:rsid w:val="009B7681"/>
    <w:rsid w:val="009B79A5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3ECF"/>
    <w:rsid w:val="009E404B"/>
    <w:rsid w:val="009E4272"/>
    <w:rsid w:val="009E43C4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0C"/>
    <w:rsid w:val="009F0516"/>
    <w:rsid w:val="009F0527"/>
    <w:rsid w:val="009F0760"/>
    <w:rsid w:val="009F128B"/>
    <w:rsid w:val="009F133D"/>
    <w:rsid w:val="009F184D"/>
    <w:rsid w:val="009F1971"/>
    <w:rsid w:val="009F19BA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435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9D1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1D2"/>
    <w:rsid w:val="00A234F3"/>
    <w:rsid w:val="00A23759"/>
    <w:rsid w:val="00A24696"/>
    <w:rsid w:val="00A24804"/>
    <w:rsid w:val="00A2481E"/>
    <w:rsid w:val="00A2493F"/>
    <w:rsid w:val="00A24965"/>
    <w:rsid w:val="00A24D53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2E7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3DA5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37B3E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413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D0C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30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1CF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841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35B"/>
    <w:rsid w:val="00AD797F"/>
    <w:rsid w:val="00AD7B20"/>
    <w:rsid w:val="00AE004C"/>
    <w:rsid w:val="00AE0428"/>
    <w:rsid w:val="00AE05AA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6F7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C9E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3E1A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B7B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04E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744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B7F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2CF8"/>
    <w:rsid w:val="00B53311"/>
    <w:rsid w:val="00B5382C"/>
    <w:rsid w:val="00B53995"/>
    <w:rsid w:val="00B53B4B"/>
    <w:rsid w:val="00B53DE5"/>
    <w:rsid w:val="00B53EF1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2D6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77D53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CC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6D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703"/>
    <w:rsid w:val="00B978D6"/>
    <w:rsid w:val="00BA00DC"/>
    <w:rsid w:val="00BA031B"/>
    <w:rsid w:val="00BA034F"/>
    <w:rsid w:val="00BA081A"/>
    <w:rsid w:val="00BA088A"/>
    <w:rsid w:val="00BA0994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4F23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06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0AD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688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0AE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9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1A28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958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1F3B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CA3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65A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84B"/>
    <w:rsid w:val="00C80A9E"/>
    <w:rsid w:val="00C80EFF"/>
    <w:rsid w:val="00C811E4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3BA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BE2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6BED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1F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0C0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133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569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1B0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CEB"/>
    <w:rsid w:val="00D05163"/>
    <w:rsid w:val="00D05185"/>
    <w:rsid w:val="00D053B8"/>
    <w:rsid w:val="00D053E6"/>
    <w:rsid w:val="00D05B41"/>
    <w:rsid w:val="00D05EB0"/>
    <w:rsid w:val="00D06019"/>
    <w:rsid w:val="00D069B3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0FC6"/>
    <w:rsid w:val="00D115B0"/>
    <w:rsid w:val="00D11859"/>
    <w:rsid w:val="00D11B6E"/>
    <w:rsid w:val="00D11C77"/>
    <w:rsid w:val="00D11DA9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516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00A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4FCD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57A8"/>
    <w:rsid w:val="00D6616F"/>
    <w:rsid w:val="00D66172"/>
    <w:rsid w:val="00D666BA"/>
    <w:rsid w:val="00D6773F"/>
    <w:rsid w:val="00D67775"/>
    <w:rsid w:val="00D67DDC"/>
    <w:rsid w:val="00D67F64"/>
    <w:rsid w:val="00D70494"/>
    <w:rsid w:val="00D704D0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35A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799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7F3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015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C8D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A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27FA3"/>
    <w:rsid w:val="00E300F1"/>
    <w:rsid w:val="00E302D6"/>
    <w:rsid w:val="00E303E1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1D7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2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6EAC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1AE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5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25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A04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4F6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0AC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516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7B4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473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59FF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3E10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1F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B64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671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8E0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362E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2E62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768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4FA"/>
    <w:rsid w:val="00FE3774"/>
    <w:rsid w:val="00FE3958"/>
    <w:rsid w:val="00FE3993"/>
    <w:rsid w:val="00FE3B0A"/>
    <w:rsid w:val="00FE3D11"/>
    <w:rsid w:val="00FE452B"/>
    <w:rsid w:val="00FE4C62"/>
    <w:rsid w:val="00FE4F74"/>
    <w:rsid w:val="00FE51CC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21</Pages>
  <Words>2867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Sataporn, Benyasrisawat</cp:lastModifiedBy>
  <cp:revision>5</cp:revision>
  <cp:lastPrinted>2022-08-04T15:12:00Z</cp:lastPrinted>
  <dcterms:created xsi:type="dcterms:W3CDTF">2022-08-05T06:54:00Z</dcterms:created>
  <dcterms:modified xsi:type="dcterms:W3CDTF">2022-08-08T07:32:00Z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