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A262EF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F11E72">
        <w:rPr>
          <w:rFonts w:cs="Times New Roman"/>
          <w:b/>
          <w:bCs/>
          <w:sz w:val="40"/>
          <w:szCs w:val="40"/>
        </w:rPr>
        <w:t>Synnex</w:t>
      </w:r>
      <w:proofErr w:type="spellEnd"/>
      <w:r w:rsidRPr="00F11E72">
        <w:rPr>
          <w:rFonts w:cs="Times New Roman"/>
          <w:b/>
          <w:bCs/>
          <w:sz w:val="40"/>
          <w:szCs w:val="40"/>
        </w:rPr>
        <w:t xml:space="preserve"> (</w:t>
      </w:r>
      <w:smartTag w:uri="urn:schemas-microsoft-com:office:smarttags" w:element="place">
        <w:smartTag w:uri="urn:schemas-microsoft-com:office:smarttags" w:element="country-region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A262EF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A262EF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A262EF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546FE587" w14:textId="77777777" w:rsidR="006D6851" w:rsidRDefault="006D6851" w:rsidP="00A262E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63C53D30" w14:textId="77777777" w:rsidR="006D6851" w:rsidRDefault="006D6851" w:rsidP="00A262EF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 xml:space="preserve">for the three-month and six-month periods ended </w:t>
      </w:r>
    </w:p>
    <w:p w14:paraId="20C94FC7" w14:textId="01D98ADB" w:rsidR="006D6851" w:rsidRDefault="006D6851" w:rsidP="00A262EF">
      <w:pPr>
        <w:spacing w:line="240" w:lineRule="atLeast"/>
        <w:ind w:right="-45"/>
        <w:jc w:val="center"/>
        <w:rPr>
          <w:rFonts w:cs="Times New Roman"/>
          <w:sz w:val="36"/>
          <w:szCs w:val="36"/>
          <w:lang w:val="en-US"/>
        </w:rPr>
      </w:pPr>
      <w:r>
        <w:rPr>
          <w:rFonts w:cs="Times New Roman"/>
          <w:sz w:val="36"/>
          <w:szCs w:val="36"/>
        </w:rPr>
        <w:t>30 June 2022</w:t>
      </w:r>
    </w:p>
    <w:p w14:paraId="66064A00" w14:textId="77777777" w:rsidR="006D6851" w:rsidRDefault="006D6851" w:rsidP="00A262EF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1A51D17F" w14:textId="77777777" w:rsidR="006D6851" w:rsidRDefault="006D6851" w:rsidP="00A262EF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04E2EB4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508FB" w:rsidRDefault="007274A9" w:rsidP="007274A9">
      <w:pPr>
        <w:pStyle w:val="BodyText"/>
        <w:spacing w:after="0" w:line="240" w:lineRule="atLeast"/>
        <w:ind w:right="-45"/>
        <w:rPr>
          <w:rFonts w:eastAsia="MS Mincho" w:cstheme="minorBidi"/>
          <w:b/>
          <w:bCs/>
          <w: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proofErr w:type="spellStart"/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</w:t>
      </w:r>
      <w:proofErr w:type="spellEnd"/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 (</w:t>
      </w:r>
      <w:smartTag w:uri="urn:schemas-microsoft-com:office:smarttags" w:element="place">
        <w:smartTag w:uri="urn:schemas-microsoft-com:office:smarttags" w:element="country-region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417E88AE" w14:textId="4DAD7DCF" w:rsidR="006D6851" w:rsidRDefault="006D6851" w:rsidP="006D6851">
      <w:pPr>
        <w:jc w:val="thaiDistribute"/>
        <w:rPr>
          <w:rFonts w:cs="Times New Roman"/>
        </w:rPr>
      </w:pPr>
      <w:r>
        <w:rPr>
          <w:rFonts w:cs="Times New Roman"/>
        </w:rPr>
        <w:t xml:space="preserve">I have reviewed the accompanying consolidated and separate statements of financial position of </w:t>
      </w:r>
      <w:proofErr w:type="spellStart"/>
      <w:r>
        <w:rPr>
          <w:rFonts w:cs="Times New Roman"/>
        </w:rPr>
        <w:t>Synnex</w:t>
      </w:r>
      <w:proofErr w:type="spellEnd"/>
      <w:r>
        <w:rPr>
          <w:rFonts w:cs="Times New Roman"/>
        </w:rPr>
        <w:t xml:space="preserve"> (Thailand) Public Company Limited and its subsidiaries, and of </w:t>
      </w:r>
      <w:proofErr w:type="spellStart"/>
      <w:r>
        <w:rPr>
          <w:rFonts w:cs="Times New Roman"/>
        </w:rPr>
        <w:t>Synnex</w:t>
      </w:r>
      <w:proofErr w:type="spellEnd"/>
      <w:r>
        <w:rPr>
          <w:rFonts w:cs="Times New Roman"/>
        </w:rPr>
        <w:t xml:space="preserve"> (Thailand) Public Company Limited, respectively, as at 30 June 2022; the consolidated and separate statements of comprehensive income for the three-month and six-month periods ended 30 June 2022</w:t>
      </w:r>
      <w:r>
        <w:rPr>
          <w:rFonts w:cs="Times New Roman"/>
          <w:lang w:val="en-US"/>
        </w:rPr>
        <w:t xml:space="preserve">; the consolidated and separate statements of changes in equity and </w:t>
      </w:r>
      <w:r>
        <w:rPr>
          <w:rFonts w:cs="Times New Roman"/>
        </w:rPr>
        <w:t>cash flows for the six-month period ended 30 June 2022; and condensed notes (“interim financial information”).</w:t>
      </w:r>
      <w:r>
        <w:rPr>
          <w:rFonts w:cs="Times New Roman"/>
          <w:color w:val="FFFFFF"/>
          <w:spacing w:val="-16"/>
        </w:rPr>
        <w:t>-</w:t>
      </w:r>
      <w:r>
        <w:rPr>
          <w:rFonts w:cs="Times New Roman"/>
        </w:rPr>
        <w:t>Management</w:t>
      </w:r>
      <w:r>
        <w:rPr>
          <w:rFonts w:cs="Times New Roman"/>
          <w:color w:val="FFFFFF"/>
          <w:spacing w:val="-16"/>
        </w:rPr>
        <w:t>-</w:t>
      </w:r>
      <w:r>
        <w:rPr>
          <w:rFonts w:cs="Times New Roman"/>
        </w:rPr>
        <w:t xml:space="preserve">is responsible for the preparation and presentation of this interim financial </w:t>
      </w:r>
      <w:r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4F3C" w:rsidRPr="00F11E72">
        <w:rPr>
          <w:rFonts w:cs="Times New Roman"/>
          <w:lang w:val="en-US"/>
        </w:rPr>
        <w:t>Banthit Tangpakorn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690F3E" w:rsidRPr="00F11E72">
        <w:rPr>
          <w:rFonts w:cs="Times New Roman"/>
        </w:rPr>
        <w:t>8509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F2EA8C5" w14:textId="77777777" w:rsidR="00B37D4B" w:rsidRDefault="00C3478C" w:rsidP="00F94B87">
      <w:pPr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8</w:t>
      </w:r>
      <w:r w:rsidR="00AF5A25">
        <w:rPr>
          <w:lang w:val="en-US"/>
        </w:rPr>
        <w:t xml:space="preserve"> August </w:t>
      </w:r>
      <w:r w:rsidR="006D6851">
        <w:rPr>
          <w:lang w:val="en-US"/>
        </w:rPr>
        <w:t>2022</w:t>
      </w:r>
    </w:p>
    <w:p w14:paraId="71A848A8" w14:textId="3F0C8D84" w:rsidR="0094473A" w:rsidRPr="00406C15" w:rsidRDefault="0094473A" w:rsidP="002E3933">
      <w:pPr>
        <w:pStyle w:val="IndexHeading1"/>
        <w:spacing w:after="0" w:line="240" w:lineRule="atLeast"/>
        <w:ind w:left="1138" w:right="-45" w:hanging="1138"/>
        <w:outlineLvl w:val="0"/>
        <w:rPr>
          <w:spacing w:val="-2"/>
          <w:szCs w:val="22"/>
          <w:lang w:bidi="th-TH"/>
        </w:rPr>
      </w:pPr>
    </w:p>
    <w:sectPr w:rsidR="0094473A" w:rsidRPr="00406C15" w:rsidSect="002E3933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6412" w14:textId="77777777" w:rsidR="0074110C" w:rsidRDefault="0074110C">
      <w:r>
        <w:separator/>
      </w:r>
    </w:p>
  </w:endnote>
  <w:endnote w:type="continuationSeparator" w:id="0">
    <w:p w14:paraId="007DAA31" w14:textId="77777777" w:rsidR="0074110C" w:rsidRDefault="00741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AB75" w14:textId="281C8675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B6050" w14:textId="77777777" w:rsidR="0074110C" w:rsidRDefault="0074110C">
      <w:r>
        <w:separator/>
      </w:r>
    </w:p>
  </w:footnote>
  <w:footnote w:type="continuationSeparator" w:id="0">
    <w:p w14:paraId="4887B91A" w14:textId="77777777" w:rsidR="0074110C" w:rsidRDefault="00741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7B559" w14:textId="77777777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772AE7"/>
    <w:multiLevelType w:val="multilevel"/>
    <w:tmpl w:val="83B2B9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b w:val="0"/>
        <w:bCs w:val="0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3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8"/>
  </w:num>
  <w:num w:numId="2">
    <w:abstractNumId w:val="22"/>
  </w:num>
  <w:num w:numId="3">
    <w:abstractNumId w:val="26"/>
  </w:num>
  <w:num w:numId="4">
    <w:abstractNumId w:val="7"/>
  </w:num>
  <w:num w:numId="5">
    <w:abstractNumId w:val="24"/>
  </w:num>
  <w:num w:numId="6">
    <w:abstractNumId w:val="0"/>
  </w:num>
  <w:num w:numId="7">
    <w:abstractNumId w:val="1"/>
  </w:num>
  <w:num w:numId="8">
    <w:abstractNumId w:val="34"/>
  </w:num>
  <w:num w:numId="9">
    <w:abstractNumId w:val="36"/>
  </w:num>
  <w:num w:numId="10">
    <w:abstractNumId w:val="37"/>
  </w:num>
  <w:num w:numId="11">
    <w:abstractNumId w:val="14"/>
  </w:num>
  <w:num w:numId="12">
    <w:abstractNumId w:val="2"/>
  </w:num>
  <w:num w:numId="13">
    <w:abstractNumId w:val="9"/>
  </w:num>
  <w:num w:numId="14">
    <w:abstractNumId w:val="15"/>
  </w:num>
  <w:num w:numId="15">
    <w:abstractNumId w:val="20"/>
  </w:num>
  <w:num w:numId="16">
    <w:abstractNumId w:val="10"/>
  </w:num>
  <w:num w:numId="17">
    <w:abstractNumId w:val="31"/>
  </w:num>
  <w:num w:numId="18">
    <w:abstractNumId w:val="30"/>
  </w:num>
  <w:num w:numId="19">
    <w:abstractNumId w:val="17"/>
  </w:num>
  <w:num w:numId="20">
    <w:abstractNumId w:val="18"/>
  </w:num>
  <w:num w:numId="21">
    <w:abstractNumId w:val="16"/>
  </w:num>
  <w:num w:numId="22">
    <w:abstractNumId w:val="13"/>
  </w:num>
  <w:num w:numId="23">
    <w:abstractNumId w:val="26"/>
  </w:num>
  <w:num w:numId="24">
    <w:abstractNumId w:val="26"/>
  </w:num>
  <w:num w:numId="25">
    <w:abstractNumId w:val="26"/>
  </w:num>
  <w:num w:numId="26">
    <w:abstractNumId w:val="32"/>
  </w:num>
  <w:num w:numId="27">
    <w:abstractNumId w:val="35"/>
  </w:num>
  <w:num w:numId="28">
    <w:abstractNumId w:val="33"/>
  </w:num>
  <w:num w:numId="29">
    <w:abstractNumId w:val="27"/>
  </w:num>
  <w:num w:numId="30">
    <w:abstractNumId w:val="29"/>
  </w:num>
  <w:num w:numId="31">
    <w:abstractNumId w:val="23"/>
  </w:num>
  <w:num w:numId="32">
    <w:abstractNumId w:val="28"/>
  </w:num>
  <w:num w:numId="33">
    <w:abstractNumId w:val="12"/>
  </w:num>
  <w:num w:numId="34">
    <w:abstractNumId w:val="5"/>
  </w:num>
  <w:num w:numId="35">
    <w:abstractNumId w:val="21"/>
  </w:num>
  <w:num w:numId="36">
    <w:abstractNumId w:val="3"/>
  </w:num>
  <w:num w:numId="37">
    <w:abstractNumId w:val="4"/>
  </w:num>
  <w:num w:numId="38">
    <w:abstractNumId w:val="11"/>
  </w:num>
  <w:num w:numId="39">
    <w:abstractNumId w:val="6"/>
  </w:num>
  <w:num w:numId="40">
    <w:abstractNumId w:val="19"/>
  </w:num>
  <w:num w:numId="41">
    <w:abstractNumId w:val="23"/>
  </w:num>
  <w:num w:numId="42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03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B08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5C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ED2"/>
    <w:rsid w:val="00037F22"/>
    <w:rsid w:val="000402A6"/>
    <w:rsid w:val="00040637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8C"/>
    <w:rsid w:val="000450EC"/>
    <w:rsid w:val="000452C8"/>
    <w:rsid w:val="00045594"/>
    <w:rsid w:val="000455C0"/>
    <w:rsid w:val="00045903"/>
    <w:rsid w:val="00045938"/>
    <w:rsid w:val="0004642F"/>
    <w:rsid w:val="0004665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BDF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83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5852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496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3E8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86B"/>
    <w:rsid w:val="00096B90"/>
    <w:rsid w:val="00096C0E"/>
    <w:rsid w:val="00096F04"/>
    <w:rsid w:val="0009739D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B0081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8CD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7B3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461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663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9C5"/>
    <w:rsid w:val="000F6CAF"/>
    <w:rsid w:val="000F6FDF"/>
    <w:rsid w:val="000F7204"/>
    <w:rsid w:val="000F7582"/>
    <w:rsid w:val="000F7894"/>
    <w:rsid w:val="000F7A99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373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BCD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4A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C4F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58C"/>
    <w:rsid w:val="00153B87"/>
    <w:rsid w:val="00153EAD"/>
    <w:rsid w:val="00153ED5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54C"/>
    <w:rsid w:val="00172E60"/>
    <w:rsid w:val="001738FA"/>
    <w:rsid w:val="00173BA4"/>
    <w:rsid w:val="00174058"/>
    <w:rsid w:val="00174391"/>
    <w:rsid w:val="001745EE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C55"/>
    <w:rsid w:val="00186DA9"/>
    <w:rsid w:val="0018749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070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5861"/>
    <w:rsid w:val="001E608F"/>
    <w:rsid w:val="001E643C"/>
    <w:rsid w:val="001E6F8D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5E4D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E03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DA"/>
    <w:rsid w:val="00221070"/>
    <w:rsid w:val="002212ED"/>
    <w:rsid w:val="00221505"/>
    <w:rsid w:val="0022198B"/>
    <w:rsid w:val="00221BD7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050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1A3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34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0BDA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27A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DF6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93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95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96F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94E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DD2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59EA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4C63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014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4FF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5D1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6C1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5A2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68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0EAE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1C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1D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DCD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CE4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4B44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D06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374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7A"/>
    <w:rsid w:val="00506FF6"/>
    <w:rsid w:val="00507C52"/>
    <w:rsid w:val="00510246"/>
    <w:rsid w:val="00510AE5"/>
    <w:rsid w:val="005111B4"/>
    <w:rsid w:val="005116E1"/>
    <w:rsid w:val="00512557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09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27277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6C1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6299"/>
    <w:rsid w:val="00586BB7"/>
    <w:rsid w:val="0058727B"/>
    <w:rsid w:val="00587289"/>
    <w:rsid w:val="0058736A"/>
    <w:rsid w:val="005878C8"/>
    <w:rsid w:val="005904B5"/>
    <w:rsid w:val="0059095D"/>
    <w:rsid w:val="00590C53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A54"/>
    <w:rsid w:val="00595B95"/>
    <w:rsid w:val="00595F98"/>
    <w:rsid w:val="00596028"/>
    <w:rsid w:val="005960FE"/>
    <w:rsid w:val="0059654D"/>
    <w:rsid w:val="005966DD"/>
    <w:rsid w:val="00596869"/>
    <w:rsid w:val="00596A9B"/>
    <w:rsid w:val="00596E18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4F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01F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295"/>
    <w:rsid w:val="0062152B"/>
    <w:rsid w:val="00621995"/>
    <w:rsid w:val="00621A48"/>
    <w:rsid w:val="00622225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4EB"/>
    <w:rsid w:val="00672548"/>
    <w:rsid w:val="00672631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8CC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6E28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0E20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4FF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6851"/>
    <w:rsid w:val="006D7220"/>
    <w:rsid w:val="006D7F32"/>
    <w:rsid w:val="006D7FD0"/>
    <w:rsid w:val="006E0137"/>
    <w:rsid w:val="006E024C"/>
    <w:rsid w:val="006E051D"/>
    <w:rsid w:val="006E092C"/>
    <w:rsid w:val="006E0BE2"/>
    <w:rsid w:val="006E11B9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624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10C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20"/>
    <w:rsid w:val="00772C30"/>
    <w:rsid w:val="00772C6C"/>
    <w:rsid w:val="00773A2C"/>
    <w:rsid w:val="00774369"/>
    <w:rsid w:val="00774841"/>
    <w:rsid w:val="007752D0"/>
    <w:rsid w:val="00775941"/>
    <w:rsid w:val="00775EE3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034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027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3E5"/>
    <w:rsid w:val="007979D7"/>
    <w:rsid w:val="00797BD0"/>
    <w:rsid w:val="007A0102"/>
    <w:rsid w:val="007A0843"/>
    <w:rsid w:val="007A0989"/>
    <w:rsid w:val="007A0C27"/>
    <w:rsid w:val="007A0CB3"/>
    <w:rsid w:val="007A113D"/>
    <w:rsid w:val="007A1683"/>
    <w:rsid w:val="007A1733"/>
    <w:rsid w:val="007A1C25"/>
    <w:rsid w:val="007A2017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179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0C77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095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30C"/>
    <w:rsid w:val="007C569F"/>
    <w:rsid w:val="007C56ED"/>
    <w:rsid w:val="007C5A7A"/>
    <w:rsid w:val="007C5DBC"/>
    <w:rsid w:val="007C5E27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987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BF0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3AC3"/>
    <w:rsid w:val="008240A2"/>
    <w:rsid w:val="00824497"/>
    <w:rsid w:val="00824823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2FF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A9E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1C2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8EE"/>
    <w:rsid w:val="008549EA"/>
    <w:rsid w:val="00854ADC"/>
    <w:rsid w:val="0085502B"/>
    <w:rsid w:val="00855156"/>
    <w:rsid w:val="008551D7"/>
    <w:rsid w:val="008552E8"/>
    <w:rsid w:val="00855C78"/>
    <w:rsid w:val="008560F7"/>
    <w:rsid w:val="00856365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0F63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297"/>
    <w:rsid w:val="008703E5"/>
    <w:rsid w:val="00870506"/>
    <w:rsid w:val="00870BD3"/>
    <w:rsid w:val="00870E01"/>
    <w:rsid w:val="00870F95"/>
    <w:rsid w:val="00871524"/>
    <w:rsid w:val="00871D0D"/>
    <w:rsid w:val="00871F35"/>
    <w:rsid w:val="0087203E"/>
    <w:rsid w:val="00872498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76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1ED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3D6"/>
    <w:rsid w:val="008B1882"/>
    <w:rsid w:val="008B1C2C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88A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0F18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2F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8B9"/>
    <w:rsid w:val="0091490A"/>
    <w:rsid w:val="00915262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28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3EAD"/>
    <w:rsid w:val="0093408D"/>
    <w:rsid w:val="00934C5E"/>
    <w:rsid w:val="0093505F"/>
    <w:rsid w:val="009352E4"/>
    <w:rsid w:val="0093557E"/>
    <w:rsid w:val="00935F54"/>
    <w:rsid w:val="0093601B"/>
    <w:rsid w:val="0093608D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1B5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5EC5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092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28C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549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0F31"/>
    <w:rsid w:val="009D196C"/>
    <w:rsid w:val="009D2026"/>
    <w:rsid w:val="009D204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1A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2EF"/>
    <w:rsid w:val="00A268A6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7E5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6D9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37A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3A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3E8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1C36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58A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A25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4B48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2E4B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6F2E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4CF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6AD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559"/>
    <w:rsid w:val="00B706CF"/>
    <w:rsid w:val="00B70D41"/>
    <w:rsid w:val="00B70E5B"/>
    <w:rsid w:val="00B70F37"/>
    <w:rsid w:val="00B71236"/>
    <w:rsid w:val="00B712CE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B2F"/>
    <w:rsid w:val="00B80D3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598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31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1E5B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01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0F27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4E09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0EB6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6FE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78C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0EB8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7E9"/>
    <w:rsid w:val="00C56A64"/>
    <w:rsid w:val="00C57C3D"/>
    <w:rsid w:val="00C602C8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593A"/>
    <w:rsid w:val="00C66008"/>
    <w:rsid w:val="00C666AD"/>
    <w:rsid w:val="00C669F8"/>
    <w:rsid w:val="00C66ABD"/>
    <w:rsid w:val="00C670B5"/>
    <w:rsid w:val="00C67130"/>
    <w:rsid w:val="00C676DE"/>
    <w:rsid w:val="00C6775E"/>
    <w:rsid w:val="00C67B37"/>
    <w:rsid w:val="00C702B3"/>
    <w:rsid w:val="00C703F5"/>
    <w:rsid w:val="00C70878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C48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68F7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25F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677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31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1EE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BBC"/>
    <w:rsid w:val="00D20EDA"/>
    <w:rsid w:val="00D21D35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310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76A"/>
    <w:rsid w:val="00D70A24"/>
    <w:rsid w:val="00D70CD3"/>
    <w:rsid w:val="00D70ECB"/>
    <w:rsid w:val="00D7126D"/>
    <w:rsid w:val="00D7207F"/>
    <w:rsid w:val="00D72195"/>
    <w:rsid w:val="00D72538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82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848"/>
    <w:rsid w:val="00DC2AC9"/>
    <w:rsid w:val="00DC2C09"/>
    <w:rsid w:val="00DC2F47"/>
    <w:rsid w:val="00DC3A51"/>
    <w:rsid w:val="00DC3B90"/>
    <w:rsid w:val="00DC3B9B"/>
    <w:rsid w:val="00DC4235"/>
    <w:rsid w:val="00DC437D"/>
    <w:rsid w:val="00DC43B8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3F5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40E"/>
    <w:rsid w:val="00DF4855"/>
    <w:rsid w:val="00DF4BBD"/>
    <w:rsid w:val="00DF4F36"/>
    <w:rsid w:val="00DF53F7"/>
    <w:rsid w:val="00DF5B86"/>
    <w:rsid w:val="00DF648D"/>
    <w:rsid w:val="00DF6A76"/>
    <w:rsid w:val="00DF6AF2"/>
    <w:rsid w:val="00DF6F21"/>
    <w:rsid w:val="00DF7020"/>
    <w:rsid w:val="00DF7C02"/>
    <w:rsid w:val="00DF7D72"/>
    <w:rsid w:val="00DF7F25"/>
    <w:rsid w:val="00DF7FE9"/>
    <w:rsid w:val="00DF7FED"/>
    <w:rsid w:val="00E0001F"/>
    <w:rsid w:val="00E00B98"/>
    <w:rsid w:val="00E011D5"/>
    <w:rsid w:val="00E017BD"/>
    <w:rsid w:val="00E01F2E"/>
    <w:rsid w:val="00E020F4"/>
    <w:rsid w:val="00E02262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19DB"/>
    <w:rsid w:val="00E21AC8"/>
    <w:rsid w:val="00E22469"/>
    <w:rsid w:val="00E22BAF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B30"/>
    <w:rsid w:val="00E30C41"/>
    <w:rsid w:val="00E30F94"/>
    <w:rsid w:val="00E31633"/>
    <w:rsid w:val="00E316B3"/>
    <w:rsid w:val="00E3170C"/>
    <w:rsid w:val="00E3173F"/>
    <w:rsid w:val="00E31769"/>
    <w:rsid w:val="00E317F5"/>
    <w:rsid w:val="00E31A2E"/>
    <w:rsid w:val="00E31B28"/>
    <w:rsid w:val="00E32180"/>
    <w:rsid w:val="00E3226B"/>
    <w:rsid w:val="00E3299A"/>
    <w:rsid w:val="00E329BA"/>
    <w:rsid w:val="00E3350E"/>
    <w:rsid w:val="00E339C4"/>
    <w:rsid w:val="00E33D21"/>
    <w:rsid w:val="00E33F00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39A8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33"/>
    <w:rsid w:val="00E53587"/>
    <w:rsid w:val="00E53A79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611"/>
    <w:rsid w:val="00E658E1"/>
    <w:rsid w:val="00E65B1A"/>
    <w:rsid w:val="00E65CB4"/>
    <w:rsid w:val="00E65E70"/>
    <w:rsid w:val="00E65E93"/>
    <w:rsid w:val="00E663AE"/>
    <w:rsid w:val="00E66621"/>
    <w:rsid w:val="00E66730"/>
    <w:rsid w:val="00E66B62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6E4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1EF4"/>
    <w:rsid w:val="00E924BF"/>
    <w:rsid w:val="00E929B8"/>
    <w:rsid w:val="00E92B11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322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D37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42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3CC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01B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5F14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8FB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14F"/>
    <w:rsid w:val="00F60242"/>
    <w:rsid w:val="00F60266"/>
    <w:rsid w:val="00F607E6"/>
    <w:rsid w:val="00F60CE9"/>
    <w:rsid w:val="00F60F0C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963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16"/>
    <w:rsid w:val="00FB48A0"/>
    <w:rsid w:val="00FB4B16"/>
    <w:rsid w:val="00FB4C0C"/>
    <w:rsid w:val="00FB50F0"/>
    <w:rsid w:val="00FB51F1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477"/>
    <w:rsid w:val="00FC68B4"/>
    <w:rsid w:val="00FC7E13"/>
    <w:rsid w:val="00FD00FD"/>
    <w:rsid w:val="00FD0DC0"/>
    <w:rsid w:val="00FD10DE"/>
    <w:rsid w:val="00FD181C"/>
    <w:rsid w:val="00FD19F7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93B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478B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2289"/>
    <o:shapelayout v:ext="edit">
      <o:idmap v:ext="edit" data="1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Index7">
    <w:name w:val="index 7"/>
    <w:basedOn w:val="Normal"/>
    <w:next w:val="Normal"/>
    <w:rsid w:val="00D27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323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2022-08-04T04:59:00Z</cp:lastPrinted>
  <dcterms:created xsi:type="dcterms:W3CDTF">2022-08-05T06:49:00Z</dcterms:created>
  <dcterms:modified xsi:type="dcterms:W3CDTF">2022-08-05T06:51:00Z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