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DC02A7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DC02A7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DC02A7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DC02A7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DC02A7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DC02A7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058282F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และสินทรัพย์ที่เกิดจากสัญญา</w:t>
            </w:r>
          </w:p>
        </w:tc>
      </w:tr>
      <w:tr w:rsidR="00AD4AA1" w:rsidRPr="00DC02A7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AD4AA1" w:rsidRPr="00DC02A7" w14:paraId="6400F28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C1F32E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49AF059" w14:textId="77777777" w:rsidR="00AD4AA1" w:rsidRPr="00DC02A7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703487E" w14:textId="612B6770" w:rsidR="00AD4AA1" w:rsidRPr="00DC02A7" w:rsidRDefault="004779C0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4779C0" w:rsidRPr="00DC02A7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717C63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632F880A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779C0" w:rsidRPr="00DC02A7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49BEC264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03CBA806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779C0" w:rsidRPr="00DC02A7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1CED5B21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97A0523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2336EAA2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779C0" w:rsidRPr="00DC02A7" w14:paraId="317A1A94" w14:textId="77777777" w:rsidTr="009C6F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E2FA301" w14:textId="75B4D66E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48D40CB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FB8716" w14:textId="4029FEA6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779C0" w:rsidRPr="00DC02A7" w14:paraId="2D259AEE" w14:textId="77777777" w:rsidTr="00DD0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6694FAC" w14:textId="298B54C9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1222DB6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4069BE" w14:textId="72187D2F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779C0" w:rsidRPr="00DC02A7" w14:paraId="7B4202FF" w14:textId="77777777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61406002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D0C4B97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5562721C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779C0" w:rsidRPr="00DC02A7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7DB02761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804EF40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41D1DC5A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4779C0" w:rsidRPr="00DC02A7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69E3C1B3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1A215BE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1E23EDE2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79C0" w:rsidRPr="00DC02A7" w14:paraId="2441736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9A53A02" w14:textId="00015072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AF3E43" w14:textId="77777777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7F45A84" w14:textId="4C5A07FD" w:rsidR="004779C0" w:rsidRPr="00DC02A7" w:rsidRDefault="004779C0" w:rsidP="004779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AD4ECF" w:rsidRPr="00DC02A7" w14:paraId="63753642" w14:textId="77777777" w:rsidTr="006E2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6B1A57C9" w14:textId="35CAA15D" w:rsidR="00AD4ECF" w:rsidRPr="00DC02A7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6CA6B653" w14:textId="77777777" w:rsidR="00AD4ECF" w:rsidRPr="00DC02A7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2AD752E" w14:textId="645D7C67" w:rsidR="00AD4ECF" w:rsidRPr="00DC02A7" w:rsidRDefault="00AD4ECF" w:rsidP="00AD4E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2A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D9453C" w14:textId="77777777" w:rsidR="001A021D" w:rsidRPr="00DC02A7" w:rsidRDefault="001A021D" w:rsidP="00C4658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61E3067" w14:textId="77777777" w:rsidR="00DB12B7" w:rsidRPr="00DC02A7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DC02A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0362E3" w14:textId="2A24F6D2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380498" w:rsidRPr="00DC02A7">
        <w:rPr>
          <w:rFonts w:asciiTheme="majorBidi" w:hAnsiTheme="majorBidi" w:cstheme="majorBidi"/>
          <w:sz w:val="28"/>
          <w:szCs w:val="28"/>
        </w:rPr>
        <w:t>8</w:t>
      </w:r>
      <w:r w:rsidR="009E33AB"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9E33AB" w:rsidRPr="00DC02A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9E33AB" w:rsidRPr="00DC02A7">
        <w:rPr>
          <w:rFonts w:asciiTheme="majorBidi" w:hAnsiTheme="majorBidi" w:cstheme="majorBidi"/>
          <w:sz w:val="28"/>
          <w:szCs w:val="28"/>
        </w:rPr>
        <w:t>2565</w:t>
      </w:r>
    </w:p>
    <w:p w14:paraId="6FF58D22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DC02A7" w:rsidRDefault="00DB12B7" w:rsidP="00DB12B7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1F67E742" w14:textId="050D3EED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DC02A7">
        <w:rPr>
          <w:rFonts w:asciiTheme="majorBidi" w:hAnsiTheme="majorBidi" w:cstheme="majorBidi"/>
          <w:sz w:val="28"/>
          <w:szCs w:val="28"/>
        </w:rPr>
        <w:t>(“</w:t>
      </w:r>
      <w:r w:rsidRPr="00DC02A7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DC02A7">
        <w:rPr>
          <w:rFonts w:asciiTheme="majorBidi" w:hAnsiTheme="majorBidi" w:cstheme="majorBidi"/>
          <w:sz w:val="28"/>
          <w:szCs w:val="28"/>
        </w:rPr>
        <w:t xml:space="preserve">”)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DC02A7">
        <w:rPr>
          <w:rFonts w:asciiTheme="majorBidi" w:hAnsiTheme="majorBidi" w:cstheme="majorBidi"/>
          <w:sz w:val="28"/>
          <w:szCs w:val="28"/>
        </w:rPr>
        <w:t>34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DC02A7">
        <w:rPr>
          <w:rFonts w:asciiTheme="majorBidi" w:hAnsiTheme="majorBidi" w:cstheme="majorBidi"/>
          <w:sz w:val="28"/>
          <w:szCs w:val="28"/>
        </w:rPr>
        <w:br/>
      </w: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C02A7">
        <w:rPr>
          <w:rFonts w:asciiTheme="majorBidi" w:hAnsiTheme="majorBidi" w:cstheme="majorBidi"/>
          <w:sz w:val="28"/>
          <w:szCs w:val="28"/>
        </w:rPr>
        <w:br/>
        <w:t>31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C02A7">
        <w:rPr>
          <w:rFonts w:asciiTheme="majorBidi" w:hAnsiTheme="majorBidi" w:cstheme="majorBidi"/>
          <w:sz w:val="28"/>
          <w:szCs w:val="28"/>
        </w:rPr>
        <w:t>256</w:t>
      </w:r>
      <w:r w:rsidR="008A5CFA" w:rsidRPr="00DC02A7">
        <w:rPr>
          <w:rFonts w:asciiTheme="majorBidi" w:hAnsiTheme="majorBidi" w:cstheme="majorBidi"/>
          <w:sz w:val="28"/>
          <w:szCs w:val="28"/>
        </w:rPr>
        <w:t>4</w:t>
      </w:r>
    </w:p>
    <w:p w14:paraId="701F830D" w14:textId="77777777" w:rsidR="00DB12B7" w:rsidRPr="00DC02A7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F37A6B" w14:textId="25A5EEF0" w:rsidR="00DB12B7" w:rsidRPr="00DC02A7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C02A7">
        <w:rPr>
          <w:rFonts w:asciiTheme="majorBidi" w:hAnsiTheme="majorBidi" w:cstheme="majorBidi"/>
          <w:sz w:val="28"/>
          <w:szCs w:val="28"/>
        </w:rPr>
        <w:t>31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C02A7">
        <w:rPr>
          <w:rFonts w:asciiTheme="majorBidi" w:hAnsiTheme="majorBidi" w:cstheme="majorBidi"/>
          <w:sz w:val="28"/>
          <w:szCs w:val="28"/>
        </w:rPr>
        <w:t>256</w:t>
      </w:r>
      <w:r w:rsidR="008A5CFA" w:rsidRPr="00DC02A7">
        <w:rPr>
          <w:rFonts w:asciiTheme="majorBidi" w:hAnsiTheme="majorBidi" w:cstheme="majorBidi"/>
          <w:sz w:val="28"/>
          <w:szCs w:val="28"/>
        </w:rPr>
        <w:t>4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EAC158B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DC02A7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6E12644C" w14:textId="7CC3B585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4B383B" w:rsidRPr="00DC02A7" w14:paraId="5767A052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55D5A662" w14:textId="77777777" w:rsidR="004B383B" w:rsidRPr="00DC02A7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005CE0BC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264BB1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06326C0B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3B" w:rsidRPr="00DC02A7" w14:paraId="1643DC42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3D7E57E7" w14:textId="77777777" w:rsidR="004B383B" w:rsidRPr="00DC02A7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32FF0426" w14:textId="539EC2B5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C4EE75D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0ED883" w14:textId="024192A3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6951200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E05FF1" w14:textId="5BE80536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13A98"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CD8781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D4295E" w14:textId="4131138A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13A98"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4B383B" w:rsidRPr="00DC02A7" w14:paraId="6C577035" w14:textId="77777777" w:rsidTr="008E49C1">
        <w:trPr>
          <w:tblHeader/>
        </w:trPr>
        <w:tc>
          <w:tcPr>
            <w:tcW w:w="4410" w:type="dxa"/>
            <w:shd w:val="clear" w:color="auto" w:fill="auto"/>
          </w:tcPr>
          <w:p w14:paraId="4465930A" w14:textId="77777777" w:rsidR="004B383B" w:rsidRPr="00DC02A7" w:rsidRDefault="004B383B" w:rsidP="0080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C6AFEB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83B" w:rsidRPr="00DC02A7" w14:paraId="23E67990" w14:textId="77777777" w:rsidTr="004B383B">
        <w:tc>
          <w:tcPr>
            <w:tcW w:w="4410" w:type="dxa"/>
            <w:shd w:val="clear" w:color="auto" w:fill="auto"/>
          </w:tcPr>
          <w:p w14:paraId="7178970A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474927" w14:textId="77777777" w:rsidR="004B383B" w:rsidRPr="00DC02A7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BCE3402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E1E93" w14:textId="77777777" w:rsidR="004B383B" w:rsidRPr="00DC02A7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D7ABD2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E75688" w14:textId="77777777" w:rsidR="004B383B" w:rsidRPr="00DC02A7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F5E93" w14:textId="77777777" w:rsidR="004B383B" w:rsidRPr="00DC02A7" w:rsidRDefault="004B383B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0BFC9A" w14:textId="77777777" w:rsidR="004B383B" w:rsidRPr="00DC02A7" w:rsidRDefault="004B383B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417CF" w:rsidRPr="00DC02A7" w14:paraId="75C99E43" w14:textId="77777777" w:rsidTr="00804534">
        <w:tc>
          <w:tcPr>
            <w:tcW w:w="4410" w:type="dxa"/>
            <w:shd w:val="clear" w:color="auto" w:fill="auto"/>
          </w:tcPr>
          <w:p w14:paraId="5BD2461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75305" w14:textId="52D98F2E" w:rsidR="001417CF" w:rsidRPr="00DC02A7" w:rsidRDefault="00CC5111" w:rsidP="00AB40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62" w:type="dxa"/>
            <w:shd w:val="clear" w:color="auto" w:fill="auto"/>
          </w:tcPr>
          <w:p w14:paraId="5B98B3E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3B14B1" w14:textId="0729575E" w:rsidR="001417CF" w:rsidRPr="00DC02A7" w:rsidRDefault="001417CF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95875E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76FC69" w14:textId="5059827E" w:rsidR="001417CF" w:rsidRPr="00DC02A7" w:rsidRDefault="00F74102" w:rsidP="001417C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E2B21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94284" w14:textId="61F288B2" w:rsidR="001417CF" w:rsidRPr="00DC02A7" w:rsidRDefault="001417CF" w:rsidP="001417C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17CF" w:rsidRPr="00DC02A7" w14:paraId="140ECEC8" w14:textId="77777777" w:rsidTr="004B383B">
        <w:tc>
          <w:tcPr>
            <w:tcW w:w="4410" w:type="dxa"/>
            <w:shd w:val="clear" w:color="auto" w:fill="auto"/>
          </w:tcPr>
          <w:p w14:paraId="52C96826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13AD64BB" w14:textId="0692F27D" w:rsidR="001417CF" w:rsidRPr="00DC02A7" w:rsidRDefault="00AB409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62" w:type="dxa"/>
            <w:shd w:val="clear" w:color="auto" w:fill="auto"/>
          </w:tcPr>
          <w:p w14:paraId="7DFE1520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7D5980" w14:textId="7CD32F5E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62" w:type="dxa"/>
            <w:shd w:val="clear" w:color="auto" w:fill="auto"/>
          </w:tcPr>
          <w:p w14:paraId="3EDF3421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3DFAB69" w14:textId="13EAE308" w:rsidR="001417CF" w:rsidRPr="00DC02A7" w:rsidRDefault="00F7410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06BF9152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36B6C6" w14:textId="4902E52F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1417CF" w:rsidRPr="00DC02A7" w14:paraId="63E9A28C" w14:textId="77777777" w:rsidTr="004B383B">
        <w:tc>
          <w:tcPr>
            <w:tcW w:w="4410" w:type="dxa"/>
            <w:shd w:val="clear" w:color="auto" w:fill="auto"/>
          </w:tcPr>
          <w:p w14:paraId="171F8415" w14:textId="0B09D20F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="00A0052F"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จ่ายเกี่ยวกับสัญญาเช่า</w:t>
            </w:r>
          </w:p>
        </w:tc>
        <w:tc>
          <w:tcPr>
            <w:tcW w:w="990" w:type="dxa"/>
            <w:shd w:val="clear" w:color="auto" w:fill="auto"/>
          </w:tcPr>
          <w:p w14:paraId="2F1AE0AA" w14:textId="220FD239" w:rsidR="001417CF" w:rsidRPr="00DC02A7" w:rsidRDefault="00AB409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62" w:type="dxa"/>
            <w:shd w:val="clear" w:color="auto" w:fill="auto"/>
          </w:tcPr>
          <w:p w14:paraId="352994BA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3B7B8A" w14:textId="77B4FC79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62" w:type="dxa"/>
            <w:shd w:val="clear" w:color="auto" w:fill="auto"/>
          </w:tcPr>
          <w:p w14:paraId="5FFF1A0C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97320C" w14:textId="68A87426" w:rsidR="001417CF" w:rsidRPr="00DC02A7" w:rsidRDefault="00F7410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3B67E195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45E833" w14:textId="36A9C2E8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1417CF" w:rsidRPr="00DC02A7" w14:paraId="0B2E3555" w14:textId="77777777" w:rsidTr="004B383B">
        <w:tc>
          <w:tcPr>
            <w:tcW w:w="4410" w:type="dxa"/>
            <w:shd w:val="clear" w:color="auto" w:fill="auto"/>
          </w:tcPr>
          <w:p w14:paraId="150DD3A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4E7CFAF1" w14:textId="49A7DC5F" w:rsidR="001417CF" w:rsidRPr="00DC02A7" w:rsidRDefault="00AB409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2BB3CA8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6CF110" w14:textId="336ECE66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0D68B4C1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4EAFD99" w14:textId="10C45207" w:rsidR="001417CF" w:rsidRPr="00DC02A7" w:rsidRDefault="00F74102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60F93E0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A8C22E" w14:textId="068F5A64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1417CF" w:rsidRPr="00DC02A7" w14:paraId="4C275115" w14:textId="77777777" w:rsidTr="004B383B">
        <w:tc>
          <w:tcPr>
            <w:tcW w:w="4410" w:type="dxa"/>
            <w:shd w:val="clear" w:color="auto" w:fill="auto"/>
          </w:tcPr>
          <w:p w14:paraId="06C0B076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93E4349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4A805A2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CED07F2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569E90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20DD75F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0C4847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3DB3CC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17CF" w:rsidRPr="00DC02A7" w14:paraId="41DE8DD0" w14:textId="77777777" w:rsidTr="00804534">
        <w:tc>
          <w:tcPr>
            <w:tcW w:w="4410" w:type="dxa"/>
            <w:shd w:val="clear" w:color="auto" w:fill="auto"/>
          </w:tcPr>
          <w:p w14:paraId="1B5E6068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A53E17" w14:textId="036FF79B" w:rsidR="001417CF" w:rsidRPr="00DC02A7" w:rsidRDefault="00905178" w:rsidP="001417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4BB6B1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ACA94D" w14:textId="02194B6C" w:rsidR="001417CF" w:rsidRPr="00DC02A7" w:rsidRDefault="001417CF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E7B255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14C08" w14:textId="272A2A42" w:rsidR="001417CF" w:rsidRPr="00DC02A7" w:rsidRDefault="00B35044" w:rsidP="001417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4,706</w:t>
            </w:r>
          </w:p>
        </w:tc>
        <w:tc>
          <w:tcPr>
            <w:tcW w:w="270" w:type="dxa"/>
            <w:shd w:val="clear" w:color="auto" w:fill="auto"/>
          </w:tcPr>
          <w:p w14:paraId="10BEB0FE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8AAD4" w14:textId="32ACA814" w:rsidR="001417CF" w:rsidRPr="00DC02A7" w:rsidRDefault="001417CF" w:rsidP="001417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</w:p>
        </w:tc>
      </w:tr>
      <w:tr w:rsidR="004C6E8E" w:rsidRPr="00DC02A7" w14:paraId="56753C3B" w14:textId="77777777" w:rsidTr="00765DC4">
        <w:tc>
          <w:tcPr>
            <w:tcW w:w="4410" w:type="dxa"/>
            <w:shd w:val="clear" w:color="auto" w:fill="auto"/>
          </w:tcPr>
          <w:p w14:paraId="25D03575" w14:textId="0342F5F9" w:rsidR="004C6E8E" w:rsidRPr="00DC02A7" w:rsidRDefault="004C6E8E" w:rsidP="004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9F8872" w14:textId="69237959" w:rsidR="004C6E8E" w:rsidRPr="00DC02A7" w:rsidRDefault="004C6E8E" w:rsidP="004C6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424711" w14:textId="77777777" w:rsidR="004C6E8E" w:rsidRPr="00DC02A7" w:rsidRDefault="004C6E8E" w:rsidP="004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AD4639" w14:textId="2C8E653F" w:rsidR="004C6E8E" w:rsidRPr="00DC02A7" w:rsidRDefault="004C6E8E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6BB386" w14:textId="77777777" w:rsidR="004C6E8E" w:rsidRPr="00DC02A7" w:rsidRDefault="004C6E8E" w:rsidP="004C6E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7D30C12" w14:textId="1432FC33" w:rsidR="004C6E8E" w:rsidRPr="00DC02A7" w:rsidRDefault="00D03B47" w:rsidP="00D03B4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5682FA0F" w14:textId="77777777" w:rsidR="004C6E8E" w:rsidRPr="00DC02A7" w:rsidRDefault="004C6E8E" w:rsidP="004C6E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9C00463" w14:textId="33C2181D" w:rsidR="004C6E8E" w:rsidRPr="00DC02A7" w:rsidRDefault="004C6E8E" w:rsidP="004C6E8E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17CF" w:rsidRPr="00DC02A7" w14:paraId="18AF1ADC" w14:textId="77777777" w:rsidTr="004B383B">
        <w:tc>
          <w:tcPr>
            <w:tcW w:w="4410" w:type="dxa"/>
            <w:shd w:val="clear" w:color="auto" w:fill="auto"/>
          </w:tcPr>
          <w:p w14:paraId="11F335B7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A605618" w14:textId="797A9A05" w:rsidR="001417CF" w:rsidRPr="00DC02A7" w:rsidRDefault="00905178" w:rsidP="001417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CD39B6E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FE9416" w14:textId="03EBE620" w:rsidR="001417CF" w:rsidRPr="00DC02A7" w:rsidRDefault="001417CF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841AFC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0C0D49" w14:textId="105357D7" w:rsidR="001417CF" w:rsidRPr="00DC02A7" w:rsidRDefault="00F7410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49669E42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D223AB" w14:textId="609E3D23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</w:tr>
      <w:tr w:rsidR="001417CF" w:rsidRPr="00DC02A7" w14:paraId="6D9DFDD8" w14:textId="77777777" w:rsidTr="004B383B">
        <w:tc>
          <w:tcPr>
            <w:tcW w:w="4410" w:type="dxa"/>
            <w:shd w:val="clear" w:color="auto" w:fill="auto"/>
          </w:tcPr>
          <w:p w14:paraId="10A62532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50EDA1C7" w14:textId="6F73B22A" w:rsidR="001417CF" w:rsidRPr="00DC02A7" w:rsidRDefault="00905178" w:rsidP="001417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6430BD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9AE91EF" w14:textId="60319148" w:rsidR="001417CF" w:rsidRPr="00DC02A7" w:rsidRDefault="001417CF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9215E68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2F9ACA" w14:textId="68EEB79C" w:rsidR="001417CF" w:rsidRPr="00DC02A7" w:rsidRDefault="00F7410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7D521D82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242F42B" w14:textId="5703C2C9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45,500</w:t>
            </w:r>
          </w:p>
        </w:tc>
      </w:tr>
      <w:tr w:rsidR="005C1C82" w:rsidRPr="00DC02A7" w14:paraId="654CE615" w14:textId="77777777" w:rsidTr="004B383B">
        <w:tc>
          <w:tcPr>
            <w:tcW w:w="4410" w:type="dxa"/>
            <w:shd w:val="clear" w:color="auto" w:fill="auto"/>
          </w:tcPr>
          <w:p w14:paraId="4AABCC56" w14:textId="77777777" w:rsidR="005C1C82" w:rsidRPr="00DC02A7" w:rsidRDefault="005C1C82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CAD5C9" w14:textId="77777777" w:rsidR="005C1C82" w:rsidRPr="00DC02A7" w:rsidRDefault="005C1C82" w:rsidP="001417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F7851FD" w14:textId="77777777" w:rsidR="005C1C82" w:rsidRPr="00DC02A7" w:rsidRDefault="005C1C82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EE4C2C" w14:textId="77777777" w:rsidR="005C1C82" w:rsidRPr="00DC02A7" w:rsidRDefault="005C1C82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1ED182A" w14:textId="77777777" w:rsidR="005C1C82" w:rsidRPr="00DC02A7" w:rsidRDefault="005C1C82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FC4D78E" w14:textId="77777777" w:rsidR="005C1C82" w:rsidRPr="00DC02A7" w:rsidRDefault="005C1C8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8E2354" w14:textId="77777777" w:rsidR="005C1C82" w:rsidRPr="00DC02A7" w:rsidRDefault="005C1C82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EDFE99" w14:textId="77777777" w:rsidR="005C1C82" w:rsidRPr="00DC02A7" w:rsidRDefault="005C1C8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17CF" w:rsidRPr="00DC02A7" w14:paraId="1DFAC629" w14:textId="77777777" w:rsidTr="004B383B">
        <w:tc>
          <w:tcPr>
            <w:tcW w:w="4410" w:type="dxa"/>
            <w:shd w:val="clear" w:color="auto" w:fill="auto"/>
          </w:tcPr>
          <w:p w14:paraId="61203AB5" w14:textId="0EC22857" w:rsidR="001417CF" w:rsidRPr="00DC02A7" w:rsidRDefault="004B0A8A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C7919AE" w14:textId="7351DF23" w:rsidR="001417CF" w:rsidRPr="00DC02A7" w:rsidRDefault="001417CF" w:rsidP="001417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DAFF9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8BA2AA" w14:textId="1331A9F5" w:rsidR="001417CF" w:rsidRPr="00DC02A7" w:rsidRDefault="001417CF" w:rsidP="0047351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FEC1BB0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FEF1729" w14:textId="417A7D9C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587323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45C746" w14:textId="05665293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B0A8A" w:rsidRPr="00DC02A7" w14:paraId="15A6461D" w14:textId="77777777" w:rsidTr="004B383B">
        <w:tc>
          <w:tcPr>
            <w:tcW w:w="4410" w:type="dxa"/>
            <w:shd w:val="clear" w:color="auto" w:fill="auto"/>
          </w:tcPr>
          <w:p w14:paraId="5661BBC9" w14:textId="3C4F6B35" w:rsidR="004B0A8A" w:rsidRPr="00DC02A7" w:rsidRDefault="004B0A8A" w:rsidP="004B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7E6DE229" w14:textId="4DD093C4" w:rsidR="004B0A8A" w:rsidRPr="00DC02A7" w:rsidRDefault="004B0A8A" w:rsidP="004B0A8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8A3E6C" w14:textId="77777777" w:rsidR="004B0A8A" w:rsidRPr="00DC02A7" w:rsidRDefault="004B0A8A" w:rsidP="004B0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899511" w14:textId="55C192EE" w:rsidR="004B0A8A" w:rsidRPr="00DC02A7" w:rsidRDefault="004B0A8A" w:rsidP="004B0A8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28933B" w14:textId="77777777" w:rsidR="004B0A8A" w:rsidRPr="00DC02A7" w:rsidRDefault="004B0A8A" w:rsidP="004B0A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EA5010B" w14:textId="7E2E8E4C" w:rsidR="004B0A8A" w:rsidRPr="00DC02A7" w:rsidRDefault="004B0A8A" w:rsidP="004B0A8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1B25EF32" w14:textId="77777777" w:rsidR="004B0A8A" w:rsidRPr="00DC02A7" w:rsidRDefault="004B0A8A" w:rsidP="004B0A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560FBB" w14:textId="5B15F1A5" w:rsidR="004B0A8A" w:rsidRPr="00DC02A7" w:rsidRDefault="004B0A8A" w:rsidP="004B0A8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</w:p>
        </w:tc>
      </w:tr>
      <w:tr w:rsidR="003A6030" w:rsidRPr="00DC02A7" w14:paraId="56D878A7" w14:textId="77777777" w:rsidTr="004B383B">
        <w:tc>
          <w:tcPr>
            <w:tcW w:w="4410" w:type="dxa"/>
            <w:shd w:val="clear" w:color="auto" w:fill="auto"/>
          </w:tcPr>
          <w:p w14:paraId="6252B0B0" w14:textId="6AA6E6F6" w:rsidR="003A6030" w:rsidRPr="00DC02A7" w:rsidRDefault="003A6030" w:rsidP="003A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9512AD4" w14:textId="1FF74A9A" w:rsidR="003A6030" w:rsidRPr="00DC02A7" w:rsidRDefault="003A6030" w:rsidP="003A603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9E4C727" w14:textId="77777777" w:rsidR="003A6030" w:rsidRPr="00DC02A7" w:rsidRDefault="003A6030" w:rsidP="003A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B90F97" w14:textId="6CF5CA9D" w:rsidR="003A6030" w:rsidRPr="00DC02A7" w:rsidRDefault="003A6030" w:rsidP="00C96C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97E754" w14:textId="77777777" w:rsidR="003A6030" w:rsidRPr="00DC02A7" w:rsidRDefault="003A6030" w:rsidP="003A60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4924255" w14:textId="2C6ACC9E" w:rsidR="003A6030" w:rsidRPr="00DC02A7" w:rsidRDefault="003A6030" w:rsidP="003A60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270" w:type="dxa"/>
            <w:shd w:val="clear" w:color="auto" w:fill="auto"/>
          </w:tcPr>
          <w:p w14:paraId="4A076EED" w14:textId="77777777" w:rsidR="003A6030" w:rsidRPr="00DC02A7" w:rsidRDefault="003A6030" w:rsidP="003A60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374ED8" w14:textId="18388C50" w:rsidR="003A6030" w:rsidRPr="00DC02A7" w:rsidRDefault="003A6030" w:rsidP="003A60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1,424</w:t>
            </w:r>
          </w:p>
        </w:tc>
      </w:tr>
      <w:tr w:rsidR="001417CF" w:rsidRPr="00DC02A7" w14:paraId="45B40867" w14:textId="77777777" w:rsidTr="004B383B">
        <w:trPr>
          <w:trHeight w:val="68"/>
        </w:trPr>
        <w:tc>
          <w:tcPr>
            <w:tcW w:w="4410" w:type="dxa"/>
            <w:shd w:val="clear" w:color="auto" w:fill="auto"/>
          </w:tcPr>
          <w:p w14:paraId="1582E215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5927FD4B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2D12E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23A9D34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ADAEC8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B16EECB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3CE2B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991B2B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17CF" w:rsidRPr="00DC02A7" w14:paraId="266BD1B9" w14:textId="77777777" w:rsidTr="004B383B">
        <w:tc>
          <w:tcPr>
            <w:tcW w:w="4410" w:type="dxa"/>
            <w:shd w:val="clear" w:color="auto" w:fill="auto"/>
          </w:tcPr>
          <w:p w14:paraId="26B331B5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4386C1DF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C86F0A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58A31B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761FC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AE988C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1EF89F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34A35C" w14:textId="77777777" w:rsidR="001417CF" w:rsidRPr="00DC02A7" w:rsidRDefault="001417CF" w:rsidP="001417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17CF" w:rsidRPr="00DC02A7" w14:paraId="009FA133" w14:textId="77777777" w:rsidTr="004B383B">
        <w:tc>
          <w:tcPr>
            <w:tcW w:w="4410" w:type="dxa"/>
            <w:shd w:val="clear" w:color="auto" w:fill="auto"/>
          </w:tcPr>
          <w:p w14:paraId="11595CC2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83AF2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A0A1FC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728C55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7E6DB3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3372F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A8C0A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43B9C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17CF" w:rsidRPr="00DC02A7" w14:paraId="37F5C048" w14:textId="77777777" w:rsidTr="004B383B">
        <w:tc>
          <w:tcPr>
            <w:tcW w:w="4410" w:type="dxa"/>
            <w:shd w:val="clear" w:color="auto" w:fill="auto"/>
          </w:tcPr>
          <w:p w14:paraId="06F7C69F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B71DD" w14:textId="75DC6702" w:rsidR="001417CF" w:rsidRPr="00DC02A7" w:rsidRDefault="007A348C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11,057</w:t>
            </w:r>
          </w:p>
        </w:tc>
        <w:tc>
          <w:tcPr>
            <w:tcW w:w="262" w:type="dxa"/>
            <w:shd w:val="clear" w:color="auto" w:fill="auto"/>
          </w:tcPr>
          <w:p w14:paraId="029C2828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BD41E0" w14:textId="38A1DAB6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11,560</w:t>
            </w:r>
          </w:p>
        </w:tc>
        <w:tc>
          <w:tcPr>
            <w:tcW w:w="262" w:type="dxa"/>
            <w:shd w:val="clear" w:color="auto" w:fill="auto"/>
          </w:tcPr>
          <w:p w14:paraId="669502D2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9A17F7" w14:textId="100441AF" w:rsidR="001417CF" w:rsidRPr="00DC02A7" w:rsidRDefault="00A5110A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9,257</w:t>
            </w:r>
          </w:p>
        </w:tc>
        <w:tc>
          <w:tcPr>
            <w:tcW w:w="270" w:type="dxa"/>
            <w:shd w:val="clear" w:color="auto" w:fill="auto"/>
          </w:tcPr>
          <w:p w14:paraId="1B964B3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0CA82" w14:textId="6167312A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9,760</w:t>
            </w:r>
          </w:p>
        </w:tc>
      </w:tr>
      <w:tr w:rsidR="001417CF" w:rsidRPr="00DC02A7" w14:paraId="449ADA0C" w14:textId="77777777" w:rsidTr="004B383B">
        <w:tc>
          <w:tcPr>
            <w:tcW w:w="4410" w:type="dxa"/>
            <w:shd w:val="clear" w:color="auto" w:fill="auto"/>
          </w:tcPr>
          <w:p w14:paraId="69DE6917" w14:textId="1FAA58C0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>ผลประโยชน์</w:t>
            </w:r>
            <w:r w:rsidR="00FD5DA6" w:rsidRPr="00DC02A7">
              <w:rPr>
                <w:rFonts w:asciiTheme="majorBidi" w:hAnsiTheme="majorBidi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727684" w14:textId="6ADDAEC8" w:rsidR="001417CF" w:rsidRPr="00DC02A7" w:rsidRDefault="007A348C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62" w:type="dxa"/>
            <w:shd w:val="clear" w:color="auto" w:fill="auto"/>
          </w:tcPr>
          <w:p w14:paraId="063973A8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16B55E" w14:textId="06540D7A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62" w:type="dxa"/>
            <w:shd w:val="clear" w:color="auto" w:fill="auto"/>
          </w:tcPr>
          <w:p w14:paraId="3338BFF9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2991B8" w14:textId="25E09CA7" w:rsidR="001417CF" w:rsidRPr="00DC02A7" w:rsidRDefault="00A5110A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0CC806A8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40118" w14:textId="005F3EA3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</w:tr>
      <w:tr w:rsidR="001417CF" w:rsidRPr="00DC02A7" w14:paraId="03545095" w14:textId="77777777" w:rsidTr="004B383B">
        <w:tc>
          <w:tcPr>
            <w:tcW w:w="4410" w:type="dxa"/>
            <w:shd w:val="clear" w:color="auto" w:fill="auto"/>
          </w:tcPr>
          <w:p w14:paraId="03ABE098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D3DFB6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3A47AC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DC6362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DD6E89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E63FA1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23F6BA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BD257F" w14:textId="7777777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7CF" w:rsidRPr="00DC02A7" w14:paraId="5E04AB78" w14:textId="77777777" w:rsidTr="00804534">
        <w:tc>
          <w:tcPr>
            <w:tcW w:w="4410" w:type="dxa"/>
            <w:shd w:val="clear" w:color="auto" w:fill="auto"/>
          </w:tcPr>
          <w:p w14:paraId="54A416A1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0508AA" w14:textId="24BC8C94" w:rsidR="001417CF" w:rsidRPr="00DC02A7" w:rsidRDefault="00FD32A6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14:paraId="7A2A3AFF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262F4A" w14:textId="45DB9814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62" w:type="dxa"/>
            <w:shd w:val="clear" w:color="auto" w:fill="auto"/>
          </w:tcPr>
          <w:p w14:paraId="70F0FE06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4E2BB5" w14:textId="2906D37C" w:rsidR="001417CF" w:rsidRPr="00DC02A7" w:rsidRDefault="00F74102" w:rsidP="001417C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F9E97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3C68C" w14:textId="59281801" w:rsidR="001417CF" w:rsidRPr="00DC02A7" w:rsidRDefault="001417CF" w:rsidP="00A25C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17CF" w:rsidRPr="00DC02A7" w14:paraId="37EAB2BA" w14:textId="77777777" w:rsidTr="00804534">
        <w:tc>
          <w:tcPr>
            <w:tcW w:w="4410" w:type="dxa"/>
            <w:shd w:val="clear" w:color="auto" w:fill="auto"/>
          </w:tcPr>
          <w:p w14:paraId="743306CA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6498584F" w14:textId="3245B934" w:rsidR="001417CF" w:rsidRPr="00DC02A7" w:rsidRDefault="00575674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62" w:type="dxa"/>
            <w:shd w:val="clear" w:color="auto" w:fill="auto"/>
          </w:tcPr>
          <w:p w14:paraId="4380C250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DAB5B51" w14:textId="27EDAA0A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262" w:type="dxa"/>
            <w:shd w:val="clear" w:color="auto" w:fill="auto"/>
          </w:tcPr>
          <w:p w14:paraId="71DB0D9C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A61C0B" w14:textId="05EC0089" w:rsidR="001417CF" w:rsidRPr="00DC02A7" w:rsidRDefault="00F74102" w:rsidP="001417C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ED44C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33CA7" w14:textId="63618220" w:rsidR="001417CF" w:rsidRPr="00DC02A7" w:rsidRDefault="001417CF" w:rsidP="00A25C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17CF" w:rsidRPr="00DC02A7" w14:paraId="77E14E84" w14:textId="77777777" w:rsidTr="00804534">
        <w:tc>
          <w:tcPr>
            <w:tcW w:w="4410" w:type="dxa"/>
            <w:shd w:val="clear" w:color="auto" w:fill="auto"/>
          </w:tcPr>
          <w:p w14:paraId="41D75E2A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44DDE" w14:textId="6E6C34FA" w:rsidR="001417CF" w:rsidRPr="00DC02A7" w:rsidRDefault="00575674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E349CA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1D6C2AF9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B94688" w14:textId="320D37A7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262" w:type="dxa"/>
            <w:shd w:val="clear" w:color="auto" w:fill="auto"/>
          </w:tcPr>
          <w:p w14:paraId="33D3B276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7237A6" w14:textId="22706FD3" w:rsidR="001417CF" w:rsidRPr="00DC02A7" w:rsidRDefault="00F7410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47CDD2E4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4AC5" w14:textId="1218A3B3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</w:tr>
      <w:tr w:rsidR="001417CF" w:rsidRPr="00DC02A7" w14:paraId="49B97894" w14:textId="77777777" w:rsidTr="00804534">
        <w:tc>
          <w:tcPr>
            <w:tcW w:w="4410" w:type="dxa"/>
            <w:shd w:val="clear" w:color="auto" w:fill="auto"/>
          </w:tcPr>
          <w:p w14:paraId="198E0DD3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B51278" w14:textId="6A6F1CE4" w:rsidR="001417CF" w:rsidRPr="00DC02A7" w:rsidRDefault="00575674" w:rsidP="002E4D6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14:paraId="329275FD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C53012" w14:textId="2E4BD9D5" w:rsidR="001417CF" w:rsidRPr="00DC02A7" w:rsidRDefault="001417CF" w:rsidP="00A25CC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D1EF1E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CF1DCC" w14:textId="4E7EAF65" w:rsidR="001417CF" w:rsidRPr="00DC02A7" w:rsidRDefault="00F74102" w:rsidP="001417C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71B63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A27D9B" w14:textId="58179AA8" w:rsidR="001417CF" w:rsidRPr="00DC02A7" w:rsidRDefault="001417CF" w:rsidP="00A25CC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17CF" w:rsidRPr="00DC02A7" w14:paraId="6DE1FEAF" w14:textId="77777777" w:rsidTr="004B383B">
        <w:tc>
          <w:tcPr>
            <w:tcW w:w="4410" w:type="dxa"/>
            <w:shd w:val="clear" w:color="auto" w:fill="auto"/>
          </w:tcPr>
          <w:p w14:paraId="6B53945D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06FA262" w14:textId="324998F8" w:rsidR="001417CF" w:rsidRPr="00DC02A7" w:rsidRDefault="00575674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51BB1" w:rsidRPr="00DC02A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62" w:type="dxa"/>
            <w:shd w:val="clear" w:color="auto" w:fill="auto"/>
          </w:tcPr>
          <w:p w14:paraId="55B540F9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8A7337" w14:textId="5B261862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62" w:type="dxa"/>
            <w:shd w:val="clear" w:color="auto" w:fill="auto"/>
          </w:tcPr>
          <w:p w14:paraId="4B72D35B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323C0" w14:textId="5BD77EFA" w:rsidR="001417CF" w:rsidRPr="00DC02A7" w:rsidRDefault="00F74102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920A44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1F407C" w14:textId="77777777" w:rsidR="001417CF" w:rsidRPr="00DC02A7" w:rsidRDefault="001417CF" w:rsidP="0014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F9B6AE" w14:textId="1B69C5AF" w:rsidR="001417CF" w:rsidRPr="00DC02A7" w:rsidRDefault="001417CF" w:rsidP="001417C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57 </w:t>
            </w:r>
          </w:p>
        </w:tc>
      </w:tr>
    </w:tbl>
    <w:p w14:paraId="2F07C9B7" w14:textId="4D6CAEB2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"/>
        <w:gridCol w:w="981"/>
        <w:gridCol w:w="9"/>
        <w:gridCol w:w="262"/>
        <w:gridCol w:w="990"/>
        <w:gridCol w:w="8"/>
        <w:gridCol w:w="262"/>
        <w:gridCol w:w="8"/>
        <w:gridCol w:w="982"/>
        <w:gridCol w:w="8"/>
        <w:gridCol w:w="262"/>
        <w:gridCol w:w="990"/>
      </w:tblGrid>
      <w:tr w:rsidR="00DB12B7" w:rsidRPr="00DC02A7" w14:paraId="64513D47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4B9EE3E" w14:textId="77777777" w:rsidR="00DB12B7" w:rsidRPr="00DC02A7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bottom"/>
          </w:tcPr>
          <w:p w14:paraId="0BF5969F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9FF9EC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14:paraId="7F43BA5B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0363" w:rsidRPr="00DC02A7" w14:paraId="04F1C338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A1DD2C7" w14:textId="77777777" w:rsidR="00050363" w:rsidRPr="00DC02A7" w:rsidRDefault="00050363" w:rsidP="0005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2BED5F" w14:textId="39113698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013DF72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3F825D" w14:textId="0EA0FB7C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78F28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6FD8BC0" w14:textId="4D5C15BB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31" w:right="-9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47E702A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5D28C5" w14:textId="43AA79A4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050363" w:rsidRPr="00DC02A7" w14:paraId="361E60DB" w14:textId="77777777" w:rsidTr="00AF49EF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1BA8AF54" w14:textId="1C0D8019" w:rsidR="00050363" w:rsidRPr="00DC02A7" w:rsidRDefault="00050363" w:rsidP="0005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15AD786" w14:textId="6C4FC365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50AF76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0C1644A" w14:textId="5E49A5C6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11DC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4F8222" w14:textId="7E095753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63FFFF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4C31C6" w14:textId="47681326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050363" w:rsidRPr="00DC02A7" w14:paraId="641F1175" w14:textId="77777777" w:rsidTr="00AF49EF">
        <w:trPr>
          <w:trHeight w:val="80"/>
          <w:tblHeader/>
        </w:trPr>
        <w:tc>
          <w:tcPr>
            <w:tcW w:w="4419" w:type="dxa"/>
            <w:gridSpan w:val="2"/>
            <w:shd w:val="clear" w:color="auto" w:fill="auto"/>
          </w:tcPr>
          <w:p w14:paraId="46768900" w14:textId="77777777" w:rsidR="00050363" w:rsidRPr="00DC02A7" w:rsidRDefault="00050363" w:rsidP="00050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11"/>
            <w:shd w:val="clear" w:color="auto" w:fill="auto"/>
            <w:vAlign w:val="bottom"/>
          </w:tcPr>
          <w:p w14:paraId="4C729DDD" w14:textId="77777777" w:rsidR="00050363" w:rsidRPr="00DC02A7" w:rsidRDefault="00050363" w:rsidP="000503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50363" w:rsidRPr="00DC02A7" w14:paraId="077900F2" w14:textId="77777777" w:rsidTr="00AF49EF">
        <w:tc>
          <w:tcPr>
            <w:tcW w:w="4419" w:type="dxa"/>
            <w:gridSpan w:val="2"/>
            <w:shd w:val="clear" w:color="auto" w:fill="auto"/>
          </w:tcPr>
          <w:p w14:paraId="16ED9E1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D73B2A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058D6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00F8044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B8793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0FC60C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2D664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9297B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50363" w:rsidRPr="00DC02A7" w14:paraId="15638D09" w14:textId="77777777" w:rsidTr="00AF49EF">
        <w:tc>
          <w:tcPr>
            <w:tcW w:w="4419" w:type="dxa"/>
            <w:gridSpan w:val="2"/>
            <w:shd w:val="clear" w:color="auto" w:fill="auto"/>
          </w:tcPr>
          <w:p w14:paraId="4825EC4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E71C23" w14:textId="3879D26C" w:rsidR="00050363" w:rsidRPr="00DC02A7" w:rsidRDefault="00B80647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4A2F669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77ED29F" w14:textId="43DD414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2E09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4F2852" w14:textId="02E266F0" w:rsidR="00050363" w:rsidRPr="00DC02A7" w:rsidRDefault="00F74102" w:rsidP="0005036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CAAA6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F9133A" w14:textId="14E09C2D" w:rsidR="00050363" w:rsidRPr="00DC02A7" w:rsidRDefault="00050363" w:rsidP="0005036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0363" w:rsidRPr="00DC02A7" w14:paraId="59F90316" w14:textId="77777777" w:rsidTr="00AF49EF">
        <w:tc>
          <w:tcPr>
            <w:tcW w:w="4419" w:type="dxa"/>
            <w:gridSpan w:val="2"/>
            <w:shd w:val="clear" w:color="auto" w:fill="auto"/>
          </w:tcPr>
          <w:p w14:paraId="27265A8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6ABE3D" w14:textId="348A5360" w:rsidR="00050363" w:rsidRPr="00DC02A7" w:rsidRDefault="00B80647" w:rsidP="0005036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10E68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2699880" w14:textId="0DC2E39E" w:rsidR="00050363" w:rsidRPr="00DC02A7" w:rsidRDefault="00050363" w:rsidP="00BE234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0C21EC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7E0FC8" w14:textId="636677BC" w:rsidR="00050363" w:rsidRPr="00DC02A7" w:rsidRDefault="00F74102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1,385</w:t>
            </w:r>
          </w:p>
        </w:tc>
        <w:tc>
          <w:tcPr>
            <w:tcW w:w="262" w:type="dxa"/>
            <w:shd w:val="clear" w:color="auto" w:fill="auto"/>
          </w:tcPr>
          <w:p w14:paraId="2330739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BB6D" w14:textId="72E192C8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050363" w:rsidRPr="00DC02A7" w14:paraId="7AFFB3CA" w14:textId="77777777" w:rsidTr="00AF49EF">
        <w:tc>
          <w:tcPr>
            <w:tcW w:w="4419" w:type="dxa"/>
            <w:gridSpan w:val="2"/>
            <w:shd w:val="clear" w:color="auto" w:fill="auto"/>
          </w:tcPr>
          <w:p w14:paraId="40F84F9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28B9" w14:textId="490B755B" w:rsidR="00050363" w:rsidRPr="00DC02A7" w:rsidRDefault="00B80647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5A53F9C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2673" w14:textId="556C2404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A9FDD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08CE" w14:textId="6D0C622D" w:rsidR="00050363" w:rsidRPr="00DC02A7" w:rsidRDefault="00F74102" w:rsidP="0005036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6AAFA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D045" w14:textId="045D0539" w:rsidR="00050363" w:rsidRPr="00DC02A7" w:rsidRDefault="00050363" w:rsidP="0005036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0363" w:rsidRPr="00DC02A7" w14:paraId="7F55EB7F" w14:textId="77777777" w:rsidTr="00AF49EF">
        <w:tc>
          <w:tcPr>
            <w:tcW w:w="4419" w:type="dxa"/>
            <w:gridSpan w:val="2"/>
            <w:shd w:val="clear" w:color="auto" w:fill="auto"/>
          </w:tcPr>
          <w:p w14:paraId="3EA14C9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E83D" w14:textId="7B1223AF" w:rsidR="00050363" w:rsidRPr="00DC02A7" w:rsidRDefault="00B80647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14:paraId="29F14C8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546C" w14:textId="0566E123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07F5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DB3D" w14:textId="35C9885A" w:rsidR="00050363" w:rsidRPr="00DC02A7" w:rsidRDefault="00F74102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1,385</w:t>
            </w:r>
          </w:p>
        </w:tc>
        <w:tc>
          <w:tcPr>
            <w:tcW w:w="262" w:type="dxa"/>
            <w:shd w:val="clear" w:color="auto" w:fill="auto"/>
          </w:tcPr>
          <w:p w14:paraId="7221A5CC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8005" w14:textId="705CD15A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</w:tr>
      <w:tr w:rsidR="00050363" w:rsidRPr="00DC02A7" w14:paraId="1F3D16EC" w14:textId="77777777" w:rsidTr="00AF49EF">
        <w:tc>
          <w:tcPr>
            <w:tcW w:w="4419" w:type="dxa"/>
            <w:gridSpan w:val="2"/>
            <w:shd w:val="clear" w:color="auto" w:fill="auto"/>
          </w:tcPr>
          <w:p w14:paraId="1E38635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8ED4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C3BEB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8717B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A6775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3C2D2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9DED8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ADB673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050363" w:rsidRPr="00DC02A7" w14:paraId="3C196EBE" w14:textId="77777777" w:rsidTr="00AF49EF">
        <w:tc>
          <w:tcPr>
            <w:tcW w:w="4419" w:type="dxa"/>
            <w:gridSpan w:val="2"/>
            <w:shd w:val="clear" w:color="auto" w:fill="auto"/>
          </w:tcPr>
          <w:p w14:paraId="05A5179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9874DC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C0B00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92DCE5D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52AD1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C7F786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6F75D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7BE39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0363" w:rsidRPr="00DC02A7" w14:paraId="0210E0D0" w14:textId="77777777" w:rsidTr="00AF49EF">
        <w:tc>
          <w:tcPr>
            <w:tcW w:w="4419" w:type="dxa"/>
            <w:gridSpan w:val="2"/>
            <w:shd w:val="clear" w:color="auto" w:fill="auto"/>
          </w:tcPr>
          <w:p w14:paraId="36BA474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4DBAAD" w14:textId="09DB7835" w:rsidR="00050363" w:rsidRPr="00DC02A7" w:rsidRDefault="003D659D" w:rsidP="003D659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7FF3BB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5A1BBA9" w14:textId="29BF4F9D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A90B7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291871" w14:textId="0A1774B4" w:rsidR="00050363" w:rsidRPr="00DC02A7" w:rsidRDefault="00FC363A" w:rsidP="00950A7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B9B5CA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D3B19" w14:textId="0EEDBF1E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050363" w:rsidRPr="00DC02A7" w14:paraId="44B57D44" w14:textId="77777777" w:rsidTr="00AF49EF">
        <w:tc>
          <w:tcPr>
            <w:tcW w:w="4419" w:type="dxa"/>
            <w:gridSpan w:val="2"/>
            <w:shd w:val="clear" w:color="auto" w:fill="auto"/>
          </w:tcPr>
          <w:p w14:paraId="5C8D3DE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18D2D3E" w14:textId="74479079" w:rsidR="00050363" w:rsidRPr="00DC02A7" w:rsidRDefault="00FC55A5" w:rsidP="0005036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0D83A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1809F97" w14:textId="5286918C" w:rsidR="00050363" w:rsidRPr="00DC02A7" w:rsidRDefault="00050363" w:rsidP="00BE234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7762B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512A785" w14:textId="30D5EE11" w:rsidR="00FC363A" w:rsidRPr="00DC02A7" w:rsidRDefault="00FC363A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2B21A3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62" w:type="dxa"/>
            <w:shd w:val="clear" w:color="auto" w:fill="auto"/>
          </w:tcPr>
          <w:p w14:paraId="67B19D9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F68E15" w14:textId="3E3AACA0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4,543</w:t>
            </w:r>
          </w:p>
        </w:tc>
      </w:tr>
      <w:tr w:rsidR="00050363" w:rsidRPr="00DC02A7" w14:paraId="74ADB0E3" w14:textId="77777777" w:rsidTr="00FC363A">
        <w:trPr>
          <w:trHeight w:val="68"/>
        </w:trPr>
        <w:tc>
          <w:tcPr>
            <w:tcW w:w="4419" w:type="dxa"/>
            <w:gridSpan w:val="2"/>
            <w:shd w:val="clear" w:color="auto" w:fill="auto"/>
          </w:tcPr>
          <w:p w14:paraId="0193780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E569" w14:textId="2C81D7A1" w:rsidR="00050363" w:rsidRPr="00DC02A7" w:rsidRDefault="00FC55A5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62" w:type="dxa"/>
            <w:shd w:val="clear" w:color="auto" w:fill="auto"/>
          </w:tcPr>
          <w:p w14:paraId="331DB57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ECFC" w14:textId="50E0733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7E467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2D4C" w14:textId="3220B0C4" w:rsidR="00050363" w:rsidRPr="00DC02A7" w:rsidRDefault="0040442A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62" w:type="dxa"/>
            <w:shd w:val="clear" w:color="auto" w:fill="auto"/>
          </w:tcPr>
          <w:p w14:paraId="7F70613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3757" w14:textId="6D81C4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050363" w:rsidRPr="00DC02A7" w14:paraId="159D1AE1" w14:textId="77777777" w:rsidTr="00AF49EF">
        <w:tc>
          <w:tcPr>
            <w:tcW w:w="4419" w:type="dxa"/>
            <w:gridSpan w:val="2"/>
            <w:shd w:val="clear" w:color="auto" w:fill="auto"/>
          </w:tcPr>
          <w:p w14:paraId="4667DBB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E103" w14:textId="5088FF09" w:rsidR="00050363" w:rsidRPr="00DC02A7" w:rsidRDefault="00FC55A5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62" w:type="dxa"/>
            <w:shd w:val="clear" w:color="auto" w:fill="auto"/>
          </w:tcPr>
          <w:p w14:paraId="4E18E84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41B34" w14:textId="1521B2CF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E455D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DB234" w14:textId="237365CB" w:rsidR="00050363" w:rsidRPr="00DC02A7" w:rsidRDefault="00FC363A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5C04DA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62" w:type="dxa"/>
            <w:shd w:val="clear" w:color="auto" w:fill="auto"/>
          </w:tcPr>
          <w:p w14:paraId="5A6A6F5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D9580" w14:textId="0980A760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4,883</w:t>
            </w:r>
          </w:p>
        </w:tc>
      </w:tr>
      <w:tr w:rsidR="00050363" w:rsidRPr="00DC02A7" w14:paraId="5F814F47" w14:textId="77777777" w:rsidTr="00AF49EF">
        <w:tc>
          <w:tcPr>
            <w:tcW w:w="4419" w:type="dxa"/>
            <w:gridSpan w:val="2"/>
            <w:shd w:val="clear" w:color="auto" w:fill="auto"/>
          </w:tcPr>
          <w:p w14:paraId="471CF93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26849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B78B2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62B183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40AD9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50E3E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451AC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20D46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050363" w:rsidRPr="00DC02A7" w14:paraId="53A4CEBD" w14:textId="77777777" w:rsidTr="00AF49EF">
        <w:tc>
          <w:tcPr>
            <w:tcW w:w="4419" w:type="dxa"/>
            <w:gridSpan w:val="2"/>
            <w:shd w:val="clear" w:color="auto" w:fill="auto"/>
          </w:tcPr>
          <w:p w14:paraId="7ECB4B2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0F1ABE" w14:textId="06B6D5B6" w:rsidR="00050363" w:rsidRPr="00DC02A7" w:rsidRDefault="00FC55A5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62" w:type="dxa"/>
            <w:shd w:val="clear" w:color="auto" w:fill="auto"/>
          </w:tcPr>
          <w:p w14:paraId="5681C35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30A68B" w14:textId="3F3CC13E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72019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B377DC" w14:textId="444B17F2" w:rsidR="00050363" w:rsidRPr="00DC02A7" w:rsidRDefault="00FC363A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CD747A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C04DA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40442A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40A1EB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4A477A" w14:textId="015E6413" w:rsidR="00050363" w:rsidRPr="00DC02A7" w:rsidRDefault="00050363" w:rsidP="0005036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6,357</w:t>
            </w:r>
          </w:p>
        </w:tc>
      </w:tr>
      <w:tr w:rsidR="00050363" w:rsidRPr="00DC02A7" w14:paraId="5A736A3F" w14:textId="77777777" w:rsidTr="00AF49EF">
        <w:tc>
          <w:tcPr>
            <w:tcW w:w="4419" w:type="dxa"/>
            <w:gridSpan w:val="2"/>
            <w:shd w:val="clear" w:color="auto" w:fill="auto"/>
          </w:tcPr>
          <w:p w14:paraId="5C94BD18" w14:textId="0A6245CC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1273A8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8FC393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B97F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72E12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033CAD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DF96CC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DE91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0363" w:rsidRPr="00DC02A7" w14:paraId="5DE6F77B" w14:textId="77777777" w:rsidTr="00AF49EF">
        <w:tc>
          <w:tcPr>
            <w:tcW w:w="4419" w:type="dxa"/>
            <w:gridSpan w:val="2"/>
            <w:shd w:val="clear" w:color="auto" w:fill="auto"/>
          </w:tcPr>
          <w:p w14:paraId="15318CF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F9FCDB" w14:textId="77B69111" w:rsidR="00050363" w:rsidRPr="00DC02A7" w:rsidRDefault="00CB3F3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663394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0D57C54" w14:textId="0978A75C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0F418A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520640" w14:textId="43EDCA23" w:rsidR="00050363" w:rsidRPr="00DC02A7" w:rsidRDefault="00FC363A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5AC6B6A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A0E65" w14:textId="17D6AF2A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</w:tr>
      <w:tr w:rsidR="00050363" w:rsidRPr="00DC02A7" w14:paraId="4ECF0FB3" w14:textId="77777777" w:rsidTr="00AF49EF">
        <w:tc>
          <w:tcPr>
            <w:tcW w:w="4419" w:type="dxa"/>
            <w:gridSpan w:val="2"/>
            <w:shd w:val="clear" w:color="auto" w:fill="auto"/>
          </w:tcPr>
          <w:p w14:paraId="00B10BC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2F21" w14:textId="44BC24F2" w:rsidR="00050363" w:rsidRPr="00DC02A7" w:rsidRDefault="00CB3F33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31A5BF0F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F7F06" w14:textId="7BE96EFE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8DFD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FDE06" w14:textId="6D2D3F02" w:rsidR="00050363" w:rsidRPr="00DC02A7" w:rsidRDefault="00FC363A" w:rsidP="0005036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C55862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7707" w14:textId="0E56FF00" w:rsidR="00050363" w:rsidRPr="00DC02A7" w:rsidRDefault="00050363" w:rsidP="0005036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50363" w:rsidRPr="00DC02A7" w14:paraId="5C3E117C" w14:textId="77777777" w:rsidTr="00AF49EF">
        <w:tc>
          <w:tcPr>
            <w:tcW w:w="4419" w:type="dxa"/>
            <w:gridSpan w:val="2"/>
            <w:shd w:val="clear" w:color="auto" w:fill="auto"/>
          </w:tcPr>
          <w:p w14:paraId="789A1CC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7E9F" w14:textId="01FA3B03" w:rsidR="00050363" w:rsidRPr="00DC02A7" w:rsidRDefault="00CB3F33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43B982B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527E" w14:textId="44D6B911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3E90B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21692" w14:textId="48690030" w:rsidR="00050363" w:rsidRPr="00DC02A7" w:rsidRDefault="00FC363A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262" w:type="dxa"/>
            <w:shd w:val="clear" w:color="auto" w:fill="auto"/>
          </w:tcPr>
          <w:p w14:paraId="736895F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DDDAE" w14:textId="118B793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</w:tr>
      <w:tr w:rsidR="00050363" w:rsidRPr="00DC02A7" w14:paraId="52689EEC" w14:textId="77777777" w:rsidTr="00AF49EF">
        <w:tc>
          <w:tcPr>
            <w:tcW w:w="4419" w:type="dxa"/>
            <w:gridSpan w:val="2"/>
            <w:shd w:val="clear" w:color="auto" w:fill="auto"/>
          </w:tcPr>
          <w:p w14:paraId="1CDC8EE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31E3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98C00B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03942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56FD1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78D2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D2E12E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25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050363" w:rsidRPr="00DC02A7" w14:paraId="4FC97B4B" w14:textId="77777777" w:rsidTr="00AF49EF">
        <w:tc>
          <w:tcPr>
            <w:tcW w:w="4419" w:type="dxa"/>
            <w:gridSpan w:val="2"/>
            <w:shd w:val="clear" w:color="auto" w:fill="auto"/>
          </w:tcPr>
          <w:p w14:paraId="12A599A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60568CC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89249FA" w14:textId="77777777" w:rsidR="00050363" w:rsidRPr="00DC02A7" w:rsidRDefault="00050363" w:rsidP="0005036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2CDD01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7396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D19CD9" w14:textId="77777777" w:rsidR="00050363" w:rsidRPr="00DC02A7" w:rsidRDefault="00050363" w:rsidP="000503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7B23C6" w14:textId="77777777" w:rsidR="00050363" w:rsidRPr="00DC02A7" w:rsidRDefault="00050363" w:rsidP="0005036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9182ED6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050363" w:rsidRPr="00DC02A7" w14:paraId="1957BA8B" w14:textId="77777777" w:rsidTr="00AF49EF">
        <w:tc>
          <w:tcPr>
            <w:tcW w:w="4419" w:type="dxa"/>
            <w:gridSpan w:val="2"/>
            <w:shd w:val="clear" w:color="auto" w:fill="auto"/>
          </w:tcPr>
          <w:p w14:paraId="7F8BC4E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D0DBC" w14:textId="3B0F1514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FD4B40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C0688" w14:textId="51496D65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633EA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68B104" w14:textId="3ED85360" w:rsidR="00050363" w:rsidRPr="00DC02A7" w:rsidRDefault="00FC363A" w:rsidP="00050363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5BC07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F28EA8" w14:textId="15C3CC3F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13,299</w:t>
            </w:r>
          </w:p>
        </w:tc>
      </w:tr>
      <w:tr w:rsidR="00050363" w:rsidRPr="00DC02A7" w14:paraId="12DBA961" w14:textId="77777777" w:rsidTr="00AF49EF">
        <w:tc>
          <w:tcPr>
            <w:tcW w:w="4419" w:type="dxa"/>
            <w:gridSpan w:val="2"/>
            <w:shd w:val="clear" w:color="auto" w:fill="auto"/>
          </w:tcPr>
          <w:p w14:paraId="5DBA26F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4BAE6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32F11C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873B3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5B5A2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9EE9A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778BA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367964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50363" w:rsidRPr="00DC02A7" w14:paraId="1610AB4F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0306883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A4A18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2D5F2C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F2C8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ED3E3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79B7A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64C9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42F8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050363" w:rsidRPr="00DC02A7" w14:paraId="347DCF45" w14:textId="77777777" w:rsidTr="00050363">
        <w:trPr>
          <w:trHeight w:val="372"/>
        </w:trPr>
        <w:tc>
          <w:tcPr>
            <w:tcW w:w="4410" w:type="dxa"/>
            <w:shd w:val="clear" w:color="auto" w:fill="auto"/>
          </w:tcPr>
          <w:p w14:paraId="1888B7F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3B8B" w14:textId="4CA87755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3CA16A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696D" w14:textId="267DE10E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D433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7FC1C" w14:textId="6B2E16E0" w:rsidR="00050363" w:rsidRPr="00DC02A7" w:rsidRDefault="00FC363A" w:rsidP="00950A7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3F65F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75327" w14:textId="55F5E15F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050363" w:rsidRPr="00DC02A7" w14:paraId="5BD69AE2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1D34722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A4E0" w14:textId="193A0D1F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9C0D80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C564A" w14:textId="1C53C498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F742E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D7E18" w14:textId="733E11F4" w:rsidR="00050363" w:rsidRPr="00DC02A7" w:rsidRDefault="00FC363A" w:rsidP="00950A7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6B15C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D3A2" w14:textId="1F22FF0D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</w:tr>
      <w:tr w:rsidR="00050363" w:rsidRPr="00DC02A7" w14:paraId="0B80098D" w14:textId="77777777" w:rsidTr="00050363">
        <w:trPr>
          <w:trHeight w:val="336"/>
        </w:trPr>
        <w:tc>
          <w:tcPr>
            <w:tcW w:w="4410" w:type="dxa"/>
            <w:shd w:val="clear" w:color="auto" w:fill="auto"/>
          </w:tcPr>
          <w:p w14:paraId="5300B04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A93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C0110C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768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4685D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887C2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103DE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23E7C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0363" w:rsidRPr="00DC02A7" w14:paraId="5B2DFA3A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49FB1F8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F5EF9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2F624E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203E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8CED9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84966C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8B86C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BE361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0363" w:rsidRPr="00DC02A7" w14:paraId="47FA4CD4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0DE5762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F2DCBC" w14:textId="76089912" w:rsidR="00050363" w:rsidRPr="00DC02A7" w:rsidRDefault="00472FB0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E0AE9F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BEA87C" w14:textId="40FD1A3F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526B4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8EA282F" w14:textId="3C9BDBDB" w:rsidR="00050363" w:rsidRPr="00DC02A7" w:rsidRDefault="00617072" w:rsidP="0061707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145F0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8F569B" w14:textId="1A804E3D" w:rsidR="00050363" w:rsidRPr="00DC02A7" w:rsidRDefault="00050363" w:rsidP="0005036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0363" w:rsidRPr="00DC02A7" w14:paraId="1C4B4B7B" w14:textId="77777777" w:rsidTr="00050363">
        <w:trPr>
          <w:trHeight w:val="372"/>
        </w:trPr>
        <w:tc>
          <w:tcPr>
            <w:tcW w:w="4410" w:type="dxa"/>
            <w:shd w:val="clear" w:color="auto" w:fill="auto"/>
          </w:tcPr>
          <w:p w14:paraId="686236A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D7BC7A" w14:textId="6461CAF1" w:rsidR="00050363" w:rsidRPr="00DC02A7" w:rsidRDefault="005578DD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16647F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2EE86" w14:textId="0BD829D9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E55BD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00A2FD" w14:textId="04CD25EE" w:rsidR="00050363" w:rsidRPr="00DC02A7" w:rsidRDefault="00617072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4,85</w:t>
            </w:r>
            <w:r w:rsidR="00A0066A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9AEF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3AC2AD" w14:textId="6B45ECE4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050363" w:rsidRPr="00DC02A7" w14:paraId="54786F12" w14:textId="77777777" w:rsidTr="00050363">
        <w:trPr>
          <w:trHeight w:val="396"/>
        </w:trPr>
        <w:tc>
          <w:tcPr>
            <w:tcW w:w="4410" w:type="dxa"/>
            <w:shd w:val="clear" w:color="auto" w:fill="auto"/>
          </w:tcPr>
          <w:p w14:paraId="0F9B5EF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697D751" w14:textId="57396793" w:rsidR="00472FB0" w:rsidRPr="00DC02A7" w:rsidRDefault="00472FB0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A2C1C3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441386" w14:textId="2A1B39A6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DBA7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D76FAD" w14:textId="1EDA9450" w:rsidR="00FC363A" w:rsidRPr="00DC02A7" w:rsidRDefault="00FC363A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E410C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643600" w14:textId="67E3192B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050363" w:rsidRPr="00DC02A7" w14:paraId="60EF8F8D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2B49F3E9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FA79" w14:textId="7DE11F54" w:rsidR="00050363" w:rsidRPr="00DC02A7" w:rsidRDefault="00472FB0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27BE31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380E" w14:textId="401438E8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4A372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59EA" w14:textId="7F8596F5" w:rsidR="00050363" w:rsidRPr="00DC02A7" w:rsidRDefault="00FC363A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320CC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,06</w:t>
            </w:r>
            <w:r w:rsidR="00DB49C2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B026F8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E471" w14:textId="3125D39C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851</w:t>
            </w:r>
          </w:p>
        </w:tc>
      </w:tr>
      <w:tr w:rsidR="00050363" w:rsidRPr="00DC02A7" w14:paraId="0642E320" w14:textId="77777777" w:rsidTr="00050363">
        <w:trPr>
          <w:trHeight w:val="324"/>
        </w:trPr>
        <w:tc>
          <w:tcPr>
            <w:tcW w:w="4410" w:type="dxa"/>
            <w:shd w:val="clear" w:color="auto" w:fill="auto"/>
          </w:tcPr>
          <w:p w14:paraId="6162FF85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6F5A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249A7F7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D612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451EB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FF04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1C2BC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07F3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0363" w:rsidRPr="00DC02A7" w14:paraId="38C26921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4F10010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4C23D" w14:textId="091695FE" w:rsidR="00050363" w:rsidRPr="00DC02A7" w:rsidRDefault="00472FB0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59C5D5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517B6" w14:textId="13BEC14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5B83C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C0B6A" w14:textId="3DB899CF" w:rsidR="00050363" w:rsidRPr="00DC02A7" w:rsidRDefault="00FC363A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827D20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8C0C77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C75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20263" w14:textId="4409A22E" w:rsidR="00050363" w:rsidRPr="00DC02A7" w:rsidRDefault="00050363" w:rsidP="00050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</w:tr>
      <w:tr w:rsidR="00050363" w:rsidRPr="00DC02A7" w14:paraId="5580FDDA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1547F6A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EFC9B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3BD6ACD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6FF8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76D68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1FBF8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C58FF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F0AE1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0363" w:rsidRPr="00DC02A7" w14:paraId="2087195C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3DB9F4CD" w14:textId="5FB3E67B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F1429A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3F94D786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1D17C1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252C6B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25CE87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70D9B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D6F64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50363" w:rsidRPr="00DC02A7" w14:paraId="71065034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6C502D6C" w14:textId="2D1C7E0E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B7BBC" w14:textId="4284E50D" w:rsidR="00050363" w:rsidRPr="00DC02A7" w:rsidRDefault="00472FB0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6F6C85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FB048" w14:textId="1E0BEC7B" w:rsidR="00050363" w:rsidRPr="00DC02A7" w:rsidRDefault="00050363" w:rsidP="00D67D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CA805E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5131" w14:textId="321C4C20" w:rsidR="00050363" w:rsidRPr="00DC02A7" w:rsidRDefault="001F4A99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56A3BC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4275" w14:textId="24B93DCF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0363" w:rsidRPr="00DC02A7" w14:paraId="7A584AA8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3731EC3C" w14:textId="28350425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09B22" w14:textId="7F53EAE7" w:rsidR="00050363" w:rsidRPr="00DC02A7" w:rsidRDefault="00472FB0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68C18F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62BEB" w14:textId="5CCE7709" w:rsidR="00050363" w:rsidRPr="00DC02A7" w:rsidRDefault="00050363" w:rsidP="004735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EFCA23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A6C9E" w14:textId="6581D7C1" w:rsidR="00050363" w:rsidRPr="00DC02A7" w:rsidRDefault="001F4A99" w:rsidP="0005036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95C350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ACB3" w14:textId="16A683EA" w:rsidR="00050363" w:rsidRPr="00DC02A7" w:rsidRDefault="00050363" w:rsidP="0005036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50363" w:rsidRPr="00DC02A7" w14:paraId="02F3BC37" w14:textId="77777777" w:rsidTr="00050363">
        <w:trPr>
          <w:trHeight w:val="384"/>
        </w:trPr>
        <w:tc>
          <w:tcPr>
            <w:tcW w:w="4410" w:type="dxa"/>
            <w:shd w:val="clear" w:color="auto" w:fill="auto"/>
          </w:tcPr>
          <w:p w14:paraId="2DD35C44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770B3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06FB4E42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5FB89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BFB481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C648C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2A24BA" w14:textId="77777777" w:rsidR="00050363" w:rsidRPr="00DC02A7" w:rsidRDefault="00050363" w:rsidP="00050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FD38E" w14:textId="77777777" w:rsidR="00050363" w:rsidRPr="00DC02A7" w:rsidRDefault="00050363" w:rsidP="000503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747203" w14:textId="77777777" w:rsidR="003E76FF" w:rsidRPr="00DC02A7" w:rsidRDefault="003E76FF">
      <w:pPr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</w:rPr>
        <w:br w:type="page"/>
      </w:r>
    </w:p>
    <w:p w14:paraId="79E4A394" w14:textId="77777777" w:rsidR="00DB12B7" w:rsidRPr="00DC02A7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ลูกหนี้การค้าและลูกหนี้อื่น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>และสินทรัพย์ที่เกิดจากสัญญา</w:t>
      </w:r>
    </w:p>
    <w:p w14:paraId="536457B4" w14:textId="77777777" w:rsidR="00DB12B7" w:rsidRPr="00DC02A7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DC02A7" w14:paraId="6290FAE5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B8586CE" w14:textId="77777777" w:rsidR="00DB12B7" w:rsidRPr="00DC02A7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DC02A7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DC02A7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DC02A7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41FCE" w:rsidRPr="00DC02A7" w14:paraId="66FFCB4B" w14:textId="77777777" w:rsidTr="008E49C1">
        <w:trPr>
          <w:cantSplit/>
        </w:trPr>
        <w:tc>
          <w:tcPr>
            <w:tcW w:w="3960" w:type="dxa"/>
            <w:vAlign w:val="bottom"/>
          </w:tcPr>
          <w:p w14:paraId="3C0BCD0B" w14:textId="77777777" w:rsidR="00641FCE" w:rsidRPr="00DC02A7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6AECF5D8" w:rsidR="00641FCE" w:rsidRPr="00DC02A7" w:rsidRDefault="00050363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35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30</w:t>
            </w: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6546D725" w14:textId="77777777" w:rsidR="00641FCE" w:rsidRPr="00DC02A7" w:rsidRDefault="00641FCE" w:rsidP="00641F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641FCE" w:rsidRPr="00DC02A7" w:rsidRDefault="00641FCE" w:rsidP="00641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641FCE" w:rsidRPr="00DC02A7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1508CC34" w:rsidR="00641FCE" w:rsidRPr="00DC02A7" w:rsidRDefault="00050363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30</w:t>
            </w:r>
            <w:r w:rsidRPr="00DC02A7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 </w:t>
            </w:r>
            <w:r w:rsidRPr="00DC02A7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13031B0A" w14:textId="77777777" w:rsidR="00641FCE" w:rsidRPr="00DC02A7" w:rsidRDefault="00641FCE" w:rsidP="00641F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641FCE" w:rsidRPr="00DC02A7" w:rsidRDefault="00641FCE" w:rsidP="00641F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641FCE" w:rsidRPr="00DC02A7" w14:paraId="4AE81676" w14:textId="77777777" w:rsidTr="008E49C1">
        <w:trPr>
          <w:cantSplit/>
        </w:trPr>
        <w:tc>
          <w:tcPr>
            <w:tcW w:w="3960" w:type="dxa"/>
            <w:vAlign w:val="bottom"/>
          </w:tcPr>
          <w:p w14:paraId="6EF60EF0" w14:textId="77777777" w:rsidR="00641FCE" w:rsidRPr="00DC02A7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43CFF308" w:rsidR="00641FCE" w:rsidRPr="00DC02A7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0832D2A" w14:textId="77777777" w:rsidR="00641FCE" w:rsidRPr="00DC02A7" w:rsidRDefault="00641FCE" w:rsidP="00641F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18734425" w:rsidR="00641FCE" w:rsidRPr="00DC02A7" w:rsidRDefault="00641FCE" w:rsidP="00641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49672604" w14:textId="77777777" w:rsidR="00641FCE" w:rsidRPr="00DC02A7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3048558F" w:rsidR="00641FCE" w:rsidRPr="00DC02A7" w:rsidRDefault="00641FCE" w:rsidP="00641F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CDC0A91" w14:textId="77777777" w:rsidR="00641FCE" w:rsidRPr="00DC02A7" w:rsidRDefault="00641FCE" w:rsidP="00641F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44CF006C" w:rsidR="00641FCE" w:rsidRPr="00DC02A7" w:rsidRDefault="00641FCE" w:rsidP="00641F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2564</w:t>
            </w:r>
          </w:p>
        </w:tc>
      </w:tr>
      <w:tr w:rsidR="00641FCE" w:rsidRPr="00DC02A7" w14:paraId="5A857EC8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4B28788" w14:textId="77777777" w:rsidR="00641FCE" w:rsidRPr="00DC02A7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641FCE" w:rsidRPr="00DC02A7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1FCE" w:rsidRPr="00DC02A7" w14:paraId="31FA768B" w14:textId="77777777" w:rsidTr="008E49C1">
        <w:trPr>
          <w:cantSplit/>
        </w:trPr>
        <w:tc>
          <w:tcPr>
            <w:tcW w:w="3960" w:type="dxa"/>
          </w:tcPr>
          <w:p w14:paraId="4E5DB75D" w14:textId="77777777" w:rsidR="00641FCE" w:rsidRPr="00DC02A7" w:rsidRDefault="00641FCE" w:rsidP="00641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641FCE" w:rsidRPr="00DC02A7" w:rsidRDefault="00641FCE" w:rsidP="00641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41FCE" w:rsidRPr="00DC02A7" w14:paraId="284DCDF5" w14:textId="77777777" w:rsidTr="008E49C1">
        <w:trPr>
          <w:cantSplit/>
          <w:trHeight w:val="335"/>
        </w:trPr>
        <w:tc>
          <w:tcPr>
            <w:tcW w:w="3960" w:type="dxa"/>
            <w:hideMark/>
          </w:tcPr>
          <w:p w14:paraId="70A281B1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7E627359" w:rsidR="00641FCE" w:rsidRPr="00DC02A7" w:rsidRDefault="00C44DFF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 w:rsidR="00E13949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,417</w:t>
            </w:r>
          </w:p>
        </w:tc>
        <w:tc>
          <w:tcPr>
            <w:tcW w:w="180" w:type="dxa"/>
          </w:tcPr>
          <w:p w14:paraId="7E2B7DEB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8AAC7C" w14:textId="59E00F49" w:rsidR="00641FCE" w:rsidRPr="00DC02A7" w:rsidRDefault="003918ED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358,536</w:t>
            </w:r>
          </w:p>
        </w:tc>
        <w:tc>
          <w:tcPr>
            <w:tcW w:w="184" w:type="dxa"/>
          </w:tcPr>
          <w:p w14:paraId="140804AA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1017855D" w:rsidR="00641FCE" w:rsidRPr="00DC02A7" w:rsidRDefault="00E856EB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365,3</w:t>
            </w:r>
            <w:r w:rsidR="002956EB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7AEFCA" w14:textId="57857593" w:rsidR="00641FCE" w:rsidRPr="00DC02A7" w:rsidRDefault="003918ED" w:rsidP="00FE5A6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167,907</w:t>
            </w:r>
          </w:p>
        </w:tc>
      </w:tr>
      <w:tr w:rsidR="00641FCE" w:rsidRPr="00DC02A7" w14:paraId="1CA3E7EA" w14:textId="77777777" w:rsidTr="008E49C1">
        <w:trPr>
          <w:cantSplit/>
          <w:trHeight w:val="71"/>
        </w:trPr>
        <w:tc>
          <w:tcPr>
            <w:tcW w:w="3960" w:type="dxa"/>
            <w:hideMark/>
          </w:tcPr>
          <w:p w14:paraId="4BE304F9" w14:textId="77777777" w:rsidR="00641FCE" w:rsidRPr="00DC02A7" w:rsidRDefault="00641FCE" w:rsidP="00641FC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378816CA" w:rsidR="00641FCE" w:rsidRPr="00DC02A7" w:rsidRDefault="00CC1F97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(602)</w:t>
            </w:r>
          </w:p>
        </w:tc>
        <w:tc>
          <w:tcPr>
            <w:tcW w:w="180" w:type="dxa"/>
            <w:vAlign w:val="bottom"/>
          </w:tcPr>
          <w:p w14:paraId="19A2DC94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4CFA4" w14:textId="02B409D7" w:rsidR="00641FCE" w:rsidRPr="00DC02A7" w:rsidRDefault="003918ED" w:rsidP="00BC0CD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184" w:type="dxa"/>
            <w:vAlign w:val="bottom"/>
          </w:tcPr>
          <w:p w14:paraId="25CE910F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228F4934" w:rsidR="00641FCE" w:rsidRPr="00DC02A7" w:rsidRDefault="00E856EB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641FCE" w:rsidRPr="00DC02A7" w:rsidRDefault="00641FCE" w:rsidP="00641F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89EBC20" w14:textId="6ECF347D" w:rsidR="00641FCE" w:rsidRPr="00DC02A7" w:rsidRDefault="003918ED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DC02A7" w14:paraId="20642D2B" w14:textId="77777777" w:rsidTr="008E49C1">
        <w:trPr>
          <w:cantSplit/>
        </w:trPr>
        <w:tc>
          <w:tcPr>
            <w:tcW w:w="3960" w:type="dxa"/>
            <w:hideMark/>
          </w:tcPr>
          <w:p w14:paraId="5704B464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5DAACCA4" w:rsidR="00641FCE" w:rsidRPr="00DC02A7" w:rsidRDefault="00AF7C11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502,815</w:t>
            </w:r>
          </w:p>
        </w:tc>
        <w:tc>
          <w:tcPr>
            <w:tcW w:w="180" w:type="dxa"/>
          </w:tcPr>
          <w:p w14:paraId="2E98F909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07D87FB5" w:rsidR="00641FCE" w:rsidRPr="00DC02A7" w:rsidRDefault="003918ED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358,029</w:t>
            </w:r>
          </w:p>
        </w:tc>
        <w:tc>
          <w:tcPr>
            <w:tcW w:w="184" w:type="dxa"/>
          </w:tcPr>
          <w:p w14:paraId="56465CA8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16460218" w:rsidR="00641FCE" w:rsidRPr="00DC02A7" w:rsidRDefault="00E856EB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365,3</w:t>
            </w:r>
            <w:r w:rsidR="002956EB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59C97396" w14:textId="4772C9B9" w:rsidR="00641FCE" w:rsidRPr="00DC02A7" w:rsidRDefault="003918ED" w:rsidP="00FE5A6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167,907</w:t>
            </w:r>
          </w:p>
        </w:tc>
      </w:tr>
      <w:tr w:rsidR="00641FCE" w:rsidRPr="00DC02A7" w14:paraId="5EF93E67" w14:textId="77777777" w:rsidTr="008E49C1">
        <w:trPr>
          <w:cantSplit/>
        </w:trPr>
        <w:tc>
          <w:tcPr>
            <w:tcW w:w="3960" w:type="dxa"/>
          </w:tcPr>
          <w:p w14:paraId="3E257EC6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FB60BEB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35FA50C4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FCE" w:rsidRPr="00DC02A7" w14:paraId="236841C2" w14:textId="77777777" w:rsidTr="008E49C1">
        <w:trPr>
          <w:cantSplit/>
        </w:trPr>
        <w:tc>
          <w:tcPr>
            <w:tcW w:w="3960" w:type="dxa"/>
            <w:hideMark/>
          </w:tcPr>
          <w:p w14:paraId="1ADBCF09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1FCE" w:rsidRPr="00DC02A7" w14:paraId="74EB97D8" w14:textId="77777777" w:rsidTr="008E49C1">
        <w:trPr>
          <w:cantSplit/>
        </w:trPr>
        <w:tc>
          <w:tcPr>
            <w:tcW w:w="3960" w:type="dxa"/>
            <w:hideMark/>
          </w:tcPr>
          <w:p w14:paraId="71AF8185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2603CA5C" w:rsidR="00641FCE" w:rsidRPr="00DC02A7" w:rsidRDefault="0083563F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4D1F17" w:rsidRPr="00DC02A7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80" w:type="dxa"/>
          </w:tcPr>
          <w:p w14:paraId="6CDC25FD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519C5C28" w:rsidR="00641FCE" w:rsidRPr="00DC02A7" w:rsidRDefault="00273504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41,959</w:t>
            </w:r>
          </w:p>
        </w:tc>
        <w:tc>
          <w:tcPr>
            <w:tcW w:w="184" w:type="dxa"/>
          </w:tcPr>
          <w:p w14:paraId="26BB362E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3B8F9886" w:rsidR="00641FCE" w:rsidRPr="00DC02A7" w:rsidRDefault="00D67950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70499EC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8E1872C" w:rsidR="00641FCE" w:rsidRPr="00DC02A7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DC02A7" w14:paraId="64926654" w14:textId="77777777" w:rsidTr="008E49C1">
        <w:trPr>
          <w:cantSplit/>
        </w:trPr>
        <w:tc>
          <w:tcPr>
            <w:tcW w:w="3960" w:type="dxa"/>
          </w:tcPr>
          <w:p w14:paraId="0D2D2E96" w14:textId="77777777" w:rsidR="00641FCE" w:rsidRPr="00DC02A7" w:rsidRDefault="00641FCE" w:rsidP="00641FC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7A76E364" w:rsidR="00641FCE" w:rsidRPr="00DC02A7" w:rsidRDefault="004D1F17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C78F9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9C7D8" w14:textId="76885A2C" w:rsidR="00641FCE" w:rsidRPr="00DC02A7" w:rsidRDefault="00273504" w:rsidP="0027350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6E4465B5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FED274" w14:textId="0EDB203A" w:rsidR="00641FCE" w:rsidRPr="00DC02A7" w:rsidRDefault="00D67950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ADC962A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9A3EB" w14:textId="1F0B568A" w:rsidR="00641FCE" w:rsidRPr="00DC02A7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FCE" w:rsidRPr="00DC02A7" w14:paraId="3C64BE29" w14:textId="77777777" w:rsidTr="008E49C1">
        <w:trPr>
          <w:cantSplit/>
        </w:trPr>
        <w:tc>
          <w:tcPr>
            <w:tcW w:w="3960" w:type="dxa"/>
          </w:tcPr>
          <w:p w14:paraId="5F6C9D4C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322664B7" w:rsidR="00641FCE" w:rsidRPr="00DC02A7" w:rsidRDefault="004D1F17" w:rsidP="00641F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36,032</w:t>
            </w:r>
          </w:p>
        </w:tc>
        <w:tc>
          <w:tcPr>
            <w:tcW w:w="180" w:type="dxa"/>
          </w:tcPr>
          <w:p w14:paraId="4FCAC62B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12F1F" w14:textId="2D215ED4" w:rsidR="00641FCE" w:rsidRPr="00DC02A7" w:rsidRDefault="00273504" w:rsidP="00F82D9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41,959</w:t>
            </w:r>
          </w:p>
        </w:tc>
        <w:tc>
          <w:tcPr>
            <w:tcW w:w="184" w:type="dxa"/>
          </w:tcPr>
          <w:p w14:paraId="61198762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6BB39D" w14:textId="077018DB" w:rsidR="00641FCE" w:rsidRPr="00DC02A7" w:rsidRDefault="00D67950" w:rsidP="00641F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DD64EEC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9E991E" w14:textId="11039E6A" w:rsidR="00641FCE" w:rsidRPr="00DC02A7" w:rsidRDefault="00273504" w:rsidP="00FE5A6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FCE" w:rsidRPr="00DC02A7" w14:paraId="6FED8E5E" w14:textId="77777777" w:rsidTr="008E49C1">
        <w:trPr>
          <w:cantSplit/>
        </w:trPr>
        <w:tc>
          <w:tcPr>
            <w:tcW w:w="3960" w:type="dxa"/>
            <w:hideMark/>
          </w:tcPr>
          <w:p w14:paraId="7FDFEF74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A362D4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3F214E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41FCE" w:rsidRPr="00DC02A7" w14:paraId="68E44E02" w14:textId="77777777" w:rsidTr="008E49C1">
        <w:trPr>
          <w:cantSplit/>
        </w:trPr>
        <w:tc>
          <w:tcPr>
            <w:tcW w:w="3960" w:type="dxa"/>
          </w:tcPr>
          <w:p w14:paraId="077B8EAF" w14:textId="77777777" w:rsidR="00641FCE" w:rsidRPr="00DC02A7" w:rsidRDefault="00641FCE" w:rsidP="00641F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A642F4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641FCE" w:rsidRPr="00DC02A7" w:rsidRDefault="00641FCE" w:rsidP="00641F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641FCE" w:rsidRPr="00DC02A7" w:rsidRDefault="00641FCE" w:rsidP="00641F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1A5966" w14:textId="77777777" w:rsidR="00641FCE" w:rsidRPr="00DC02A7" w:rsidRDefault="00641FCE" w:rsidP="00641FCE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7950" w:rsidRPr="00DC02A7" w14:paraId="17EC5C63" w14:textId="77777777" w:rsidTr="008E49C1">
        <w:trPr>
          <w:cantSplit/>
        </w:trPr>
        <w:tc>
          <w:tcPr>
            <w:tcW w:w="3960" w:type="dxa"/>
          </w:tcPr>
          <w:p w14:paraId="19918629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D487CA" w14:textId="1567F5B9" w:rsidR="00D67950" w:rsidRPr="00DC02A7" w:rsidRDefault="0009283F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17,349</w:t>
            </w:r>
          </w:p>
        </w:tc>
        <w:tc>
          <w:tcPr>
            <w:tcW w:w="180" w:type="dxa"/>
          </w:tcPr>
          <w:p w14:paraId="3A6A59BA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10C77" w14:textId="59296463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20,506</w:t>
            </w:r>
          </w:p>
        </w:tc>
        <w:tc>
          <w:tcPr>
            <w:tcW w:w="184" w:type="dxa"/>
          </w:tcPr>
          <w:p w14:paraId="4C47E72E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D7CA128" w14:textId="3E7FFCE5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8,745</w:t>
            </w:r>
          </w:p>
        </w:tc>
        <w:tc>
          <w:tcPr>
            <w:tcW w:w="180" w:type="dxa"/>
          </w:tcPr>
          <w:p w14:paraId="313F6661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771F9" w14:textId="7E7EF724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8,745</w:t>
            </w:r>
          </w:p>
        </w:tc>
      </w:tr>
      <w:tr w:rsidR="00D67950" w:rsidRPr="00DC02A7" w14:paraId="00F51706" w14:textId="77777777" w:rsidTr="008E49C1">
        <w:trPr>
          <w:cantSplit/>
        </w:trPr>
        <w:tc>
          <w:tcPr>
            <w:tcW w:w="3960" w:type="dxa"/>
          </w:tcPr>
          <w:p w14:paraId="61A11043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F9D36C" w14:textId="683AD33F" w:rsidR="00D67950" w:rsidRPr="00DC02A7" w:rsidRDefault="000167ED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(9,059)</w:t>
            </w:r>
          </w:p>
        </w:tc>
        <w:tc>
          <w:tcPr>
            <w:tcW w:w="180" w:type="dxa"/>
          </w:tcPr>
          <w:p w14:paraId="5D30C474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ED7779" w14:textId="2A478AE4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(10,530)</w:t>
            </w:r>
          </w:p>
        </w:tc>
        <w:tc>
          <w:tcPr>
            <w:tcW w:w="184" w:type="dxa"/>
          </w:tcPr>
          <w:p w14:paraId="5B0D34EC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24B42504" w14:textId="4F15A2F3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(4,372)</w:t>
            </w:r>
          </w:p>
        </w:tc>
        <w:tc>
          <w:tcPr>
            <w:tcW w:w="180" w:type="dxa"/>
          </w:tcPr>
          <w:p w14:paraId="2DFCD7C8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7EED884" w14:textId="681224A4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(4,372)</w:t>
            </w:r>
          </w:p>
        </w:tc>
      </w:tr>
      <w:tr w:rsidR="00D67950" w:rsidRPr="00DC02A7" w14:paraId="34B7BED7" w14:textId="77777777" w:rsidTr="002F5339">
        <w:trPr>
          <w:cantSplit/>
        </w:trPr>
        <w:tc>
          <w:tcPr>
            <w:tcW w:w="3960" w:type="dxa"/>
          </w:tcPr>
          <w:p w14:paraId="5580F734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F985E4E" w14:textId="01B0A2A5" w:rsidR="00D67950" w:rsidRPr="00DC02A7" w:rsidRDefault="0068644D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8,290</w:t>
            </w:r>
          </w:p>
        </w:tc>
        <w:tc>
          <w:tcPr>
            <w:tcW w:w="180" w:type="dxa"/>
          </w:tcPr>
          <w:p w14:paraId="2366C887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927B5FD" w14:textId="232A5797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9,976</w:t>
            </w:r>
          </w:p>
        </w:tc>
        <w:tc>
          <w:tcPr>
            <w:tcW w:w="184" w:type="dxa"/>
          </w:tcPr>
          <w:p w14:paraId="437D87AC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1CAA661" w14:textId="0C19223E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4,373</w:t>
            </w:r>
          </w:p>
        </w:tc>
        <w:tc>
          <w:tcPr>
            <w:tcW w:w="180" w:type="dxa"/>
          </w:tcPr>
          <w:p w14:paraId="165DA95D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2370B43" w14:textId="5DE8656A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4,373</w:t>
            </w:r>
          </w:p>
        </w:tc>
      </w:tr>
      <w:tr w:rsidR="00D67950" w:rsidRPr="00DC02A7" w14:paraId="57417278" w14:textId="77777777" w:rsidTr="008E49C1">
        <w:trPr>
          <w:cantSplit/>
        </w:trPr>
        <w:tc>
          <w:tcPr>
            <w:tcW w:w="3960" w:type="dxa"/>
          </w:tcPr>
          <w:p w14:paraId="08210C1C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E4435D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FEEFC7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7950" w:rsidRPr="00DC02A7" w14:paraId="1FB6E923" w14:textId="77777777" w:rsidTr="008E49C1">
        <w:trPr>
          <w:cantSplit/>
        </w:trPr>
        <w:tc>
          <w:tcPr>
            <w:tcW w:w="3960" w:type="dxa"/>
          </w:tcPr>
          <w:p w14:paraId="04D142E2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02A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184D258A" w:rsidR="00D67950" w:rsidRPr="00DC02A7" w:rsidRDefault="00EA12BC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FB0564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301B5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B0564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180" w:type="dxa"/>
          </w:tcPr>
          <w:p w14:paraId="696C54FF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059A2B" w14:textId="620538B2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141,964</w:t>
            </w:r>
          </w:p>
        </w:tc>
        <w:tc>
          <w:tcPr>
            <w:tcW w:w="184" w:type="dxa"/>
          </w:tcPr>
          <w:p w14:paraId="7DF85429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41CAA1AC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91,547</w:t>
            </w:r>
          </w:p>
        </w:tc>
        <w:tc>
          <w:tcPr>
            <w:tcW w:w="180" w:type="dxa"/>
          </w:tcPr>
          <w:p w14:paraId="31840136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2F3FFF" w14:textId="25B57DEC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76,271</w:t>
            </w:r>
          </w:p>
        </w:tc>
      </w:tr>
      <w:tr w:rsidR="00D67950" w:rsidRPr="00DC02A7" w14:paraId="6C8614D4" w14:textId="77777777" w:rsidTr="00D44F1A">
        <w:trPr>
          <w:cantSplit/>
          <w:trHeight w:val="145"/>
        </w:trPr>
        <w:tc>
          <w:tcPr>
            <w:tcW w:w="3960" w:type="dxa"/>
          </w:tcPr>
          <w:p w14:paraId="471AB2D7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A331261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17723B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67950" w:rsidRPr="00DC02A7" w14:paraId="718B451F" w14:textId="77777777" w:rsidTr="008E49C1">
        <w:trPr>
          <w:cantSplit/>
        </w:trPr>
        <w:tc>
          <w:tcPr>
            <w:tcW w:w="3960" w:type="dxa"/>
          </w:tcPr>
          <w:p w14:paraId="6ED9E939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6AF6CA90" w:rsidR="00D67950" w:rsidRPr="00DC02A7" w:rsidRDefault="001301B5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715,</w:t>
            </w:r>
            <w:r w:rsidR="00FB0564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6129829A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08442FD" w14:textId="6F19F28A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551,928</w:t>
            </w:r>
          </w:p>
        </w:tc>
        <w:tc>
          <w:tcPr>
            <w:tcW w:w="184" w:type="dxa"/>
          </w:tcPr>
          <w:p w14:paraId="3D0A8CBF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55663714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461,270</w:t>
            </w:r>
          </w:p>
        </w:tc>
        <w:tc>
          <w:tcPr>
            <w:tcW w:w="180" w:type="dxa"/>
          </w:tcPr>
          <w:p w14:paraId="4BB7C421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3EC0BBD" w14:textId="540F56A5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248,551</w:t>
            </w:r>
          </w:p>
        </w:tc>
      </w:tr>
      <w:tr w:rsidR="00D67950" w:rsidRPr="00DC02A7" w14:paraId="24681DD6" w14:textId="77777777" w:rsidTr="008E49C1">
        <w:trPr>
          <w:cantSplit/>
        </w:trPr>
        <w:tc>
          <w:tcPr>
            <w:tcW w:w="3960" w:type="dxa"/>
          </w:tcPr>
          <w:p w14:paraId="06E7B2F2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C8AAFC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543A73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30A65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8C2B37F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06D18DA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F5E00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A61B09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7950" w:rsidRPr="00DC02A7" w14:paraId="72098452" w14:textId="77777777" w:rsidTr="008E49C1">
        <w:trPr>
          <w:cantSplit/>
        </w:trPr>
        <w:tc>
          <w:tcPr>
            <w:tcW w:w="3960" w:type="dxa"/>
          </w:tcPr>
          <w:p w14:paraId="494D4DFE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B5EC68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3B112C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0E9216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22072C50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83BB622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C6EB3F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3BD93A" w14:textId="77777777" w:rsidR="00D67950" w:rsidRPr="00DC02A7" w:rsidRDefault="00D67950" w:rsidP="00D6795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67950" w:rsidRPr="00DC02A7" w14:paraId="4E2F035F" w14:textId="77777777" w:rsidTr="008E49C1">
        <w:trPr>
          <w:cantSplit/>
        </w:trPr>
        <w:tc>
          <w:tcPr>
            <w:tcW w:w="3960" w:type="dxa"/>
          </w:tcPr>
          <w:p w14:paraId="72264089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86C6A0" w14:textId="68FB6594" w:rsidR="00D67950" w:rsidRPr="00DC02A7" w:rsidRDefault="00154ADA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145,</w:t>
            </w:r>
            <w:r w:rsidR="001A59BF" w:rsidRPr="00DC02A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</w:tcPr>
          <w:p w14:paraId="0D7EAF89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20D237" w14:textId="5E4E9530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149,98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62D71B5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86FEB8B" w14:textId="26F7630A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</w:t>
            </w:r>
            <w:r w:rsidR="005149FF"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</w:tcPr>
          <w:p w14:paraId="28AC1594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C49FB0" w14:textId="76A8B153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116,925</w:t>
            </w:r>
          </w:p>
        </w:tc>
      </w:tr>
      <w:tr w:rsidR="00D67950" w:rsidRPr="00DC02A7" w14:paraId="6407A540" w14:textId="77777777" w:rsidTr="00730D15">
        <w:trPr>
          <w:cantSplit/>
          <w:trHeight w:val="128"/>
        </w:trPr>
        <w:tc>
          <w:tcPr>
            <w:tcW w:w="3960" w:type="dxa"/>
          </w:tcPr>
          <w:p w14:paraId="7CA124A8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D08365E" w14:textId="044E357A" w:rsidR="00D67950" w:rsidRPr="00DC02A7" w:rsidRDefault="00566522" w:rsidP="00D6795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1A9F5F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B60D694" w14:textId="0B8569AA" w:rsidR="00D67950" w:rsidRPr="00DC02A7" w:rsidRDefault="00D67950" w:rsidP="00D6795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5D14C827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14F5896" w14:textId="3FE16CE8" w:rsidR="00D67950" w:rsidRPr="00DC02A7" w:rsidRDefault="00D67950" w:rsidP="00D6795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C0632DB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4D9D685" w14:textId="40A7A980" w:rsidR="00D67950" w:rsidRPr="00DC02A7" w:rsidRDefault="00D67950" w:rsidP="00D6795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67950" w:rsidRPr="00DC02A7" w14:paraId="1934DB1A" w14:textId="77777777" w:rsidTr="008E49C1">
        <w:trPr>
          <w:cantSplit/>
        </w:trPr>
        <w:tc>
          <w:tcPr>
            <w:tcW w:w="3960" w:type="dxa"/>
          </w:tcPr>
          <w:p w14:paraId="145B68B0" w14:textId="77777777" w:rsidR="00D67950" w:rsidRPr="00DC02A7" w:rsidRDefault="00D67950" w:rsidP="00D679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BD2A6" w14:textId="24158688" w:rsidR="00D67950" w:rsidRPr="00DC02A7" w:rsidRDefault="00154ADA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</w:t>
            </w:r>
            <w:r w:rsidR="001A59BF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180" w:type="dxa"/>
          </w:tcPr>
          <w:p w14:paraId="535CF24F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8AFE5" w14:textId="28813144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149,986</w:t>
            </w:r>
          </w:p>
        </w:tc>
        <w:tc>
          <w:tcPr>
            <w:tcW w:w="184" w:type="dxa"/>
          </w:tcPr>
          <w:p w14:paraId="4110ACF2" w14:textId="77777777" w:rsidR="00D67950" w:rsidRPr="00DC02A7" w:rsidRDefault="00D67950" w:rsidP="00D6795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7A811" w14:textId="0739DAA8" w:rsidR="00D67950" w:rsidRPr="00DC02A7" w:rsidRDefault="00D67950" w:rsidP="00D679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108,</w:t>
            </w:r>
            <w:r w:rsidR="005149FF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</w:tcPr>
          <w:p w14:paraId="01875A17" w14:textId="77777777" w:rsidR="00D67950" w:rsidRPr="00DC02A7" w:rsidRDefault="00D67950" w:rsidP="00D679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7C387" w14:textId="5862ACF2" w:rsidR="00D67950" w:rsidRPr="00DC02A7" w:rsidRDefault="00D67950" w:rsidP="00D679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116,925</w:t>
            </w:r>
          </w:p>
        </w:tc>
      </w:tr>
    </w:tbl>
    <w:p w14:paraId="0DB98D08" w14:textId="77777777" w:rsidR="008E49C1" w:rsidRPr="00DC02A7" w:rsidRDefault="008E49C1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5FFD26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DC02A7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DC02A7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DC02A7">
        <w:rPr>
          <w:rFonts w:asciiTheme="majorBidi" w:hAnsiTheme="majorBidi" w:cstheme="majorBidi"/>
          <w:sz w:val="28"/>
          <w:szCs w:val="28"/>
        </w:rPr>
        <w:t xml:space="preserve"> 30 </w:t>
      </w:r>
      <w:r w:rsidRPr="00DC02A7">
        <w:rPr>
          <w:rFonts w:asciiTheme="majorBidi" w:hAnsiTheme="majorBidi" w:cstheme="majorBidi"/>
          <w:sz w:val="28"/>
          <w:szCs w:val="28"/>
          <w:cs/>
        </w:rPr>
        <w:t>วัน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ถึง</w:t>
      </w:r>
      <w:r w:rsidRPr="00DC02A7">
        <w:rPr>
          <w:rFonts w:asciiTheme="majorBidi" w:hAnsiTheme="majorBidi" w:cstheme="majorBidi"/>
          <w:sz w:val="28"/>
          <w:szCs w:val="28"/>
        </w:rPr>
        <w:t xml:space="preserve"> 90 </w:t>
      </w:r>
      <w:r w:rsidRPr="00DC02A7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636B24C9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DC02A7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DC02A7">
        <w:rPr>
          <w:rFonts w:asciiTheme="majorBidi" w:hAnsiTheme="majorBidi"/>
          <w:sz w:val="28"/>
          <w:szCs w:val="28"/>
          <w:cs/>
        </w:rPr>
        <w:t xml:space="preserve"> ในเดือนมิถุนายน 2564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100 ของภาระหนี้เงินต้นคงค้าง ทั้งนี้กลุ่มบริษัทจะได้รับเป็นรายครึ่งปี ตั้งแต่วันที่ 1 มกราคม 2567 ถึง 31 ธันวาคม 2570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DC02A7">
        <w:rPr>
          <w:rFonts w:asciiTheme="majorBidi" w:hAnsiTheme="majorBidi" w:hint="cs"/>
          <w:sz w:val="28"/>
          <w:szCs w:val="28"/>
          <w:cs/>
        </w:rPr>
        <w:t>อย่างไรก็ตามลูกหนี้รายดังกล่าว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DC02A7">
        <w:rPr>
          <w:rFonts w:asciiTheme="majorBidi" w:hAnsiTheme="majorBidi" w:hint="cs"/>
          <w:sz w:val="28"/>
          <w:szCs w:val="28"/>
          <w:cs/>
        </w:rPr>
        <w:t>ได้มีการชำระเงินมาบางส่วนในระหว่างงวดหกเดือนสิ้นสุดวันที่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C96302" w:rsidRPr="00DC02A7">
        <w:rPr>
          <w:rFonts w:asciiTheme="majorBidi" w:hAnsiTheme="majorBidi"/>
          <w:sz w:val="28"/>
          <w:szCs w:val="28"/>
        </w:rPr>
        <w:t>30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DC02A7">
        <w:rPr>
          <w:rFonts w:asciiTheme="majorBidi" w:hAnsiTheme="majorBidi" w:hint="cs"/>
          <w:sz w:val="28"/>
          <w:szCs w:val="28"/>
          <w:cs/>
        </w:rPr>
        <w:t>มิถุนายน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C96302" w:rsidRPr="00DC02A7">
        <w:rPr>
          <w:rFonts w:asciiTheme="majorBidi" w:hAnsiTheme="majorBidi"/>
          <w:sz w:val="28"/>
          <w:szCs w:val="28"/>
        </w:rPr>
        <w:t>2565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DC02A7">
        <w:rPr>
          <w:rFonts w:asciiTheme="majorBidi" w:hAnsiTheme="majorBidi" w:hint="cs"/>
          <w:sz w:val="28"/>
          <w:szCs w:val="28"/>
          <w:cs/>
        </w:rPr>
        <w:t>จำนวน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C96302" w:rsidRPr="00DC02A7">
        <w:rPr>
          <w:rFonts w:asciiTheme="majorBidi" w:hAnsiTheme="majorBidi"/>
          <w:sz w:val="28"/>
          <w:szCs w:val="28"/>
        </w:rPr>
        <w:t>3.33</w:t>
      </w:r>
      <w:r w:rsidR="00B211A3" w:rsidRPr="00DC02A7">
        <w:rPr>
          <w:rFonts w:asciiTheme="majorBidi" w:hAnsiTheme="majorBidi"/>
          <w:sz w:val="28"/>
          <w:szCs w:val="28"/>
          <w:cs/>
        </w:rPr>
        <w:t xml:space="preserve"> </w:t>
      </w:r>
      <w:r w:rsidR="00B211A3" w:rsidRPr="00DC02A7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9D586E7" w14:textId="6507244B" w:rsidR="00B211A3" w:rsidRPr="00DC02A7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DC02A7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DC02A7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DC02A7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DC02A7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684B960D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4906900E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3E6FF4"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หก</w:t>
            </w: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</w:t>
            </w:r>
            <w:r w:rsidR="003E6FF4"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0 </w:t>
            </w:r>
            <w:r w:rsidR="003E6FF4"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641FCE"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DC02A7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DC02A7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DC02A7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DC02A7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B12B7" w:rsidRPr="00DC02A7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524A3FDF" w:rsidR="00DB12B7" w:rsidRPr="00DC02A7" w:rsidRDefault="00686BD9" w:rsidP="00DB12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DB12B7" w:rsidRPr="00DC02A7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02D46514" w:rsidR="00DB12B7" w:rsidRPr="00DC02A7" w:rsidRDefault="00603FA5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36,5</w:t>
            </w:r>
            <w:r w:rsidR="007C1D22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DB12B7" w:rsidRPr="00DC02A7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05811C77" w:rsidR="00DB12B7" w:rsidRPr="00DC02A7" w:rsidRDefault="00686BD9" w:rsidP="00DB12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22D6B679" w:rsidR="00DB12B7" w:rsidRPr="00DC02A7" w:rsidRDefault="00832B5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4,01</w:t>
            </w:r>
            <w:r w:rsidR="00360430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3E6FF4" w:rsidRPr="00DC02A7" w14:paraId="3662B7D2" w14:textId="77777777" w:rsidTr="00DB12B7">
        <w:tc>
          <w:tcPr>
            <w:tcW w:w="4500" w:type="dxa"/>
            <w:shd w:val="clear" w:color="auto" w:fill="auto"/>
          </w:tcPr>
          <w:p w14:paraId="5BF8317B" w14:textId="5734537A" w:rsidR="003E6FF4" w:rsidRPr="00DC02A7" w:rsidRDefault="003E6FF4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B8F2807" w14:textId="77777777" w:rsidR="003E6FF4" w:rsidRPr="00DC02A7" w:rsidRDefault="003E6FF4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FF8769" w14:textId="77777777" w:rsidR="003E6FF4" w:rsidRPr="00DC02A7" w:rsidRDefault="003E6FF4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FA8C13" w14:textId="452DBB86" w:rsidR="003E6FF4" w:rsidRPr="00DC02A7" w:rsidRDefault="00686BD9" w:rsidP="00DB12B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CB94E" w14:textId="77777777" w:rsidR="003E6FF4" w:rsidRPr="00DC02A7" w:rsidRDefault="003E6FF4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ABD9750" w14:textId="35CCB886" w:rsidR="003E6FF4" w:rsidRPr="00DC02A7" w:rsidRDefault="00832B5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(45,500)</w:t>
            </w:r>
          </w:p>
        </w:tc>
      </w:tr>
      <w:tr w:rsidR="00DB12B7" w:rsidRPr="00DC02A7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B12B7" w:rsidRPr="00DC02A7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DB12B7" w:rsidRPr="00DC02A7" w14:paraId="7558892F" w14:textId="77777777" w:rsidTr="00DB12B7">
        <w:tc>
          <w:tcPr>
            <w:tcW w:w="4500" w:type="dxa"/>
            <w:shd w:val="clear" w:color="auto" w:fill="auto"/>
          </w:tcPr>
          <w:p w14:paraId="76F2F024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DB12B7" w:rsidRPr="00DC02A7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2239B412" w:rsidR="00DB12B7" w:rsidRPr="00DC02A7" w:rsidRDefault="00686BD9" w:rsidP="00DB12B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7EF2B7DE" w:rsidR="00DB12B7" w:rsidRPr="00DC02A7" w:rsidRDefault="00686BD9" w:rsidP="00DB12B7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1,498</w:t>
            </w:r>
          </w:p>
        </w:tc>
      </w:tr>
    </w:tbl>
    <w:p w14:paraId="0B4F2433" w14:textId="77777777" w:rsidR="002E28F5" w:rsidRPr="00DC02A7" w:rsidRDefault="00DB12B7" w:rsidP="002E2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</w:rPr>
        <w:tab/>
      </w:r>
    </w:p>
    <w:p w14:paraId="0A82CC02" w14:textId="4964802D" w:rsidR="004779C0" w:rsidRPr="00DC02A7" w:rsidRDefault="008549A4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สินทรัพย์สิทธิการใช้</w:t>
      </w:r>
    </w:p>
    <w:p w14:paraId="73ED905F" w14:textId="77777777" w:rsidR="004005E6" w:rsidRPr="00DC02A7" w:rsidRDefault="004005E6" w:rsidP="004005E6">
      <w:pPr>
        <w:rPr>
          <w:lang w:eastAsia="x-none"/>
        </w:rPr>
      </w:pPr>
    </w:p>
    <w:p w14:paraId="30F73CAC" w14:textId="6885A551" w:rsidR="004005E6" w:rsidRPr="00DC02A7" w:rsidRDefault="00697FC1" w:rsidP="00697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 w:hint="cs"/>
          <w:sz w:val="28"/>
          <w:szCs w:val="28"/>
          <w:cs/>
        </w:rPr>
        <w:t>ในระหว่างงวดหกเดือนสิ้นสุดวันที่</w:t>
      </w:r>
      <w:r w:rsidR="00164805" w:rsidRPr="00DC02A7">
        <w:rPr>
          <w:rFonts w:asciiTheme="majorBidi" w:hAnsiTheme="majorBidi" w:cstheme="majorBidi"/>
          <w:sz w:val="28"/>
          <w:szCs w:val="28"/>
        </w:rPr>
        <w:t xml:space="preserve"> 30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D72BB" w:rsidRPr="00DC02A7">
        <w:rPr>
          <w:rFonts w:asciiTheme="majorBidi" w:hAnsiTheme="majorBidi" w:cstheme="majorBidi"/>
          <w:sz w:val="28"/>
          <w:szCs w:val="28"/>
        </w:rPr>
        <w:t xml:space="preserve"> 25</w:t>
      </w:r>
      <w:r w:rsidR="00164805" w:rsidRPr="00DC02A7">
        <w:rPr>
          <w:rFonts w:asciiTheme="majorBidi" w:hAnsiTheme="majorBidi" w:cstheme="majorBidi"/>
          <w:sz w:val="28"/>
          <w:szCs w:val="28"/>
        </w:rPr>
        <w:t xml:space="preserve">65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กลุ่มบริษัทเช่าอาคารเป็นระยะเวลา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76D93" w:rsidRPr="00DC02A7">
        <w:rPr>
          <w:rFonts w:asciiTheme="majorBidi" w:hAnsiTheme="majorBidi" w:cstheme="majorBidi"/>
          <w:sz w:val="28"/>
          <w:szCs w:val="28"/>
        </w:rPr>
        <w:t>3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E3C30" w:rsidRPr="00DC02A7">
        <w:rPr>
          <w:rFonts w:asciiTheme="majorBidi" w:hAnsiTheme="majorBidi" w:cstheme="majorBidi"/>
          <w:sz w:val="28"/>
          <w:szCs w:val="28"/>
        </w:rPr>
        <w:t>5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โดยมีค่าเช่าคงที่ตลอดอายุสัญญา</w:t>
      </w:r>
    </w:p>
    <w:p w14:paraId="35359E5A" w14:textId="77777777" w:rsidR="00697FC1" w:rsidRPr="00DC02A7" w:rsidRDefault="00697FC1" w:rsidP="004005E6">
      <w:pPr>
        <w:rPr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510B58" w:rsidRPr="00DC02A7" w14:paraId="150825CF" w14:textId="77777777" w:rsidTr="00804534">
        <w:trPr>
          <w:trHeight w:val="68"/>
        </w:trPr>
        <w:tc>
          <w:tcPr>
            <w:tcW w:w="4500" w:type="dxa"/>
            <w:shd w:val="clear" w:color="auto" w:fill="auto"/>
          </w:tcPr>
          <w:p w14:paraId="7BF631FF" w14:textId="77777777" w:rsidR="006C2566" w:rsidRPr="00DC02A7" w:rsidRDefault="006C2566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1B349443" w14:textId="2FAD1D59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4B2899DE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A3B715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B38DDF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1569DEB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2F52E97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309381D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33BA8189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0B58" w:rsidRPr="00DC02A7" w14:paraId="4E54CD2D" w14:textId="77777777" w:rsidTr="00804534">
        <w:trPr>
          <w:trHeight w:val="68"/>
        </w:trPr>
        <w:tc>
          <w:tcPr>
            <w:tcW w:w="4500" w:type="dxa"/>
            <w:shd w:val="clear" w:color="auto" w:fill="auto"/>
          </w:tcPr>
          <w:p w14:paraId="749F4326" w14:textId="77777777" w:rsidR="00510B58" w:rsidRPr="00DC02A7" w:rsidRDefault="00510B58" w:rsidP="00804534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DFF78D" w14:textId="77777777" w:rsidR="00510B58" w:rsidRPr="00DC02A7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8A1AE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CCF78A9" w14:textId="77777777" w:rsidR="00510B58" w:rsidRPr="00DC02A7" w:rsidRDefault="00510B5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0B58" w:rsidRPr="00DC02A7" w14:paraId="345E7825" w14:textId="77777777" w:rsidTr="00804534">
        <w:tc>
          <w:tcPr>
            <w:tcW w:w="4500" w:type="dxa"/>
            <w:shd w:val="clear" w:color="auto" w:fill="auto"/>
          </w:tcPr>
          <w:p w14:paraId="188B1660" w14:textId="1D4D2BB3" w:rsidR="00510B58" w:rsidRPr="00DC02A7" w:rsidRDefault="004005E6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2AE623B6" w14:textId="77777777" w:rsidR="00510B58" w:rsidRPr="00DC02A7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4D7DB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09C520" w14:textId="2FE0E689" w:rsidR="00510B58" w:rsidRPr="00DC02A7" w:rsidRDefault="0031176D" w:rsidP="0062026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E54083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,306</w:t>
            </w:r>
          </w:p>
        </w:tc>
        <w:tc>
          <w:tcPr>
            <w:tcW w:w="270" w:type="dxa"/>
            <w:shd w:val="clear" w:color="auto" w:fill="auto"/>
          </w:tcPr>
          <w:p w14:paraId="0EDC2AEE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F6798D2" w14:textId="15539073" w:rsidR="00510B58" w:rsidRPr="00DC02A7" w:rsidRDefault="004A75BC" w:rsidP="00976D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0B58" w:rsidRPr="00DC02A7" w14:paraId="4D1F9391" w14:textId="77777777" w:rsidTr="00804534">
        <w:tc>
          <w:tcPr>
            <w:tcW w:w="4500" w:type="dxa"/>
            <w:shd w:val="clear" w:color="auto" w:fill="auto"/>
          </w:tcPr>
          <w:p w14:paraId="273404B3" w14:textId="743A16DB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A51807" w14:textId="77777777" w:rsidR="00510B58" w:rsidRPr="00DC02A7" w:rsidRDefault="00510B58" w:rsidP="0080453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978596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0EC7215" w14:textId="68B7F4E0" w:rsidR="00510B58" w:rsidRPr="00DC02A7" w:rsidRDefault="00510B58" w:rsidP="0080453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15803" w14:textId="77777777" w:rsidR="00510B58" w:rsidRPr="00DC02A7" w:rsidRDefault="00510B5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FA3066" w14:textId="34923996" w:rsidR="00510B58" w:rsidRPr="00DC02A7" w:rsidRDefault="00510B58" w:rsidP="0080453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7516EC3B" w14:textId="77777777" w:rsidR="00510B58" w:rsidRPr="00DC02A7" w:rsidRDefault="00510B58" w:rsidP="00510B58">
      <w:pPr>
        <w:rPr>
          <w:lang w:eastAsia="x-none"/>
        </w:rPr>
      </w:pPr>
    </w:p>
    <w:p w14:paraId="0397840D" w14:textId="77777777" w:rsidR="00697FC1" w:rsidRPr="00DC02A7" w:rsidRDefault="00697FC1" w:rsidP="00510B58">
      <w:pPr>
        <w:rPr>
          <w:lang w:eastAsia="x-none"/>
        </w:rPr>
      </w:pPr>
    </w:p>
    <w:p w14:paraId="2025F6ED" w14:textId="61D169E7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6B7EA861" w14:textId="25DBEBD3" w:rsidR="00DB12B7" w:rsidRPr="00DC02A7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69"/>
        <w:gridCol w:w="11"/>
        <w:gridCol w:w="984"/>
        <w:gridCol w:w="6"/>
        <w:gridCol w:w="162"/>
        <w:gridCol w:w="18"/>
        <w:gridCol w:w="846"/>
        <w:gridCol w:w="28"/>
        <w:gridCol w:w="152"/>
        <w:gridCol w:w="13"/>
        <w:gridCol w:w="940"/>
        <w:gridCol w:w="36"/>
        <w:gridCol w:w="143"/>
        <w:gridCol w:w="26"/>
        <w:gridCol w:w="930"/>
        <w:gridCol w:w="38"/>
        <w:gridCol w:w="126"/>
        <w:gridCol w:w="58"/>
        <w:gridCol w:w="900"/>
      </w:tblGrid>
      <w:tr w:rsidR="00666593" w:rsidRPr="00DC02A7" w14:paraId="094B012B" w14:textId="77777777" w:rsidTr="00E83B47">
        <w:trPr>
          <w:tblHeader/>
        </w:trPr>
        <w:tc>
          <w:tcPr>
            <w:tcW w:w="2788" w:type="dxa"/>
          </w:tcPr>
          <w:p w14:paraId="74EDC1EE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6" w:type="dxa"/>
            <w:gridSpan w:val="20"/>
          </w:tcPr>
          <w:p w14:paraId="6035C171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DC02A7" w14:paraId="0EE55B08" w14:textId="77777777" w:rsidTr="00E83B47">
        <w:trPr>
          <w:tblHeader/>
        </w:trPr>
        <w:tc>
          <w:tcPr>
            <w:tcW w:w="2788" w:type="dxa"/>
          </w:tcPr>
          <w:p w14:paraId="1D787E6E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4" w:type="dxa"/>
            <w:gridSpan w:val="9"/>
          </w:tcPr>
          <w:p w14:paraId="3296F118" w14:textId="5D342C04" w:rsidR="00666593" w:rsidRPr="00DC02A7" w:rsidRDefault="003E6FF4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dxa"/>
            <w:gridSpan w:val="2"/>
          </w:tcPr>
          <w:p w14:paraId="63ABE2DC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7" w:type="dxa"/>
            <w:gridSpan w:val="9"/>
          </w:tcPr>
          <w:p w14:paraId="542AF427" w14:textId="3FD8CAE6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DC02A7" w14:paraId="5A1DE85E" w14:textId="77777777" w:rsidTr="00E83B47">
        <w:trPr>
          <w:tblHeader/>
        </w:trPr>
        <w:tc>
          <w:tcPr>
            <w:tcW w:w="2788" w:type="dxa"/>
          </w:tcPr>
          <w:p w14:paraId="0FE1F3BD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50451E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C82B20E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gridSpan w:val="2"/>
            <w:vAlign w:val="bottom"/>
          </w:tcPr>
          <w:p w14:paraId="7CF58F96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739258C9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gridSpan w:val="2"/>
            <w:vAlign w:val="center"/>
          </w:tcPr>
          <w:p w14:paraId="50651B6B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1D9B036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gridSpan w:val="2"/>
            <w:vAlign w:val="bottom"/>
          </w:tcPr>
          <w:p w14:paraId="2749E761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593E2CF5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gridSpan w:val="2"/>
            <w:vAlign w:val="bottom"/>
          </w:tcPr>
          <w:p w14:paraId="414FA01A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BDCAE8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DC02A7" w14:paraId="00E923EF" w14:textId="77777777" w:rsidTr="00E83B47">
        <w:trPr>
          <w:tblHeader/>
        </w:trPr>
        <w:tc>
          <w:tcPr>
            <w:tcW w:w="2788" w:type="dxa"/>
          </w:tcPr>
          <w:p w14:paraId="48683FEE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6" w:type="dxa"/>
            <w:gridSpan w:val="20"/>
            <w:vAlign w:val="bottom"/>
          </w:tcPr>
          <w:p w14:paraId="626968DF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6593" w:rsidRPr="00DC02A7" w14:paraId="38973543" w14:textId="77777777" w:rsidTr="00E83B47">
        <w:tc>
          <w:tcPr>
            <w:tcW w:w="2788" w:type="dxa"/>
          </w:tcPr>
          <w:p w14:paraId="0B14310A" w14:textId="77777777" w:rsidR="00666593" w:rsidRPr="00DC02A7" w:rsidRDefault="00666593" w:rsidP="00666593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0A9FC5E" w14:textId="5967A4CF" w:rsidR="00666593" w:rsidRPr="00DC02A7" w:rsidRDefault="00F95BA3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116,349</w:t>
            </w:r>
          </w:p>
        </w:tc>
        <w:tc>
          <w:tcPr>
            <w:tcW w:w="169" w:type="dxa"/>
            <w:vAlign w:val="bottom"/>
          </w:tcPr>
          <w:p w14:paraId="344355D0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</w:tcPr>
          <w:p w14:paraId="163FDC7A" w14:textId="782A8013" w:rsidR="00666593" w:rsidRPr="00DC02A7" w:rsidRDefault="00F95BA3" w:rsidP="00EC233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8" w:type="dxa"/>
            <w:gridSpan w:val="2"/>
            <w:vAlign w:val="bottom"/>
          </w:tcPr>
          <w:p w14:paraId="2AF9F03A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5181B03B" w14:textId="2762A6DB" w:rsidR="00666593" w:rsidRPr="00DC02A7" w:rsidRDefault="00F95BA3" w:rsidP="007173D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116,349</w:t>
            </w:r>
          </w:p>
        </w:tc>
        <w:tc>
          <w:tcPr>
            <w:tcW w:w="165" w:type="dxa"/>
            <w:gridSpan w:val="2"/>
            <w:vAlign w:val="bottom"/>
          </w:tcPr>
          <w:p w14:paraId="7752B0BE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A53615C" w14:textId="323008A1" w:rsidR="00666593" w:rsidRPr="00DC02A7" w:rsidRDefault="00666593" w:rsidP="006665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79" w:type="dxa"/>
            <w:gridSpan w:val="2"/>
            <w:vAlign w:val="bottom"/>
          </w:tcPr>
          <w:p w14:paraId="2BCAD579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</w:tcPr>
          <w:p w14:paraId="1F6C4EA3" w14:textId="49FD854B" w:rsidR="00666593" w:rsidRPr="00DC02A7" w:rsidRDefault="00666593" w:rsidP="0066659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1883A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3D7B6" w14:textId="0200821F" w:rsidR="00666593" w:rsidRPr="00DC02A7" w:rsidRDefault="00666593" w:rsidP="007173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53,507</w:t>
            </w:r>
          </w:p>
        </w:tc>
      </w:tr>
      <w:tr w:rsidR="00666593" w:rsidRPr="00DC02A7" w14:paraId="6925FEB0" w14:textId="77777777" w:rsidTr="00E83B47">
        <w:tc>
          <w:tcPr>
            <w:tcW w:w="2788" w:type="dxa"/>
          </w:tcPr>
          <w:p w14:paraId="175943CC" w14:textId="77777777" w:rsidR="00666593" w:rsidRPr="00DC02A7" w:rsidRDefault="00666593" w:rsidP="006665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68AB336" w14:textId="0EA7E578" w:rsidR="00666593" w:rsidRPr="00DC02A7" w:rsidRDefault="00F95BA3" w:rsidP="0066659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73F27A0" w14:textId="451E5F0D" w:rsidR="00666593" w:rsidRPr="00DC02A7" w:rsidRDefault="00A02B9E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38,700</w:t>
            </w:r>
          </w:p>
        </w:tc>
        <w:tc>
          <w:tcPr>
            <w:tcW w:w="168" w:type="dxa"/>
            <w:gridSpan w:val="2"/>
            <w:vAlign w:val="bottom"/>
          </w:tcPr>
          <w:p w14:paraId="4CE017C4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4BFC90BF" w14:textId="5C23E8E6" w:rsidR="00666593" w:rsidRPr="00DC02A7" w:rsidRDefault="00675867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38,700</w:t>
            </w:r>
          </w:p>
        </w:tc>
        <w:tc>
          <w:tcPr>
            <w:tcW w:w="165" w:type="dxa"/>
            <w:gridSpan w:val="2"/>
            <w:vAlign w:val="bottom"/>
          </w:tcPr>
          <w:p w14:paraId="3349C15C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F8BB553" w14:textId="704369D7" w:rsidR="00666593" w:rsidRPr="00DC02A7" w:rsidRDefault="00666593" w:rsidP="0066659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1DB7EEE5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34549472" w14:textId="70261E95" w:rsidR="00666593" w:rsidRPr="00DC02A7" w:rsidRDefault="00666593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gridSpan w:val="2"/>
            <w:vAlign w:val="bottom"/>
          </w:tcPr>
          <w:p w14:paraId="2BCF974E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EC6686" w14:textId="44E2F598" w:rsidR="00666593" w:rsidRPr="00DC02A7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31,426</w:t>
            </w:r>
          </w:p>
        </w:tc>
      </w:tr>
      <w:tr w:rsidR="00666593" w:rsidRPr="00DC02A7" w14:paraId="5B654A37" w14:textId="77777777" w:rsidTr="00E83B47">
        <w:tc>
          <w:tcPr>
            <w:tcW w:w="2788" w:type="dxa"/>
          </w:tcPr>
          <w:p w14:paraId="71A8A83C" w14:textId="77777777" w:rsidR="00666593" w:rsidRPr="00DC02A7" w:rsidRDefault="00666593" w:rsidP="00666593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6E646F4D" w:rsidR="00666593" w:rsidRPr="00DC02A7" w:rsidRDefault="00F95BA3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116,349</w:t>
            </w:r>
          </w:p>
        </w:tc>
        <w:tc>
          <w:tcPr>
            <w:tcW w:w="169" w:type="dxa"/>
            <w:vAlign w:val="bottom"/>
          </w:tcPr>
          <w:p w14:paraId="4E77283A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1FCC" w14:textId="0D58DED2" w:rsidR="00666593" w:rsidRPr="00DC02A7" w:rsidRDefault="00F95BA3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38,700</w:t>
            </w:r>
          </w:p>
        </w:tc>
        <w:tc>
          <w:tcPr>
            <w:tcW w:w="168" w:type="dxa"/>
            <w:gridSpan w:val="2"/>
            <w:vAlign w:val="bottom"/>
          </w:tcPr>
          <w:p w14:paraId="1283B013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3C1F81B4" w:rsidR="00666593" w:rsidRPr="00DC02A7" w:rsidRDefault="00FB2FB8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155,049</w:t>
            </w:r>
          </w:p>
        </w:tc>
        <w:tc>
          <w:tcPr>
            <w:tcW w:w="165" w:type="dxa"/>
            <w:gridSpan w:val="2"/>
            <w:vAlign w:val="bottom"/>
          </w:tcPr>
          <w:p w14:paraId="53CF8507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F3163" w14:textId="32A08393" w:rsidR="00666593" w:rsidRPr="00DC02A7" w:rsidRDefault="00666593" w:rsidP="006665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179" w:type="dxa"/>
            <w:gridSpan w:val="2"/>
            <w:vAlign w:val="bottom"/>
          </w:tcPr>
          <w:p w14:paraId="3C86869F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74B92" w14:textId="21D474F9" w:rsidR="00666593" w:rsidRPr="00DC02A7" w:rsidRDefault="00666593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4" w:type="dxa"/>
            <w:gridSpan w:val="2"/>
            <w:vAlign w:val="bottom"/>
          </w:tcPr>
          <w:p w14:paraId="374AD04B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A630" w14:textId="61E42398" w:rsidR="00666593" w:rsidRPr="00DC02A7" w:rsidRDefault="00666593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84,933</w:t>
            </w:r>
          </w:p>
        </w:tc>
      </w:tr>
      <w:tr w:rsidR="00E83B47" w:rsidRPr="00DC02A7" w14:paraId="631863AF" w14:textId="77777777" w:rsidTr="00E83B47">
        <w:tc>
          <w:tcPr>
            <w:tcW w:w="2788" w:type="dxa"/>
          </w:tcPr>
          <w:p w14:paraId="4B07B373" w14:textId="77777777" w:rsidR="00E83B47" w:rsidRPr="00DC02A7" w:rsidRDefault="00E83B47" w:rsidP="00666593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7C229D" w14:textId="77777777" w:rsidR="00E83B47" w:rsidRPr="00DC02A7" w:rsidRDefault="00E83B47" w:rsidP="00EC233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248A0BA" w14:textId="77777777" w:rsidR="00E83B47" w:rsidRPr="00DC02A7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vAlign w:val="bottom"/>
          </w:tcPr>
          <w:p w14:paraId="074AC230" w14:textId="77777777" w:rsidR="00E83B47" w:rsidRPr="00DC02A7" w:rsidRDefault="00E83B47" w:rsidP="0066659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gridSpan w:val="2"/>
            <w:vAlign w:val="bottom"/>
          </w:tcPr>
          <w:p w14:paraId="5A085668" w14:textId="77777777" w:rsidR="00E83B47" w:rsidRPr="00DC02A7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double" w:sz="4" w:space="0" w:color="auto"/>
            </w:tcBorders>
            <w:vAlign w:val="bottom"/>
          </w:tcPr>
          <w:p w14:paraId="0CE7C75D" w14:textId="77777777" w:rsidR="00E83B47" w:rsidRPr="00DC02A7" w:rsidRDefault="00E83B47" w:rsidP="0066659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gridSpan w:val="2"/>
            <w:vAlign w:val="bottom"/>
          </w:tcPr>
          <w:p w14:paraId="32D7E20C" w14:textId="77777777" w:rsidR="00E83B47" w:rsidRPr="00DC02A7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1F07C718" w14:textId="77777777" w:rsidR="00E83B47" w:rsidRPr="00DC02A7" w:rsidRDefault="00E83B47" w:rsidP="006665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86DAA4E" w14:textId="77777777" w:rsidR="00E83B47" w:rsidRPr="00DC02A7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  <w:vAlign w:val="bottom"/>
          </w:tcPr>
          <w:p w14:paraId="722B29DB" w14:textId="77777777" w:rsidR="00E83B47" w:rsidRPr="00DC02A7" w:rsidRDefault="00E83B47" w:rsidP="0066659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CF1A73F" w14:textId="77777777" w:rsidR="00E83B47" w:rsidRPr="00DC02A7" w:rsidRDefault="00E83B47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DAA2348" w14:textId="77777777" w:rsidR="00E83B47" w:rsidRPr="00DC02A7" w:rsidRDefault="00E83B47" w:rsidP="0066659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66593" w:rsidRPr="00DC02A7" w14:paraId="4514A97F" w14:textId="77777777" w:rsidTr="00E83B47">
        <w:trPr>
          <w:tblHeader/>
        </w:trPr>
        <w:tc>
          <w:tcPr>
            <w:tcW w:w="2788" w:type="dxa"/>
          </w:tcPr>
          <w:p w14:paraId="5500EC98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2" w:type="dxa"/>
            <w:gridSpan w:val="20"/>
          </w:tcPr>
          <w:p w14:paraId="1F81793C" w14:textId="77777777" w:rsidR="00666593" w:rsidRPr="00DC02A7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93" w:rsidRPr="00DC02A7" w14:paraId="6E5688C9" w14:textId="77777777" w:rsidTr="00E83B47">
        <w:trPr>
          <w:tblHeader/>
        </w:trPr>
        <w:tc>
          <w:tcPr>
            <w:tcW w:w="2788" w:type="dxa"/>
          </w:tcPr>
          <w:p w14:paraId="44B7378A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8"/>
          </w:tcPr>
          <w:p w14:paraId="43DA9122" w14:textId="1247DD3F" w:rsidR="00666593" w:rsidRPr="00DC02A7" w:rsidRDefault="003E6FF4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32FEA3B0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6" w:type="dxa"/>
            <w:gridSpan w:val="10"/>
          </w:tcPr>
          <w:p w14:paraId="6DDA64B6" w14:textId="02640661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66593" w:rsidRPr="00DC02A7" w14:paraId="566891BF" w14:textId="77777777" w:rsidTr="00E83B47">
        <w:trPr>
          <w:tblHeader/>
        </w:trPr>
        <w:tc>
          <w:tcPr>
            <w:tcW w:w="2788" w:type="dxa"/>
          </w:tcPr>
          <w:p w14:paraId="08CA6BCD" w14:textId="15CC9750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656C9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gridSpan w:val="2"/>
            <w:vAlign w:val="bottom"/>
          </w:tcPr>
          <w:p w14:paraId="1A8C4985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ED2765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gridSpan w:val="2"/>
            <w:vAlign w:val="bottom"/>
          </w:tcPr>
          <w:p w14:paraId="2F0D0A62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543063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gridSpan w:val="2"/>
            <w:vAlign w:val="center"/>
          </w:tcPr>
          <w:p w14:paraId="12D11731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7A736261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gridSpan w:val="2"/>
            <w:vAlign w:val="bottom"/>
          </w:tcPr>
          <w:p w14:paraId="37920A31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89DC374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gridSpan w:val="2"/>
            <w:vAlign w:val="bottom"/>
          </w:tcPr>
          <w:p w14:paraId="5760282F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F27469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DC02A7" w14:paraId="072580A4" w14:textId="77777777" w:rsidTr="00E83B47">
        <w:trPr>
          <w:tblHeader/>
        </w:trPr>
        <w:tc>
          <w:tcPr>
            <w:tcW w:w="2788" w:type="dxa"/>
          </w:tcPr>
          <w:p w14:paraId="04AC2FAC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2" w:type="dxa"/>
            <w:gridSpan w:val="20"/>
            <w:vAlign w:val="bottom"/>
          </w:tcPr>
          <w:p w14:paraId="5CAD8072" w14:textId="77777777" w:rsidR="00666593" w:rsidRPr="00DC02A7" w:rsidRDefault="00666593" w:rsidP="0066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267C" w:rsidRPr="00DC02A7" w14:paraId="75D35510" w14:textId="77777777" w:rsidTr="00E83B47">
        <w:tc>
          <w:tcPr>
            <w:tcW w:w="2788" w:type="dxa"/>
          </w:tcPr>
          <w:p w14:paraId="44C4C448" w14:textId="77777777" w:rsidR="00A2267C" w:rsidRPr="00DC02A7" w:rsidRDefault="00A2267C" w:rsidP="00A2267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AADA8B" w14:textId="05F90FC1" w:rsidR="00A2267C" w:rsidRPr="00DC02A7" w:rsidRDefault="00A2267C" w:rsidP="00A226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116,349</w:t>
            </w:r>
          </w:p>
        </w:tc>
        <w:tc>
          <w:tcPr>
            <w:tcW w:w="180" w:type="dxa"/>
            <w:gridSpan w:val="2"/>
            <w:vAlign w:val="bottom"/>
          </w:tcPr>
          <w:p w14:paraId="748EDEE9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80A775F" w14:textId="3EDE16B6" w:rsidR="00A2267C" w:rsidRPr="00DC02A7" w:rsidRDefault="00A2267C" w:rsidP="00A2267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92528D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C75B94C" w14:textId="691A156A" w:rsidR="00A2267C" w:rsidRPr="00DC02A7" w:rsidRDefault="00A2267C" w:rsidP="00A2267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116,349</w:t>
            </w:r>
          </w:p>
        </w:tc>
        <w:tc>
          <w:tcPr>
            <w:tcW w:w="180" w:type="dxa"/>
            <w:gridSpan w:val="2"/>
            <w:vAlign w:val="bottom"/>
          </w:tcPr>
          <w:p w14:paraId="7B527CC9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268A25AE" w14:textId="08A65243" w:rsidR="00A2267C" w:rsidRPr="00DC02A7" w:rsidRDefault="00A2267C" w:rsidP="00A2267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gridSpan w:val="2"/>
            <w:vAlign w:val="bottom"/>
          </w:tcPr>
          <w:p w14:paraId="1CD44507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1668D598" w14:textId="1419200F" w:rsidR="00A2267C" w:rsidRPr="00DC02A7" w:rsidRDefault="00A2267C" w:rsidP="00A226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ED6D699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2F39622" w14:textId="5EB8BF2E" w:rsidR="00A2267C" w:rsidRPr="00DC02A7" w:rsidRDefault="00A2267C" w:rsidP="00A226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53,507</w:t>
            </w:r>
          </w:p>
        </w:tc>
      </w:tr>
      <w:tr w:rsidR="00A2267C" w:rsidRPr="00DC02A7" w14:paraId="35A48B6A" w14:textId="77777777" w:rsidTr="00E83B47">
        <w:tc>
          <w:tcPr>
            <w:tcW w:w="2788" w:type="dxa"/>
          </w:tcPr>
          <w:p w14:paraId="4773484A" w14:textId="77777777" w:rsidR="00A2267C" w:rsidRPr="00DC02A7" w:rsidRDefault="00A2267C" w:rsidP="00A2267C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CA913EE" w14:textId="28B4606C" w:rsidR="00A2267C" w:rsidRPr="00DC02A7" w:rsidRDefault="00A2267C" w:rsidP="00A2267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6E4B27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461220" w14:textId="2AE3CBB4" w:rsidR="00A2267C" w:rsidRPr="00DC02A7" w:rsidRDefault="00A2267C" w:rsidP="00A2267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6,636</w:t>
            </w:r>
          </w:p>
        </w:tc>
        <w:tc>
          <w:tcPr>
            <w:tcW w:w="180" w:type="dxa"/>
            <w:gridSpan w:val="2"/>
            <w:vAlign w:val="bottom"/>
          </w:tcPr>
          <w:p w14:paraId="0A323251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2C0F4FD" w14:textId="000A8246" w:rsidR="00A2267C" w:rsidRPr="00DC02A7" w:rsidRDefault="00A2267C" w:rsidP="00A226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6,636</w:t>
            </w:r>
          </w:p>
        </w:tc>
        <w:tc>
          <w:tcPr>
            <w:tcW w:w="180" w:type="dxa"/>
            <w:gridSpan w:val="2"/>
            <w:vAlign w:val="bottom"/>
          </w:tcPr>
          <w:p w14:paraId="7F836426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vAlign w:val="bottom"/>
          </w:tcPr>
          <w:p w14:paraId="6EA608A1" w14:textId="241A3554" w:rsidR="00A2267C" w:rsidRPr="00DC02A7" w:rsidRDefault="00A2267C" w:rsidP="00A2267C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gridSpan w:val="2"/>
            <w:vAlign w:val="bottom"/>
          </w:tcPr>
          <w:p w14:paraId="72A5E805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61C2F86F" w14:textId="73CCE2D6" w:rsidR="00A2267C" w:rsidRPr="00DC02A7" w:rsidRDefault="00A2267C" w:rsidP="00A2267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gridSpan w:val="2"/>
            <w:vAlign w:val="bottom"/>
          </w:tcPr>
          <w:p w14:paraId="0FC19477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069606A" w14:textId="74DC968B" w:rsidR="00A2267C" w:rsidRPr="00DC02A7" w:rsidRDefault="00A2267C" w:rsidP="00A226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8,484</w:t>
            </w:r>
          </w:p>
        </w:tc>
      </w:tr>
      <w:tr w:rsidR="00A2267C" w:rsidRPr="00DC02A7" w14:paraId="70E4D85B" w14:textId="77777777" w:rsidTr="00E83B47">
        <w:tc>
          <w:tcPr>
            <w:tcW w:w="2788" w:type="dxa"/>
          </w:tcPr>
          <w:p w14:paraId="0485313C" w14:textId="77777777" w:rsidR="00A2267C" w:rsidRPr="00DC02A7" w:rsidRDefault="00A2267C" w:rsidP="00A2267C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E8878" w14:textId="2E346EA7" w:rsidR="00A2267C" w:rsidRPr="00DC02A7" w:rsidRDefault="00A2267C" w:rsidP="00A226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116,349</w:t>
            </w:r>
          </w:p>
        </w:tc>
        <w:tc>
          <w:tcPr>
            <w:tcW w:w="180" w:type="dxa"/>
            <w:gridSpan w:val="2"/>
            <w:vAlign w:val="bottom"/>
          </w:tcPr>
          <w:p w14:paraId="1C860384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1A0F7" w14:textId="2C85D17D" w:rsidR="00A2267C" w:rsidRPr="00DC02A7" w:rsidRDefault="00A2267C" w:rsidP="00A2267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6,636</w:t>
            </w:r>
          </w:p>
        </w:tc>
        <w:tc>
          <w:tcPr>
            <w:tcW w:w="180" w:type="dxa"/>
            <w:gridSpan w:val="2"/>
            <w:vAlign w:val="bottom"/>
          </w:tcPr>
          <w:p w14:paraId="5CC8FE8B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FA08" w14:textId="24C28134" w:rsidR="00A2267C" w:rsidRPr="00DC02A7" w:rsidRDefault="00A2267C" w:rsidP="00A226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122,985</w:t>
            </w:r>
          </w:p>
        </w:tc>
        <w:tc>
          <w:tcPr>
            <w:tcW w:w="180" w:type="dxa"/>
            <w:gridSpan w:val="2"/>
            <w:vAlign w:val="bottom"/>
          </w:tcPr>
          <w:p w14:paraId="3659CF16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5217" w14:textId="7DE87C17" w:rsidR="00A2267C" w:rsidRPr="00DC02A7" w:rsidRDefault="00A2267C" w:rsidP="00A2267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gridSpan w:val="2"/>
            <w:vAlign w:val="bottom"/>
          </w:tcPr>
          <w:p w14:paraId="3FDC00B1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61352F3" w14:textId="6259BA13" w:rsidR="00A2267C" w:rsidRPr="00DC02A7" w:rsidRDefault="00A2267C" w:rsidP="00A2267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gridSpan w:val="2"/>
            <w:vAlign w:val="bottom"/>
          </w:tcPr>
          <w:p w14:paraId="5E622D83" w14:textId="77777777" w:rsidR="00A2267C" w:rsidRPr="00DC02A7" w:rsidRDefault="00A2267C" w:rsidP="00A2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D088" w14:textId="024D1058" w:rsidR="00A2267C" w:rsidRPr="00DC02A7" w:rsidRDefault="00A2267C" w:rsidP="00A226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61,991</w:t>
            </w:r>
          </w:p>
        </w:tc>
      </w:tr>
    </w:tbl>
    <w:p w14:paraId="0077571D" w14:textId="77777777" w:rsidR="00DB12B7" w:rsidRPr="00DC02A7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2457AEA6" w14:textId="217B882A" w:rsidR="009D6A46" w:rsidRPr="00DC02A7" w:rsidRDefault="009D6A46" w:rsidP="009D6A4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2565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07302" w:rsidRPr="00DC02A7">
        <w:rPr>
          <w:rFonts w:asciiTheme="majorBidi" w:hAnsiTheme="majorBidi" w:cstheme="majorBidi"/>
          <w:sz w:val="28"/>
          <w:szCs w:val="28"/>
          <w:lang w:val="en-US" w:bidi="th-TH"/>
        </w:rPr>
        <w:t>116.35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ล้านบาทเพื่อชำระเงินค่าสินค้า โดยมีอัตราดอกเบี้ยร้อยละ </w:t>
      </w:r>
      <w:r w:rsidR="00091898" w:rsidRPr="00DC02A7">
        <w:rPr>
          <w:rFonts w:asciiTheme="majorBidi" w:hAnsiTheme="majorBidi" w:cstheme="majorBidi"/>
          <w:sz w:val="28"/>
          <w:szCs w:val="28"/>
          <w:lang w:val="en-US"/>
        </w:rPr>
        <w:t xml:space="preserve">1.05 </w:t>
      </w:r>
      <w:r w:rsidR="0088242A" w:rsidRPr="00DC02A7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1.15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0052F9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</w:t>
      </w:r>
      <w:r w:rsidR="006B6C07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หนด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</w:t>
      </w:r>
      <w:r w:rsidR="000052F9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คืน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>ในเดือน</w:t>
      </w:r>
      <w:r w:rsidR="006E2206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กร</w:t>
      </w:r>
      <w:r w:rsidR="004E7A0F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กฎาคม</w:t>
      </w:r>
      <w:r w:rsidR="003B0625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B62563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เดือน</w:t>
      </w:r>
      <w:r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846DA8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ทั้งนี้</w:t>
      </w:r>
      <w:r w:rsidR="00616942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บริษัทได้ชำระ</w:t>
      </w:r>
      <w:r w:rsidR="001F6E0F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คืนแล้วบางส่วน</w:t>
      </w:r>
      <w:r w:rsidR="009E27B8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</w:t>
      </w:r>
      <w:r w:rsidR="00F16980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นวนเงิน </w:t>
      </w:r>
      <w:r w:rsidR="00F16980" w:rsidRPr="00DC02A7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D41ED1" w:rsidRPr="00DC02A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F16980"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.35 </w:t>
      </w:r>
      <w:r w:rsidR="00F16980" w:rsidRPr="00DC02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ล้านบาทในเดือนกรกฎาคม </w:t>
      </w:r>
      <w:r w:rsidR="00F16980" w:rsidRPr="00DC02A7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0003A474" w14:textId="77777777" w:rsidR="00B70A7D" w:rsidRPr="00DC02A7" w:rsidRDefault="00B70A7D" w:rsidP="00B70A7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C89430" w14:textId="38A27796" w:rsidR="00B70A7D" w:rsidRPr="00DC02A7" w:rsidRDefault="00B70A7D" w:rsidP="00B70A7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DC02A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DC02A7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บริษัทมีเงินกู้ยืมระยะสั้นจากสถาบันการเงินจำนวน </w:t>
      </w:r>
      <w:r w:rsidRPr="00DC02A7">
        <w:rPr>
          <w:rFonts w:asciiTheme="majorBidi" w:hAnsiTheme="majorBidi" w:cstheme="majorBidi"/>
          <w:sz w:val="28"/>
          <w:szCs w:val="28"/>
          <w:lang w:val="en-US"/>
        </w:rPr>
        <w:t>37</w:t>
      </w:r>
      <w:r w:rsidR="00AF49EF" w:rsidRPr="00DC02A7">
        <w:rPr>
          <w:rFonts w:asciiTheme="majorBidi" w:hAnsiTheme="majorBidi" w:cstheme="majorBidi"/>
          <w:sz w:val="28"/>
          <w:szCs w:val="28"/>
          <w:lang w:val="en-US"/>
        </w:rPr>
        <w:t>.00</w:t>
      </w:r>
      <w:r w:rsidRPr="00DC02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ล้านบาทโดยมีอัตราดอกเบี้ยคงที่ต่อปี และได้ชำระคืนทั้งจำนวนแล้วในเดือนมกราคม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 2565</w:t>
      </w:r>
    </w:p>
    <w:p w14:paraId="056D7F34" w14:textId="77777777" w:rsidR="001F677B" w:rsidRPr="00DC02A7" w:rsidRDefault="001F677B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EE1687E" w14:textId="0B5CED4F" w:rsidR="008B24EA" w:rsidRPr="00DC02A7" w:rsidRDefault="008B24EA" w:rsidP="008B24E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625EF7"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625EF7"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625EF7"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2564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46FFF" w:rsidRPr="00DC02A7">
        <w:rPr>
          <w:rFonts w:asciiTheme="majorBidi" w:hAnsiTheme="majorBidi" w:cstheme="majorBidi"/>
          <w:sz w:val="28"/>
          <w:szCs w:val="28"/>
          <w:lang w:val="en-US" w:bidi="th-TH"/>
        </w:rPr>
        <w:t>16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646FFF" w:rsidRPr="00DC02A7">
        <w:rPr>
          <w:rFonts w:asciiTheme="majorBidi" w:hAnsiTheme="majorBidi" w:cstheme="majorBidi"/>
          <w:sz w:val="28"/>
          <w:szCs w:val="28"/>
          <w:lang w:val="en-US" w:bidi="th-TH"/>
        </w:rPr>
        <w:t>51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ล้านบาทเพื่อชำระเงินค่าสินค้า โดยมีอัตราดอกเบี้ยร้อยละ </w:t>
      </w:r>
      <w:r w:rsidRPr="00DC02A7">
        <w:rPr>
          <w:rFonts w:asciiTheme="majorBidi" w:hAnsiTheme="majorBidi" w:cstheme="majorBidi"/>
          <w:sz w:val="28"/>
          <w:szCs w:val="28"/>
          <w:lang w:val="en-US" w:bidi="th-TH"/>
        </w:rPr>
        <w:t xml:space="preserve">1.05 </w:t>
      </w:r>
      <w:r w:rsidRPr="00DC02A7">
        <w:rPr>
          <w:rFonts w:asciiTheme="majorBidi" w:hAnsiTheme="majorBidi" w:cstheme="majorBidi"/>
          <w:sz w:val="28"/>
          <w:szCs w:val="28"/>
          <w:cs/>
          <w:lang w:val="en-US"/>
        </w:rPr>
        <w:t>ต่อปี และ</w:t>
      </w:r>
      <w:r w:rsidR="009F549C" w:rsidRPr="00DC02A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ได้ชำระคืนแล้วทั้งจำนวนในเดือนมกราคม </w:t>
      </w:r>
      <w:r w:rsidR="009F549C" w:rsidRPr="00DC02A7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61C4457C" w14:textId="77777777" w:rsidR="008B24EA" w:rsidRPr="00DC02A7" w:rsidRDefault="008B24EA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A9A19A7" w14:textId="0916FF9B" w:rsidR="00DB12B7" w:rsidRPr="00DC02A7" w:rsidRDefault="00DB12B7" w:rsidP="00DB12B7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666593" w:rsidRPr="00DC02A7">
        <w:rPr>
          <w:rFonts w:asciiTheme="majorBidi" w:hAnsiTheme="majorBidi" w:cstheme="majorBidi"/>
          <w:sz w:val="28"/>
          <w:szCs w:val="28"/>
        </w:rPr>
        <w:t>3</w:t>
      </w:r>
      <w:r w:rsidR="003E6FF4" w:rsidRPr="00DC02A7">
        <w:rPr>
          <w:rFonts w:asciiTheme="majorBidi" w:hAnsiTheme="majorBidi" w:cstheme="majorBidi"/>
          <w:sz w:val="28"/>
          <w:szCs w:val="28"/>
        </w:rPr>
        <w:t xml:space="preserve">0 </w:t>
      </w:r>
      <w:r w:rsidR="003E6FF4" w:rsidRPr="00DC02A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66593" w:rsidRPr="00DC02A7">
        <w:rPr>
          <w:rFonts w:asciiTheme="majorBidi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D40C9B" w:rsidRPr="00DC02A7">
        <w:rPr>
          <w:rFonts w:asciiTheme="majorBidi" w:hAnsiTheme="majorBidi" w:cstheme="majorBidi"/>
          <w:sz w:val="28"/>
          <w:szCs w:val="28"/>
        </w:rPr>
        <w:t xml:space="preserve">908.45 </w:t>
      </w:r>
      <w:r w:rsidRPr="00DC02A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และ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D40C9B" w:rsidRPr="00DC02A7">
        <w:rPr>
          <w:rFonts w:asciiTheme="majorBidi" w:hAnsiTheme="majorBidi" w:cstheme="majorBidi"/>
          <w:sz w:val="28"/>
          <w:szCs w:val="28"/>
        </w:rPr>
        <w:t>706.76</w:t>
      </w:r>
      <w:r w:rsidR="00AF49EF"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66593" w:rsidRPr="00DC02A7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13D1E" w:rsidRPr="00DC02A7">
        <w:rPr>
          <w:rFonts w:asciiTheme="majorBidi" w:hAnsiTheme="majorBidi" w:cstheme="majorBidi"/>
          <w:i/>
          <w:iCs/>
          <w:sz w:val="28"/>
          <w:szCs w:val="28"/>
        </w:rPr>
        <w:t>971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13D1E" w:rsidRPr="00DC02A7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6 </w:t>
      </w: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13D1E" w:rsidRPr="00DC02A7">
        <w:rPr>
          <w:rFonts w:asciiTheme="majorBidi" w:hAnsiTheme="majorBidi" w:cstheme="majorBidi"/>
          <w:i/>
          <w:iCs/>
          <w:sz w:val="28"/>
          <w:szCs w:val="28"/>
        </w:rPr>
        <w:t>769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13D1E" w:rsidRPr="00DC02A7"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DC02A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31CD528" w14:textId="60FC53E9" w:rsidR="0028542D" w:rsidRPr="00DC02A7" w:rsidRDefault="00F9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D088F61" w14:textId="2F7DFF87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021315DC" w14:textId="77777777" w:rsidR="0028542D" w:rsidRPr="00DC02A7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5F1A9BD0" w14:textId="2DCBE4BE" w:rsidR="00DB12B7" w:rsidRPr="00DC02A7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DC02A7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9AED3A1" w14:textId="7EEE9892" w:rsidR="00DB12B7" w:rsidRPr="00DC02A7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DC02A7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007AA4FD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DC02A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6A7E56E0" w14:textId="77777777" w:rsidR="001815C6" w:rsidRPr="00DC02A7" w:rsidRDefault="001815C6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82178" w:rsidRPr="00DC02A7" w14:paraId="3061B76C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3AAA3304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E73ED42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2178" w:rsidRPr="00DC02A7" w14:paraId="0D6594FA" w14:textId="77777777" w:rsidTr="006B1EFE">
        <w:trPr>
          <w:cantSplit/>
          <w:trHeight w:val="80"/>
          <w:tblHeader/>
        </w:trPr>
        <w:tc>
          <w:tcPr>
            <w:tcW w:w="2430" w:type="dxa"/>
            <w:shd w:val="clear" w:color="auto" w:fill="auto"/>
          </w:tcPr>
          <w:p w14:paraId="2FC677C9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EE33C8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4570B9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0246CA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1562AE91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CFBBD5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DC02A7" w14:paraId="1011304F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0D10EFF3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D1E86F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8CEDC24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E0278C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59F0DD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7A214E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5C9111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609F2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881C7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76252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3B203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10F34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DC02A7" w14:paraId="4279D4E0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E770842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14:paraId="3784C9B5" w14:textId="69E524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C3AF6CC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1AEC56" w14:textId="324CFCF3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CE9A5BE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881F4B" w14:textId="23B26A6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3258611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9523E6" w14:textId="77AAECC6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18F13B6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F3E8D5" w14:textId="064ACBF8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0382AAB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5C99C31" w14:textId="7EAC7578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82178" w:rsidRPr="00DC02A7" w14:paraId="34020815" w14:textId="77777777" w:rsidTr="006B1EF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6E85D61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B53416F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DC02A7" w14:paraId="5E381A4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4CFCCF6A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AE01C8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3871B31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2AEFDB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408238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D07A21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A3162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55DF0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A171CB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9735AA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F28816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5B78D9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4DEF5AA7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95458B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DCAFFD" w14:textId="4C9379C6" w:rsidR="00682178" w:rsidRPr="00DC02A7" w:rsidRDefault="006176B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</w:t>
            </w:r>
            <w:r w:rsidR="000D3686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62" w:type="dxa"/>
            <w:shd w:val="clear" w:color="auto" w:fill="auto"/>
          </w:tcPr>
          <w:p w14:paraId="64583D46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38165" w14:textId="07D3C38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5AF7C6C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926868" w14:textId="2571EC5D" w:rsidR="00682178" w:rsidRPr="00DC02A7" w:rsidRDefault="006176B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</w:t>
            </w:r>
            <w:r w:rsidR="008D7D15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D3686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1BC57F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8868A4" w14:textId="580609B8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</w:tcPr>
          <w:p w14:paraId="59232C5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696232" w14:textId="31439AA6" w:rsidR="00682178" w:rsidRPr="00DC02A7" w:rsidRDefault="008D7D15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976,691</w:t>
            </w:r>
          </w:p>
        </w:tc>
        <w:tc>
          <w:tcPr>
            <w:tcW w:w="270" w:type="dxa"/>
          </w:tcPr>
          <w:p w14:paraId="26E8E86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28F297" w14:textId="05EC162C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981,313</w:t>
            </w:r>
          </w:p>
        </w:tc>
      </w:tr>
      <w:tr w:rsidR="00682178" w:rsidRPr="00DC02A7" w14:paraId="6125784B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F6CFC2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1C49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BB0F5E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D69F9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B4793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9BBA8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EBA3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9764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4CC1B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05DA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049C4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ECA29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57F8460A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584AEB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0C14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73D693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FBA32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5AE587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84DCD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1A125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F018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29809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37DD3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2DE96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F381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286C0E4E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6AA3CC7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E8D5F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65368E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EAA68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04353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79FEC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2F1D6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8232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BA740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2F67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B6ABC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86B6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22D3634C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546D844D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96022" w14:textId="2852F915" w:rsidR="00682178" w:rsidRPr="00DC02A7" w:rsidRDefault="008E161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499,</w:t>
            </w:r>
            <w:r w:rsidR="003E7B49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62" w:type="dxa"/>
            <w:shd w:val="clear" w:color="auto" w:fill="auto"/>
          </w:tcPr>
          <w:p w14:paraId="3369A9E1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A6F90C" w14:textId="53D9E326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551,358</w:t>
            </w:r>
          </w:p>
        </w:tc>
        <w:tc>
          <w:tcPr>
            <w:tcW w:w="262" w:type="dxa"/>
            <w:shd w:val="clear" w:color="auto" w:fill="auto"/>
          </w:tcPr>
          <w:p w14:paraId="5BAD392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77118C" w14:textId="4801555D" w:rsidR="00682178" w:rsidRPr="00DC02A7" w:rsidRDefault="006C3382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245,767</w:t>
            </w:r>
          </w:p>
        </w:tc>
        <w:tc>
          <w:tcPr>
            <w:tcW w:w="270" w:type="dxa"/>
            <w:shd w:val="clear" w:color="auto" w:fill="auto"/>
          </w:tcPr>
          <w:p w14:paraId="35E8E30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B5698" w14:textId="43C43B4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294,587</w:t>
            </w:r>
          </w:p>
        </w:tc>
        <w:tc>
          <w:tcPr>
            <w:tcW w:w="270" w:type="dxa"/>
          </w:tcPr>
          <w:p w14:paraId="4515DC2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AAF929" w14:textId="77F11FDD" w:rsidR="00682178" w:rsidRPr="00DC02A7" w:rsidRDefault="0065795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745,142</w:t>
            </w:r>
          </w:p>
        </w:tc>
        <w:tc>
          <w:tcPr>
            <w:tcW w:w="270" w:type="dxa"/>
          </w:tcPr>
          <w:p w14:paraId="2425A0E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B1722" w14:textId="2B4E207F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845,945</w:t>
            </w:r>
          </w:p>
        </w:tc>
      </w:tr>
      <w:tr w:rsidR="00682178" w:rsidRPr="00DC02A7" w14:paraId="7CBB625D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22951C53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6C5B17" w14:textId="2BEF3783" w:rsidR="00682178" w:rsidRPr="00DC02A7" w:rsidRDefault="003E7B4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27,257</w:t>
            </w:r>
          </w:p>
        </w:tc>
        <w:tc>
          <w:tcPr>
            <w:tcW w:w="262" w:type="dxa"/>
            <w:shd w:val="clear" w:color="auto" w:fill="auto"/>
          </w:tcPr>
          <w:p w14:paraId="50EF715F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DD388F" w14:textId="440584E5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35,016</w:t>
            </w:r>
          </w:p>
        </w:tc>
        <w:tc>
          <w:tcPr>
            <w:tcW w:w="262" w:type="dxa"/>
            <w:shd w:val="clear" w:color="auto" w:fill="auto"/>
          </w:tcPr>
          <w:p w14:paraId="1DCF80C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8BCF99" w14:textId="3E2CCE11" w:rsidR="00682178" w:rsidRPr="00DC02A7" w:rsidRDefault="006C3382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14,224</w:t>
            </w:r>
          </w:p>
        </w:tc>
        <w:tc>
          <w:tcPr>
            <w:tcW w:w="270" w:type="dxa"/>
            <w:shd w:val="clear" w:color="auto" w:fill="auto"/>
          </w:tcPr>
          <w:p w14:paraId="5AA7E5B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257699" w14:textId="0875592F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10,889</w:t>
            </w:r>
          </w:p>
        </w:tc>
        <w:tc>
          <w:tcPr>
            <w:tcW w:w="270" w:type="dxa"/>
          </w:tcPr>
          <w:p w14:paraId="1643BDD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D707D2" w14:textId="5C232F89" w:rsidR="00682178" w:rsidRPr="00DC02A7" w:rsidRDefault="0065795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41,481</w:t>
            </w:r>
          </w:p>
        </w:tc>
        <w:tc>
          <w:tcPr>
            <w:tcW w:w="270" w:type="dxa"/>
          </w:tcPr>
          <w:p w14:paraId="3753E2E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3462B4" w14:textId="3DFC12D0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45,905</w:t>
            </w:r>
          </w:p>
        </w:tc>
      </w:tr>
      <w:tr w:rsidR="00682178" w:rsidRPr="00DC02A7" w14:paraId="1A459D1A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BB974DC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C4E520" w14:textId="2B990D3E" w:rsidR="00682178" w:rsidRPr="00DC02A7" w:rsidRDefault="003E7B4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148,</w:t>
            </w:r>
            <w:r w:rsidR="006C3382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262" w:type="dxa"/>
            <w:shd w:val="clear" w:color="auto" w:fill="auto"/>
          </w:tcPr>
          <w:p w14:paraId="2096E839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57A640" w14:textId="7144741F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68,955</w:t>
            </w:r>
          </w:p>
        </w:tc>
        <w:tc>
          <w:tcPr>
            <w:tcW w:w="262" w:type="dxa"/>
            <w:shd w:val="clear" w:color="auto" w:fill="auto"/>
          </w:tcPr>
          <w:p w14:paraId="3591D36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67A3FB" w14:textId="75AFAF4D" w:rsidR="00682178" w:rsidRPr="00DC02A7" w:rsidRDefault="006C3382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26,745</w:t>
            </w:r>
          </w:p>
        </w:tc>
        <w:tc>
          <w:tcPr>
            <w:tcW w:w="270" w:type="dxa"/>
            <w:shd w:val="clear" w:color="auto" w:fill="auto"/>
          </w:tcPr>
          <w:p w14:paraId="410AA94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0DD600" w14:textId="0C852378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8,870</w:t>
            </w:r>
          </w:p>
        </w:tc>
        <w:tc>
          <w:tcPr>
            <w:tcW w:w="270" w:type="dxa"/>
          </w:tcPr>
          <w:p w14:paraId="1AD78E7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8194F1" w14:textId="1DAD0775" w:rsidR="00682178" w:rsidRPr="00DC02A7" w:rsidRDefault="0065795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</w:t>
            </w:r>
            <w:r w:rsidR="00DF6CB0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383BCB5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50174" w14:textId="355CB078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77,825</w:t>
            </w:r>
          </w:p>
        </w:tc>
      </w:tr>
      <w:tr w:rsidR="00682178" w:rsidRPr="00DC02A7" w14:paraId="33394994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7BA8BFBD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0B8F0" w14:textId="750BB6AF" w:rsidR="00682178" w:rsidRPr="00DC02A7" w:rsidRDefault="006C3382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5,371</w:t>
            </w:r>
          </w:p>
        </w:tc>
        <w:tc>
          <w:tcPr>
            <w:tcW w:w="262" w:type="dxa"/>
            <w:shd w:val="clear" w:color="auto" w:fill="auto"/>
          </w:tcPr>
          <w:p w14:paraId="49538BA8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75EA" w14:textId="1001B31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5,083</w:t>
            </w:r>
          </w:p>
        </w:tc>
        <w:tc>
          <w:tcPr>
            <w:tcW w:w="262" w:type="dxa"/>
            <w:shd w:val="clear" w:color="auto" w:fill="auto"/>
          </w:tcPr>
          <w:p w14:paraId="0FB5493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3141" w14:textId="5C97E059" w:rsidR="00682178" w:rsidRPr="00DC02A7" w:rsidRDefault="006C3382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9,858</w:t>
            </w:r>
          </w:p>
        </w:tc>
        <w:tc>
          <w:tcPr>
            <w:tcW w:w="270" w:type="dxa"/>
            <w:shd w:val="clear" w:color="auto" w:fill="auto"/>
          </w:tcPr>
          <w:p w14:paraId="4CB955C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C2128" w14:textId="3F32965A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270" w:type="dxa"/>
          </w:tcPr>
          <w:p w14:paraId="3B30FD6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756A32" w14:textId="0AF370AC" w:rsidR="00682178" w:rsidRPr="00DC02A7" w:rsidRDefault="00DF6CB0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15,229</w:t>
            </w:r>
          </w:p>
        </w:tc>
        <w:tc>
          <w:tcPr>
            <w:tcW w:w="270" w:type="dxa"/>
          </w:tcPr>
          <w:p w14:paraId="7077F8F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9654A0" w14:textId="2C88464A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11,638</w:t>
            </w:r>
          </w:p>
        </w:tc>
      </w:tr>
      <w:tr w:rsidR="00682178" w:rsidRPr="00DC02A7" w14:paraId="77F8D27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7C8893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58DCD" w14:textId="1FB76D74" w:rsidR="00682178" w:rsidRPr="00DC02A7" w:rsidRDefault="000D3686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  <w:shd w:val="clear" w:color="auto" w:fill="auto"/>
          </w:tcPr>
          <w:p w14:paraId="3E5DC47E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7F981" w14:textId="381B357D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1A3B9AA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831B5" w14:textId="13073FC5" w:rsidR="00682178" w:rsidRPr="00DC02A7" w:rsidRDefault="008E161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  <w:shd w:val="clear" w:color="auto" w:fill="auto"/>
          </w:tcPr>
          <w:p w14:paraId="7E87EC6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62595" w14:textId="3A9F43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</w:tcPr>
          <w:p w14:paraId="185C951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FF2D6" w14:textId="05F1673E" w:rsidR="00682178" w:rsidRPr="00DC02A7" w:rsidRDefault="008E161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  <w:tc>
          <w:tcPr>
            <w:tcW w:w="270" w:type="dxa"/>
          </w:tcPr>
          <w:p w14:paraId="6EA3DC0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BBAE" w14:textId="4D83ACBD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</w:tr>
      <w:tr w:rsidR="006B1EFE" w:rsidRPr="00DC02A7" w14:paraId="253C710E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7EFC4070" w14:textId="77777777" w:rsidR="006B1EFE" w:rsidRPr="00DC02A7" w:rsidRDefault="006B1EFE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411687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0A0D0A" w14:textId="77777777" w:rsidR="006B1EFE" w:rsidRPr="00DC02A7" w:rsidRDefault="006B1EFE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A303DD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D7F6D9" w14:textId="77777777" w:rsidR="006B1EFE" w:rsidRPr="00DC02A7" w:rsidRDefault="006B1EFE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25BA33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5086C" w14:textId="77777777" w:rsidR="006B1EFE" w:rsidRPr="00DC02A7" w:rsidRDefault="006B1EFE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10588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3DF446" w14:textId="77777777" w:rsidR="006B1EFE" w:rsidRPr="00DC02A7" w:rsidRDefault="006B1EFE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D0C7F2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935054" w14:textId="77777777" w:rsidR="006B1EFE" w:rsidRPr="00DC02A7" w:rsidRDefault="006B1EFE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D6FF2" w14:textId="77777777" w:rsidR="006B1EFE" w:rsidRPr="00DC02A7" w:rsidRDefault="006B1EFE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77568" w:rsidRPr="00DC02A7" w14:paraId="463822D5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E066BAD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D7549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693627" w14:textId="77777777" w:rsidR="00677568" w:rsidRPr="00DC02A7" w:rsidRDefault="0067756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4F5EB2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F0950D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92EB04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4EC362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A52A7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931B885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8096B7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22C080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3FB60F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77568" w:rsidRPr="00DC02A7" w14:paraId="5A0D817C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39F0C887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9BF5A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3ED781" w14:textId="77777777" w:rsidR="00677568" w:rsidRPr="00DC02A7" w:rsidRDefault="0067756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DE5AB6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4AD2B5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823463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06A24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4DF6B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4BB468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54DDE4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D11AB8" w14:textId="77777777" w:rsidR="00677568" w:rsidRPr="00DC02A7" w:rsidRDefault="0067756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AC2BC" w14:textId="77777777" w:rsidR="00677568" w:rsidRPr="00DC02A7" w:rsidRDefault="0067756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51133021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1F1974C0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A0A95E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48E36CA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D8D3B3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3E5E95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BF4AD4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A6728B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51BF0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8D66B5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AA0126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FAEF04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B028A0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670B851B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19848BDB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617F8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023C8A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D963DB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6D8ADB5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8D0132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73D286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604627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704074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656666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16431B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91371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23A22C0D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6DB7A0D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60AA2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32AE63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58D506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F0FE7B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55F6A1C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767B36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1723A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67E9F8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87B332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F278C7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104E8D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75252BC4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03272F53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4F3D73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F52465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820957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AD0F7E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83A27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1BD1CB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C3AAE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73E833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FAED7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033E6F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ED103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0B6373DF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3F2B9B3F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F8340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8AED0B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B47AB7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D48F67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8E42D9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A77645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0FD39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AF4A7A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C8EAD6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E5D648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5A4705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18B9" w:rsidRPr="00DC02A7" w14:paraId="608FEE8E" w14:textId="77777777" w:rsidTr="006B1EFE">
        <w:trPr>
          <w:cantSplit/>
        </w:trPr>
        <w:tc>
          <w:tcPr>
            <w:tcW w:w="2430" w:type="dxa"/>
            <w:shd w:val="clear" w:color="auto" w:fill="auto"/>
          </w:tcPr>
          <w:p w14:paraId="5609B5A0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89A346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49A0B4" w14:textId="77777777" w:rsidR="005818B9" w:rsidRPr="00DC02A7" w:rsidRDefault="005818B9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A6DEEE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C2F328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6FCD3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E2CCE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19A1F2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66682DA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B6B90B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E5984A" w14:textId="77777777" w:rsidR="005818B9" w:rsidRPr="00DC02A7" w:rsidRDefault="005818B9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018B1" w14:textId="77777777" w:rsidR="005818B9" w:rsidRPr="00DC02A7" w:rsidRDefault="005818B9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66A1306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E8D9E8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6A07609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110F2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7FB2B3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F73AD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9944B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ECFF9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56E4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662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2C0A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06BD3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817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15D9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07976E5F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CA5CC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56CA3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994E9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69CFC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53D61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49D67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4D14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E0A1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65875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05178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654FF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A9FF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1731D87D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771E96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1526A2" w14:textId="0311DBFE" w:rsidR="00682178" w:rsidRPr="00DC02A7" w:rsidRDefault="00DF6CB0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  <w:shd w:val="clear" w:color="auto" w:fill="auto"/>
          </w:tcPr>
          <w:p w14:paraId="6E77F07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51CADF" w14:textId="50FDAB85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7EE0905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0F71AB" w14:textId="33371121" w:rsidR="00682178" w:rsidRPr="00DC02A7" w:rsidRDefault="00203795" w:rsidP="0020379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8FD" w14:textId="77777777" w:rsidR="00682178" w:rsidRPr="00DC02A7" w:rsidRDefault="00682178" w:rsidP="0020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090C5" w14:textId="19394EAA" w:rsidR="00682178" w:rsidRPr="00DC02A7" w:rsidRDefault="00682178" w:rsidP="0020379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2EADC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CCBD4C" w14:textId="4160F874" w:rsidR="00682178" w:rsidRPr="00DC02A7" w:rsidRDefault="00C92C00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70" w:type="dxa"/>
          </w:tcPr>
          <w:p w14:paraId="4F86F3E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9042D" w14:textId="7F25BAB4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660,412</w:t>
            </w:r>
          </w:p>
        </w:tc>
      </w:tr>
      <w:tr w:rsidR="00682178" w:rsidRPr="00DC02A7" w14:paraId="45525CDB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E4AF85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6260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8CCCB4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95F52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EA91E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EB9EA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319FA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63AE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EB86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86789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CCA22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58A9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62C6C6C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3C1189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D973A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E36D836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1163D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2FE8D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05B4E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FB33D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0215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C9BF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C9238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65047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68AD2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7731F4B6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EC4672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733F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516611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C5842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6A935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A2868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0EFB4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A824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F57D9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DFFDD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1A283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85198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032FEEF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285D6D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FBF28" w14:textId="5F31640E" w:rsidR="00682178" w:rsidRPr="00DC02A7" w:rsidRDefault="00DF6CB0" w:rsidP="00DF6CB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A5658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35D486" w14:textId="4951C178" w:rsidR="00682178" w:rsidRPr="00DC02A7" w:rsidRDefault="00682178" w:rsidP="009C764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26EDB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7AB245" w14:textId="283A82C1" w:rsidR="00682178" w:rsidRPr="00DC02A7" w:rsidRDefault="00203795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3C64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3C64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5A15AF4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2D339" w14:textId="74C87D5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30,522</w:t>
            </w:r>
          </w:p>
        </w:tc>
        <w:tc>
          <w:tcPr>
            <w:tcW w:w="270" w:type="dxa"/>
          </w:tcPr>
          <w:p w14:paraId="5A9DF8A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96C1E" w14:textId="0F5B87C1" w:rsidR="00682178" w:rsidRPr="00DC02A7" w:rsidRDefault="0056456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31,997</w:t>
            </w:r>
          </w:p>
        </w:tc>
        <w:tc>
          <w:tcPr>
            <w:tcW w:w="270" w:type="dxa"/>
          </w:tcPr>
          <w:p w14:paraId="7695BD5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DE24F" w14:textId="5973DBDD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30,522</w:t>
            </w:r>
          </w:p>
        </w:tc>
      </w:tr>
      <w:tr w:rsidR="00682178" w:rsidRPr="00DC02A7" w14:paraId="6ACAE3AE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0EEE2F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57C17" w14:textId="77777777" w:rsidR="00682178" w:rsidRPr="00DC02A7" w:rsidRDefault="00682178" w:rsidP="00DF6CB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F659D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E184F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B7CFB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A8E90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00EFA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6133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CC88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B5B3E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C30B4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95117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5BE9324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8D7CE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E6D89" w14:textId="04D8638E" w:rsidR="00682178" w:rsidRPr="00DC02A7" w:rsidRDefault="00DF6CB0" w:rsidP="00DF6CB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5BCE7A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C511" w14:textId="0C4F5823" w:rsidR="00682178" w:rsidRPr="00DC02A7" w:rsidRDefault="00682178" w:rsidP="009C764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7D70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0BD59" w14:textId="3345CEDB" w:rsidR="00682178" w:rsidRPr="00DC02A7" w:rsidRDefault="00203795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</w:t>
            </w:r>
            <w:r w:rsidR="00833C64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564567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FCD3B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6819" w14:textId="5A4FB49F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290,379</w:t>
            </w:r>
          </w:p>
        </w:tc>
        <w:tc>
          <w:tcPr>
            <w:tcW w:w="270" w:type="dxa"/>
          </w:tcPr>
          <w:p w14:paraId="56705A6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48FAA9" w14:textId="1EBB2F41" w:rsidR="00682178" w:rsidRPr="00DC02A7" w:rsidRDefault="00C92C00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</w:t>
            </w:r>
            <w:r w:rsidR="00564567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1DC4E5A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AC3E92" w14:textId="07C52FB4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290,379</w:t>
            </w:r>
          </w:p>
        </w:tc>
      </w:tr>
      <w:tr w:rsidR="00682178" w:rsidRPr="00DC02A7" w14:paraId="377CF7F5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1C3A42A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AF1DC" w14:textId="534FFB9F" w:rsidR="00682178" w:rsidRPr="00DC02A7" w:rsidRDefault="000D3686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  <w:shd w:val="clear" w:color="auto" w:fill="auto"/>
          </w:tcPr>
          <w:p w14:paraId="5EBD3074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C071" w14:textId="7F1CDEBD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53FB618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4865" w14:textId="3D47EB41" w:rsidR="00682178" w:rsidRPr="00DC02A7" w:rsidRDefault="008E161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  <w:shd w:val="clear" w:color="auto" w:fill="auto"/>
          </w:tcPr>
          <w:p w14:paraId="6A18334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8D9A" w14:textId="7724010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</w:tcPr>
          <w:p w14:paraId="3B69201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EA33" w14:textId="41E2DF4F" w:rsidR="00682178" w:rsidRPr="00DC02A7" w:rsidRDefault="008E161B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  <w:tc>
          <w:tcPr>
            <w:tcW w:w="270" w:type="dxa"/>
          </w:tcPr>
          <w:p w14:paraId="2382956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B237A" w14:textId="196567AE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</w:tr>
      <w:tr w:rsidR="00682178" w:rsidRPr="00DC02A7" w14:paraId="11B39C5C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041366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1542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9544B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ADCE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79666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976A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28945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D0B57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CF400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D6ED5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25BAB9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1D2DEA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7B1231C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2822F0C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39DA0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D2DACA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206527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D5670D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DF4E6B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0198B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0A597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8D5F41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8C32CE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85DBC8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4D646A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16A584B4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40BFE6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2B72EF" w14:textId="2BAF40F5" w:rsidR="00682178" w:rsidRPr="00DC02A7" w:rsidRDefault="00C92C00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680,</w:t>
            </w:r>
            <w:r w:rsidR="002D7670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62" w:type="dxa"/>
            <w:shd w:val="clear" w:color="auto" w:fill="auto"/>
          </w:tcPr>
          <w:p w14:paraId="2CE51989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116705" w14:textId="5AE46858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72AA2B3E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49D041" w14:textId="726D75F8" w:rsidR="00682178" w:rsidRPr="00DC02A7" w:rsidRDefault="00000CF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134,542</w:t>
            </w:r>
          </w:p>
        </w:tc>
        <w:tc>
          <w:tcPr>
            <w:tcW w:w="270" w:type="dxa"/>
            <w:shd w:val="clear" w:color="auto" w:fill="auto"/>
          </w:tcPr>
          <w:p w14:paraId="7BC70249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AF9EF6" w14:textId="607B7F42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211,157</w:t>
            </w:r>
          </w:p>
        </w:tc>
        <w:tc>
          <w:tcPr>
            <w:tcW w:w="270" w:type="dxa"/>
          </w:tcPr>
          <w:p w14:paraId="18720156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A9FC08" w14:textId="0B3860B2" w:rsidR="00682178" w:rsidRPr="00DC02A7" w:rsidRDefault="009061DE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814,639</w:t>
            </w:r>
          </w:p>
        </w:tc>
        <w:tc>
          <w:tcPr>
            <w:tcW w:w="270" w:type="dxa"/>
          </w:tcPr>
          <w:p w14:paraId="5C36BD29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03AA35" w14:textId="5FC8A46D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871,569</w:t>
            </w:r>
          </w:p>
        </w:tc>
      </w:tr>
      <w:tr w:rsidR="00682178" w:rsidRPr="00DC02A7" w14:paraId="2A87C579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6E0B1DF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B8F6" w14:textId="7D5BC513" w:rsidR="00682178" w:rsidRPr="00DC02A7" w:rsidRDefault="002D7670" w:rsidP="002D767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08A65D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EDF7" w14:textId="68DDCF4E" w:rsidR="00682178" w:rsidRPr="00DC02A7" w:rsidRDefault="00682178" w:rsidP="003B40E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CFEEB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3E49" w14:textId="66238B9E" w:rsidR="00682178" w:rsidRPr="00DC02A7" w:rsidRDefault="00653C94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162,052</w:t>
            </w:r>
          </w:p>
        </w:tc>
        <w:tc>
          <w:tcPr>
            <w:tcW w:w="270" w:type="dxa"/>
            <w:shd w:val="clear" w:color="auto" w:fill="auto"/>
          </w:tcPr>
          <w:p w14:paraId="593380FC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8372A" w14:textId="031C4DBF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109,744</w:t>
            </w:r>
          </w:p>
        </w:tc>
        <w:tc>
          <w:tcPr>
            <w:tcW w:w="270" w:type="dxa"/>
          </w:tcPr>
          <w:p w14:paraId="1299042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100FF" w14:textId="7710D76E" w:rsidR="00682178" w:rsidRPr="00DC02A7" w:rsidRDefault="009061DE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162,052</w:t>
            </w:r>
          </w:p>
        </w:tc>
        <w:tc>
          <w:tcPr>
            <w:tcW w:w="270" w:type="dxa"/>
          </w:tcPr>
          <w:p w14:paraId="3FCFEC49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A88875" w14:textId="00089AEB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109,744</w:t>
            </w:r>
          </w:p>
        </w:tc>
      </w:tr>
      <w:tr w:rsidR="00682178" w:rsidRPr="00DC02A7" w14:paraId="735C68B3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5AF8C0C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C8113" w14:textId="154B2CCE" w:rsidR="00682178" w:rsidRPr="00DC02A7" w:rsidRDefault="000D3686" w:rsidP="000D3686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  <w:shd w:val="clear" w:color="auto" w:fill="auto"/>
          </w:tcPr>
          <w:p w14:paraId="51109223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3990" w14:textId="25ACDCE3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660,412</w:t>
            </w:r>
          </w:p>
        </w:tc>
        <w:tc>
          <w:tcPr>
            <w:tcW w:w="262" w:type="dxa"/>
            <w:shd w:val="clear" w:color="auto" w:fill="auto"/>
          </w:tcPr>
          <w:p w14:paraId="7383EB8D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80CD" w14:textId="54C74F84" w:rsidR="00682178" w:rsidRPr="00DC02A7" w:rsidRDefault="008E161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  <w:shd w:val="clear" w:color="auto" w:fill="auto"/>
          </w:tcPr>
          <w:p w14:paraId="738A069F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CECEA" w14:textId="637CB9D2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320,901</w:t>
            </w:r>
          </w:p>
        </w:tc>
        <w:tc>
          <w:tcPr>
            <w:tcW w:w="270" w:type="dxa"/>
          </w:tcPr>
          <w:p w14:paraId="038976E6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2F746" w14:textId="319E545F" w:rsidR="00682178" w:rsidRPr="00DC02A7" w:rsidRDefault="008E161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  <w:tc>
          <w:tcPr>
            <w:tcW w:w="270" w:type="dxa"/>
          </w:tcPr>
          <w:p w14:paraId="45F5083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98411" w14:textId="5D68722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981,313</w:t>
            </w:r>
          </w:p>
        </w:tc>
      </w:tr>
      <w:tr w:rsidR="00682178" w:rsidRPr="00DC02A7" w14:paraId="5B759A7B" w14:textId="77777777" w:rsidTr="001815C6">
        <w:trPr>
          <w:cantSplit/>
        </w:trPr>
        <w:tc>
          <w:tcPr>
            <w:tcW w:w="2430" w:type="dxa"/>
            <w:shd w:val="clear" w:color="auto" w:fill="auto"/>
          </w:tcPr>
          <w:p w14:paraId="3B2983C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40B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0D452A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3201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9214C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DFA6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7B67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319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3C8FB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62D32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4B26F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249C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19BC8341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9B44131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5CCD8" w14:textId="7E00790A" w:rsidR="00682178" w:rsidRPr="00DC02A7" w:rsidRDefault="00A82E31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77,283</w:t>
            </w:r>
          </w:p>
        </w:tc>
        <w:tc>
          <w:tcPr>
            <w:tcW w:w="262" w:type="dxa"/>
            <w:shd w:val="clear" w:color="auto" w:fill="auto"/>
          </w:tcPr>
          <w:p w14:paraId="62003E5A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64F244" w14:textId="41AEC3C4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91,205</w:t>
            </w:r>
          </w:p>
        </w:tc>
        <w:tc>
          <w:tcPr>
            <w:tcW w:w="262" w:type="dxa"/>
            <w:shd w:val="clear" w:color="auto" w:fill="auto"/>
          </w:tcPr>
          <w:p w14:paraId="41AEDFF0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1CDBB" w14:textId="7E8FC1F3" w:rsidR="00682178" w:rsidRPr="00DC02A7" w:rsidRDefault="00A82E31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119,149</w:t>
            </w:r>
          </w:p>
        </w:tc>
        <w:tc>
          <w:tcPr>
            <w:tcW w:w="270" w:type="dxa"/>
            <w:shd w:val="clear" w:color="auto" w:fill="auto"/>
          </w:tcPr>
          <w:p w14:paraId="47CE6D1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72B4" w14:textId="4A60660D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112,147</w:t>
            </w:r>
          </w:p>
        </w:tc>
        <w:tc>
          <w:tcPr>
            <w:tcW w:w="270" w:type="dxa"/>
          </w:tcPr>
          <w:p w14:paraId="64AC4672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176233" w14:textId="5512E695" w:rsidR="00682178" w:rsidRPr="00DC02A7" w:rsidRDefault="00A82E31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196,</w:t>
            </w:r>
            <w:r w:rsidR="00877701"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5C1F0FC0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AC0EB2" w14:textId="3A6653C4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203,352</w:t>
            </w:r>
          </w:p>
        </w:tc>
      </w:tr>
      <w:tr w:rsidR="001E01BB" w:rsidRPr="00DC02A7" w14:paraId="58AF3428" w14:textId="77777777" w:rsidTr="001815C6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6927EA1" w14:textId="77777777" w:rsidR="001E01BB" w:rsidRPr="00DC02A7" w:rsidRDefault="001E01BB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0BDDA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504C76" w14:textId="77777777" w:rsidR="001E01BB" w:rsidRPr="00DC02A7" w:rsidRDefault="001E01BB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91EC82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2B266B" w14:textId="77777777" w:rsidR="001E01BB" w:rsidRPr="00DC02A7" w:rsidRDefault="001E01BB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DC5FE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516310" w14:textId="77777777" w:rsidR="001E01BB" w:rsidRPr="00DC02A7" w:rsidRDefault="001E01BB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222BA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0AD8BF" w14:textId="77777777" w:rsidR="001E01BB" w:rsidRPr="00DC02A7" w:rsidRDefault="001E01BB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29BA15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D485ED" w14:textId="77777777" w:rsidR="001E01BB" w:rsidRPr="00DC02A7" w:rsidRDefault="001E01BB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2294B1" w14:textId="77777777" w:rsidR="001E01BB" w:rsidRPr="00DC02A7" w:rsidRDefault="001E01BB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6DE6B9C8" w14:textId="77777777" w:rsidR="00F93EC0" w:rsidRPr="00DC02A7" w:rsidRDefault="00F93EC0">
      <w:r w:rsidRPr="00DC02A7"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682178" w:rsidRPr="00DC02A7" w14:paraId="031B2CCC" w14:textId="77777777" w:rsidTr="001E01BB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352C77A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05F780F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82178" w:rsidRPr="00DC02A7" w14:paraId="4A147F83" w14:textId="77777777" w:rsidTr="00804534">
        <w:trPr>
          <w:trHeight w:val="80"/>
          <w:tblHeader/>
        </w:trPr>
        <w:tc>
          <w:tcPr>
            <w:tcW w:w="2430" w:type="dxa"/>
            <w:shd w:val="clear" w:color="auto" w:fill="auto"/>
          </w:tcPr>
          <w:p w14:paraId="44922FE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4487B0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B16427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0003BF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409A583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11F553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DC02A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82178" w:rsidRPr="00DC02A7" w14:paraId="02DA9B98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0F6C9358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35D46C6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70EF6C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9DE5BD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B8365E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E8BAB0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4ECA4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B2E58E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D314E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96A6F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4E9C8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39861B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82178" w:rsidRPr="00DC02A7" w14:paraId="294AD483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178FCB45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DC02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14:paraId="0275E0A0" w14:textId="11902B20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F371A56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FA48A1" w14:textId="5B7B2E7C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FC1554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F16A51" w14:textId="396F498C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688AA5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FBFB29" w14:textId="33B63F22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4DF4423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45D04E" w14:textId="3F3FAB95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554EEC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9ACE6" w14:textId="6BF83963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82178" w:rsidRPr="00DC02A7" w14:paraId="54AAE9D6" w14:textId="77777777" w:rsidTr="00804534">
        <w:trPr>
          <w:tblHeader/>
        </w:trPr>
        <w:tc>
          <w:tcPr>
            <w:tcW w:w="2430" w:type="dxa"/>
            <w:shd w:val="clear" w:color="auto" w:fill="auto"/>
          </w:tcPr>
          <w:p w14:paraId="36C78114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1EAFADC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178" w:rsidRPr="00DC02A7" w14:paraId="1FCF1760" w14:textId="77777777" w:rsidTr="00804534">
        <w:tc>
          <w:tcPr>
            <w:tcW w:w="2430" w:type="dxa"/>
            <w:shd w:val="clear" w:color="auto" w:fill="auto"/>
          </w:tcPr>
          <w:p w14:paraId="3BD98D36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B1B9F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2F75C8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65D64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F96FBD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407827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E6FDA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59F16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55053B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B6826D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B648D7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15579D" w14:textId="77777777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6110EBF9" w14:textId="77777777" w:rsidTr="00804534">
        <w:tc>
          <w:tcPr>
            <w:tcW w:w="2430" w:type="dxa"/>
            <w:shd w:val="clear" w:color="auto" w:fill="auto"/>
            <w:vAlign w:val="bottom"/>
          </w:tcPr>
          <w:p w14:paraId="66C082BB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43D5E" w14:textId="4CBC9565" w:rsidR="00682178" w:rsidRPr="00DC02A7" w:rsidRDefault="009A092A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</w:t>
            </w:r>
            <w:r w:rsidR="00791DFA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262" w:type="dxa"/>
            <w:shd w:val="clear" w:color="auto" w:fill="auto"/>
          </w:tcPr>
          <w:p w14:paraId="5A92F52C" w14:textId="77777777" w:rsidR="00682178" w:rsidRPr="00DC02A7" w:rsidRDefault="00682178" w:rsidP="002C2989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47167" w14:textId="38C4A840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3B0F53C9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E17EA" w14:textId="1F2DEEF6" w:rsidR="00682178" w:rsidRPr="00DC02A7" w:rsidRDefault="00791DFA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  <w:shd w:val="clear" w:color="auto" w:fill="auto"/>
          </w:tcPr>
          <w:p w14:paraId="75B85A4D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D2433" w14:textId="07CA4392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4212857B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978810" w14:textId="056B7928" w:rsidR="00682178" w:rsidRPr="00DC02A7" w:rsidRDefault="00791DFA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542,004</w:t>
            </w:r>
          </w:p>
        </w:tc>
        <w:tc>
          <w:tcPr>
            <w:tcW w:w="270" w:type="dxa"/>
          </w:tcPr>
          <w:p w14:paraId="5F4BB97C" w14:textId="77777777" w:rsidR="00682178" w:rsidRPr="00DC02A7" w:rsidRDefault="00682178" w:rsidP="002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17A48F" w14:textId="42742E50" w:rsidR="00682178" w:rsidRPr="00DC02A7" w:rsidRDefault="00682178" w:rsidP="002C298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662,291</w:t>
            </w:r>
          </w:p>
        </w:tc>
      </w:tr>
      <w:tr w:rsidR="000B46DF" w:rsidRPr="00DC02A7" w14:paraId="26294236" w14:textId="77777777" w:rsidTr="00804534">
        <w:tc>
          <w:tcPr>
            <w:tcW w:w="2430" w:type="dxa"/>
            <w:shd w:val="clear" w:color="auto" w:fill="auto"/>
            <w:vAlign w:val="bottom"/>
          </w:tcPr>
          <w:p w14:paraId="04601AFD" w14:textId="77777777" w:rsidR="000B46DF" w:rsidRPr="00DC02A7" w:rsidRDefault="000B46DF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80AAA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BE02C9" w14:textId="77777777" w:rsidR="000B46DF" w:rsidRPr="00DC02A7" w:rsidRDefault="000B46DF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F7DA991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DF03A1" w14:textId="77777777" w:rsidR="000B46DF" w:rsidRPr="00DC02A7" w:rsidRDefault="000B46DF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9B1D2A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BAC0D5" w14:textId="77777777" w:rsidR="000B46DF" w:rsidRPr="00DC02A7" w:rsidRDefault="000B46DF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4667F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5CFC0A" w14:textId="77777777" w:rsidR="000B46DF" w:rsidRPr="00DC02A7" w:rsidRDefault="000B46DF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DE6AC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C7228F" w14:textId="77777777" w:rsidR="000B46DF" w:rsidRPr="00DC02A7" w:rsidRDefault="000B46DF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85AC20" w14:textId="77777777" w:rsidR="000B46DF" w:rsidRPr="00DC02A7" w:rsidRDefault="000B46D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76623" w:rsidRPr="00DC02A7" w14:paraId="7B5A5A01" w14:textId="77777777" w:rsidTr="000B46DF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45742FF" w14:textId="44610B51" w:rsidR="00276623" w:rsidRPr="00DC02A7" w:rsidRDefault="00276623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235EF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BF110" w14:textId="77777777" w:rsidR="00276623" w:rsidRPr="00DC02A7" w:rsidRDefault="00276623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EBA11E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D90DF7A" w14:textId="77777777" w:rsidR="00276623" w:rsidRPr="00DC02A7" w:rsidRDefault="00276623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DA3485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DAD0E" w14:textId="77777777" w:rsidR="00276623" w:rsidRPr="00DC02A7" w:rsidRDefault="00276623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4CAA7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5F36F7" w14:textId="77777777" w:rsidR="00276623" w:rsidRPr="00DC02A7" w:rsidRDefault="00276623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C9AD1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5C0BC9" w14:textId="77777777" w:rsidR="00276623" w:rsidRPr="00DC02A7" w:rsidRDefault="00276623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3CD8EA" w14:textId="77777777" w:rsidR="00276623" w:rsidRPr="00DC02A7" w:rsidRDefault="00276623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470EBA9B" w14:textId="77777777" w:rsidTr="00804534">
        <w:tc>
          <w:tcPr>
            <w:tcW w:w="2430" w:type="dxa"/>
            <w:shd w:val="clear" w:color="auto" w:fill="auto"/>
          </w:tcPr>
          <w:p w14:paraId="1BA2CF4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57EE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13182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93342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45037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A33F7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C620B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171E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DAB27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C232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DF01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51113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14E3D4B2" w14:textId="77777777" w:rsidTr="00804534">
        <w:tc>
          <w:tcPr>
            <w:tcW w:w="2430" w:type="dxa"/>
            <w:shd w:val="clear" w:color="auto" w:fill="auto"/>
          </w:tcPr>
          <w:p w14:paraId="1B19B2AA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7DBE1" w14:textId="70F82450" w:rsidR="00682178" w:rsidRPr="00DC02A7" w:rsidRDefault="00E50BA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445,730</w:t>
            </w:r>
          </w:p>
        </w:tc>
        <w:tc>
          <w:tcPr>
            <w:tcW w:w="262" w:type="dxa"/>
            <w:shd w:val="clear" w:color="auto" w:fill="auto"/>
          </w:tcPr>
          <w:p w14:paraId="30EB2274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7957C34" w14:textId="5F5C50D2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511,989</w:t>
            </w:r>
          </w:p>
        </w:tc>
        <w:tc>
          <w:tcPr>
            <w:tcW w:w="262" w:type="dxa"/>
            <w:shd w:val="clear" w:color="auto" w:fill="auto"/>
          </w:tcPr>
          <w:p w14:paraId="4CCABC5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85390" w14:textId="44BB7136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89,860</w:t>
            </w:r>
          </w:p>
        </w:tc>
        <w:tc>
          <w:tcPr>
            <w:tcW w:w="270" w:type="dxa"/>
            <w:shd w:val="clear" w:color="auto" w:fill="auto"/>
          </w:tcPr>
          <w:p w14:paraId="0C9A7BC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A56AF" w14:textId="08246AA9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141,185</w:t>
            </w:r>
          </w:p>
        </w:tc>
        <w:tc>
          <w:tcPr>
            <w:tcW w:w="270" w:type="dxa"/>
          </w:tcPr>
          <w:p w14:paraId="5F2C3A8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CF68A0" w14:textId="3DA0DE98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535,590</w:t>
            </w:r>
          </w:p>
        </w:tc>
        <w:tc>
          <w:tcPr>
            <w:tcW w:w="270" w:type="dxa"/>
          </w:tcPr>
          <w:p w14:paraId="35ED927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1814D3" w14:textId="65F3E4F0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653,174</w:t>
            </w:r>
          </w:p>
        </w:tc>
      </w:tr>
      <w:tr w:rsidR="00682178" w:rsidRPr="00DC02A7" w14:paraId="76DD7DFD" w14:textId="77777777" w:rsidTr="00804534">
        <w:tc>
          <w:tcPr>
            <w:tcW w:w="2430" w:type="dxa"/>
            <w:shd w:val="clear" w:color="auto" w:fill="auto"/>
          </w:tcPr>
          <w:p w14:paraId="036375D4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ABEC3B" w14:textId="696EC8E2" w:rsidR="00682178" w:rsidRPr="00DC02A7" w:rsidRDefault="00E50BA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  <w:shd w:val="clear" w:color="auto" w:fill="auto"/>
          </w:tcPr>
          <w:p w14:paraId="73925F55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604028" w14:textId="493DAB7B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62" w:type="dxa"/>
            <w:shd w:val="clear" w:color="auto" w:fill="auto"/>
          </w:tcPr>
          <w:p w14:paraId="748A172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A7C840" w14:textId="36971A7C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FBA345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7AA07" w14:textId="7BFA8AD1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70" w:type="dxa"/>
          </w:tcPr>
          <w:p w14:paraId="6AC2AB1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2A049E" w14:textId="34F9EC33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11EA0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BFFFFE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085CD0" w14:textId="72E6CC1C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2,275</w:t>
            </w:r>
          </w:p>
        </w:tc>
      </w:tr>
      <w:tr w:rsidR="00682178" w:rsidRPr="00DC02A7" w14:paraId="7DF9EDCA" w14:textId="77777777" w:rsidTr="00804534">
        <w:tc>
          <w:tcPr>
            <w:tcW w:w="2430" w:type="dxa"/>
            <w:shd w:val="clear" w:color="auto" w:fill="auto"/>
          </w:tcPr>
          <w:p w14:paraId="2A37385D" w14:textId="77777777" w:rsidR="00682178" w:rsidRPr="00DC02A7" w:rsidRDefault="00682178" w:rsidP="006821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A1F87" w14:textId="6F427A35" w:rsidR="00682178" w:rsidRPr="00DC02A7" w:rsidRDefault="005439E4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4,981</w:t>
            </w:r>
          </w:p>
        </w:tc>
        <w:tc>
          <w:tcPr>
            <w:tcW w:w="262" w:type="dxa"/>
            <w:shd w:val="clear" w:color="auto" w:fill="auto"/>
          </w:tcPr>
          <w:p w14:paraId="1F184C6C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387E90" w14:textId="39A43CA9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5,036</w:t>
            </w:r>
          </w:p>
        </w:tc>
        <w:tc>
          <w:tcPr>
            <w:tcW w:w="262" w:type="dxa"/>
            <w:shd w:val="clear" w:color="auto" w:fill="auto"/>
          </w:tcPr>
          <w:p w14:paraId="4C5C1E0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F993FF" w14:textId="4A98B9B0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086E53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AF5BC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FC4D7" w14:textId="511B8853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1,806</w:t>
            </w:r>
          </w:p>
        </w:tc>
        <w:tc>
          <w:tcPr>
            <w:tcW w:w="270" w:type="dxa"/>
          </w:tcPr>
          <w:p w14:paraId="6C0F621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33F5F6" w14:textId="1986A3DF" w:rsidR="00682178" w:rsidRPr="00DC02A7" w:rsidRDefault="00284EC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5,534</w:t>
            </w:r>
          </w:p>
        </w:tc>
        <w:tc>
          <w:tcPr>
            <w:tcW w:w="270" w:type="dxa"/>
          </w:tcPr>
          <w:p w14:paraId="556FA8E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B0354F" w14:textId="4A3471AE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6,842</w:t>
            </w:r>
          </w:p>
        </w:tc>
      </w:tr>
      <w:tr w:rsidR="00682178" w:rsidRPr="00DC02A7" w14:paraId="4B65B7F8" w14:textId="77777777" w:rsidTr="00804534">
        <w:tc>
          <w:tcPr>
            <w:tcW w:w="2430" w:type="dxa"/>
            <w:shd w:val="clear" w:color="auto" w:fill="auto"/>
            <w:vAlign w:val="bottom"/>
          </w:tcPr>
          <w:p w14:paraId="48AB149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1375F" w14:textId="6687F6EA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  <w:shd w:val="clear" w:color="auto" w:fill="auto"/>
          </w:tcPr>
          <w:p w14:paraId="6EF62DE5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BAA17" w14:textId="1C880518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72C936F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E1F8F" w14:textId="1DA801D7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  <w:shd w:val="clear" w:color="auto" w:fill="auto"/>
          </w:tcPr>
          <w:p w14:paraId="4C1D809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B4AA5" w14:textId="64B0AE80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51CB665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225F9" w14:textId="25D2FEDD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  <w:tc>
          <w:tcPr>
            <w:tcW w:w="270" w:type="dxa"/>
          </w:tcPr>
          <w:p w14:paraId="5017796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A3EBD" w14:textId="02CDED82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</w:tr>
      <w:tr w:rsidR="00682178" w:rsidRPr="00DC02A7" w14:paraId="6A15D2AB" w14:textId="77777777" w:rsidTr="00804534">
        <w:tc>
          <w:tcPr>
            <w:tcW w:w="2430" w:type="dxa"/>
            <w:shd w:val="clear" w:color="auto" w:fill="auto"/>
            <w:vAlign w:val="bottom"/>
          </w:tcPr>
          <w:p w14:paraId="184F80B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A6565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E096E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09F32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C149A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34420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D5A14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98E3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F2ABC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B3CCA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FE03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096FE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02163E17" w14:textId="77777777" w:rsidTr="00804534">
        <w:tc>
          <w:tcPr>
            <w:tcW w:w="2430" w:type="dxa"/>
            <w:shd w:val="clear" w:color="auto" w:fill="auto"/>
            <w:vAlign w:val="bottom"/>
          </w:tcPr>
          <w:p w14:paraId="623FD25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45756D3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B720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82665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9CCB6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3335C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A328E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5E75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8276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BD7D5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7ED01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01FFD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C17E4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0E105AB3" w14:textId="77777777" w:rsidTr="00804534">
        <w:tc>
          <w:tcPr>
            <w:tcW w:w="2430" w:type="dxa"/>
            <w:shd w:val="clear" w:color="auto" w:fill="auto"/>
            <w:vAlign w:val="bottom"/>
          </w:tcPr>
          <w:p w14:paraId="2A58B91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1A52A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EA05C4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BEAF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A12F5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2A1E5E3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D01A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5CC8B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4DF0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C734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7FF21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77414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75669AF9" w14:textId="77777777" w:rsidTr="00804534">
        <w:tc>
          <w:tcPr>
            <w:tcW w:w="2430" w:type="dxa"/>
            <w:shd w:val="clear" w:color="auto" w:fill="auto"/>
            <w:vAlign w:val="bottom"/>
          </w:tcPr>
          <w:p w14:paraId="2474477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E5F4BD" w14:textId="1BF17E03" w:rsidR="00682178" w:rsidRPr="00DC02A7" w:rsidRDefault="00665B2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  <w:shd w:val="clear" w:color="auto" w:fill="auto"/>
          </w:tcPr>
          <w:p w14:paraId="5FEAAC58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E29E92" w14:textId="68BF1918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38EA2D1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D0B455" w14:textId="34EAB0B6" w:rsidR="00682178" w:rsidRPr="00DC02A7" w:rsidRDefault="00665B2F" w:rsidP="00665B2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2E6B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79B90C" w14:textId="0A126AA6" w:rsidR="00682178" w:rsidRPr="00DC02A7" w:rsidRDefault="00682178" w:rsidP="003B40E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CCE8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4C3B0F" w14:textId="5CA93B11" w:rsidR="00682178" w:rsidRPr="00DC02A7" w:rsidRDefault="00665B2F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70" w:type="dxa"/>
          </w:tcPr>
          <w:p w14:paraId="3482676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56955" w14:textId="4AC1FCA9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517,790</w:t>
            </w:r>
          </w:p>
        </w:tc>
      </w:tr>
      <w:tr w:rsidR="00682178" w:rsidRPr="00DC02A7" w14:paraId="234C0D2D" w14:textId="77777777" w:rsidTr="00804534">
        <w:tc>
          <w:tcPr>
            <w:tcW w:w="2430" w:type="dxa"/>
            <w:shd w:val="clear" w:color="auto" w:fill="auto"/>
            <w:vAlign w:val="bottom"/>
          </w:tcPr>
          <w:p w14:paraId="7C542C0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2A063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3C9D88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743D6C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65625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7A015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3264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3A72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E1EF0B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9C6BB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D027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B4E89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5615CBC8" w14:textId="77777777" w:rsidTr="00804534">
        <w:tc>
          <w:tcPr>
            <w:tcW w:w="2430" w:type="dxa"/>
            <w:shd w:val="clear" w:color="auto" w:fill="auto"/>
            <w:vAlign w:val="bottom"/>
          </w:tcPr>
          <w:p w14:paraId="37A237C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FBF3" w14:textId="1A7BF7A8" w:rsidR="00682178" w:rsidRPr="00DC02A7" w:rsidRDefault="00665B2F" w:rsidP="00665B2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C882A0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1CCE" w14:textId="53DEB346" w:rsidR="00682178" w:rsidRPr="00DC02A7" w:rsidRDefault="00682178" w:rsidP="003B40E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85B4C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C529" w14:textId="619CEE90" w:rsidR="00682178" w:rsidRPr="00DC02A7" w:rsidRDefault="001F4CF4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  <w:shd w:val="clear" w:color="auto" w:fill="auto"/>
          </w:tcPr>
          <w:p w14:paraId="6E19819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CA969" w14:textId="7253A3E6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264C063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9793D2" w14:textId="21921DAA" w:rsidR="00682178" w:rsidRPr="00DC02A7" w:rsidRDefault="001F4CF4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4B0EB45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2900F1" w14:textId="5196BB4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144,501</w:t>
            </w:r>
          </w:p>
        </w:tc>
      </w:tr>
      <w:tr w:rsidR="00682178" w:rsidRPr="00DC02A7" w14:paraId="37847DE2" w14:textId="77777777" w:rsidTr="00804534">
        <w:tc>
          <w:tcPr>
            <w:tcW w:w="2430" w:type="dxa"/>
            <w:shd w:val="clear" w:color="auto" w:fill="auto"/>
            <w:vAlign w:val="bottom"/>
          </w:tcPr>
          <w:p w14:paraId="1D37944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FE205" w14:textId="0D7BE1E9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  <w:shd w:val="clear" w:color="auto" w:fill="auto"/>
          </w:tcPr>
          <w:p w14:paraId="45CEDA8B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2E2BC" w14:textId="3C0FBCA2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22E110C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D6AE6" w14:textId="1D3E57C9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  <w:shd w:val="clear" w:color="auto" w:fill="auto"/>
          </w:tcPr>
          <w:p w14:paraId="480AD3C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AFAB7" w14:textId="22908E3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3D2129A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6D596" w14:textId="74119124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  <w:tc>
          <w:tcPr>
            <w:tcW w:w="270" w:type="dxa"/>
          </w:tcPr>
          <w:p w14:paraId="047CBC0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240B" w14:textId="4E411664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</w:tr>
      <w:tr w:rsidR="00682178" w:rsidRPr="00DC02A7" w14:paraId="2633EB0D" w14:textId="77777777" w:rsidTr="00804534">
        <w:tc>
          <w:tcPr>
            <w:tcW w:w="2430" w:type="dxa"/>
            <w:shd w:val="clear" w:color="auto" w:fill="auto"/>
            <w:vAlign w:val="bottom"/>
          </w:tcPr>
          <w:p w14:paraId="70DE104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46BF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4D835F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59B4B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13668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16AE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7E6D7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3B4B4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7C28CD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DA330C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94615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6664C0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706D8CB6" w14:textId="77777777" w:rsidTr="00804534">
        <w:tc>
          <w:tcPr>
            <w:tcW w:w="2430" w:type="dxa"/>
            <w:shd w:val="clear" w:color="auto" w:fill="auto"/>
          </w:tcPr>
          <w:p w14:paraId="30CD084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321E6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F83E70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8005E9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6F907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05F063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3C09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F096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F9DF3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F4E611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2B171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2152A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61273C60" w14:textId="77777777" w:rsidTr="00804534">
        <w:tc>
          <w:tcPr>
            <w:tcW w:w="2430" w:type="dxa"/>
            <w:shd w:val="clear" w:color="auto" w:fill="auto"/>
            <w:vAlign w:val="bottom"/>
          </w:tcPr>
          <w:p w14:paraId="35BC287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92AEF" w14:textId="490A093C" w:rsidR="00682178" w:rsidRPr="00DC02A7" w:rsidRDefault="00E21AE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  <w:shd w:val="clear" w:color="auto" w:fill="auto"/>
          </w:tcPr>
          <w:p w14:paraId="73A0D429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811B7" w14:textId="043FD75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76CC9E2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2DD1890" w14:textId="1200AA5C" w:rsidR="00682178" w:rsidRPr="00DC02A7" w:rsidRDefault="008122F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</w:t>
            </w:r>
            <w:r w:rsidR="00EB671D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17041BA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A609F3" w14:textId="5DDDADC4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95,580</w:t>
            </w:r>
          </w:p>
        </w:tc>
        <w:tc>
          <w:tcPr>
            <w:tcW w:w="270" w:type="dxa"/>
          </w:tcPr>
          <w:p w14:paraId="63D863C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7995F9" w14:textId="3780949A" w:rsidR="00682178" w:rsidRPr="00DC02A7" w:rsidRDefault="003638E7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FD530D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1502A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D530D"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767B5DE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D5448" w14:textId="7E0FEA01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613,370</w:t>
            </w:r>
          </w:p>
        </w:tc>
      </w:tr>
      <w:tr w:rsidR="00682178" w:rsidRPr="00DC02A7" w14:paraId="7A246311" w14:textId="77777777" w:rsidTr="00804534">
        <w:tc>
          <w:tcPr>
            <w:tcW w:w="2430" w:type="dxa"/>
            <w:shd w:val="clear" w:color="auto" w:fill="auto"/>
            <w:vAlign w:val="bottom"/>
          </w:tcPr>
          <w:p w14:paraId="3944103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E9939" w14:textId="2C645A0E" w:rsidR="00682178" w:rsidRPr="00DC02A7" w:rsidRDefault="00E21AED" w:rsidP="00E21A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DB8DCA0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B375" w14:textId="25107DCA" w:rsidR="00682178" w:rsidRPr="00DC02A7" w:rsidRDefault="00682178" w:rsidP="003B40E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95450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055E" w14:textId="194571B3" w:rsidR="00682178" w:rsidRPr="00DC02A7" w:rsidRDefault="00EB671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59,828</w:t>
            </w:r>
          </w:p>
        </w:tc>
        <w:tc>
          <w:tcPr>
            <w:tcW w:w="270" w:type="dxa"/>
            <w:shd w:val="clear" w:color="auto" w:fill="auto"/>
          </w:tcPr>
          <w:p w14:paraId="382B9E1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F7D8" w14:textId="2FC2FD96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48,921</w:t>
            </w:r>
          </w:p>
        </w:tc>
        <w:tc>
          <w:tcPr>
            <w:tcW w:w="270" w:type="dxa"/>
          </w:tcPr>
          <w:p w14:paraId="6F401B7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6AAA22" w14:textId="363E9089" w:rsidR="00682178" w:rsidRPr="00DC02A7" w:rsidRDefault="00FD530D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59,828</w:t>
            </w:r>
          </w:p>
        </w:tc>
        <w:tc>
          <w:tcPr>
            <w:tcW w:w="270" w:type="dxa"/>
          </w:tcPr>
          <w:p w14:paraId="5C0D7E3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B0EA97" w14:textId="3435642F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48,921</w:t>
            </w:r>
          </w:p>
        </w:tc>
      </w:tr>
      <w:tr w:rsidR="00682178" w:rsidRPr="00DC02A7" w14:paraId="1D609CB8" w14:textId="77777777" w:rsidTr="00804534">
        <w:tc>
          <w:tcPr>
            <w:tcW w:w="2430" w:type="dxa"/>
            <w:shd w:val="clear" w:color="auto" w:fill="auto"/>
          </w:tcPr>
          <w:p w14:paraId="60F9769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66806" w14:textId="2D3131C7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  <w:shd w:val="clear" w:color="auto" w:fill="auto"/>
          </w:tcPr>
          <w:p w14:paraId="711195BA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A01D2" w14:textId="63F1C54C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517,790</w:t>
            </w:r>
          </w:p>
        </w:tc>
        <w:tc>
          <w:tcPr>
            <w:tcW w:w="262" w:type="dxa"/>
            <w:shd w:val="clear" w:color="auto" w:fill="auto"/>
          </w:tcPr>
          <w:p w14:paraId="7714BBD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800AC" w14:textId="06C43FFC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  <w:shd w:val="clear" w:color="auto" w:fill="auto"/>
          </w:tcPr>
          <w:p w14:paraId="23BEBC3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6B1CA" w14:textId="6D629662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144,501</w:t>
            </w:r>
          </w:p>
        </w:tc>
        <w:tc>
          <w:tcPr>
            <w:tcW w:w="270" w:type="dxa"/>
          </w:tcPr>
          <w:p w14:paraId="1E1F743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B2A8B" w14:textId="6E1083FD" w:rsidR="00682178" w:rsidRPr="00DC02A7" w:rsidRDefault="00791DFA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  <w:tc>
          <w:tcPr>
            <w:tcW w:w="270" w:type="dxa"/>
          </w:tcPr>
          <w:p w14:paraId="225BDCE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76669" w14:textId="677A77C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662,291</w:t>
            </w:r>
          </w:p>
        </w:tc>
      </w:tr>
      <w:tr w:rsidR="00682178" w:rsidRPr="00DC02A7" w14:paraId="018099DE" w14:textId="77777777" w:rsidTr="00804534">
        <w:tc>
          <w:tcPr>
            <w:tcW w:w="2430" w:type="dxa"/>
            <w:shd w:val="clear" w:color="auto" w:fill="auto"/>
          </w:tcPr>
          <w:p w14:paraId="1E68F8C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3A57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F6EBDB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F8A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C97B61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FCDF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7DF88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77398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3A6C8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63515D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35253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E287CE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2178" w:rsidRPr="00DC02A7" w14:paraId="00A3CF10" w14:textId="77777777" w:rsidTr="00804534">
        <w:tc>
          <w:tcPr>
            <w:tcW w:w="2430" w:type="dxa"/>
            <w:shd w:val="clear" w:color="auto" w:fill="auto"/>
            <w:vAlign w:val="bottom"/>
          </w:tcPr>
          <w:p w14:paraId="3D9B9DAF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C02A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FD19B8" w14:textId="6F17EC07" w:rsidR="00682178" w:rsidRPr="00DC02A7" w:rsidRDefault="00EF5960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50,261</w:t>
            </w:r>
          </w:p>
        </w:tc>
        <w:tc>
          <w:tcPr>
            <w:tcW w:w="262" w:type="dxa"/>
            <w:shd w:val="clear" w:color="auto" w:fill="auto"/>
          </w:tcPr>
          <w:p w14:paraId="29D0704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710640" w14:textId="038026EE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69,614</w:t>
            </w:r>
          </w:p>
        </w:tc>
        <w:tc>
          <w:tcPr>
            <w:tcW w:w="262" w:type="dxa"/>
            <w:shd w:val="clear" w:color="auto" w:fill="auto"/>
          </w:tcPr>
          <w:p w14:paraId="57099BA4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4CCFA" w14:textId="258A8E15" w:rsidR="00682178" w:rsidRPr="00DC02A7" w:rsidRDefault="005C7F61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21,033</w:t>
            </w:r>
          </w:p>
        </w:tc>
        <w:tc>
          <w:tcPr>
            <w:tcW w:w="270" w:type="dxa"/>
            <w:shd w:val="clear" w:color="auto" w:fill="auto"/>
          </w:tcPr>
          <w:p w14:paraId="1B5869F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5E5B9" w14:textId="2579A83D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20,136</w:t>
            </w:r>
          </w:p>
        </w:tc>
        <w:tc>
          <w:tcPr>
            <w:tcW w:w="270" w:type="dxa"/>
          </w:tcPr>
          <w:p w14:paraId="73AABE8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5B1B99" w14:textId="0D29CA2E" w:rsidR="00682178" w:rsidRPr="00DC02A7" w:rsidRDefault="005C7F61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71,294</w:t>
            </w:r>
          </w:p>
        </w:tc>
        <w:tc>
          <w:tcPr>
            <w:tcW w:w="270" w:type="dxa"/>
          </w:tcPr>
          <w:p w14:paraId="5A3EBA6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8140E8" w14:textId="42088A6B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89,750</w:t>
            </w:r>
          </w:p>
        </w:tc>
      </w:tr>
    </w:tbl>
    <w:p w14:paraId="2C27BFE4" w14:textId="0BF94DE5" w:rsidR="003E6FF4" w:rsidRPr="00DC02A7" w:rsidRDefault="003E6FF4">
      <w:pPr>
        <w:rPr>
          <w:rFonts w:asciiTheme="majorBidi" w:hAnsiTheme="majorBidi" w:cstheme="majorBidi"/>
          <w:sz w:val="22"/>
          <w:szCs w:val="22"/>
        </w:rPr>
      </w:pPr>
    </w:p>
    <w:p w14:paraId="3FCD730E" w14:textId="77777777" w:rsidR="00BC135D" w:rsidRPr="00DC02A7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DC02A7" w:rsidSect="00911A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6345BD0" w14:textId="30EAEE87" w:rsidR="00DB12B7" w:rsidRPr="00DC02A7" w:rsidRDefault="00DB12B7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682178" w:rsidRPr="00DC02A7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682178"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0 </w:t>
      </w:r>
      <w:r w:rsidR="00682178" w:rsidRPr="00DC02A7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มิถุนายน </w:t>
      </w:r>
    </w:p>
    <w:p w14:paraId="11B30724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- </w:t>
      </w: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7C40DC64" w14:textId="2F59358F" w:rsidR="00254415" w:rsidRPr="00DC02A7" w:rsidRDefault="008765B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4D8B0110" wp14:editId="54A7DD56">
            <wp:extent cx="6081313" cy="238447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76" b="6094"/>
                    <a:stretch/>
                  </pic:blipFill>
                  <pic:spPr bwMode="auto">
                    <a:xfrm>
                      <a:off x="0" y="0"/>
                      <a:ext cx="6081313" cy="238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BEA5B8" w14:textId="4F94DA46" w:rsidR="00DB12B7" w:rsidRPr="00DC02A7" w:rsidRDefault="00DB12B7" w:rsidP="004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2C7533A" w14:textId="3086C0A2" w:rsidR="00254415" w:rsidRPr="00DC02A7" w:rsidRDefault="005E6892" w:rsidP="004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22F538B8" wp14:editId="5E3FDE21">
            <wp:extent cx="6048914" cy="2412365"/>
            <wp:effectExtent l="0" t="0" r="952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9" r="10190" b="10210"/>
                    <a:stretch/>
                  </pic:blipFill>
                  <pic:spPr bwMode="auto">
                    <a:xfrm>
                      <a:off x="0" y="0"/>
                      <a:ext cx="6094397" cy="243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B7068F" w14:textId="3D11CED3" w:rsidR="004A4F2B" w:rsidRPr="00DC02A7" w:rsidRDefault="00DB12B7" w:rsidP="00AF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6D3F8766" w14:textId="625C6ADE" w:rsidR="005F1C3A" w:rsidRPr="00DC02A7" w:rsidRDefault="000E4A9D" w:rsidP="0059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7C5BF449" wp14:editId="2BAED255">
            <wp:extent cx="6075763" cy="23774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" t="13414" b="5856"/>
                    <a:stretch/>
                  </pic:blipFill>
                  <pic:spPr bwMode="auto">
                    <a:xfrm>
                      <a:off x="0" y="0"/>
                      <a:ext cx="6134373" cy="2400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AF4221" w14:textId="53C29615" w:rsidR="002C2989" w:rsidRPr="00DC02A7" w:rsidRDefault="002C2989" w:rsidP="0059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67A1887F" w14:textId="4A99F2D9" w:rsidR="00597DDD" w:rsidRPr="00DC02A7" w:rsidRDefault="00597DDD" w:rsidP="0059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682178" w:rsidRPr="00DC02A7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682178"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0 </w:t>
      </w:r>
      <w:r w:rsidR="00682178" w:rsidRPr="00DC02A7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4F2BAD6E" w14:textId="545405A0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27F1B934" w14:textId="4A09B6A2" w:rsidR="003A424B" w:rsidRPr="00DC02A7" w:rsidRDefault="00BB7A3A" w:rsidP="00E9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2"/>
          <w:szCs w:val="22"/>
        </w:rPr>
      </w:pPr>
      <w:r w:rsidRPr="00DC02A7">
        <w:rPr>
          <w:rFonts w:asciiTheme="majorBidi" w:hAnsiTheme="majorBidi" w:cstheme="majorBidi"/>
          <w:b/>
          <w:bCs/>
          <w:i/>
          <w:iCs/>
          <w:noProof/>
          <w:color w:val="000000"/>
          <w:sz w:val="22"/>
          <w:szCs w:val="22"/>
        </w:rPr>
        <w:drawing>
          <wp:inline distT="0" distB="0" distL="0" distR="0" wp14:anchorId="46FC1129" wp14:editId="62A49EE0">
            <wp:extent cx="6057900" cy="2457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46" b="5511"/>
                    <a:stretch/>
                  </pic:blipFill>
                  <pic:spPr bwMode="auto">
                    <a:xfrm>
                      <a:off x="0" y="0"/>
                      <a:ext cx="6090412" cy="247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D61840" w14:textId="77777777" w:rsidR="005C1C2D" w:rsidRPr="00DC02A7" w:rsidRDefault="005C1C2D" w:rsidP="00E9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4AB47D4D" w14:textId="2CC0B46A" w:rsidR="00DB12B7" w:rsidRPr="00DC02A7" w:rsidRDefault="00DB12B7" w:rsidP="00E9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0937BE6E" w14:textId="503E6898" w:rsidR="00DB12B7" w:rsidRPr="00DC02A7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682178" w:rsidRPr="00DC02A7" w14:paraId="219D4C5D" w14:textId="77777777" w:rsidTr="00804534">
        <w:tc>
          <w:tcPr>
            <w:tcW w:w="4500" w:type="dxa"/>
            <w:shd w:val="clear" w:color="auto" w:fill="auto"/>
          </w:tcPr>
          <w:p w14:paraId="432A25C8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2F84046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02A7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48C6965F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  <w:vAlign w:val="bottom"/>
          </w:tcPr>
          <w:p w14:paraId="0583854B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02A7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2178" w:rsidRPr="00DC02A7" w14:paraId="298BAF85" w14:textId="77777777" w:rsidTr="00804534">
        <w:tc>
          <w:tcPr>
            <w:tcW w:w="4500" w:type="dxa"/>
            <w:shd w:val="clear" w:color="auto" w:fill="auto"/>
          </w:tcPr>
          <w:p w14:paraId="2A875584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Pr="00DC02A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24E8789B" w14:textId="19070A7E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5678903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FFDC21" w14:textId="7936AEA3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45ACC5FD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0345940" w14:textId="60BB63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5093AA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53DA911" w14:textId="2B5E329A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682178" w:rsidRPr="00DC02A7" w14:paraId="2668586A" w14:textId="77777777" w:rsidTr="00804534">
        <w:tc>
          <w:tcPr>
            <w:tcW w:w="4500" w:type="dxa"/>
            <w:shd w:val="clear" w:color="auto" w:fill="auto"/>
          </w:tcPr>
          <w:p w14:paraId="6ED93996" w14:textId="77777777" w:rsidR="00682178" w:rsidRPr="00DC02A7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E831925" w14:textId="77777777" w:rsidR="00682178" w:rsidRPr="00DC02A7" w:rsidRDefault="00682178" w:rsidP="008045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02A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2178" w:rsidRPr="00DC02A7" w14:paraId="2D58635B" w14:textId="77777777" w:rsidTr="00804534">
        <w:tc>
          <w:tcPr>
            <w:tcW w:w="4500" w:type="dxa"/>
            <w:shd w:val="clear" w:color="auto" w:fill="auto"/>
          </w:tcPr>
          <w:p w14:paraId="0C14A849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0F88C0D4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5A435C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DD6D8B1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3643E7F3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26339C" w14:textId="77777777" w:rsidR="00682178" w:rsidRPr="00DC02A7" w:rsidRDefault="00682178" w:rsidP="0080453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96DBCF" w14:textId="77777777" w:rsidR="00682178" w:rsidRPr="00DC02A7" w:rsidRDefault="00682178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7B82DE" w14:textId="77777777" w:rsidR="00682178" w:rsidRPr="00DC02A7" w:rsidRDefault="00682178" w:rsidP="0080453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19B5E2DA" w14:textId="77777777" w:rsidTr="00804534">
        <w:tc>
          <w:tcPr>
            <w:tcW w:w="4500" w:type="dxa"/>
            <w:shd w:val="clear" w:color="auto" w:fill="auto"/>
          </w:tcPr>
          <w:p w14:paraId="32E85255" w14:textId="77777777" w:rsidR="00682178" w:rsidRPr="00DC02A7" w:rsidRDefault="00682178" w:rsidP="0068217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C02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15AB4A2B" w14:textId="6CF797D6" w:rsidR="00682178" w:rsidRPr="00DC02A7" w:rsidRDefault="00CC1661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196,432</w:t>
            </w:r>
          </w:p>
        </w:tc>
        <w:tc>
          <w:tcPr>
            <w:tcW w:w="262" w:type="dxa"/>
            <w:shd w:val="clear" w:color="auto" w:fill="auto"/>
          </w:tcPr>
          <w:p w14:paraId="67490B71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848D440" w14:textId="479C2376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203,352</w:t>
            </w:r>
          </w:p>
        </w:tc>
        <w:tc>
          <w:tcPr>
            <w:tcW w:w="255" w:type="dxa"/>
            <w:shd w:val="clear" w:color="auto" w:fill="auto"/>
          </w:tcPr>
          <w:p w14:paraId="1D03922A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D0B12ED" w14:textId="08D82141" w:rsidR="00682178" w:rsidRPr="00DC02A7" w:rsidRDefault="001C1633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A5B14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A5B14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1CE1D46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E9D759E" w14:textId="51A88093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89,750</w:t>
            </w:r>
          </w:p>
        </w:tc>
      </w:tr>
      <w:tr w:rsidR="00682178" w:rsidRPr="00DC02A7" w14:paraId="7EFD8189" w14:textId="77777777" w:rsidTr="00804534">
        <w:tc>
          <w:tcPr>
            <w:tcW w:w="4500" w:type="dxa"/>
            <w:shd w:val="clear" w:color="auto" w:fill="auto"/>
          </w:tcPr>
          <w:p w14:paraId="71CC7E5D" w14:textId="77777777" w:rsidR="00682178" w:rsidRPr="00DC02A7" w:rsidRDefault="00682178" w:rsidP="0068217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14:paraId="4D18A654" w14:textId="77777777" w:rsidR="00682178" w:rsidRPr="00DC02A7" w:rsidRDefault="00682178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B1B7C3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E3861C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C9CCAF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6227989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D4B8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467037D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82178" w:rsidRPr="00DC02A7" w14:paraId="4D9C28F1" w14:textId="77777777" w:rsidTr="00804534">
        <w:tc>
          <w:tcPr>
            <w:tcW w:w="4500" w:type="dxa"/>
            <w:shd w:val="clear" w:color="auto" w:fill="auto"/>
          </w:tcPr>
          <w:p w14:paraId="5E5F6EA3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E244573" w14:textId="3643BEFD" w:rsidR="00682178" w:rsidRPr="00DC02A7" w:rsidRDefault="009B6CF9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10,0</w:t>
            </w:r>
            <w:r w:rsidR="00711D0D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AE4E18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0890547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9C269F" w14:textId="1A08F27D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8,422</w:t>
            </w:r>
          </w:p>
        </w:tc>
        <w:tc>
          <w:tcPr>
            <w:tcW w:w="255" w:type="dxa"/>
            <w:shd w:val="clear" w:color="auto" w:fill="auto"/>
          </w:tcPr>
          <w:p w14:paraId="5882739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90275" w14:textId="5A7AC829" w:rsidR="00682178" w:rsidRPr="00DC02A7" w:rsidRDefault="00EA5B14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4,</w:t>
            </w:r>
            <w:r w:rsidR="00A167BD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4C00087D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38526FEA" w14:textId="28CECF5E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5,500</w:t>
            </w:r>
          </w:p>
        </w:tc>
      </w:tr>
      <w:tr w:rsidR="00682178" w:rsidRPr="00DC02A7" w14:paraId="2313B60B" w14:textId="77777777" w:rsidTr="00804534">
        <w:tc>
          <w:tcPr>
            <w:tcW w:w="4500" w:type="dxa"/>
            <w:shd w:val="clear" w:color="auto" w:fill="auto"/>
          </w:tcPr>
          <w:p w14:paraId="7ADB8395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253E9C2" w14:textId="4A00F799" w:rsidR="00682178" w:rsidRPr="00DC02A7" w:rsidRDefault="00AC6E05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(28,235)</w:t>
            </w:r>
          </w:p>
        </w:tc>
        <w:tc>
          <w:tcPr>
            <w:tcW w:w="262" w:type="dxa"/>
            <w:shd w:val="clear" w:color="auto" w:fill="auto"/>
          </w:tcPr>
          <w:p w14:paraId="783B906A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2023A7" w14:textId="3BC8952D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(26,439)</w:t>
            </w:r>
          </w:p>
        </w:tc>
        <w:tc>
          <w:tcPr>
            <w:tcW w:w="255" w:type="dxa"/>
            <w:shd w:val="clear" w:color="auto" w:fill="auto"/>
          </w:tcPr>
          <w:p w14:paraId="0C047BF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13577E" w14:textId="1F251D08" w:rsidR="00682178" w:rsidRPr="00DC02A7" w:rsidRDefault="001C1633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A5B14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A5B14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10442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63147685" w14:textId="1CA66139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(13,975)</w:t>
            </w:r>
          </w:p>
        </w:tc>
      </w:tr>
      <w:tr w:rsidR="00682178" w:rsidRPr="00DC02A7" w14:paraId="5BBC625D" w14:textId="77777777" w:rsidTr="00804534">
        <w:tc>
          <w:tcPr>
            <w:tcW w:w="4500" w:type="dxa"/>
            <w:shd w:val="clear" w:color="auto" w:fill="auto"/>
          </w:tcPr>
          <w:p w14:paraId="463B82C9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4153B19" w14:textId="54B98503" w:rsidR="00682178" w:rsidRPr="00DC02A7" w:rsidRDefault="00050310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(91,</w:t>
            </w:r>
            <w:r w:rsidR="00076500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254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D89255E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16B6795" w14:textId="0CB8C72C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(90,072)</w:t>
            </w:r>
          </w:p>
        </w:tc>
        <w:tc>
          <w:tcPr>
            <w:tcW w:w="255" w:type="dxa"/>
            <w:shd w:val="clear" w:color="auto" w:fill="auto"/>
          </w:tcPr>
          <w:p w14:paraId="5071904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FB8C2C5" w14:textId="287B1AC0" w:rsidR="00682178" w:rsidRPr="00DC02A7" w:rsidRDefault="001C1633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92C13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30,909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14C446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DBAA0EC" w14:textId="5004604B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(28,208)</w:t>
            </w:r>
          </w:p>
        </w:tc>
      </w:tr>
      <w:tr w:rsidR="00682178" w:rsidRPr="00DC02A7" w14:paraId="254863EA" w14:textId="77777777" w:rsidTr="00804534">
        <w:tc>
          <w:tcPr>
            <w:tcW w:w="4500" w:type="dxa"/>
            <w:shd w:val="clear" w:color="auto" w:fill="auto"/>
          </w:tcPr>
          <w:p w14:paraId="65166173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6A5668D" w14:textId="3B6965E1" w:rsidR="00682178" w:rsidRPr="00DC02A7" w:rsidRDefault="007739F9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(3,</w:t>
            </w:r>
            <w:r w:rsidR="00EF407E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997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25BE6AC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AAD17D9" w14:textId="2EC6641A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(2,734)</w:t>
            </w:r>
          </w:p>
        </w:tc>
        <w:tc>
          <w:tcPr>
            <w:tcW w:w="255" w:type="dxa"/>
            <w:shd w:val="clear" w:color="auto" w:fill="auto"/>
          </w:tcPr>
          <w:p w14:paraId="2D789EA0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6A1BD9" w14:textId="1AF127F7" w:rsidR="00682178" w:rsidRPr="00DC02A7" w:rsidRDefault="001C1633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92C13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3,099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BAFE6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7CBE22C2" w14:textId="33EE9FA6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(2,029)</w:t>
            </w:r>
          </w:p>
        </w:tc>
      </w:tr>
      <w:tr w:rsidR="00682178" w:rsidRPr="00DC02A7" w14:paraId="1F8E5DD0" w14:textId="77777777" w:rsidTr="00804534">
        <w:tc>
          <w:tcPr>
            <w:tcW w:w="4500" w:type="dxa"/>
            <w:shd w:val="clear" w:color="auto" w:fill="auto"/>
          </w:tcPr>
          <w:p w14:paraId="652DD029" w14:textId="3C66C57D" w:rsidR="00682178" w:rsidRPr="00DC02A7" w:rsidRDefault="0068671D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</w:t>
            </w:r>
            <w:r w:rsidR="00CE09B0" w:rsidRPr="00DC02A7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ยค่า</w:t>
            </w:r>
            <w:r w:rsidRPr="00DC02A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C91E02" w:rsidRPr="00DC02A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82178" w:rsidRPr="00DC02A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 w:rsidR="00C91E02" w:rsidRPr="00DC02A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682178" w:rsidRPr="00DC02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2178" w:rsidRPr="00DC02A7">
              <w:rPr>
                <w:rFonts w:ascii="Angsana New" w:hAnsi="Angsana New" w:hint="cs"/>
                <w:sz w:val="28"/>
                <w:szCs w:val="28"/>
                <w:cs/>
              </w:rPr>
              <w:t>ซึ่งเป็นไปตาม</w:t>
            </w:r>
            <w:r w:rsidR="00682178" w:rsidRPr="00DC02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2178" w:rsidRPr="00DC02A7">
              <w:rPr>
                <w:rFonts w:ascii="Angsana New" w:hAnsi="Angsana New"/>
                <w:sz w:val="28"/>
                <w:szCs w:val="28"/>
              </w:rPr>
              <w:t>TFRS 9</w:t>
            </w:r>
          </w:p>
        </w:tc>
        <w:tc>
          <w:tcPr>
            <w:tcW w:w="990" w:type="dxa"/>
            <w:shd w:val="clear" w:color="auto" w:fill="auto"/>
          </w:tcPr>
          <w:p w14:paraId="6EE2C1E9" w14:textId="77777777" w:rsidR="00C91E02" w:rsidRPr="00DC02A7" w:rsidRDefault="00C91E02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997B207" w14:textId="55F356AB" w:rsidR="00682178" w:rsidRPr="00DC02A7" w:rsidRDefault="00AC3805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1,37</w:t>
            </w:r>
            <w:r w:rsidR="00AE4E18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3B95770F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08A1990" w14:textId="77777777" w:rsidR="00C91E02" w:rsidRPr="00DC02A7" w:rsidRDefault="00C91E02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0053CFC" w14:textId="0C360C7F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(52)</w:t>
            </w:r>
          </w:p>
        </w:tc>
        <w:tc>
          <w:tcPr>
            <w:tcW w:w="255" w:type="dxa"/>
            <w:shd w:val="clear" w:color="auto" w:fill="auto"/>
          </w:tcPr>
          <w:p w14:paraId="140174C7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7F9C14D" w14:textId="77777777" w:rsidR="00C91E02" w:rsidRPr="00DC02A7" w:rsidRDefault="00C91E02" w:rsidP="006821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6E9B90F" w14:textId="1D037059" w:rsidR="00682178" w:rsidRPr="00DC02A7" w:rsidRDefault="001C1633" w:rsidP="003B40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D21DC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707A077" w14:textId="77777777" w:rsidR="00C91E02" w:rsidRPr="00DC02A7" w:rsidRDefault="00C91E02" w:rsidP="0068217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B8AB3F" w14:textId="33797EF1" w:rsidR="00682178" w:rsidRPr="00DC02A7" w:rsidRDefault="00682178" w:rsidP="003B40E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82178" w:rsidRPr="00DC02A7" w14:paraId="206864E8" w14:textId="77777777" w:rsidTr="00804534">
        <w:tc>
          <w:tcPr>
            <w:tcW w:w="4500" w:type="dxa"/>
            <w:shd w:val="clear" w:color="auto" w:fill="auto"/>
          </w:tcPr>
          <w:p w14:paraId="33B1CACE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46BE1D4C" w14:textId="66D469EC" w:rsidR="00682178" w:rsidRPr="00DC02A7" w:rsidRDefault="00EE783B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62" w:type="dxa"/>
            <w:shd w:val="clear" w:color="auto" w:fill="auto"/>
          </w:tcPr>
          <w:p w14:paraId="0676CBFF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7CB1E2" w14:textId="7365AB44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55" w:type="dxa"/>
            <w:shd w:val="clear" w:color="auto" w:fill="auto"/>
          </w:tcPr>
          <w:p w14:paraId="48C0E01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6122DA" w14:textId="11F606A4" w:rsidR="00682178" w:rsidRPr="00DC02A7" w:rsidRDefault="00EA5B14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70" w:type="dxa"/>
            <w:shd w:val="clear" w:color="auto" w:fill="auto"/>
          </w:tcPr>
          <w:p w14:paraId="6B82D8E3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5C7788D" w14:textId="636CBF6C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</w:tr>
      <w:tr w:rsidR="00682178" w:rsidRPr="00DC02A7" w14:paraId="6B920886" w14:textId="77777777" w:rsidTr="00804534">
        <w:tc>
          <w:tcPr>
            <w:tcW w:w="4500" w:type="dxa"/>
            <w:shd w:val="clear" w:color="auto" w:fill="auto"/>
          </w:tcPr>
          <w:p w14:paraId="5FF3EE26" w14:textId="77777777" w:rsidR="00682178" w:rsidRPr="00DC02A7" w:rsidRDefault="00682178" w:rsidP="0068217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  <w:cs/>
              </w:rPr>
            </w:pPr>
            <w:r w:rsidRPr="00DC02A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07CA" w14:textId="7DF07D50" w:rsidR="00682178" w:rsidRPr="00DC02A7" w:rsidRDefault="00EE783B" w:rsidP="003B40E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AB9E02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9376" w14:textId="2349E38B" w:rsidR="00682178" w:rsidRPr="00DC02A7" w:rsidRDefault="00682178" w:rsidP="003B40E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FADC72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AE805AA" w14:textId="15974A76" w:rsidR="00682178" w:rsidRPr="00DC02A7" w:rsidRDefault="00EA5B14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1C1633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D251C7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A2267C"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22E1529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CEEADE4" w14:textId="217BC25D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sz w:val="28"/>
                <w:szCs w:val="28"/>
                <w:lang w:val="en-US" w:bidi="th-TH"/>
              </w:rPr>
              <w:t>26,832</w:t>
            </w:r>
          </w:p>
        </w:tc>
      </w:tr>
      <w:tr w:rsidR="00682178" w:rsidRPr="00DC02A7" w14:paraId="1A60D597" w14:textId="77777777" w:rsidTr="00804534">
        <w:tc>
          <w:tcPr>
            <w:tcW w:w="4500" w:type="dxa"/>
            <w:shd w:val="clear" w:color="auto" w:fill="auto"/>
          </w:tcPr>
          <w:p w14:paraId="5C5DF0E4" w14:textId="77777777" w:rsidR="00682178" w:rsidRPr="00DC02A7" w:rsidRDefault="00682178" w:rsidP="0068217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508B" w14:textId="3C40018F" w:rsidR="00682178" w:rsidRPr="00DC02A7" w:rsidRDefault="007850A5" w:rsidP="0068217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85,8</w:t>
            </w:r>
            <w:r w:rsidR="00EF407E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69F1A5AE" w14:textId="77777777" w:rsidR="00682178" w:rsidRPr="00DC02A7" w:rsidRDefault="00682178" w:rsidP="006821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E0576" w14:textId="133A57A2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92,722</w:t>
            </w:r>
          </w:p>
        </w:tc>
        <w:tc>
          <w:tcPr>
            <w:tcW w:w="255" w:type="dxa"/>
            <w:shd w:val="clear" w:color="auto" w:fill="auto"/>
          </w:tcPr>
          <w:p w14:paraId="75D4665E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81091" w14:textId="00BD8AAD" w:rsidR="00682178" w:rsidRPr="00DC02A7" w:rsidRDefault="00EA5B14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</w:t>
            </w:r>
            <w:r w:rsidR="001C1633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E92C13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63508495" w14:textId="77777777" w:rsidR="00682178" w:rsidRPr="00DC02A7" w:rsidRDefault="00682178" w:rsidP="0068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365A" w14:textId="5396E8BF" w:rsidR="00682178" w:rsidRPr="00DC02A7" w:rsidRDefault="00682178" w:rsidP="006821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78,115</w:t>
            </w:r>
          </w:p>
        </w:tc>
      </w:tr>
    </w:tbl>
    <w:p w14:paraId="053F67A3" w14:textId="6C779893" w:rsidR="003A424B" w:rsidRPr="00DC02A7" w:rsidRDefault="003A424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B374C5C" w14:textId="77777777" w:rsidR="003A424B" w:rsidRPr="00DC02A7" w:rsidRDefault="003A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E4DB672" w14:textId="401B8DCE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ภาษีเงินได้</w:t>
      </w:r>
    </w:p>
    <w:p w14:paraId="665D247B" w14:textId="77777777" w:rsidR="00DB12B7" w:rsidRPr="00DC02A7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24352414" w:rsidR="00DB12B7" w:rsidRPr="00DC02A7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DC02A7">
        <w:rPr>
          <w:rFonts w:asciiTheme="majorBidi" w:hAnsiTheme="majorBidi" w:cstheme="majorBidi"/>
          <w:sz w:val="28"/>
          <w:szCs w:val="28"/>
          <w:cs/>
        </w:rPr>
        <w:t>นื่องเป็นระยะเวลา</w:t>
      </w:r>
      <w:r w:rsidR="00682178" w:rsidRPr="00DC02A7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DC02A7">
        <w:rPr>
          <w:rFonts w:asciiTheme="majorBidi" w:hAnsiTheme="majorBidi" w:cstheme="majorBidi"/>
          <w:sz w:val="28"/>
          <w:szCs w:val="28"/>
          <w:cs/>
        </w:rPr>
        <w:t>เดือนสิ้นสุ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Pr="00DC02A7">
        <w:rPr>
          <w:rFonts w:asciiTheme="majorBidi" w:hAnsiTheme="majorBidi" w:cstheme="majorBidi"/>
          <w:spacing w:val="-2"/>
          <w:sz w:val="28"/>
          <w:szCs w:val="28"/>
        </w:rPr>
        <w:br/>
      </w:r>
      <w:r w:rsidR="00163428" w:rsidRPr="00DC02A7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682178" w:rsidRPr="00DC02A7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682178" w:rsidRPr="00DC02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มิถุนายน </w:t>
      </w:r>
      <w:r w:rsidR="00163428" w:rsidRPr="00DC02A7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Pr="00DC02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5667D" w:rsidRPr="00DC02A7">
        <w:rPr>
          <w:rFonts w:asciiTheme="majorBidi" w:hAnsiTheme="majorBidi" w:cstheme="majorBidi"/>
          <w:spacing w:val="-2"/>
          <w:sz w:val="28"/>
          <w:szCs w:val="28"/>
        </w:rPr>
        <w:t>16.66</w:t>
      </w:r>
      <w:r w:rsidR="00D40C00" w:rsidRPr="00DC02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124FB6" w:rsidRPr="00DC02A7">
        <w:rPr>
          <w:rFonts w:asciiTheme="majorBidi" w:hAnsiTheme="majorBidi" w:cstheme="majorBidi"/>
          <w:spacing w:val="-2"/>
          <w:sz w:val="28"/>
          <w:szCs w:val="28"/>
        </w:rPr>
        <w:t>8.</w:t>
      </w:r>
      <w:r w:rsidR="00A2267C" w:rsidRPr="00DC02A7">
        <w:rPr>
          <w:rFonts w:asciiTheme="majorBidi" w:hAnsiTheme="majorBidi" w:cstheme="majorBidi"/>
          <w:spacing w:val="-2"/>
          <w:sz w:val="28"/>
          <w:szCs w:val="28"/>
        </w:rPr>
        <w:t>42</w:t>
      </w:r>
      <w:r w:rsidR="001C1633" w:rsidRPr="00DC02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DC02A7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DC02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163428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17.</w:t>
      </w:r>
      <w:r w:rsidR="00782779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22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782779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="00105923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.0</w:t>
      </w:r>
      <w:r w:rsidR="00782779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DC02A7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DC02A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DC02A7" w:rsidRDefault="004A4F2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7F5564B9" w14:textId="6104084D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1F6815C" w14:textId="77777777" w:rsidR="002C2989" w:rsidRPr="00DC02A7" w:rsidRDefault="002C2989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3FFB41" w14:textId="4F2B407F" w:rsidR="00DB12B7" w:rsidRPr="00DC02A7" w:rsidRDefault="00DB12B7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กำไรต่อหุ้นขั้นพื้นฐานสำหรับงวด</w:t>
      </w:r>
      <w:r w:rsidR="00940349" w:rsidRPr="00DC02A7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317423" w:rsidRPr="00DC02A7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63428" w:rsidRPr="00DC02A7">
        <w:rPr>
          <w:rFonts w:asciiTheme="majorBidi" w:hAnsiTheme="majorBidi" w:cstheme="majorBidi"/>
          <w:bCs/>
          <w:sz w:val="28"/>
          <w:szCs w:val="28"/>
        </w:rPr>
        <w:t>3</w:t>
      </w:r>
      <w:r w:rsidR="00317423" w:rsidRPr="00DC02A7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317423" w:rsidRPr="00DC02A7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317423" w:rsidRPr="00DC02A7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163428" w:rsidRPr="00DC02A7">
        <w:rPr>
          <w:rFonts w:asciiTheme="majorBidi" w:hAnsiTheme="majorBidi" w:cstheme="majorBidi"/>
          <w:bCs/>
          <w:sz w:val="28"/>
          <w:szCs w:val="28"/>
        </w:rPr>
        <w:t xml:space="preserve">2565 </w:t>
      </w:r>
      <w:r w:rsidR="00163428" w:rsidRPr="00DC02A7">
        <w:rPr>
          <w:rFonts w:asciiTheme="majorBidi" w:hAnsiTheme="majorBidi" w:cstheme="majorBidi"/>
          <w:b/>
          <w:sz w:val="28"/>
          <w:szCs w:val="28"/>
          <w:cs/>
        </w:rPr>
        <w:t>แล</w:t>
      </w:r>
      <w:r w:rsidR="00163428" w:rsidRPr="00DC02A7">
        <w:rPr>
          <w:rFonts w:asciiTheme="majorBidi" w:hAnsiTheme="majorBidi" w:cstheme="majorBidi"/>
          <w:bCs/>
          <w:sz w:val="28"/>
          <w:szCs w:val="28"/>
          <w:cs/>
        </w:rPr>
        <w:t xml:space="preserve">ะ </w:t>
      </w:r>
      <w:r w:rsidR="00163428" w:rsidRPr="00DC02A7">
        <w:rPr>
          <w:rFonts w:asciiTheme="majorBidi" w:hAnsiTheme="majorBidi" w:cstheme="majorBidi"/>
          <w:bCs/>
          <w:sz w:val="28"/>
          <w:szCs w:val="28"/>
        </w:rPr>
        <w:t>2564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</w:p>
    <w:p w14:paraId="7F96B358" w14:textId="63FB2A45" w:rsidR="00DB12B7" w:rsidRPr="00DC02A7" w:rsidRDefault="00DB12B7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4116"/>
        <w:gridCol w:w="1037"/>
        <w:gridCol w:w="292"/>
        <w:gridCol w:w="1008"/>
        <w:gridCol w:w="18"/>
        <w:gridCol w:w="273"/>
        <w:gridCol w:w="18"/>
        <w:gridCol w:w="1038"/>
        <w:gridCol w:w="18"/>
        <w:gridCol w:w="273"/>
        <w:gridCol w:w="18"/>
        <w:gridCol w:w="993"/>
      </w:tblGrid>
      <w:tr w:rsidR="00317423" w:rsidRPr="00DC02A7" w14:paraId="2CE2FD58" w14:textId="77777777" w:rsidTr="004B1DE2">
        <w:tc>
          <w:tcPr>
            <w:tcW w:w="4116" w:type="dxa"/>
            <w:shd w:val="clear" w:color="auto" w:fill="auto"/>
          </w:tcPr>
          <w:p w14:paraId="04A2D8BB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0B3E08F9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5EAF23A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6"/>
            <w:shd w:val="clear" w:color="auto" w:fill="auto"/>
          </w:tcPr>
          <w:p w14:paraId="015B76A3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423" w:rsidRPr="00DC02A7" w14:paraId="086B561C" w14:textId="77777777" w:rsidTr="004B1DE2">
        <w:tc>
          <w:tcPr>
            <w:tcW w:w="4116" w:type="dxa"/>
            <w:shd w:val="clear" w:color="auto" w:fill="auto"/>
          </w:tcPr>
          <w:p w14:paraId="1B1DE04E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C02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37" w:type="dxa"/>
            <w:shd w:val="clear" w:color="auto" w:fill="auto"/>
          </w:tcPr>
          <w:p w14:paraId="0BD5158F" w14:textId="41D220A1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0E3729" w:rsidRPr="00DC02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2" w:type="dxa"/>
            <w:shd w:val="clear" w:color="auto" w:fill="auto"/>
          </w:tcPr>
          <w:p w14:paraId="08A8CDBE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4EE9ADBE" w14:textId="26BD7D7B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0E3729" w:rsidRPr="00DC02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75BB22F1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7387E59" w14:textId="284D6C42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0E3729" w:rsidRPr="00DC02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D53ED7B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7CA56A8" w14:textId="2FB88A00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0E3729" w:rsidRPr="00DC02A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7423" w:rsidRPr="00DC02A7" w14:paraId="107EC0C7" w14:textId="77777777" w:rsidTr="004B1DE2">
        <w:tc>
          <w:tcPr>
            <w:tcW w:w="4116" w:type="dxa"/>
            <w:shd w:val="clear" w:color="auto" w:fill="auto"/>
          </w:tcPr>
          <w:p w14:paraId="18D312F1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6" w:type="dxa"/>
            <w:gridSpan w:val="11"/>
            <w:shd w:val="clear" w:color="auto" w:fill="auto"/>
          </w:tcPr>
          <w:p w14:paraId="7C70DA97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/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17423" w:rsidRPr="00DC02A7" w14:paraId="53D20FF7" w14:textId="77777777" w:rsidTr="004B1DE2">
        <w:tc>
          <w:tcPr>
            <w:tcW w:w="4116" w:type="dxa"/>
            <w:shd w:val="clear" w:color="auto" w:fill="auto"/>
          </w:tcPr>
          <w:p w14:paraId="69B657C0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1037" w:type="dxa"/>
            <w:shd w:val="clear" w:color="auto" w:fill="auto"/>
          </w:tcPr>
          <w:p w14:paraId="30720B4F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2228B11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0E1F7018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671BF1E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361D0D8E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139DCF1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81F4CC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3729" w:rsidRPr="00DC02A7" w14:paraId="66272A50" w14:textId="77777777" w:rsidTr="004B1DE2">
        <w:tc>
          <w:tcPr>
            <w:tcW w:w="4116" w:type="dxa"/>
            <w:shd w:val="clear" w:color="auto" w:fill="auto"/>
          </w:tcPr>
          <w:p w14:paraId="3CBB591D" w14:textId="77777777" w:rsidR="000E3729" w:rsidRPr="00DC02A7" w:rsidRDefault="000E3729" w:rsidP="000E37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61ABC10A" w14:textId="22C05604" w:rsidR="000E3729" w:rsidRPr="00DC02A7" w:rsidRDefault="007A28C1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</w:t>
            </w:r>
            <w:r w:rsidR="004C504A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,8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92" w:type="dxa"/>
            <w:shd w:val="clear" w:color="auto" w:fill="auto"/>
          </w:tcPr>
          <w:p w14:paraId="151995A5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8E9BD5" w14:textId="0A8D95C6" w:rsidR="000E3729" w:rsidRPr="00DC02A7" w:rsidRDefault="000E3729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39,615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26FCF965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F86850" w14:textId="050EB25F" w:rsidR="000E3729" w:rsidRPr="00DC02A7" w:rsidRDefault="004C504A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C51C99"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77BF"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806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41C6AFFC" w14:textId="77777777" w:rsidR="000E3729" w:rsidRPr="00DC02A7" w:rsidRDefault="000E3729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7E5A381A" w14:textId="10BB38F3" w:rsidR="000E3729" w:rsidRPr="00DC02A7" w:rsidRDefault="000E3729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39,615</w:t>
            </w:r>
          </w:p>
        </w:tc>
      </w:tr>
      <w:tr w:rsidR="000E3729" w:rsidRPr="00DC02A7" w14:paraId="3AD9974D" w14:textId="77777777" w:rsidTr="004B1DE2">
        <w:tc>
          <w:tcPr>
            <w:tcW w:w="4116" w:type="dxa"/>
            <w:shd w:val="clear" w:color="auto" w:fill="auto"/>
          </w:tcPr>
          <w:p w14:paraId="7D2044C5" w14:textId="77777777" w:rsidR="000E3729" w:rsidRPr="00DC02A7" w:rsidRDefault="000E3729" w:rsidP="000E37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4F2972E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399E7A9B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D25D4F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145260BD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55FF9D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gridSpan w:val="2"/>
            <w:shd w:val="clear" w:color="auto" w:fill="auto"/>
          </w:tcPr>
          <w:p w14:paraId="793BF26A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BCFB82F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E3729" w:rsidRPr="00DC02A7" w14:paraId="40835BBB" w14:textId="77777777" w:rsidTr="004B1DE2">
        <w:tc>
          <w:tcPr>
            <w:tcW w:w="4116" w:type="dxa"/>
            <w:shd w:val="clear" w:color="auto" w:fill="auto"/>
          </w:tcPr>
          <w:p w14:paraId="488E2F9A" w14:textId="77777777" w:rsidR="000E3729" w:rsidRPr="00DC02A7" w:rsidRDefault="000E3729" w:rsidP="000E37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4D3D7662" w14:textId="5374E8E6" w:rsidR="000E3729" w:rsidRPr="00DC02A7" w:rsidRDefault="004C504A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2" w:type="dxa"/>
            <w:shd w:val="clear" w:color="auto" w:fill="auto"/>
          </w:tcPr>
          <w:p w14:paraId="49F35C80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8307E9B" w14:textId="0B83E9F3" w:rsidR="000E3729" w:rsidRPr="00DC02A7" w:rsidRDefault="000E3729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303,387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1775CD90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5BCB35" w14:textId="1892CC25" w:rsidR="000E3729" w:rsidRPr="00DC02A7" w:rsidRDefault="004C504A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58F6514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258C47" w14:textId="6C4B3271" w:rsidR="000E3729" w:rsidRPr="00DC02A7" w:rsidRDefault="000E3729" w:rsidP="000E372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303,387</w:t>
            </w:r>
          </w:p>
        </w:tc>
      </w:tr>
      <w:tr w:rsidR="000E3729" w:rsidRPr="00DC02A7" w14:paraId="21734CDB" w14:textId="77777777" w:rsidTr="004B1DE2">
        <w:trPr>
          <w:trHeight w:val="425"/>
        </w:trPr>
        <w:tc>
          <w:tcPr>
            <w:tcW w:w="4116" w:type="dxa"/>
            <w:shd w:val="clear" w:color="auto" w:fill="auto"/>
          </w:tcPr>
          <w:p w14:paraId="636392A5" w14:textId="77777777" w:rsidR="000E3729" w:rsidRPr="00DC02A7" w:rsidRDefault="000E3729" w:rsidP="000E37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0B159438" w14:textId="5DA8BD48" w:rsidR="000E3729" w:rsidRPr="00DC02A7" w:rsidRDefault="004F0D2E" w:rsidP="000E3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</w:t>
            </w:r>
            <w:r w:rsidR="007A28C1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92" w:type="dxa"/>
            <w:shd w:val="clear" w:color="auto" w:fill="auto"/>
          </w:tcPr>
          <w:p w14:paraId="55E3F1B3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4BC3333" w14:textId="08EADE9D" w:rsidR="000E3729" w:rsidRPr="00DC02A7" w:rsidRDefault="000E3729" w:rsidP="000E3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0.13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6304F6D4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7E11E9" w14:textId="190B75C1" w:rsidR="000E3729" w:rsidRPr="00DC02A7" w:rsidRDefault="004F0D2E" w:rsidP="000E3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</w:t>
            </w:r>
            <w:r w:rsidR="007A28C1"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F81EAE5" w14:textId="77777777" w:rsidR="000E3729" w:rsidRPr="00DC02A7" w:rsidRDefault="000E3729" w:rsidP="000E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1CFF1A" w14:textId="3DC3D730" w:rsidR="000E3729" w:rsidRPr="00DC02A7" w:rsidRDefault="000E3729" w:rsidP="000E3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0.13</w:t>
            </w:r>
          </w:p>
        </w:tc>
      </w:tr>
    </w:tbl>
    <w:p w14:paraId="5F58412D" w14:textId="77777777" w:rsidR="00317423" w:rsidRPr="00DC02A7" w:rsidRDefault="00317423" w:rsidP="00317423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22"/>
        <w:gridCol w:w="1035"/>
        <w:gridCol w:w="291"/>
        <w:gridCol w:w="1014"/>
        <w:gridCol w:w="288"/>
        <w:gridCol w:w="1035"/>
        <w:gridCol w:w="288"/>
        <w:gridCol w:w="1017"/>
      </w:tblGrid>
      <w:tr w:rsidR="00317423" w:rsidRPr="00DC02A7" w14:paraId="2DB89463" w14:textId="77777777" w:rsidTr="00DF63DF">
        <w:tc>
          <w:tcPr>
            <w:tcW w:w="4122" w:type="dxa"/>
            <w:shd w:val="clear" w:color="auto" w:fill="auto"/>
          </w:tcPr>
          <w:p w14:paraId="57C95076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02A7">
              <w:rPr>
                <w:sz w:val="28"/>
                <w:szCs w:val="28"/>
              </w:rPr>
              <w:br w:type="page"/>
            </w:r>
            <w:r w:rsidRPr="00DC02A7">
              <w:rPr>
                <w:sz w:val="28"/>
                <w:szCs w:val="28"/>
              </w:rPr>
              <w:br w:type="page"/>
            </w:r>
            <w:r w:rsidRPr="00DC02A7">
              <w:rPr>
                <w:sz w:val="28"/>
                <w:szCs w:val="28"/>
              </w:rPr>
              <w:br w:type="page"/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3A024FC3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5BACF59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AB14533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423" w:rsidRPr="00DC02A7" w14:paraId="61B25D8B" w14:textId="77777777" w:rsidTr="00DF63DF">
        <w:tc>
          <w:tcPr>
            <w:tcW w:w="4122" w:type="dxa"/>
            <w:shd w:val="clear" w:color="auto" w:fill="auto"/>
          </w:tcPr>
          <w:p w14:paraId="1D217228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C02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C02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35" w:type="dxa"/>
            <w:shd w:val="clear" w:color="auto" w:fill="auto"/>
          </w:tcPr>
          <w:p w14:paraId="5A3C7605" w14:textId="07DE0956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DF63DF" w:rsidRPr="00DC02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5C888A29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7D2939C2" w14:textId="0F2DE4FA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DF63DF" w:rsidRPr="00DC02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14:paraId="3199B2C6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06C33F6" w14:textId="59BDDAB1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DF63DF" w:rsidRPr="00DC02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02126300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66CA994" w14:textId="162F45ED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2A7">
              <w:rPr>
                <w:rFonts w:ascii="Angsana New" w:hAnsi="Angsana New"/>
                <w:sz w:val="28"/>
                <w:szCs w:val="28"/>
              </w:rPr>
              <w:t>256</w:t>
            </w:r>
            <w:r w:rsidR="00DF63DF" w:rsidRPr="00DC02A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7423" w:rsidRPr="00DC02A7" w14:paraId="55CC6B52" w14:textId="77777777" w:rsidTr="00DF63DF">
        <w:tc>
          <w:tcPr>
            <w:tcW w:w="4122" w:type="dxa"/>
            <w:shd w:val="clear" w:color="auto" w:fill="auto"/>
          </w:tcPr>
          <w:p w14:paraId="12BB98FB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12C9764F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/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DC02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C02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17423" w:rsidRPr="00DC02A7" w14:paraId="0881568E" w14:textId="77777777" w:rsidTr="00DF63DF">
        <w:tc>
          <w:tcPr>
            <w:tcW w:w="4122" w:type="dxa"/>
            <w:shd w:val="clear" w:color="auto" w:fill="auto"/>
          </w:tcPr>
          <w:p w14:paraId="1E3E1297" w14:textId="77777777" w:rsidR="00317423" w:rsidRPr="00DC02A7" w:rsidRDefault="00317423" w:rsidP="008045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1035" w:type="dxa"/>
            <w:shd w:val="clear" w:color="auto" w:fill="auto"/>
          </w:tcPr>
          <w:p w14:paraId="382A94FF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4A2CBEF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4766CB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4E364B20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3ECFADF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0560F43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386769D" w14:textId="77777777" w:rsidR="00317423" w:rsidRPr="00DC02A7" w:rsidRDefault="0031742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3DF" w:rsidRPr="00DC02A7" w14:paraId="04925F22" w14:textId="77777777" w:rsidTr="00DF63DF">
        <w:tc>
          <w:tcPr>
            <w:tcW w:w="4122" w:type="dxa"/>
            <w:shd w:val="clear" w:color="auto" w:fill="auto"/>
          </w:tcPr>
          <w:p w14:paraId="64E24041" w14:textId="77777777" w:rsidR="00DF63DF" w:rsidRPr="00DC02A7" w:rsidRDefault="00DF63DF" w:rsidP="00DF63D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CEBDFF1" w14:textId="7302A404" w:rsidR="00DF63DF" w:rsidRPr="00DC02A7" w:rsidRDefault="00EB3C51" w:rsidP="00DF63D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622E9A" w:rsidRPr="00DC0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91" w:type="dxa"/>
            <w:shd w:val="clear" w:color="auto" w:fill="auto"/>
          </w:tcPr>
          <w:p w14:paraId="0FFAEC62" w14:textId="77777777" w:rsidR="00DF63DF" w:rsidRPr="00DC02A7" w:rsidRDefault="00DF63DF" w:rsidP="00DF6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284B1830" w14:textId="1338345F" w:rsidR="00DF63DF" w:rsidRPr="00DC02A7" w:rsidRDefault="00DF63DF" w:rsidP="00DF63D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288" w:type="dxa"/>
            <w:shd w:val="clear" w:color="auto" w:fill="auto"/>
          </w:tcPr>
          <w:p w14:paraId="63EB9FD5" w14:textId="77777777" w:rsidR="00DF63DF" w:rsidRPr="00DC02A7" w:rsidRDefault="00DF63DF" w:rsidP="00DF63DF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615FA9A2" w14:textId="626A9C2B" w:rsidR="00DF63DF" w:rsidRPr="00DC02A7" w:rsidRDefault="000D1971" w:rsidP="00DF63D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59,9</w:t>
            </w:r>
            <w:r w:rsidR="00737CA0"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288" w:type="dxa"/>
            <w:shd w:val="clear" w:color="auto" w:fill="auto"/>
          </w:tcPr>
          <w:p w14:paraId="2DFBA456" w14:textId="77777777" w:rsidR="00DF63DF" w:rsidRPr="00DC02A7" w:rsidRDefault="00DF63DF" w:rsidP="00DF6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29DC5414" w14:textId="7A0C5A92" w:rsidR="00DF63DF" w:rsidRPr="00DC02A7" w:rsidRDefault="00DF63DF" w:rsidP="00DF63D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927</w:t>
            </w:r>
          </w:p>
        </w:tc>
      </w:tr>
      <w:tr w:rsidR="000D1971" w:rsidRPr="00DC02A7" w14:paraId="47E5B5BF" w14:textId="77777777" w:rsidTr="00DF63DF">
        <w:tc>
          <w:tcPr>
            <w:tcW w:w="4122" w:type="dxa"/>
            <w:shd w:val="clear" w:color="auto" w:fill="auto"/>
          </w:tcPr>
          <w:p w14:paraId="63604FF0" w14:textId="77777777" w:rsidR="000D1971" w:rsidRPr="00DC02A7" w:rsidRDefault="000D1971" w:rsidP="000D197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4DA10820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35C1A4D8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60DDC304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368F5469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3A5FF76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02461801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56139270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1971" w:rsidRPr="00DC02A7" w14:paraId="009200D9" w14:textId="77777777" w:rsidTr="00DF63DF">
        <w:tc>
          <w:tcPr>
            <w:tcW w:w="4122" w:type="dxa"/>
            <w:shd w:val="clear" w:color="auto" w:fill="auto"/>
          </w:tcPr>
          <w:p w14:paraId="527A2FCF" w14:textId="77777777" w:rsidR="000D1971" w:rsidRPr="00DC02A7" w:rsidRDefault="000D1971" w:rsidP="000D1971">
            <w:pPr>
              <w:tabs>
                <w:tab w:val="clear" w:pos="680"/>
                <w:tab w:val="left" w:pos="540"/>
              </w:tabs>
              <w:ind w:left="-126" w:firstLine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07D3979D" w14:textId="2FDEBB7C" w:rsidR="000D1971" w:rsidRPr="00DC02A7" w:rsidRDefault="0098238F" w:rsidP="000D19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5B6C228C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5E763DC2" w14:textId="1C959FE8" w:rsidR="000D1971" w:rsidRPr="00DC02A7" w:rsidRDefault="000D1971" w:rsidP="000D19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88" w:type="dxa"/>
            <w:shd w:val="clear" w:color="auto" w:fill="auto"/>
          </w:tcPr>
          <w:p w14:paraId="792C20B4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2CEF8271" w14:textId="2F7184A2" w:rsidR="000D1971" w:rsidRPr="00DC02A7" w:rsidRDefault="000D1971" w:rsidP="000D19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88" w:type="dxa"/>
            <w:shd w:val="clear" w:color="auto" w:fill="auto"/>
          </w:tcPr>
          <w:p w14:paraId="7B6BF600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77C94CBE" w14:textId="3A0B82C0" w:rsidR="000D1971" w:rsidRPr="00DC02A7" w:rsidRDefault="000D1971" w:rsidP="000D19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</w:p>
        </w:tc>
      </w:tr>
      <w:tr w:rsidR="000D1971" w:rsidRPr="00DC02A7" w14:paraId="6B3D229A" w14:textId="77777777" w:rsidTr="00DF63DF">
        <w:trPr>
          <w:trHeight w:val="425"/>
        </w:trPr>
        <w:tc>
          <w:tcPr>
            <w:tcW w:w="4122" w:type="dxa"/>
            <w:shd w:val="clear" w:color="auto" w:fill="auto"/>
          </w:tcPr>
          <w:p w14:paraId="17EC2EFA" w14:textId="77777777" w:rsidR="000D1971" w:rsidRPr="00DC02A7" w:rsidRDefault="000D1971" w:rsidP="000D197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DC02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670A943F" w14:textId="03EBB911" w:rsidR="000D1971" w:rsidRPr="00DC02A7" w:rsidRDefault="00AD00D3" w:rsidP="000D197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91" w:type="dxa"/>
            <w:shd w:val="clear" w:color="auto" w:fill="auto"/>
          </w:tcPr>
          <w:p w14:paraId="1BE613AC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648D7EB4" w14:textId="77777777" w:rsidR="000D1971" w:rsidRPr="00DC02A7" w:rsidRDefault="000D1971" w:rsidP="000D197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0.23</w:t>
            </w:r>
          </w:p>
        </w:tc>
        <w:tc>
          <w:tcPr>
            <w:tcW w:w="288" w:type="dxa"/>
            <w:shd w:val="clear" w:color="auto" w:fill="auto"/>
          </w:tcPr>
          <w:p w14:paraId="2342BBB3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227829D" w14:textId="30FA0854" w:rsidR="000D1971" w:rsidRPr="00DC02A7" w:rsidRDefault="000D1971" w:rsidP="000D197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88" w:type="dxa"/>
            <w:shd w:val="clear" w:color="auto" w:fill="auto"/>
          </w:tcPr>
          <w:p w14:paraId="50CAB0E7" w14:textId="77777777" w:rsidR="000D1971" w:rsidRPr="00DC02A7" w:rsidRDefault="000D1971" w:rsidP="000D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0AF16F07" w14:textId="77777777" w:rsidR="000D1971" w:rsidRPr="00DC02A7" w:rsidRDefault="000D1971" w:rsidP="000D197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DC02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</w:p>
        </w:tc>
      </w:tr>
    </w:tbl>
    <w:p w14:paraId="35917B39" w14:textId="36FA9024" w:rsidR="00F30984" w:rsidRPr="00DC02A7" w:rsidRDefault="00F30984" w:rsidP="00DB12B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7897D5" w14:textId="77777777" w:rsidR="00F30984" w:rsidRPr="00DC02A7" w:rsidRDefault="00F30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C02A7">
        <w:rPr>
          <w:rFonts w:asciiTheme="majorBidi" w:hAnsiTheme="majorBidi" w:cstheme="majorBidi"/>
          <w:sz w:val="24"/>
          <w:szCs w:val="24"/>
        </w:rPr>
        <w:br w:type="page"/>
      </w:r>
    </w:p>
    <w:p w14:paraId="72D2733C" w14:textId="191A4C44" w:rsidR="00E7740C" w:rsidRPr="00DC02A7" w:rsidRDefault="00E7740C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/>
          <w:sz w:val="28"/>
          <w:szCs w:val="28"/>
          <w:lang w:val="en-GB"/>
        </w:rPr>
      </w:pPr>
      <w:r w:rsidRPr="00DC02A7">
        <w:rPr>
          <w:rFonts w:asciiTheme="majorBidi" w:eastAsia="MS Mincho" w:hAnsiTheme="majorBidi" w:hint="cs"/>
          <w:sz w:val="28"/>
          <w:szCs w:val="28"/>
          <w:cs/>
          <w:lang w:val="en-GB"/>
        </w:rPr>
        <w:lastRenderedPageBreak/>
        <w:t>เงินปันผล</w:t>
      </w:r>
    </w:p>
    <w:p w14:paraId="04B386FD" w14:textId="77777777" w:rsidR="009C2594" w:rsidRPr="00DC02A7" w:rsidRDefault="009C2594" w:rsidP="009C2594">
      <w:pPr>
        <w:rPr>
          <w:lang w:val="en-GB" w:eastAsia="x-none"/>
        </w:rPr>
      </w:pPr>
    </w:p>
    <w:p w14:paraId="7ED4F9C4" w14:textId="77D433A0" w:rsidR="009C2594" w:rsidRPr="00DC02A7" w:rsidRDefault="00261A1F" w:rsidP="00261A1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02A7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</w:t>
      </w:r>
      <w:r w:rsidR="00E03EB4" w:rsidRPr="00DC02A7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 xml:space="preserve">ระหว่างปี </w:t>
      </w:r>
      <w:r w:rsidRPr="00DC02A7">
        <w:rPr>
          <w:rFonts w:asciiTheme="majorBidi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20EC85F3" w14:textId="77777777" w:rsidR="00E7740C" w:rsidRPr="00DC02A7" w:rsidRDefault="00E7740C" w:rsidP="00E7740C">
      <w:pPr>
        <w:pStyle w:val="block"/>
        <w:spacing w:after="0" w:line="240" w:lineRule="auto"/>
        <w:ind w:left="540" w:right="-7"/>
        <w:jc w:val="both"/>
        <w:rPr>
          <w:sz w:val="28"/>
          <w:szCs w:val="28"/>
          <w:lang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1"/>
        <w:gridCol w:w="1152"/>
      </w:tblGrid>
      <w:tr w:rsidR="00E7740C" w:rsidRPr="00DC02A7" w14:paraId="481CA45D" w14:textId="77777777" w:rsidTr="00EC0830">
        <w:trPr>
          <w:tblHeader/>
        </w:trPr>
        <w:tc>
          <w:tcPr>
            <w:tcW w:w="2520" w:type="dxa"/>
            <w:vAlign w:val="bottom"/>
          </w:tcPr>
          <w:p w14:paraId="35276A6C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2A7A70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CA80649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</w:tcPr>
          <w:p w14:paraId="4505F211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0243DF6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969BA4B" w14:textId="77777777" w:rsidR="00E7740C" w:rsidRPr="00DC02A7" w:rsidDel="00D43E7A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E7740C" w:rsidRPr="00DC02A7" w14:paraId="349C480E" w14:textId="77777777" w:rsidTr="00EC0830">
        <w:trPr>
          <w:tblHeader/>
        </w:trPr>
        <w:tc>
          <w:tcPr>
            <w:tcW w:w="2520" w:type="dxa"/>
          </w:tcPr>
          <w:p w14:paraId="0DDA6AD1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F407E0A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2FFC42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3ED336A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DDA2F44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65421AB" w14:textId="77777777" w:rsidR="00E7740C" w:rsidRPr="00DC02A7" w:rsidRDefault="00E7740C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07A40" w:rsidRPr="00DC02A7" w14:paraId="5BF149B8" w14:textId="77777777" w:rsidTr="00EC0830">
        <w:tc>
          <w:tcPr>
            <w:tcW w:w="2520" w:type="dxa"/>
          </w:tcPr>
          <w:p w14:paraId="06BDDEE5" w14:textId="4706EC46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3D1C9F21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E1187B6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519018F9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01AE9B7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84E27A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5655" w:rsidRPr="00DC02A7" w14:paraId="472B92D1" w14:textId="77777777" w:rsidTr="00EC0830">
        <w:tc>
          <w:tcPr>
            <w:tcW w:w="2520" w:type="dxa"/>
          </w:tcPr>
          <w:p w14:paraId="1B2D37B2" w14:textId="1EF218B2" w:rsidR="00F05655" w:rsidRPr="00DC02A7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0BE7930" w14:textId="7C69E495" w:rsidR="00F05655" w:rsidRPr="00DC02A7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163BF1E5" w14:textId="2E4C51B6" w:rsidR="00F05655" w:rsidRPr="00DC02A7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14BB8E4C" w14:textId="02AEFC79" w:rsidR="00F05655" w:rsidRPr="00DC02A7" w:rsidRDefault="00160D36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31" w:type="dxa"/>
          </w:tcPr>
          <w:p w14:paraId="7A4EC49C" w14:textId="77777777" w:rsidR="00F05655" w:rsidRPr="00DC02A7" w:rsidRDefault="00F05655" w:rsidP="00F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AD98E0E" w14:textId="456C1F07" w:rsidR="00F05655" w:rsidRPr="00DC02A7" w:rsidRDefault="00160D36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52.19</w:t>
            </w:r>
          </w:p>
        </w:tc>
      </w:tr>
      <w:tr w:rsidR="00B00D93" w:rsidRPr="00DC02A7" w14:paraId="59F80A2F" w14:textId="77777777" w:rsidTr="00EC0830">
        <w:tc>
          <w:tcPr>
            <w:tcW w:w="2520" w:type="dxa"/>
          </w:tcPr>
          <w:p w14:paraId="156BE045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68763A6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306B410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6336C511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73315BC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D5B11B" w14:textId="77777777" w:rsidR="00B00D93" w:rsidRPr="00DC02A7" w:rsidRDefault="00B00D93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A40" w:rsidRPr="00DC02A7" w14:paraId="13FF72C6" w14:textId="77777777" w:rsidTr="00EC0830">
        <w:tc>
          <w:tcPr>
            <w:tcW w:w="2520" w:type="dxa"/>
          </w:tcPr>
          <w:p w14:paraId="0E539E95" w14:textId="106A186E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38F7771F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8A1B48F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642" w:type="dxa"/>
          </w:tcPr>
          <w:p w14:paraId="3E9892B0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E404160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218FF1B" w14:textId="77777777" w:rsidR="00F07A40" w:rsidRPr="00DC02A7" w:rsidRDefault="00F07A40" w:rsidP="0080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0D36" w:rsidRPr="00DC02A7" w14:paraId="08C48442" w14:textId="77777777" w:rsidTr="00EC0830">
        <w:tc>
          <w:tcPr>
            <w:tcW w:w="2520" w:type="dxa"/>
          </w:tcPr>
          <w:p w14:paraId="32B793FA" w14:textId="67A259F0" w:rsidR="00601FD3" w:rsidRPr="00DC02A7" w:rsidRDefault="008D05D2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ไอ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ซีเคียว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  <w:p w14:paraId="7036BED9" w14:textId="1F8B0124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="00955D7E"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20" w:type="dxa"/>
          </w:tcPr>
          <w:p w14:paraId="78479EF9" w14:textId="77777777" w:rsidR="00601FD3" w:rsidRPr="00DC02A7" w:rsidRDefault="00601FD3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48E41" w14:textId="47B4A5C0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243CF997" w14:textId="77777777" w:rsidR="00601FD3" w:rsidRPr="00DC02A7" w:rsidRDefault="00601FD3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24489" w14:textId="6EAAA9B2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797F5579" w14:textId="77777777" w:rsidR="00601FD3" w:rsidRPr="00DC02A7" w:rsidRDefault="00601FD3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BE50E" w14:textId="523FED4C" w:rsidR="00160D36" w:rsidRPr="00DC02A7" w:rsidRDefault="00160D36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231" w:type="dxa"/>
          </w:tcPr>
          <w:p w14:paraId="4DEF2725" w14:textId="77777777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2DBF3A9" w14:textId="77777777" w:rsidR="00601FD3" w:rsidRPr="00DC02A7" w:rsidRDefault="00601FD3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DA735" w14:textId="24FEED22" w:rsidR="00160D36" w:rsidRPr="00DC02A7" w:rsidRDefault="00160D36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245394" w:rsidRPr="00DC02A7" w14:paraId="683B3F88" w14:textId="77777777" w:rsidTr="00EC0830">
        <w:tc>
          <w:tcPr>
            <w:tcW w:w="2520" w:type="dxa"/>
          </w:tcPr>
          <w:p w14:paraId="3290A5FA" w14:textId="77777777" w:rsidR="00245394" w:rsidRPr="00DC02A7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23C3358" w14:textId="77777777" w:rsidR="00245394" w:rsidRPr="00DC02A7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8ABAC5" w14:textId="77777777" w:rsidR="00245394" w:rsidRPr="00DC02A7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2BDE87" w14:textId="77777777" w:rsidR="00245394" w:rsidRPr="00DC02A7" w:rsidRDefault="00245394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904950B" w14:textId="77777777" w:rsidR="00245394" w:rsidRPr="00DC02A7" w:rsidRDefault="00245394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D6A314" w14:textId="77777777" w:rsidR="00245394" w:rsidRPr="00DC02A7" w:rsidRDefault="00245394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0D36" w:rsidRPr="00DC02A7" w14:paraId="0C66DBB8" w14:textId="77777777" w:rsidTr="00EC0830">
        <w:tc>
          <w:tcPr>
            <w:tcW w:w="2520" w:type="dxa"/>
          </w:tcPr>
          <w:p w14:paraId="5D473D57" w14:textId="0D838FBC" w:rsidR="008D05D2" w:rsidRPr="00DC02A7" w:rsidRDefault="00C97C70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วีเซิร์ฟพลัส</w:t>
            </w:r>
            <w:r w:rsidRPr="00DC02A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02A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  <w:p w14:paraId="1C977155" w14:textId="5A612EA4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6D5790F" w14:textId="77777777" w:rsidR="008D05D2" w:rsidRPr="00DC02A7" w:rsidRDefault="008D05D2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38764" w14:textId="110924CD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06EB5BBB" w14:textId="77777777" w:rsidR="008D05D2" w:rsidRPr="00DC02A7" w:rsidRDefault="008D05D2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E0C66" w14:textId="6691EAD8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DC02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C02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2" w:type="dxa"/>
          </w:tcPr>
          <w:p w14:paraId="192F2324" w14:textId="77777777" w:rsidR="008D05D2" w:rsidRPr="00DC02A7" w:rsidRDefault="008D05D2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E95AC" w14:textId="0E2AC0B2" w:rsidR="00160D36" w:rsidRPr="00DC02A7" w:rsidRDefault="00160D36" w:rsidP="0023505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125.00</w:t>
            </w:r>
          </w:p>
        </w:tc>
        <w:tc>
          <w:tcPr>
            <w:tcW w:w="231" w:type="dxa"/>
          </w:tcPr>
          <w:p w14:paraId="3C80C18C" w14:textId="77777777" w:rsidR="00160D36" w:rsidRPr="00DC02A7" w:rsidRDefault="00160D36" w:rsidP="0016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06BE8C4" w14:textId="77777777" w:rsidR="008D05D2" w:rsidRPr="00DC02A7" w:rsidRDefault="008D05D2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DFE70" w14:textId="4063D194" w:rsidR="00160D36" w:rsidRPr="00DC02A7" w:rsidRDefault="00160D36" w:rsidP="002350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4958C897" w14:textId="77777777" w:rsidR="00C97C70" w:rsidRPr="00DC02A7" w:rsidRDefault="00C97C70" w:rsidP="00E349CA">
      <w:pPr>
        <w:pStyle w:val="block"/>
        <w:spacing w:after="0" w:line="240" w:lineRule="auto"/>
        <w:ind w:left="540" w:right="-7"/>
        <w:jc w:val="both"/>
        <w:rPr>
          <w:rFonts w:asciiTheme="majorBidi" w:eastAsia="MS Mincho" w:hAnsiTheme="majorBidi" w:cstheme="majorBidi"/>
          <w:sz w:val="28"/>
          <w:szCs w:val="28"/>
        </w:rPr>
      </w:pPr>
    </w:p>
    <w:p w14:paraId="0CF39127" w14:textId="0EEA30A4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DC02A7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DC02A7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DC02A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DC02A7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76233A4" w14:textId="49E4420C" w:rsidR="00B4499C" w:rsidRPr="00DC02A7" w:rsidRDefault="00DB12B7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DC02A7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DC02A7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1B1FE5D6" w14:textId="77777777" w:rsidR="002C2989" w:rsidRPr="00DC02A7" w:rsidRDefault="002C2989" w:rsidP="00E349CA">
      <w:pPr>
        <w:pStyle w:val="block"/>
        <w:spacing w:after="0" w:line="240" w:lineRule="auto"/>
        <w:ind w:left="540" w:right="-7"/>
        <w:jc w:val="both"/>
        <w:rPr>
          <w:rFonts w:asciiTheme="majorBidi" w:eastAsia="MS Mincho" w:hAnsiTheme="majorBidi" w:cstheme="majorBidi"/>
          <w:sz w:val="28"/>
          <w:szCs w:val="24"/>
          <w:lang w:val="en-US"/>
        </w:rPr>
      </w:pPr>
    </w:p>
    <w:p w14:paraId="30333B97" w14:textId="61C3444B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DC02A7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580CAA" w14:textId="5E97BB5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 1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กันยายน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2559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ถึงวันที่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EEAC6F9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DC02A7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DC02A7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260EF0DA" w14:textId="04AC0CDB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</w:rPr>
        <w:lastRenderedPageBreak/>
        <w:t>Service Level Agreement</w:t>
      </w:r>
    </w:p>
    <w:p w14:paraId="263AB4BD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>(ประเทศไทย) จำกัด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br/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>โดยให้สิทธิ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มกราคม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br/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bookmarkEnd w:id="1"/>
    <w:p w14:paraId="3731AE61" w14:textId="77777777" w:rsidR="00DB12B7" w:rsidRPr="00DC02A7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7FB8BF8" w14:textId="77777777" w:rsidR="00DB12B7" w:rsidRPr="00DC02A7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สัญญาการซื้อขายหุ้น</w:t>
      </w:r>
    </w:p>
    <w:p w14:paraId="58355C91" w14:textId="77777777" w:rsidR="00DB12B7" w:rsidRPr="00DC02A7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2D1EB7" w14:textId="77777777" w:rsidR="00DB12B7" w:rsidRPr="00DC02A7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>17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2561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ไอ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>-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ซีเคียว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ซึ่งเป็นผู้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(MSSP)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(SOC)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โดย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>100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>(“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ผู้ขาย</w:t>
      </w:r>
      <w:r w:rsidRPr="00DC02A7">
        <w:rPr>
          <w:rFonts w:asciiTheme="majorBidi" w:hAnsiTheme="majorBidi" w:cstheme="majorBidi"/>
          <w:spacing w:val="-2"/>
          <w:sz w:val="28"/>
          <w:szCs w:val="28"/>
          <w:lang w:val="en-US"/>
        </w:rPr>
        <w:t>”)</w:t>
      </w:r>
    </w:p>
    <w:p w14:paraId="27639FE5" w14:textId="77777777" w:rsidR="00DB12B7" w:rsidRPr="00DC02A7" w:rsidRDefault="00DB12B7" w:rsidP="00DB12B7">
      <w:pPr>
        <w:pStyle w:val="BodyText2"/>
        <w:tabs>
          <w:tab w:val="left" w:pos="99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</w:pPr>
    </w:p>
    <w:p w14:paraId="3F99C0E9" w14:textId="4462A9F6" w:rsidR="00012E26" w:rsidRPr="00DC02A7" w:rsidRDefault="00DB12B7" w:rsidP="0001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กลุ่มบริษัทมีค่าความนิยมจำนวน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 xml:space="preserve">210 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ล้านบาทที่เกิดจากการที่บริษัทซื้อหุ้นในอัตราส่วนร้อยละ 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>100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ของบริษัท ไอ</w:t>
      </w:r>
      <w:r w:rsidRPr="00DC02A7">
        <w:rPr>
          <w:rFonts w:asciiTheme="majorBidi" w:hAnsiTheme="majorBidi" w:cstheme="majorBidi"/>
          <w:spacing w:val="-6"/>
          <w:sz w:val="28"/>
          <w:szCs w:val="28"/>
        </w:rPr>
        <w:t>-</w:t>
      </w:r>
      <w:r w:rsidRPr="00DC02A7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ซีเคียว จำกัด </w:t>
      </w:r>
    </w:p>
    <w:p w14:paraId="161F2146" w14:textId="77777777" w:rsidR="00C97C70" w:rsidRPr="00DC02A7" w:rsidRDefault="00C97C70" w:rsidP="0001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A772C3F" w14:textId="585E2D43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DC02A7" w:rsidRDefault="00DB12B7" w:rsidP="00DB12B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DC02A7" w14:paraId="12FD8AA2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5DA99481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3428"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2265B"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F2265B" w:rsidRPr="00DC02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6E6CED"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DC02A7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DC02A7" w14:paraId="099A593B" w14:textId="77777777" w:rsidTr="00DB12B7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DC02A7" w14:paraId="3187DF2F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DC02A7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77777777" w:rsidR="00DB12B7" w:rsidRPr="00DC02A7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2B7" w:rsidRPr="00DC02A7" w14:paraId="6FCD6E07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DC02A7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301BFDF6" w:rsidR="00DB12B7" w:rsidRPr="00DC02A7" w:rsidRDefault="00916DB0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3956B60E" w:rsidR="00DB12B7" w:rsidRPr="00DC02A7" w:rsidRDefault="00C33490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DC02A7" w14:paraId="78833FED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DC02A7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3A47737A" w:rsidR="00DB12B7" w:rsidRPr="00DC02A7" w:rsidRDefault="00EC0A7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155,389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19AB216D" w:rsidR="00DB12B7" w:rsidRPr="00DC02A7" w:rsidRDefault="00C33490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69,523</w:t>
            </w:r>
          </w:p>
        </w:tc>
      </w:tr>
      <w:tr w:rsidR="00DB12B7" w:rsidRPr="00DC02A7" w14:paraId="66998254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1EE8D2EC" w:rsidR="00DB12B7" w:rsidRPr="00DC02A7" w:rsidRDefault="00EC0A7B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9,379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79E0DB8D" w:rsidR="00DB12B7" w:rsidRPr="00DC02A7" w:rsidRDefault="00C33490" w:rsidP="00B4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DB12B7" w:rsidRPr="00DC02A7" w14:paraId="6A3BE54C" w14:textId="77777777" w:rsidTr="00DB12B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4AFDDD89" w:rsidR="00DB12B7" w:rsidRPr="00DC02A7" w:rsidRDefault="00ED7235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164,892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DC02A7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4A55A1C3" w:rsidR="00DB12B7" w:rsidRPr="00DC02A7" w:rsidRDefault="00C33490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70,416</w:t>
            </w:r>
          </w:p>
        </w:tc>
      </w:tr>
    </w:tbl>
    <w:p w14:paraId="71ECBFCC" w14:textId="77777777" w:rsidR="008F77FB" w:rsidRPr="00DC02A7" w:rsidRDefault="008F77F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28EC593A" w:rsidR="007818E3" w:rsidRPr="00DC02A7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DC02A7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เงินฝากสถาบันการเงินที่มีภาระผูกพัน</w:t>
      </w:r>
    </w:p>
    <w:p w14:paraId="21489544" w14:textId="77777777" w:rsidR="007818E3" w:rsidRPr="00DC02A7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89319C8" w14:textId="3BB5D7DF" w:rsidR="007818E3" w:rsidRPr="00DC02A7" w:rsidRDefault="007818E3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Pr="00DC02A7">
        <w:rPr>
          <w:rFonts w:asciiTheme="majorBidi" w:eastAsia="MS Mincho" w:hAnsiTheme="majorBidi" w:cstheme="majorBidi"/>
          <w:sz w:val="28"/>
          <w:szCs w:val="28"/>
        </w:rPr>
        <w:t>3</w:t>
      </w:r>
      <w:r w:rsidR="00F2265B" w:rsidRPr="00DC02A7">
        <w:rPr>
          <w:rFonts w:asciiTheme="majorBidi" w:eastAsia="MS Mincho" w:hAnsiTheme="majorBidi" w:cstheme="majorBidi"/>
          <w:sz w:val="28"/>
          <w:szCs w:val="28"/>
        </w:rPr>
        <w:t xml:space="preserve">0 </w:t>
      </w:r>
      <w:r w:rsidR="00F2265B" w:rsidRPr="00DC02A7">
        <w:rPr>
          <w:rFonts w:asciiTheme="majorBidi" w:eastAsia="MS Mincho" w:hAnsiTheme="majorBidi" w:cstheme="majorBidi" w:hint="cs"/>
          <w:sz w:val="28"/>
          <w:szCs w:val="28"/>
          <w:cs/>
        </w:rPr>
        <w:t xml:space="preserve">มิถุนายน 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เงินฝากสถาบันการเงินในงบการเงินรวมจำนวน </w:t>
      </w:r>
      <w:r w:rsidR="00235052" w:rsidRPr="00DC02A7">
        <w:rPr>
          <w:rFonts w:asciiTheme="majorBidi" w:eastAsia="MS Mincho" w:hAnsiTheme="majorBidi" w:cstheme="majorBidi"/>
          <w:sz w:val="28"/>
          <w:szCs w:val="28"/>
        </w:rPr>
        <w:t>14.00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30.50 </w:t>
      </w:r>
      <w:r w:rsidR="00D90D31"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br/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ล้านบาท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และในงบการเงินเฉพาะกิจการจำนวน </w:t>
      </w:r>
      <w:r w:rsidR="0038018A" w:rsidRPr="00DC02A7">
        <w:rPr>
          <w:rFonts w:asciiTheme="majorBidi" w:eastAsia="MS Mincho" w:hAnsiTheme="majorBidi" w:cstheme="majorBidi"/>
          <w:sz w:val="28"/>
          <w:szCs w:val="28"/>
        </w:rPr>
        <w:t>13.73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30.23 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ล้านบาท</w:t>
      </w:r>
      <w:r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>ได้ใช้ค้ำประกันวงเงินสินเชื่อของกลุ่มบริษัท</w:t>
      </w:r>
      <w:r w:rsidRPr="00DC02A7">
        <w:rPr>
          <w:rFonts w:asciiTheme="majorBidi" w:eastAsia="MS Mincho" w:hAnsiTheme="majorBidi" w:cstheme="majorBidi"/>
          <w:sz w:val="28"/>
          <w:szCs w:val="28"/>
        </w:rPr>
        <w:t>/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</w:p>
    <w:p w14:paraId="403D147C" w14:textId="77777777" w:rsidR="0095324C" w:rsidRPr="00DC02A7" w:rsidRDefault="0095324C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AA65E80" w14:textId="77777777" w:rsidR="00545459" w:rsidRPr="00DC02A7" w:rsidRDefault="0054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</w:pPr>
      <w:r w:rsidRPr="00DC02A7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br w:type="page"/>
      </w:r>
    </w:p>
    <w:p w14:paraId="31842D14" w14:textId="4A6CCAA1" w:rsidR="009D7813" w:rsidRPr="00DC02A7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lang w:val="x-none"/>
        </w:rPr>
      </w:pPr>
      <w:r w:rsidRPr="00DC02A7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lastRenderedPageBreak/>
        <w:t>การค้ำประกันกิจการที่เกี่ยวข้องกัน</w:t>
      </w:r>
    </w:p>
    <w:p w14:paraId="6D6AC5E1" w14:textId="471F995A" w:rsidR="009D7813" w:rsidRPr="00DC02A7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A3563CE" w14:textId="066DB840" w:rsidR="009D7813" w:rsidRPr="00DC02A7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Pr="00DC02A7">
        <w:rPr>
          <w:rFonts w:asciiTheme="majorBidi" w:eastAsia="MS Mincho" w:hAnsiTheme="majorBidi" w:cstheme="majorBidi"/>
          <w:sz w:val="28"/>
          <w:szCs w:val="28"/>
        </w:rPr>
        <w:t>3</w:t>
      </w:r>
      <w:r w:rsidR="00750A6C" w:rsidRPr="00DC02A7">
        <w:rPr>
          <w:rFonts w:asciiTheme="majorBidi" w:eastAsia="MS Mincho" w:hAnsiTheme="majorBidi" w:cstheme="majorBidi"/>
          <w:sz w:val="28"/>
          <w:szCs w:val="28"/>
        </w:rPr>
        <w:t xml:space="preserve">0 </w:t>
      </w:r>
      <w:r w:rsidR="00750A6C" w:rsidRPr="00DC02A7">
        <w:rPr>
          <w:rFonts w:asciiTheme="majorBidi" w:eastAsia="MS Mincho" w:hAnsiTheme="majorBidi" w:cstheme="majorBidi" w:hint="cs"/>
          <w:sz w:val="28"/>
          <w:szCs w:val="28"/>
          <w:cs/>
        </w:rPr>
        <w:t xml:space="preserve">มิถุนายน 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วงเงินสินเชื่อกับสถาบันการเงินของบริษัทย่อยแห่งหนึ่งจำนวน </w:t>
      </w:r>
      <w:r w:rsidR="0038018A" w:rsidRPr="00DC02A7">
        <w:rPr>
          <w:rFonts w:asciiTheme="majorBidi" w:eastAsia="MS Mincho" w:hAnsiTheme="majorBidi" w:cstheme="majorBidi"/>
          <w:sz w:val="28"/>
          <w:szCs w:val="28"/>
        </w:rPr>
        <w:t>3.00</w:t>
      </w:r>
      <w:r w:rsidR="00750A6C"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0E0DCE"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ค้ำประกันโดยบริษัท </w:t>
      </w:r>
      <w:r w:rsidR="000E0DCE"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="000E0DCE"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E0DCE"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3.00 </w:t>
      </w:r>
      <w:r w:rsidR="000E0DCE" w:rsidRPr="00DC02A7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ล้านดอลลาร์สหรัฐอเมริกา</w:t>
      </w:r>
      <w:r w:rsidR="000E0DCE" w:rsidRPr="00DC02A7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</w:p>
    <w:p w14:paraId="1F4EADF6" w14:textId="77777777" w:rsidR="00C97C70" w:rsidRPr="00DC02A7" w:rsidRDefault="00C97C70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DE5E055" w14:textId="48ED192B" w:rsidR="00DB12B7" w:rsidRPr="00DC02A7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หนี้สินที่อาจเกิดขึ้น</w:t>
      </w:r>
    </w:p>
    <w:p w14:paraId="46DBD96C" w14:textId="77777777" w:rsidR="00DB12B7" w:rsidRPr="00DC02A7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315CDFDF" w14:textId="77777777" w:rsidR="009D7813" w:rsidRPr="00DC02A7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2554 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บริษัทถูกบริษัทแห่งหนึ่งฟ้องร้องในคดีแพ่ง ละเมิดโดยเรียกค่าเสียหาย </w:t>
      </w:r>
      <w:r w:rsidRPr="00DC02A7">
        <w:rPr>
          <w:rFonts w:asciiTheme="majorBidi" w:eastAsia="MS Mincho" w:hAnsiTheme="majorBidi" w:cstheme="majorBidi"/>
          <w:sz w:val="28"/>
          <w:szCs w:val="28"/>
        </w:rPr>
        <w:t>120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>.</w:t>
      </w:r>
      <w:r w:rsidRPr="00DC02A7">
        <w:rPr>
          <w:rFonts w:asciiTheme="majorBidi" w:eastAsia="MS Mincho" w:hAnsiTheme="majorBidi" w:cstheme="majorBidi"/>
          <w:sz w:val="28"/>
          <w:szCs w:val="28"/>
        </w:rPr>
        <w:t>12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ล้านบาท และในปี  </w:t>
      </w:r>
      <w:r w:rsidRPr="00DC02A7">
        <w:rPr>
          <w:rFonts w:asciiTheme="majorBidi" w:eastAsia="MS Mincho" w:hAnsiTheme="majorBidi" w:cstheme="majorBidi"/>
          <w:sz w:val="28"/>
          <w:szCs w:val="28"/>
        </w:rPr>
        <w:t>2555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บริษัทดังกล่าวได้ยื่นฟ้องร้องบริษัทในคดีเดียวกันต่อศาลอาญา</w:t>
      </w:r>
    </w:p>
    <w:p w14:paraId="1B6B6019" w14:textId="77777777" w:rsidR="00DB12B7" w:rsidRPr="00DC02A7" w:rsidRDefault="00DB12B7" w:rsidP="00DB12B7">
      <w:pPr>
        <w:spacing w:line="240" w:lineRule="auto"/>
        <w:ind w:left="540" w:hanging="9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</w:p>
    <w:p w14:paraId="01524E11" w14:textId="77777777" w:rsidR="00DB12B7" w:rsidRPr="00DC02A7" w:rsidRDefault="00DB12B7" w:rsidP="00DB12B7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DC02A7">
        <w:rPr>
          <w:rFonts w:asciiTheme="majorBidi" w:eastAsia="MS Mincho" w:hAnsiTheme="majorBidi" w:cstheme="majorBidi"/>
          <w:sz w:val="28"/>
          <w:szCs w:val="28"/>
        </w:rPr>
        <w:t>2556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br/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4D899161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</w:p>
    <w:p w14:paraId="319B20B7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ในปี </w:t>
      </w:r>
      <w:r w:rsidRPr="00DC02A7">
        <w:rPr>
          <w:rFonts w:asciiTheme="majorBidi" w:eastAsia="MS Mincho" w:hAnsiTheme="majorBidi" w:cstheme="majorBidi"/>
          <w:sz w:val="28"/>
          <w:szCs w:val="28"/>
        </w:rPr>
        <w:t>2559</w:t>
      </w:r>
      <w:r w:rsidRPr="00DC02A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ศาลอาญาได้มีคำพิพากษายกฟ้อง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>ในคดีอาญาที่บริษัทถูกฟ้อง</w:t>
      </w:r>
    </w:p>
    <w:p w14:paraId="2742CFB1" w14:textId="77777777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</w:rPr>
      </w:pPr>
    </w:p>
    <w:p w14:paraId="49269084" w14:textId="77777777" w:rsidR="00DB12B7" w:rsidRPr="00DC02A7" w:rsidRDefault="00DB12B7" w:rsidP="00DB12B7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ณ วันที่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27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 มกราคม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2560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และบริษัทได้ยื่นคำแก้อุทธรณ์ต่อศาลอาญาแล้วเมื่อวันที่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16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พฤษภาคม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2560</w:t>
      </w:r>
    </w:p>
    <w:p w14:paraId="24E4E5FB" w14:textId="77777777" w:rsidR="00451E1D" w:rsidRPr="00DC02A7" w:rsidRDefault="00451E1D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pacing w:val="-2"/>
          <w:sz w:val="28"/>
          <w:szCs w:val="28"/>
        </w:rPr>
      </w:pPr>
      <w:bookmarkStart w:id="3" w:name="_Hlk24442154"/>
      <w:bookmarkEnd w:id="2"/>
    </w:p>
    <w:p w14:paraId="27FB2DF8" w14:textId="693B597C" w:rsidR="00DB12B7" w:rsidRPr="00DC02A7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15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พฤศจิกายน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2561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</w:rPr>
        <w:t>10</w:t>
      </w:r>
      <w:r w:rsidRPr="00DC02A7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ไม่มีความผิด</w:t>
      </w:r>
    </w:p>
    <w:p w14:paraId="2EF34860" w14:textId="77777777" w:rsidR="00A47343" w:rsidRPr="00DC02A7" w:rsidRDefault="00A47343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C88792C" w14:textId="18772C82" w:rsidR="00DB12B7" w:rsidRPr="00DC02A7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Pr="00DC02A7">
        <w:rPr>
          <w:rFonts w:asciiTheme="majorBidi" w:eastAsia="MS Mincho" w:hAnsiTheme="majorBidi" w:cstheme="majorBidi"/>
          <w:sz w:val="28"/>
          <w:szCs w:val="28"/>
        </w:rPr>
        <w:t>26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มิถุนายน </w:t>
      </w:r>
      <w:r w:rsidRPr="00DC02A7">
        <w:rPr>
          <w:rFonts w:asciiTheme="majorBidi" w:eastAsia="MS Mincho" w:hAnsiTheme="majorBidi" w:cstheme="majorBidi"/>
          <w:sz w:val="28"/>
          <w:szCs w:val="28"/>
        </w:rPr>
        <w:t>2562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คดีอาญาดังกล่าวได้ถึงที่สุดในชั้นศาลอุทธรณ์แล้ว โดยโจทก์ไม่ได้รับอนุญาตให้ฎีกา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2A9D779C" w14:textId="77777777" w:rsidR="00DB12B7" w:rsidRPr="00DC02A7" w:rsidRDefault="00DB12B7" w:rsidP="0073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bookmarkEnd w:id="3"/>
    <w:p w14:paraId="656F5A90" w14:textId="3C8404BF" w:rsidR="00732EBE" w:rsidRPr="00DC02A7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ศาลแพ่งกรุงเทพใต้มีหนังสือลงวันที่ </w:t>
      </w:r>
      <w:r w:rsidRPr="00DC02A7">
        <w:rPr>
          <w:rFonts w:asciiTheme="majorBidi" w:eastAsia="MS Mincho" w:hAnsiTheme="majorBidi" w:cstheme="majorBidi"/>
          <w:sz w:val="28"/>
          <w:szCs w:val="28"/>
        </w:rPr>
        <w:t>7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DC02A7">
        <w:rPr>
          <w:rFonts w:asciiTheme="majorBidi" w:eastAsia="MS Mincho" w:hAnsiTheme="majorBidi" w:cstheme="majorBidi"/>
          <w:sz w:val="28"/>
          <w:szCs w:val="28"/>
        </w:rPr>
        <w:t>2562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ให้รอผลการพิจารณาในคดีของศาลปกครองกลางซึ่งเป็นคดีของคู่กรณี</w:t>
      </w:r>
      <w:r w:rsidRPr="00DC02A7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อื่นซึ่งมีมูลคดีเป็นอย่างเดียวกัน </w:t>
      </w:r>
      <w:r w:rsidR="00531770" w:rsidRPr="00DC02A7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ต่อมา</w:t>
      </w:r>
      <w:r w:rsidRPr="00DC02A7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ศาลปกครองสูงสุดได้มีคำพิพากษาเกี่ยวกับคดีนี้ถึงที่สุดแล้วใน วันที่ </w:t>
      </w:r>
      <w:r w:rsidRPr="00DC02A7">
        <w:rPr>
          <w:rFonts w:asciiTheme="majorBidi" w:eastAsia="MS Mincho" w:hAnsiTheme="majorBidi" w:cstheme="majorBidi"/>
          <w:spacing w:val="-4"/>
          <w:sz w:val="28"/>
          <w:szCs w:val="28"/>
        </w:rPr>
        <w:t>17</w:t>
      </w:r>
      <w:r w:rsidRPr="00DC02A7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 กุมภาพันธ์</w:t>
      </w:r>
      <w:r w:rsidRPr="00DC02A7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2565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12D98911" w14:textId="77777777" w:rsidR="00732EBE" w:rsidRPr="00DC02A7" w:rsidRDefault="00732EBE" w:rsidP="00732EB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D0342B3" w14:textId="740901A5" w:rsidR="00421DF9" w:rsidRPr="00DC02A7" w:rsidRDefault="00421DF9" w:rsidP="00421DF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00366F" w:rsidRPr="00DC02A7">
        <w:rPr>
          <w:rFonts w:asciiTheme="majorBidi" w:eastAsia="MS Mincho" w:hAnsiTheme="majorBidi" w:cstheme="majorBidi"/>
          <w:sz w:val="28"/>
          <w:szCs w:val="28"/>
        </w:rPr>
        <w:t>20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กรกฎาคม 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ศาลแพ่งกรุงเทพใต้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>ได้มีคำพิพากษายกฟ้องในคดี</w:t>
      </w:r>
      <w:r w:rsidR="0048312E" w:rsidRPr="00DC02A7">
        <w:rPr>
          <w:rFonts w:asciiTheme="majorBidi" w:eastAsia="MS Mincho" w:hAnsiTheme="majorBidi" w:cstheme="majorBidi" w:hint="cs"/>
          <w:sz w:val="28"/>
          <w:szCs w:val="28"/>
          <w:cs/>
        </w:rPr>
        <w:t>แพ่ง</w:t>
      </w:r>
      <w:r w:rsidR="00F97598" w:rsidRPr="00DC02A7">
        <w:rPr>
          <w:rFonts w:asciiTheme="majorBidi" w:eastAsia="MS Mincho" w:hAnsiTheme="majorBidi" w:cstheme="majorBidi" w:hint="cs"/>
          <w:sz w:val="28"/>
          <w:szCs w:val="28"/>
          <w:cs/>
        </w:rPr>
        <w:t>ข้างต้น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746DB" w:rsidRPr="00DC02A7">
        <w:rPr>
          <w:rFonts w:asciiTheme="majorBidi" w:eastAsia="MS Mincho" w:hAnsiTheme="majorBidi" w:cstheme="majorBidi" w:hint="cs"/>
          <w:sz w:val="28"/>
          <w:szCs w:val="28"/>
          <w:cs/>
        </w:rPr>
        <w:t>อย่าง</w:t>
      </w:r>
      <w:r w:rsidR="00AB7DD9" w:rsidRPr="00DC02A7">
        <w:rPr>
          <w:rFonts w:asciiTheme="majorBidi" w:eastAsia="MS Mincho" w:hAnsiTheme="majorBidi" w:cstheme="majorBidi" w:hint="cs"/>
          <w:sz w:val="28"/>
          <w:szCs w:val="28"/>
          <w:cs/>
        </w:rPr>
        <w:t>ไรก็ตาม</w:t>
      </w:r>
      <w:r w:rsidR="00D746DB" w:rsidRPr="00DC02A7">
        <w:rPr>
          <w:rFonts w:asciiTheme="majorBidi" w:eastAsia="MS Mincho" w:hAnsiTheme="majorBidi" w:cstheme="majorBidi" w:hint="cs"/>
          <w:sz w:val="28"/>
          <w:szCs w:val="28"/>
          <w:cs/>
        </w:rPr>
        <w:t>โจทก์ยังสามารถ</w:t>
      </w:r>
      <w:r w:rsidR="00AB7DD9" w:rsidRPr="00DC02A7">
        <w:rPr>
          <w:rFonts w:asciiTheme="majorBidi" w:eastAsia="MS Mincho" w:hAnsiTheme="majorBidi" w:cstheme="majorBidi" w:hint="cs"/>
          <w:sz w:val="28"/>
          <w:szCs w:val="28"/>
          <w:cs/>
        </w:rPr>
        <w:t>ใช้สิทธิอุทธรณ์</w:t>
      </w:r>
      <w:r w:rsidR="005918EE" w:rsidRPr="00DC02A7">
        <w:rPr>
          <w:rFonts w:asciiTheme="majorBidi" w:eastAsia="MS Mincho" w:hAnsiTheme="majorBidi" w:cstheme="majorBidi" w:hint="cs"/>
          <w:sz w:val="28"/>
          <w:szCs w:val="28"/>
          <w:cs/>
        </w:rPr>
        <w:t>ได้ คดีจึงยังไม่ถึงที่สุด</w:t>
      </w:r>
      <w:r w:rsidR="00712137" w:rsidRPr="00DC02A7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/>
          <w:spacing w:val="4"/>
          <w:sz w:val="28"/>
          <w:szCs w:val="28"/>
          <w:cs/>
        </w:rPr>
        <w:t>ผู้บริหารเชื่อว่าบริษัทจะไม่ได้รับผลเสียหายจากคดีความดังกล่าว จึงไม่ได้บันทึกประมาณการหนี้สินในงบการเงิน</w:t>
      </w:r>
    </w:p>
    <w:p w14:paraId="4B0E0066" w14:textId="304ABAA4" w:rsidR="00545459" w:rsidRPr="00DC02A7" w:rsidRDefault="0054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i/>
          <w:iCs/>
          <w:sz w:val="28"/>
          <w:szCs w:val="28"/>
          <w:cs/>
          <w:lang w:val="x-none"/>
        </w:rPr>
      </w:pPr>
    </w:p>
    <w:p w14:paraId="6092BFF6" w14:textId="6C19E803" w:rsidR="00AD4ECF" w:rsidRPr="00DC02A7" w:rsidRDefault="00E4330E" w:rsidP="00AD4EC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C02A7">
        <w:rPr>
          <w:rFonts w:asciiTheme="majorBidi" w:eastAsia="MS Mincho" w:hAnsiTheme="majorBidi" w:hint="cs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09F24BB9" w14:textId="5C73DEAE" w:rsidR="009814AD" w:rsidRPr="00DC02A7" w:rsidRDefault="009814AD" w:rsidP="009814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eastAsia="x-none"/>
        </w:rPr>
      </w:pPr>
    </w:p>
    <w:p w14:paraId="040E3C34" w14:textId="146F9E58" w:rsidR="00E4330E" w:rsidRPr="00C7654A" w:rsidRDefault="00C7654A" w:rsidP="00C7654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วันที่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8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D7701" w:rsidRPr="00DC02A7">
        <w:rPr>
          <w:rFonts w:asciiTheme="majorBidi" w:eastAsia="MS Mincho" w:hAnsiTheme="majorBidi" w:cstheme="majorBidi"/>
          <w:sz w:val="28"/>
          <w:szCs w:val="28"/>
        </w:rPr>
        <w:t>2565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ที่ประชุมคณะกรรมการของบริษัท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มีมติอนุมัติการจัดสรรกำไรเป็นเงินปันผลระหว่างกาลในอัตรา</w:t>
      </w:r>
      <w:r w:rsidR="00E352A6">
        <w:rPr>
          <w:rFonts w:asciiTheme="majorBidi" w:eastAsia="MS Mincho" w:hAnsiTheme="majorBidi" w:cstheme="majorBidi"/>
          <w:sz w:val="28"/>
          <w:szCs w:val="28"/>
        </w:rPr>
        <w:br/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หุ้นละ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352A6">
        <w:rPr>
          <w:rFonts w:asciiTheme="majorBidi" w:eastAsia="MS Mincho" w:hAnsiTheme="majorBidi" w:cstheme="majorBidi"/>
          <w:sz w:val="28"/>
          <w:szCs w:val="28"/>
        </w:rPr>
        <w:t>0.12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บาท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เป็นจำนวนเงินทั้งสิ้น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352A6">
        <w:rPr>
          <w:rFonts w:asciiTheme="majorBidi" w:eastAsia="MS Mincho" w:hAnsiTheme="majorBidi" w:cstheme="majorBidi"/>
          <w:sz w:val="28"/>
          <w:szCs w:val="28"/>
        </w:rPr>
        <w:t>36.84</w:t>
      </w:r>
      <w:r w:rsidRPr="00DC02A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 w:hint="cs"/>
          <w:sz w:val="28"/>
          <w:szCs w:val="28"/>
          <w:cs/>
        </w:rPr>
        <w:t>โดยเงินปันผลดังกล่าวจะจ่ายให้แก่ผู้ถือหุ้นในเดือนกันยายน</w:t>
      </w:r>
      <w:r w:rsidRPr="00DC02A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eastAsia="MS Mincho" w:hAnsiTheme="majorBidi" w:cstheme="majorBidi"/>
          <w:sz w:val="28"/>
          <w:szCs w:val="28"/>
        </w:rPr>
        <w:t>2565</w:t>
      </w:r>
    </w:p>
    <w:sectPr w:rsidR="00E4330E" w:rsidRPr="00C7654A" w:rsidSect="00A01419">
      <w:pgSz w:w="11909" w:h="16834" w:code="9"/>
      <w:pgMar w:top="691" w:right="1152" w:bottom="576" w:left="1152" w:header="720" w:footer="720" w:gutter="0"/>
      <w:pgNumType w:start="2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118AE" w14:textId="77777777" w:rsidR="00476F52" w:rsidRDefault="00476F52" w:rsidP="00900EE2">
      <w:r>
        <w:separator/>
      </w:r>
    </w:p>
  </w:endnote>
  <w:endnote w:type="continuationSeparator" w:id="0">
    <w:p w14:paraId="679D046F" w14:textId="77777777" w:rsidR="00476F52" w:rsidRDefault="00476F52" w:rsidP="00900EE2">
      <w:r>
        <w:continuationSeparator/>
      </w:r>
    </w:p>
  </w:endnote>
  <w:endnote w:type="continuationNotice" w:id="1">
    <w:p w14:paraId="1AA367F2" w14:textId="77777777" w:rsidR="00476F52" w:rsidRDefault="00476F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6A05" w14:textId="77777777" w:rsidR="00E352A6" w:rsidRDefault="00E35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162788B7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7777777" w:rsidR="006A7545" w:rsidRDefault="006A7545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BE11" w14:textId="77777777" w:rsidR="00E352A6" w:rsidRDefault="00E35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E7399" w14:textId="77777777" w:rsidR="00476F52" w:rsidRDefault="00476F52" w:rsidP="00900EE2">
      <w:r>
        <w:separator/>
      </w:r>
    </w:p>
  </w:footnote>
  <w:footnote w:type="continuationSeparator" w:id="0">
    <w:p w14:paraId="30567F30" w14:textId="77777777" w:rsidR="00476F52" w:rsidRDefault="00476F52" w:rsidP="00900EE2">
      <w:r>
        <w:continuationSeparator/>
      </w:r>
    </w:p>
  </w:footnote>
  <w:footnote w:type="continuationNotice" w:id="1">
    <w:p w14:paraId="784172E8" w14:textId="77777777" w:rsidR="00476F52" w:rsidRDefault="00476F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11AEE92B" w:rsidR="00DB12B7" w:rsidRPr="00DF07CF" w:rsidRDefault="00DB12B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6A7545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93E75">
      <w:rPr>
        <w:rFonts w:ascii="Angsana New" w:hAnsi="Angsana New"/>
        <w:sz w:val="32"/>
        <w:szCs w:val="32"/>
        <w:lang w:val="en-US" w:bidi="th-TH"/>
      </w:rPr>
      <w:t>3</w:t>
    </w:r>
    <w:r w:rsidR="006A7545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6A75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ิถุนายน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CFB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6F"/>
    <w:rsid w:val="000036F9"/>
    <w:rsid w:val="00003A8F"/>
    <w:rsid w:val="00003BFC"/>
    <w:rsid w:val="00003D90"/>
    <w:rsid w:val="0000465C"/>
    <w:rsid w:val="00004681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EB2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22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51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1DE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E6"/>
    <w:rsid w:val="00074BDE"/>
    <w:rsid w:val="00074C0D"/>
    <w:rsid w:val="000756B1"/>
    <w:rsid w:val="000756BA"/>
    <w:rsid w:val="00075C00"/>
    <w:rsid w:val="000761A3"/>
    <w:rsid w:val="00076498"/>
    <w:rsid w:val="00076500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98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AC3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6DF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98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29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02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5A6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2C2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15C6"/>
    <w:rsid w:val="00181EAD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59BF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52C"/>
    <w:rsid w:val="0020360F"/>
    <w:rsid w:val="00203795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CF0"/>
    <w:rsid w:val="00222D03"/>
    <w:rsid w:val="002232C9"/>
    <w:rsid w:val="0022343D"/>
    <w:rsid w:val="00223BE0"/>
    <w:rsid w:val="00223CE6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94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A1F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A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6E7D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62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1A3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3AD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3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3A98"/>
    <w:rsid w:val="00314192"/>
    <w:rsid w:val="003144E0"/>
    <w:rsid w:val="003144E2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423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8E7"/>
    <w:rsid w:val="00363EF2"/>
    <w:rsid w:val="0036410B"/>
    <w:rsid w:val="00364215"/>
    <w:rsid w:val="00364621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64A"/>
    <w:rsid w:val="003767F1"/>
    <w:rsid w:val="003768F8"/>
    <w:rsid w:val="00376A9B"/>
    <w:rsid w:val="00376DA0"/>
    <w:rsid w:val="00377153"/>
    <w:rsid w:val="00377157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4F14"/>
    <w:rsid w:val="0039510E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32"/>
    <w:rsid w:val="003E4BF0"/>
    <w:rsid w:val="003E4F53"/>
    <w:rsid w:val="003E50B1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4FF1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DF9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6F52"/>
    <w:rsid w:val="00477398"/>
    <w:rsid w:val="004779C0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12E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0D8B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FAB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0B58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3F1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645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310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AB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4BF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07"/>
    <w:rsid w:val="00565E76"/>
    <w:rsid w:val="005663AE"/>
    <w:rsid w:val="00566522"/>
    <w:rsid w:val="00566525"/>
    <w:rsid w:val="0056659C"/>
    <w:rsid w:val="00566A1F"/>
    <w:rsid w:val="00566BBE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74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058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DA"/>
    <w:rsid w:val="005C04E6"/>
    <w:rsid w:val="005C0A50"/>
    <w:rsid w:val="005C0A99"/>
    <w:rsid w:val="005C0B5D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C7F61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68F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892"/>
    <w:rsid w:val="005E6A76"/>
    <w:rsid w:val="005E6BC2"/>
    <w:rsid w:val="005E6C63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850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7B0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A7"/>
    <w:rsid w:val="0060420B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182"/>
    <w:rsid w:val="0060662F"/>
    <w:rsid w:val="00606852"/>
    <w:rsid w:val="00606B6E"/>
    <w:rsid w:val="00607107"/>
    <w:rsid w:val="00607535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02A"/>
    <w:rsid w:val="006155A7"/>
    <w:rsid w:val="00615712"/>
    <w:rsid w:val="00615775"/>
    <w:rsid w:val="00615B0D"/>
    <w:rsid w:val="00615E48"/>
    <w:rsid w:val="00615F42"/>
    <w:rsid w:val="00616070"/>
    <w:rsid w:val="00616303"/>
    <w:rsid w:val="00616436"/>
    <w:rsid w:val="006168C6"/>
    <w:rsid w:val="00616942"/>
    <w:rsid w:val="00617072"/>
    <w:rsid w:val="006176B8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133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C94"/>
    <w:rsid w:val="00653E20"/>
    <w:rsid w:val="00653F5F"/>
    <w:rsid w:val="006544FD"/>
    <w:rsid w:val="006546D5"/>
    <w:rsid w:val="006547F5"/>
    <w:rsid w:val="006548E6"/>
    <w:rsid w:val="006552DD"/>
    <w:rsid w:val="00655436"/>
    <w:rsid w:val="00655522"/>
    <w:rsid w:val="00655884"/>
    <w:rsid w:val="00655A48"/>
    <w:rsid w:val="006560D9"/>
    <w:rsid w:val="00656154"/>
    <w:rsid w:val="0065645E"/>
    <w:rsid w:val="006564AF"/>
    <w:rsid w:val="0065654F"/>
    <w:rsid w:val="0065665B"/>
    <w:rsid w:val="0065667D"/>
    <w:rsid w:val="00656765"/>
    <w:rsid w:val="00656A0E"/>
    <w:rsid w:val="00656AE1"/>
    <w:rsid w:val="00656D93"/>
    <w:rsid w:val="00657336"/>
    <w:rsid w:val="006574AD"/>
    <w:rsid w:val="00657957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4FCB"/>
    <w:rsid w:val="006851D4"/>
    <w:rsid w:val="006851F8"/>
    <w:rsid w:val="00685335"/>
    <w:rsid w:val="006858A6"/>
    <w:rsid w:val="0068597E"/>
    <w:rsid w:val="00685AF0"/>
    <w:rsid w:val="00685D12"/>
    <w:rsid w:val="00685F1C"/>
    <w:rsid w:val="00686145"/>
    <w:rsid w:val="0068628E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97FC1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FE"/>
    <w:rsid w:val="006B1F75"/>
    <w:rsid w:val="006B2189"/>
    <w:rsid w:val="006B21E6"/>
    <w:rsid w:val="006B2258"/>
    <w:rsid w:val="006B2613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54E"/>
    <w:rsid w:val="006C2566"/>
    <w:rsid w:val="006C2823"/>
    <w:rsid w:val="006C28D9"/>
    <w:rsid w:val="006C2923"/>
    <w:rsid w:val="006C2FC0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4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7D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D15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99C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DC4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BF"/>
    <w:rsid w:val="00772DFD"/>
    <w:rsid w:val="00772E7F"/>
    <w:rsid w:val="00773211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79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1DFA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0E4"/>
    <w:rsid w:val="007A6136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881"/>
    <w:rsid w:val="007D1D4B"/>
    <w:rsid w:val="007D1DA3"/>
    <w:rsid w:val="007D1FEB"/>
    <w:rsid w:val="007D2003"/>
    <w:rsid w:val="007D205C"/>
    <w:rsid w:val="007D22E1"/>
    <w:rsid w:val="007D2467"/>
    <w:rsid w:val="007D2AB8"/>
    <w:rsid w:val="007D3124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ECE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34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D2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BA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51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534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1F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D20"/>
    <w:rsid w:val="00827E1B"/>
    <w:rsid w:val="008300E9"/>
    <w:rsid w:val="0083039F"/>
    <w:rsid w:val="008304D8"/>
    <w:rsid w:val="00830553"/>
    <w:rsid w:val="00830AD7"/>
    <w:rsid w:val="00830BC6"/>
    <w:rsid w:val="00830D02"/>
    <w:rsid w:val="00830DA9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B57"/>
    <w:rsid w:val="00832D3D"/>
    <w:rsid w:val="00832F72"/>
    <w:rsid w:val="008331BF"/>
    <w:rsid w:val="008331C6"/>
    <w:rsid w:val="00833241"/>
    <w:rsid w:val="00833431"/>
    <w:rsid w:val="00833899"/>
    <w:rsid w:val="00833C2E"/>
    <w:rsid w:val="00833C64"/>
    <w:rsid w:val="00834176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33C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A8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42A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C77"/>
    <w:rsid w:val="008C1484"/>
    <w:rsid w:val="008C191D"/>
    <w:rsid w:val="008C1C52"/>
    <w:rsid w:val="008C1E1B"/>
    <w:rsid w:val="008C2290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D2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98D"/>
    <w:rsid w:val="008E49C1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19C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2F1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32F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96E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C3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854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377"/>
    <w:rsid w:val="00A03534"/>
    <w:rsid w:val="00A038AB"/>
    <w:rsid w:val="00A03ACC"/>
    <w:rsid w:val="00A03C53"/>
    <w:rsid w:val="00A03EF7"/>
    <w:rsid w:val="00A046C9"/>
    <w:rsid w:val="00A049BB"/>
    <w:rsid w:val="00A04A6E"/>
    <w:rsid w:val="00A054AD"/>
    <w:rsid w:val="00A0564C"/>
    <w:rsid w:val="00A05721"/>
    <w:rsid w:val="00A057E9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430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2DD7"/>
    <w:rsid w:val="00A9356C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0D3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18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A3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95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6F"/>
    <w:rsid w:val="00B774CF"/>
    <w:rsid w:val="00B77825"/>
    <w:rsid w:val="00B77ABF"/>
    <w:rsid w:val="00B77D2A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1DF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35D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2B6"/>
    <w:rsid w:val="00C2730E"/>
    <w:rsid w:val="00C3059D"/>
    <w:rsid w:val="00C307D2"/>
    <w:rsid w:val="00C3080D"/>
    <w:rsid w:val="00C30A0A"/>
    <w:rsid w:val="00C313AF"/>
    <w:rsid w:val="00C31C1E"/>
    <w:rsid w:val="00C31F17"/>
    <w:rsid w:val="00C320CC"/>
    <w:rsid w:val="00C32290"/>
    <w:rsid w:val="00C322B8"/>
    <w:rsid w:val="00C32AA8"/>
    <w:rsid w:val="00C32F54"/>
    <w:rsid w:val="00C33168"/>
    <w:rsid w:val="00C3338B"/>
    <w:rsid w:val="00C33490"/>
    <w:rsid w:val="00C3352F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25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DDF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1C99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848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1E02"/>
    <w:rsid w:val="00C920E8"/>
    <w:rsid w:val="00C9221E"/>
    <w:rsid w:val="00C929C7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302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260"/>
    <w:rsid w:val="00CA741C"/>
    <w:rsid w:val="00CA76C3"/>
    <w:rsid w:val="00CA7B57"/>
    <w:rsid w:val="00CA7D2F"/>
    <w:rsid w:val="00CA7E71"/>
    <w:rsid w:val="00CA7FDE"/>
    <w:rsid w:val="00CB051F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5A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7A"/>
    <w:rsid w:val="00CD74AA"/>
    <w:rsid w:val="00CD7918"/>
    <w:rsid w:val="00CE0213"/>
    <w:rsid w:val="00CE029C"/>
    <w:rsid w:val="00CE0718"/>
    <w:rsid w:val="00CE0842"/>
    <w:rsid w:val="00CE09B0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E7FAA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2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AA1"/>
    <w:rsid w:val="00D20F22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04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ED1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4F1A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EF6"/>
    <w:rsid w:val="00D80FF8"/>
    <w:rsid w:val="00D8101E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AE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2A7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6FA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84C"/>
    <w:rsid w:val="00DF2BCA"/>
    <w:rsid w:val="00DF2C0D"/>
    <w:rsid w:val="00DF2CFA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497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3EB4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3949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AD"/>
    <w:rsid w:val="00E2125F"/>
    <w:rsid w:val="00E21452"/>
    <w:rsid w:val="00E218E0"/>
    <w:rsid w:val="00E218FA"/>
    <w:rsid w:val="00E21AE6"/>
    <w:rsid w:val="00E21AED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3A7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2A6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30E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2BC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6E2"/>
    <w:rsid w:val="00ED5A41"/>
    <w:rsid w:val="00ED5EA2"/>
    <w:rsid w:val="00ED5F6E"/>
    <w:rsid w:val="00ED629F"/>
    <w:rsid w:val="00ED635D"/>
    <w:rsid w:val="00ED6B08"/>
    <w:rsid w:val="00ED7235"/>
    <w:rsid w:val="00ED7667"/>
    <w:rsid w:val="00EE0408"/>
    <w:rsid w:val="00EE044E"/>
    <w:rsid w:val="00EE0450"/>
    <w:rsid w:val="00EE0464"/>
    <w:rsid w:val="00EE04F0"/>
    <w:rsid w:val="00EE051D"/>
    <w:rsid w:val="00EE0727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83B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07E"/>
    <w:rsid w:val="00EF425C"/>
    <w:rsid w:val="00EF44D7"/>
    <w:rsid w:val="00EF4650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655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40"/>
    <w:rsid w:val="00F07A98"/>
    <w:rsid w:val="00F07CD7"/>
    <w:rsid w:val="00F07E99"/>
    <w:rsid w:val="00F07F1D"/>
    <w:rsid w:val="00F07FF7"/>
    <w:rsid w:val="00F10632"/>
    <w:rsid w:val="00F10CD1"/>
    <w:rsid w:val="00F112C7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2FB"/>
    <w:rsid w:val="00F143A3"/>
    <w:rsid w:val="00F146DB"/>
    <w:rsid w:val="00F147E3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63"/>
    <w:rsid w:val="00F15995"/>
    <w:rsid w:val="00F15AB5"/>
    <w:rsid w:val="00F15C64"/>
    <w:rsid w:val="00F15DAD"/>
    <w:rsid w:val="00F1641D"/>
    <w:rsid w:val="00F168A7"/>
    <w:rsid w:val="00F16980"/>
    <w:rsid w:val="00F16F1A"/>
    <w:rsid w:val="00F1702B"/>
    <w:rsid w:val="00F1721F"/>
    <w:rsid w:val="00F17FF5"/>
    <w:rsid w:val="00F20041"/>
    <w:rsid w:val="00F2011A"/>
    <w:rsid w:val="00F201F0"/>
    <w:rsid w:val="00F204A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A37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D89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1F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4D09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F29"/>
    <w:rsid w:val="00FD5099"/>
    <w:rsid w:val="00FD50C0"/>
    <w:rsid w:val="00FD528E"/>
    <w:rsid w:val="00FD530D"/>
    <w:rsid w:val="00FD5414"/>
    <w:rsid w:val="00FD54C8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958"/>
    <w:rsid w:val="00FE2A07"/>
    <w:rsid w:val="00FE2BA7"/>
    <w:rsid w:val="00FE2E62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41DFFCC"/>
    <w:rsid w:val="131A91A0"/>
    <w:rsid w:val="21AAE2B4"/>
    <w:rsid w:val="36609BBC"/>
    <w:rsid w:val="375935BE"/>
    <w:rsid w:val="3B76D56B"/>
    <w:rsid w:val="3EFF66E2"/>
    <w:rsid w:val="57DBAC07"/>
    <w:rsid w:val="590BA0E1"/>
    <w:rsid w:val="6310999A"/>
    <w:rsid w:val="6420B326"/>
    <w:rsid w:val="66B1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DA5B8575-C641-4E6B-B085-E4A7D10B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2808</Words>
  <Characters>16009</Characters>
  <Application>Microsoft Office Word</Application>
  <DocSecurity>0</DocSecurity>
  <Lines>133</Lines>
  <Paragraphs>37</Paragraphs>
  <ScaleCrop>false</ScaleCrop>
  <Company>KPMG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3</cp:revision>
  <cp:lastPrinted>2022-08-05T03:56:00Z</cp:lastPrinted>
  <dcterms:created xsi:type="dcterms:W3CDTF">2022-08-08T02:36:00Z</dcterms:created>
  <dcterms:modified xsi:type="dcterms:W3CDTF">2022-08-08T06:47:00Z</dcterms:modified>
</cp:coreProperties>
</file>