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1289C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cs/>
        </w:rPr>
      </w:pPr>
      <w:bookmarkStart w:id="0" w:name="Title"/>
    </w:p>
    <w:p w14:paraId="02FFD971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C4585C4" w14:textId="45B9E8B8" w:rsidR="00F62D2A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821B1B0" w14:textId="704EF2E8" w:rsidR="002220A1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C993D0" w14:textId="77777777" w:rsidR="002220A1" w:rsidRPr="00FC3D7D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2296F26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A99BF1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7450810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32073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610B3B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CC634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10A74A9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2A629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9B979F" w14:textId="77777777" w:rsidR="00293B08" w:rsidRPr="00134E94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bookmarkStart w:id="1" w:name="Start"/>
      <w:bookmarkEnd w:id="0"/>
      <w:bookmarkEnd w:id="1"/>
      <w:r w:rsidRPr="00134E94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134E94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134E94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134E94">
        <w:rPr>
          <w:rFonts w:ascii="Angsana New" w:hAnsi="Angsana New" w:cs="Angsana New"/>
          <w:sz w:val="50"/>
          <w:szCs w:val="50"/>
        </w:rPr>
        <w:t xml:space="preserve"> </w:t>
      </w:r>
      <w:r w:rsidR="00F12C71" w:rsidRPr="00134E94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251460D1" w14:textId="77777777" w:rsidR="006F6438" w:rsidRPr="00134E94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134E94">
        <w:rPr>
          <w:rFonts w:ascii="Angsana New" w:hAnsi="Angsana New" w:cs="Angsana New"/>
          <w:sz w:val="44"/>
          <w:szCs w:val="44"/>
        </w:rPr>
        <w:tab/>
      </w:r>
      <w:r w:rsidRPr="00134E94">
        <w:rPr>
          <w:rFonts w:ascii="Angsana New" w:hAnsi="Angsana New" w:cs="Angsana New"/>
          <w:sz w:val="44"/>
          <w:szCs w:val="44"/>
        </w:rPr>
        <w:tab/>
      </w:r>
    </w:p>
    <w:p w14:paraId="19D2F24B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CA5DBD8" w14:textId="0D889BAC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DC322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สามเดือนและหกเดือน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C3220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DC3220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="006C3342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75E0E" w:rsidRPr="00134E94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11EFDAF1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AF117D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3EBC42" w14:textId="77777777" w:rsidR="003D4E48" w:rsidRPr="00134E94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134E94" w:rsidSect="006B0875">
          <w:headerReference w:type="default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DC8ED44" w14:textId="77777777" w:rsidR="00F470B8" w:rsidRPr="00134E94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04339E0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E0FF6A1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5576E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1A7F01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B3DB4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F13DE3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E025A7" w14:textId="77777777" w:rsidR="002357BF" w:rsidRPr="00134E94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71138A1" w14:textId="77777777" w:rsidR="0087701D" w:rsidRPr="00134E94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1AB664D6" w14:textId="77777777" w:rsidR="006F0F74" w:rsidRPr="00134E94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134E94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134E94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134E9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247323E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F5FD2" w14:textId="0EC76004" w:rsidR="0087701D" w:rsidRPr="00134E94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4E9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134E94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DC3220">
        <w:rPr>
          <w:rFonts w:ascii="Angsana New" w:hAnsi="Angsana New"/>
          <w:sz w:val="30"/>
          <w:szCs w:val="30"/>
        </w:rPr>
        <w:t xml:space="preserve">30 </w:t>
      </w:r>
      <w:r w:rsidR="00DC3220">
        <w:rPr>
          <w:rFonts w:ascii="Angsana New" w:hAnsi="Angsana New"/>
          <w:sz w:val="30"/>
          <w:szCs w:val="30"/>
          <w:cs/>
        </w:rPr>
        <w:t>มิถุนายน</w:t>
      </w:r>
      <w:r w:rsidR="009558C6" w:rsidRPr="00134E94">
        <w:rPr>
          <w:rFonts w:ascii="Angsana New" w:hAnsi="Angsana New" w:hint="cs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z w:val="30"/>
          <w:szCs w:val="30"/>
        </w:rPr>
        <w:t>2565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="000B6151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D2683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D2683">
        <w:rPr>
          <w:rFonts w:ascii="Angsana New" w:hAnsi="Angsana New"/>
          <w:spacing w:val="-2"/>
          <w:sz w:val="30"/>
          <w:szCs w:val="30"/>
          <w:cs/>
        </w:rPr>
        <w:br/>
      </w:r>
      <w:r w:rsidR="003D2683">
        <w:rPr>
          <w:rFonts w:ascii="Angsana New" w:hAnsi="Angsana New"/>
          <w:spacing w:val="-2"/>
          <w:sz w:val="30"/>
          <w:szCs w:val="30"/>
        </w:rPr>
        <w:t xml:space="preserve">30 </w:t>
      </w:r>
      <w:r w:rsidR="003D2683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F21468" w:rsidRPr="00F21468">
        <w:rPr>
          <w:rFonts w:ascii="Angsana New" w:hAnsi="Angsana New" w:hint="cs"/>
          <w:spacing w:val="-2"/>
          <w:sz w:val="30"/>
          <w:szCs w:val="30"/>
        </w:rPr>
        <w:t>2565</w:t>
      </w:r>
      <w:r w:rsidR="00FF047D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191F" w:rsidRPr="00134E94">
        <w:rPr>
          <w:rFonts w:ascii="Angsana New" w:hAnsi="Angsana New"/>
          <w:spacing w:val="2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2"/>
          <w:sz w:val="30"/>
          <w:szCs w:val="30"/>
          <w:cs/>
        </w:rPr>
        <w:t>ส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>ำหรับงวด</w:t>
      </w:r>
      <w:r w:rsidR="00DC3220">
        <w:rPr>
          <w:rFonts w:ascii="Angsana New" w:hAnsi="Angsana New" w:hint="cs"/>
          <w:spacing w:val="-2"/>
          <w:sz w:val="30"/>
          <w:szCs w:val="30"/>
          <w:cs/>
        </w:rPr>
        <w:t>หกเดือน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DC3220">
        <w:rPr>
          <w:rFonts w:ascii="Angsana New" w:hAnsi="Angsana New"/>
          <w:spacing w:val="-2"/>
          <w:sz w:val="30"/>
          <w:szCs w:val="30"/>
        </w:rPr>
        <w:t xml:space="preserve">30 </w:t>
      </w:r>
      <w:r w:rsidR="00DC3220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9558C6" w:rsidRPr="00134E94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75E0E" w:rsidRPr="00134E94">
        <w:rPr>
          <w:rFonts w:ascii="Angsana New" w:hAnsi="Angsana New"/>
          <w:spacing w:val="-2"/>
          <w:sz w:val="30"/>
          <w:szCs w:val="30"/>
        </w:rPr>
        <w:t>2565</w:t>
      </w: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B7EAC" w:rsidRPr="00134E94">
        <w:rPr>
          <w:rFonts w:ascii="Angsana New" w:hAnsi="Angsana New"/>
          <w:spacing w:val="-2"/>
          <w:sz w:val="30"/>
          <w:szCs w:val="30"/>
          <w:cs/>
        </w:rPr>
        <w:t>และ</w:t>
      </w:r>
      <w:r w:rsidR="008150F3">
        <w:rPr>
          <w:rFonts w:ascii="Angsana New" w:hAnsi="Angsana New"/>
          <w:spacing w:val="-2"/>
          <w:sz w:val="30"/>
          <w:szCs w:val="30"/>
          <w:cs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3B08" w:rsidRPr="00134E94">
        <w:rPr>
          <w:rFonts w:ascii="Angsana New" w:hAnsi="Angsana New"/>
          <w:spacing w:val="-4"/>
          <w:sz w:val="30"/>
          <w:szCs w:val="30"/>
          <w:cs/>
        </w:rPr>
        <w:t>ของ</w:t>
      </w:r>
      <w:r w:rsidR="001103FB" w:rsidRPr="00134E94">
        <w:rPr>
          <w:rFonts w:ascii="Angsana New" w:hAnsi="Angsana New"/>
          <w:spacing w:val="-4"/>
          <w:sz w:val="30"/>
          <w:szCs w:val="30"/>
          <w:cs/>
        </w:rPr>
        <w:t>บริษัท ทาคูนิ กรุ๊ป จำกัด (มหาชน)</w:t>
      </w:r>
      <w:r w:rsidR="005224B2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C13BE3" w:rsidRPr="00134E94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Pr="00134E94">
        <w:rPr>
          <w:rFonts w:ascii="Angsana New" w:hAnsi="Angsana New"/>
          <w:sz w:val="30"/>
          <w:szCs w:val="30"/>
          <w:cs/>
        </w:rPr>
        <w:t xml:space="preserve">การบัญชี ฉบับที่ </w:t>
      </w:r>
      <w:r w:rsidR="00FF047D" w:rsidRPr="00134E94">
        <w:rPr>
          <w:rFonts w:ascii="Angsana New" w:hAnsi="Angsana New"/>
          <w:sz w:val="30"/>
          <w:szCs w:val="30"/>
        </w:rPr>
        <w:t>34</w:t>
      </w:r>
      <w:r w:rsidRPr="00134E94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EBD953" w14:textId="77777777" w:rsidR="0087701D" w:rsidRPr="00134E94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D1D6C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05E6AAA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2EB899" w14:textId="30732B7B" w:rsidR="008576AE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34E94">
        <w:rPr>
          <w:rFonts w:ascii="Angsana New" w:hAnsi="Angsana New"/>
          <w:sz w:val="30"/>
          <w:szCs w:val="30"/>
        </w:rPr>
        <w:t>2410</w:t>
      </w:r>
      <w:r w:rsidRPr="00134E9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86CB24D" w14:textId="77777777" w:rsidR="002451A5" w:rsidRPr="00134E94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  <w:cs/>
        </w:rPr>
        <w:sectPr w:rsidR="002451A5" w:rsidRPr="00134E94" w:rsidSect="00C11974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5D012351" w14:textId="77777777" w:rsidR="002B7F30" w:rsidRPr="00134E94" w:rsidRDefault="002B7F30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FBABCF" w14:textId="77777777" w:rsidR="002357BF" w:rsidRPr="00134E94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EFAEADB" w14:textId="77777777" w:rsidR="002357BF" w:rsidRPr="00134E94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10B86A" w14:textId="77777777" w:rsidR="002357BF" w:rsidRPr="00134E94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134E94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134E94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134E94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134E94">
        <w:rPr>
          <w:rFonts w:ascii="Angsana New" w:hAnsi="Angsana New"/>
          <w:spacing w:val="4"/>
          <w:sz w:val="30"/>
          <w:szCs w:val="30"/>
          <w:cs/>
        </w:rPr>
        <w:br/>
      </w:r>
      <w:r w:rsidRPr="00134E94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134E94">
        <w:rPr>
          <w:rFonts w:ascii="Angsana New" w:hAnsi="Angsana New" w:hint="cs"/>
          <w:sz w:val="30"/>
          <w:szCs w:val="30"/>
          <w:cs/>
        </w:rPr>
        <w:t>ร</w:t>
      </w:r>
      <w:r w:rsidRPr="00134E94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B7F80B8" w14:textId="77777777" w:rsidR="00063A8F" w:rsidRPr="00134E94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579CDE4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DC5C67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D19437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2FCFAF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3F2DE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t>(</w:t>
      </w:r>
      <w:r w:rsidR="0011387D" w:rsidRPr="00134E94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134E94">
        <w:rPr>
          <w:rFonts w:ascii="Angsana New" w:hAnsi="Angsana New"/>
          <w:sz w:val="30"/>
          <w:szCs w:val="30"/>
        </w:rPr>
        <w:t xml:space="preserve"> </w:t>
      </w:r>
      <w:r w:rsidR="0011387D" w:rsidRPr="00134E94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134E94">
        <w:rPr>
          <w:rFonts w:ascii="Angsana New" w:hAnsi="Angsana New"/>
          <w:sz w:val="30"/>
          <w:szCs w:val="30"/>
        </w:rPr>
        <w:t>)</w:t>
      </w:r>
    </w:p>
    <w:p w14:paraId="0AD12C7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5A3D5DB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134E94">
        <w:rPr>
          <w:rFonts w:ascii="Angsana New" w:hAnsi="Angsana New"/>
          <w:sz w:val="30"/>
          <w:szCs w:val="30"/>
        </w:rPr>
        <w:t>4795</w:t>
      </w:r>
    </w:p>
    <w:p w14:paraId="494FF95E" w14:textId="77777777" w:rsidR="006F69A3" w:rsidRPr="00134E94" w:rsidRDefault="006F69A3" w:rsidP="00764E43">
      <w:pPr>
        <w:rPr>
          <w:rFonts w:ascii="Angsana New" w:hAnsi="Angsana New"/>
          <w:sz w:val="30"/>
          <w:szCs w:val="30"/>
        </w:rPr>
      </w:pPr>
    </w:p>
    <w:p w14:paraId="1C1E5794" w14:textId="77777777" w:rsidR="006F69A3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31286BB" w14:textId="77777777" w:rsidR="0043244A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8C79618" w14:textId="577D7830" w:rsidR="00ED0E6E" w:rsidRPr="00134E94" w:rsidRDefault="00F21468" w:rsidP="00764E43">
      <w:pPr>
        <w:jc w:val="both"/>
        <w:rPr>
          <w:rFonts w:ascii="Angsana New" w:hAnsi="Angsana New"/>
          <w:sz w:val="30"/>
          <w:szCs w:val="30"/>
        </w:rPr>
      </w:pPr>
      <w:r w:rsidRPr="00F21468">
        <w:rPr>
          <w:rFonts w:ascii="Angsana New" w:hAnsi="Angsana New" w:hint="cs"/>
          <w:sz w:val="30"/>
          <w:szCs w:val="30"/>
        </w:rPr>
        <w:t>9</w:t>
      </w:r>
      <w:r w:rsidR="008150F3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="00E75E0E" w:rsidRPr="00134E94">
        <w:rPr>
          <w:rFonts w:ascii="Angsana New" w:hAnsi="Angsana New"/>
          <w:sz w:val="30"/>
          <w:szCs w:val="30"/>
        </w:rPr>
        <w:t>2565</w:t>
      </w:r>
    </w:p>
    <w:p w14:paraId="29066F65" w14:textId="4596C1C9" w:rsidR="00C06266" w:rsidRPr="0006508D" w:rsidRDefault="00C06266" w:rsidP="000C5B47">
      <w:pPr>
        <w:pStyle w:val="block"/>
        <w:spacing w:after="0"/>
        <w:jc w:val="thaiDistribute"/>
        <w:rPr>
          <w:rFonts w:ascii="Angsana New" w:eastAsia="Calibri" w:hAnsi="Angsana New"/>
          <w:sz w:val="30"/>
          <w:szCs w:val="30"/>
          <w:lang w:val="en-US" w:bidi="th-TH"/>
        </w:rPr>
      </w:pPr>
    </w:p>
    <w:sectPr w:rsidR="00C06266" w:rsidRPr="0006508D" w:rsidSect="00821023">
      <w:headerReference w:type="default" r:id="rId12"/>
      <w:footerReference w:type="default" r:id="rId13"/>
      <w:pgSz w:w="11909" w:h="16834" w:code="9"/>
      <w:pgMar w:top="806" w:right="110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F4EBF" w14:textId="77777777" w:rsidR="006B2EFA" w:rsidRDefault="006B2EFA" w:rsidP="003D743A">
      <w:r>
        <w:separator/>
      </w:r>
    </w:p>
  </w:endnote>
  <w:endnote w:type="continuationSeparator" w:id="0">
    <w:p w14:paraId="2D14D91C" w14:textId="77777777" w:rsidR="006B2EFA" w:rsidRDefault="006B2EFA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775D" w14:textId="77777777" w:rsidR="00A922CF" w:rsidRPr="00EA1E3C" w:rsidRDefault="00A922CF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9F2F5" w14:textId="77777777" w:rsidR="00A922CF" w:rsidRPr="00C37A07" w:rsidRDefault="00A922CF">
    <w:pPr>
      <w:pStyle w:val="Footer"/>
      <w:jc w:val="center"/>
      <w:rPr>
        <w:rFonts w:ascii="Angsana New" w:hAnsi="Angsana New"/>
        <w:sz w:val="32"/>
        <w:szCs w:val="32"/>
      </w:rPr>
    </w:pPr>
  </w:p>
  <w:p w14:paraId="35EA8615" w14:textId="77777777" w:rsidR="00A922CF" w:rsidRPr="00C37A07" w:rsidRDefault="00A922CF">
    <w:pPr>
      <w:pStyle w:val="Footer"/>
      <w:jc w:val="center"/>
      <w:rPr>
        <w:rFonts w:ascii="Angsana New" w:hAnsi="Angsana New"/>
        <w:noProof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75053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572D126" w14:textId="48C3E879" w:rsidR="00C11974" w:rsidRPr="00C11974" w:rsidRDefault="00C1197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1197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1197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1197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1197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1197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0F156" w14:textId="77777777" w:rsidR="006B2EFA" w:rsidRDefault="006B2EFA" w:rsidP="003D743A">
      <w:r>
        <w:separator/>
      </w:r>
    </w:p>
  </w:footnote>
  <w:footnote w:type="continuationSeparator" w:id="0">
    <w:p w14:paraId="3DA08986" w14:textId="77777777" w:rsidR="006B2EFA" w:rsidRDefault="006B2EFA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16C2" w14:textId="77777777" w:rsidR="00A922CF" w:rsidRDefault="00A922C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FA1D602" w14:textId="77777777" w:rsidR="00A922CF" w:rsidRPr="00562FFF" w:rsidRDefault="00A922C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EACA" w14:textId="77777777" w:rsidR="00A922CF" w:rsidRPr="00C37A07" w:rsidRDefault="00A922CF" w:rsidP="003D4E48">
    <w:pPr>
      <w:pStyle w:val="Header"/>
      <w:rPr>
        <w:rFonts w:ascii="Angsana New" w:hAnsi="Angsana New"/>
        <w:sz w:val="32"/>
        <w:szCs w:val="32"/>
      </w:rPr>
    </w:pPr>
  </w:p>
  <w:p w14:paraId="0C8625CC" w14:textId="77777777" w:rsidR="00A922CF" w:rsidRPr="00C37A07" w:rsidRDefault="00A922CF" w:rsidP="003D4E48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F228" w14:textId="3FDDD821" w:rsidR="00A922CF" w:rsidRDefault="00A922CF" w:rsidP="00695955">
    <w:pPr>
      <w:spacing w:line="240" w:lineRule="auto"/>
      <w:rPr>
        <w:sz w:val="32"/>
        <w:szCs w:val="32"/>
      </w:rPr>
    </w:pPr>
  </w:p>
  <w:p w14:paraId="3CB9318C" w14:textId="77777777" w:rsidR="00C11974" w:rsidRPr="00695955" w:rsidRDefault="00C11974" w:rsidP="00695955">
    <w:pPr>
      <w:spacing w:line="240" w:lineRule="auto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B6AA4"/>
    <w:multiLevelType w:val="hybridMultilevel"/>
    <w:tmpl w:val="CAAE0E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3017F"/>
    <w:multiLevelType w:val="hybridMultilevel"/>
    <w:tmpl w:val="591E2FFA"/>
    <w:lvl w:ilvl="0" w:tplc="0D06F0BE">
      <w:start w:val="9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2795690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1C275C5"/>
    <w:multiLevelType w:val="hybridMultilevel"/>
    <w:tmpl w:val="AF1448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4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61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3"/>
  </w:num>
  <w:num w:numId="13">
    <w:abstractNumId w:val="37"/>
  </w:num>
  <w:num w:numId="14">
    <w:abstractNumId w:val="26"/>
  </w:num>
  <w:num w:numId="15">
    <w:abstractNumId w:val="28"/>
  </w:num>
  <w:num w:numId="16">
    <w:abstractNumId w:val="39"/>
  </w:num>
  <w:num w:numId="17">
    <w:abstractNumId w:val="41"/>
  </w:num>
  <w:num w:numId="18">
    <w:abstractNumId w:val="17"/>
  </w:num>
  <w:num w:numId="19">
    <w:abstractNumId w:val="12"/>
  </w:num>
  <w:num w:numId="20">
    <w:abstractNumId w:val="35"/>
  </w:num>
  <w:num w:numId="21">
    <w:abstractNumId w:val="14"/>
  </w:num>
  <w:num w:numId="22">
    <w:abstractNumId w:val="25"/>
  </w:num>
  <w:num w:numId="23">
    <w:abstractNumId w:val="36"/>
  </w:num>
  <w:num w:numId="24">
    <w:abstractNumId w:val="18"/>
  </w:num>
  <w:num w:numId="25">
    <w:abstractNumId w:val="38"/>
  </w:num>
  <w:num w:numId="26">
    <w:abstractNumId w:val="32"/>
  </w:num>
  <w:num w:numId="27">
    <w:abstractNumId w:val="30"/>
  </w:num>
  <w:num w:numId="28">
    <w:abstractNumId w:val="15"/>
  </w:num>
  <w:num w:numId="29">
    <w:abstractNumId w:val="31"/>
  </w:num>
  <w:num w:numId="30">
    <w:abstractNumId w:val="33"/>
  </w:num>
  <w:num w:numId="31">
    <w:abstractNumId w:val="43"/>
  </w:num>
  <w:num w:numId="32">
    <w:abstractNumId w:val="11"/>
  </w:num>
  <w:num w:numId="33">
    <w:abstractNumId w:val="19"/>
  </w:num>
  <w:num w:numId="34">
    <w:abstractNumId w:val="42"/>
  </w:num>
  <w:num w:numId="35">
    <w:abstractNumId w:val="21"/>
  </w:num>
  <w:num w:numId="36">
    <w:abstractNumId w:val="20"/>
  </w:num>
  <w:num w:numId="37">
    <w:abstractNumId w:val="24"/>
  </w:num>
  <w:num w:numId="38">
    <w:abstractNumId w:val="22"/>
  </w:num>
  <w:num w:numId="39">
    <w:abstractNumId w:val="40"/>
  </w:num>
  <w:num w:numId="40">
    <w:abstractNumId w:val="34"/>
  </w:num>
  <w:num w:numId="41">
    <w:abstractNumId w:val="10"/>
  </w:num>
  <w:num w:numId="42">
    <w:abstractNumId w:val="29"/>
  </w:num>
  <w:num w:numId="43">
    <w:abstractNumId w:val="13"/>
  </w:num>
  <w:num w:numId="44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4"/>
    <w:rsid w:val="0000720D"/>
    <w:rsid w:val="000072EF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363"/>
    <w:rsid w:val="00015846"/>
    <w:rsid w:val="000158EB"/>
    <w:rsid w:val="00015B11"/>
    <w:rsid w:val="00015CD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2E60"/>
    <w:rsid w:val="00033666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1B46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6D61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2F7"/>
    <w:rsid w:val="00062F98"/>
    <w:rsid w:val="00063256"/>
    <w:rsid w:val="000634DB"/>
    <w:rsid w:val="00063A8F"/>
    <w:rsid w:val="00064280"/>
    <w:rsid w:val="00064514"/>
    <w:rsid w:val="00064669"/>
    <w:rsid w:val="0006500B"/>
    <w:rsid w:val="0006508D"/>
    <w:rsid w:val="000654DA"/>
    <w:rsid w:val="00065859"/>
    <w:rsid w:val="00065947"/>
    <w:rsid w:val="00065B1F"/>
    <w:rsid w:val="00065DB2"/>
    <w:rsid w:val="00066054"/>
    <w:rsid w:val="0006613E"/>
    <w:rsid w:val="000662CD"/>
    <w:rsid w:val="00066A49"/>
    <w:rsid w:val="000675E2"/>
    <w:rsid w:val="00067783"/>
    <w:rsid w:val="00070263"/>
    <w:rsid w:val="000702D5"/>
    <w:rsid w:val="00070B95"/>
    <w:rsid w:val="00071349"/>
    <w:rsid w:val="000713D2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3F13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4DD"/>
    <w:rsid w:val="000807AC"/>
    <w:rsid w:val="00080D76"/>
    <w:rsid w:val="00080EA7"/>
    <w:rsid w:val="00080F95"/>
    <w:rsid w:val="00080FB0"/>
    <w:rsid w:val="000813AF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104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5F16"/>
    <w:rsid w:val="000965DD"/>
    <w:rsid w:val="000967FD"/>
    <w:rsid w:val="00096F03"/>
    <w:rsid w:val="0009759D"/>
    <w:rsid w:val="000979D8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7B"/>
    <w:rsid w:val="000A2FBB"/>
    <w:rsid w:val="000A2FED"/>
    <w:rsid w:val="000A39A0"/>
    <w:rsid w:val="000A3A7D"/>
    <w:rsid w:val="000A3C98"/>
    <w:rsid w:val="000A44D1"/>
    <w:rsid w:val="000A4840"/>
    <w:rsid w:val="000A6320"/>
    <w:rsid w:val="000A65A7"/>
    <w:rsid w:val="000A69B8"/>
    <w:rsid w:val="000A69CF"/>
    <w:rsid w:val="000A6CC2"/>
    <w:rsid w:val="000A74EE"/>
    <w:rsid w:val="000A7CAC"/>
    <w:rsid w:val="000A7D6E"/>
    <w:rsid w:val="000B034E"/>
    <w:rsid w:val="000B04CD"/>
    <w:rsid w:val="000B0890"/>
    <w:rsid w:val="000B1FAF"/>
    <w:rsid w:val="000B22EC"/>
    <w:rsid w:val="000B268D"/>
    <w:rsid w:val="000B2C33"/>
    <w:rsid w:val="000B2F7C"/>
    <w:rsid w:val="000B2F95"/>
    <w:rsid w:val="000B308C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73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D46"/>
    <w:rsid w:val="000C3FF2"/>
    <w:rsid w:val="000C41C8"/>
    <w:rsid w:val="000C422B"/>
    <w:rsid w:val="000C4E55"/>
    <w:rsid w:val="000C4F84"/>
    <w:rsid w:val="000C5080"/>
    <w:rsid w:val="000C5120"/>
    <w:rsid w:val="000C5125"/>
    <w:rsid w:val="000C5B47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63C"/>
    <w:rsid w:val="000C77E5"/>
    <w:rsid w:val="000D06B1"/>
    <w:rsid w:val="000D09EB"/>
    <w:rsid w:val="000D0A07"/>
    <w:rsid w:val="000D0BE4"/>
    <w:rsid w:val="000D16EE"/>
    <w:rsid w:val="000D17AF"/>
    <w:rsid w:val="000D19BC"/>
    <w:rsid w:val="000D1C8A"/>
    <w:rsid w:val="000D22E1"/>
    <w:rsid w:val="000D294E"/>
    <w:rsid w:val="000D333B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D7B38"/>
    <w:rsid w:val="000E0108"/>
    <w:rsid w:val="000E041D"/>
    <w:rsid w:val="000E0423"/>
    <w:rsid w:val="000E04D5"/>
    <w:rsid w:val="000E06F2"/>
    <w:rsid w:val="000E0E9F"/>
    <w:rsid w:val="000E0EC0"/>
    <w:rsid w:val="000E1E23"/>
    <w:rsid w:val="000E1EA0"/>
    <w:rsid w:val="000E20D3"/>
    <w:rsid w:val="000E235D"/>
    <w:rsid w:val="000E240C"/>
    <w:rsid w:val="000E27AF"/>
    <w:rsid w:val="000E284C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D04"/>
    <w:rsid w:val="000F1F5D"/>
    <w:rsid w:val="000F28CD"/>
    <w:rsid w:val="000F327C"/>
    <w:rsid w:val="000F39AB"/>
    <w:rsid w:val="000F42A3"/>
    <w:rsid w:val="000F46D1"/>
    <w:rsid w:val="000F47B4"/>
    <w:rsid w:val="000F4F27"/>
    <w:rsid w:val="000F5A07"/>
    <w:rsid w:val="000F5D11"/>
    <w:rsid w:val="000F6C22"/>
    <w:rsid w:val="000F6C2A"/>
    <w:rsid w:val="000F71D3"/>
    <w:rsid w:val="000F7259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12B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1EEE"/>
    <w:rsid w:val="00132318"/>
    <w:rsid w:val="001323A6"/>
    <w:rsid w:val="001323F8"/>
    <w:rsid w:val="001326E1"/>
    <w:rsid w:val="00132D0D"/>
    <w:rsid w:val="00132FEC"/>
    <w:rsid w:val="0013349B"/>
    <w:rsid w:val="00133837"/>
    <w:rsid w:val="0013415D"/>
    <w:rsid w:val="001344A0"/>
    <w:rsid w:val="00134AF8"/>
    <w:rsid w:val="00134E94"/>
    <w:rsid w:val="001354A3"/>
    <w:rsid w:val="00135A10"/>
    <w:rsid w:val="00135B65"/>
    <w:rsid w:val="00135DE2"/>
    <w:rsid w:val="001364AF"/>
    <w:rsid w:val="00136AAF"/>
    <w:rsid w:val="00136ACF"/>
    <w:rsid w:val="00136EC2"/>
    <w:rsid w:val="0013727E"/>
    <w:rsid w:val="001374DB"/>
    <w:rsid w:val="00137AE2"/>
    <w:rsid w:val="00137C16"/>
    <w:rsid w:val="00137E9E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50FB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E42"/>
    <w:rsid w:val="00167FB3"/>
    <w:rsid w:val="00170046"/>
    <w:rsid w:val="00170430"/>
    <w:rsid w:val="001704D4"/>
    <w:rsid w:val="00170BBA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030"/>
    <w:rsid w:val="0019462F"/>
    <w:rsid w:val="0019470F"/>
    <w:rsid w:val="00194765"/>
    <w:rsid w:val="0019494C"/>
    <w:rsid w:val="001949CA"/>
    <w:rsid w:val="001949E5"/>
    <w:rsid w:val="00195031"/>
    <w:rsid w:val="001955DB"/>
    <w:rsid w:val="0019622E"/>
    <w:rsid w:val="00196C80"/>
    <w:rsid w:val="00196DDD"/>
    <w:rsid w:val="00196E91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5A2"/>
    <w:rsid w:val="001C17CF"/>
    <w:rsid w:val="001C1981"/>
    <w:rsid w:val="001C1B0D"/>
    <w:rsid w:val="001C2D46"/>
    <w:rsid w:val="001C33DD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694"/>
    <w:rsid w:val="001D2DC2"/>
    <w:rsid w:val="001D35D5"/>
    <w:rsid w:val="001D3A75"/>
    <w:rsid w:val="001D443F"/>
    <w:rsid w:val="001D4604"/>
    <w:rsid w:val="001D4790"/>
    <w:rsid w:val="001D522E"/>
    <w:rsid w:val="001D545F"/>
    <w:rsid w:val="001D56A8"/>
    <w:rsid w:val="001D5736"/>
    <w:rsid w:val="001D60D9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A60"/>
    <w:rsid w:val="001E20BC"/>
    <w:rsid w:val="001E2842"/>
    <w:rsid w:val="001E32F5"/>
    <w:rsid w:val="001E36B9"/>
    <w:rsid w:val="001E3B25"/>
    <w:rsid w:val="001E3FF6"/>
    <w:rsid w:val="001E4042"/>
    <w:rsid w:val="001E4608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0C97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1CC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4DE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5CB"/>
    <w:rsid w:val="0022198A"/>
    <w:rsid w:val="00221A9A"/>
    <w:rsid w:val="00221D4C"/>
    <w:rsid w:val="00221EC9"/>
    <w:rsid w:val="002220A1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122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2C9D"/>
    <w:rsid w:val="00253083"/>
    <w:rsid w:val="00253A3B"/>
    <w:rsid w:val="00253BB4"/>
    <w:rsid w:val="00253C11"/>
    <w:rsid w:val="0025404F"/>
    <w:rsid w:val="002541C2"/>
    <w:rsid w:val="0025423C"/>
    <w:rsid w:val="002549D0"/>
    <w:rsid w:val="00254C95"/>
    <w:rsid w:val="00254F87"/>
    <w:rsid w:val="0025565B"/>
    <w:rsid w:val="002562A3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41A"/>
    <w:rsid w:val="002757EE"/>
    <w:rsid w:val="002759D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20B"/>
    <w:rsid w:val="002A4694"/>
    <w:rsid w:val="002A46B2"/>
    <w:rsid w:val="002A485D"/>
    <w:rsid w:val="002A4C2D"/>
    <w:rsid w:val="002A5564"/>
    <w:rsid w:val="002A654B"/>
    <w:rsid w:val="002A67C0"/>
    <w:rsid w:val="002A688D"/>
    <w:rsid w:val="002A6BEA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813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DB8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7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164B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89C"/>
    <w:rsid w:val="002F2C89"/>
    <w:rsid w:val="002F35A8"/>
    <w:rsid w:val="002F3B6D"/>
    <w:rsid w:val="002F4CC7"/>
    <w:rsid w:val="002F4ECF"/>
    <w:rsid w:val="002F5301"/>
    <w:rsid w:val="002F5613"/>
    <w:rsid w:val="002F5981"/>
    <w:rsid w:val="002F5A34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B9D"/>
    <w:rsid w:val="00301D0A"/>
    <w:rsid w:val="003025B4"/>
    <w:rsid w:val="00303F96"/>
    <w:rsid w:val="0030417A"/>
    <w:rsid w:val="00304290"/>
    <w:rsid w:val="00304CF0"/>
    <w:rsid w:val="003053E3"/>
    <w:rsid w:val="00305635"/>
    <w:rsid w:val="003057A0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1D4A"/>
    <w:rsid w:val="00312333"/>
    <w:rsid w:val="003129E9"/>
    <w:rsid w:val="003131FD"/>
    <w:rsid w:val="0031324B"/>
    <w:rsid w:val="003134F4"/>
    <w:rsid w:val="00313DEB"/>
    <w:rsid w:val="00313EA7"/>
    <w:rsid w:val="00313FE7"/>
    <w:rsid w:val="003146E4"/>
    <w:rsid w:val="00314A3A"/>
    <w:rsid w:val="00314BF4"/>
    <w:rsid w:val="003153A8"/>
    <w:rsid w:val="0031555D"/>
    <w:rsid w:val="00315D41"/>
    <w:rsid w:val="00315E62"/>
    <w:rsid w:val="00315EDD"/>
    <w:rsid w:val="003160DB"/>
    <w:rsid w:val="0031619D"/>
    <w:rsid w:val="00316231"/>
    <w:rsid w:val="00316AFB"/>
    <w:rsid w:val="00316BD4"/>
    <w:rsid w:val="00317057"/>
    <w:rsid w:val="00317551"/>
    <w:rsid w:val="00317B67"/>
    <w:rsid w:val="00317CA3"/>
    <w:rsid w:val="0032065B"/>
    <w:rsid w:val="0032069A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456"/>
    <w:rsid w:val="00326780"/>
    <w:rsid w:val="00327035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64B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4E0C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752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07F"/>
    <w:rsid w:val="003716AE"/>
    <w:rsid w:val="00371957"/>
    <w:rsid w:val="003719AA"/>
    <w:rsid w:val="00371F58"/>
    <w:rsid w:val="0037242E"/>
    <w:rsid w:val="00372A48"/>
    <w:rsid w:val="00372AFA"/>
    <w:rsid w:val="00373373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4F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0D74"/>
    <w:rsid w:val="003C1155"/>
    <w:rsid w:val="003C179F"/>
    <w:rsid w:val="003C1934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683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77"/>
    <w:rsid w:val="003E0397"/>
    <w:rsid w:val="003E052B"/>
    <w:rsid w:val="003E05CE"/>
    <w:rsid w:val="003E0616"/>
    <w:rsid w:val="003E075F"/>
    <w:rsid w:val="003E086E"/>
    <w:rsid w:val="003E09C3"/>
    <w:rsid w:val="003E09D5"/>
    <w:rsid w:val="003E1342"/>
    <w:rsid w:val="003E1AFF"/>
    <w:rsid w:val="003E1B92"/>
    <w:rsid w:val="003E1BBD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3A"/>
    <w:rsid w:val="003E53DF"/>
    <w:rsid w:val="003E55FE"/>
    <w:rsid w:val="003E5CF3"/>
    <w:rsid w:val="003E6109"/>
    <w:rsid w:val="003E66A3"/>
    <w:rsid w:val="003E6B4D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4A0C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D1E"/>
    <w:rsid w:val="00404E27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C92"/>
    <w:rsid w:val="00415FAE"/>
    <w:rsid w:val="00416183"/>
    <w:rsid w:val="004163F0"/>
    <w:rsid w:val="00416663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06C"/>
    <w:rsid w:val="00446AA5"/>
    <w:rsid w:val="00447063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182"/>
    <w:rsid w:val="00457555"/>
    <w:rsid w:val="00457FDC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E0D"/>
    <w:rsid w:val="00471458"/>
    <w:rsid w:val="00472210"/>
    <w:rsid w:val="004724FE"/>
    <w:rsid w:val="004726EE"/>
    <w:rsid w:val="00472822"/>
    <w:rsid w:val="00472FF5"/>
    <w:rsid w:val="004731AD"/>
    <w:rsid w:val="0047326A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72F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1DC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0B9"/>
    <w:rsid w:val="00496BA3"/>
    <w:rsid w:val="00496E4D"/>
    <w:rsid w:val="004974EA"/>
    <w:rsid w:val="00497C36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B69"/>
    <w:rsid w:val="004A2BB4"/>
    <w:rsid w:val="004A2CBA"/>
    <w:rsid w:val="004A2D2B"/>
    <w:rsid w:val="004A3147"/>
    <w:rsid w:val="004A324F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20E"/>
    <w:rsid w:val="004B02D0"/>
    <w:rsid w:val="004B0A09"/>
    <w:rsid w:val="004B0BB8"/>
    <w:rsid w:val="004B11D7"/>
    <w:rsid w:val="004B16A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C00CC"/>
    <w:rsid w:val="004C09ED"/>
    <w:rsid w:val="004C0A7B"/>
    <w:rsid w:val="004C0B6B"/>
    <w:rsid w:val="004C112F"/>
    <w:rsid w:val="004C13AB"/>
    <w:rsid w:val="004C18D0"/>
    <w:rsid w:val="004C1A20"/>
    <w:rsid w:val="004C1CB0"/>
    <w:rsid w:val="004C1CED"/>
    <w:rsid w:val="004C1DD3"/>
    <w:rsid w:val="004C20C8"/>
    <w:rsid w:val="004C2119"/>
    <w:rsid w:val="004C217E"/>
    <w:rsid w:val="004C2656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1FAA"/>
    <w:rsid w:val="004D2DBE"/>
    <w:rsid w:val="004D322D"/>
    <w:rsid w:val="004D3AC9"/>
    <w:rsid w:val="004D40C1"/>
    <w:rsid w:val="004D5FF3"/>
    <w:rsid w:val="004D635B"/>
    <w:rsid w:val="004D67B4"/>
    <w:rsid w:val="004D69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9"/>
    <w:rsid w:val="004E29E5"/>
    <w:rsid w:val="004E2A8A"/>
    <w:rsid w:val="004E2ACE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0E6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80F"/>
    <w:rsid w:val="004F7986"/>
    <w:rsid w:val="004F7D9E"/>
    <w:rsid w:val="004F7E41"/>
    <w:rsid w:val="005002CB"/>
    <w:rsid w:val="005004FD"/>
    <w:rsid w:val="0050064D"/>
    <w:rsid w:val="005006C6"/>
    <w:rsid w:val="00500DC3"/>
    <w:rsid w:val="005014A5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6E8F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44FC"/>
    <w:rsid w:val="005154FD"/>
    <w:rsid w:val="00515671"/>
    <w:rsid w:val="005158B5"/>
    <w:rsid w:val="00516AEF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A3D"/>
    <w:rsid w:val="00522D6E"/>
    <w:rsid w:val="00522FB0"/>
    <w:rsid w:val="005231B3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00F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C53"/>
    <w:rsid w:val="00533F3C"/>
    <w:rsid w:val="0053412A"/>
    <w:rsid w:val="005345F7"/>
    <w:rsid w:val="00535893"/>
    <w:rsid w:val="00536597"/>
    <w:rsid w:val="00537CFF"/>
    <w:rsid w:val="00537E57"/>
    <w:rsid w:val="00540ABE"/>
    <w:rsid w:val="00540B7B"/>
    <w:rsid w:val="00540EA7"/>
    <w:rsid w:val="00540F49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981"/>
    <w:rsid w:val="00545A2D"/>
    <w:rsid w:val="005461CD"/>
    <w:rsid w:val="005469E3"/>
    <w:rsid w:val="00546BFE"/>
    <w:rsid w:val="00546ECA"/>
    <w:rsid w:val="00546F25"/>
    <w:rsid w:val="005473F0"/>
    <w:rsid w:val="005474E9"/>
    <w:rsid w:val="005504DB"/>
    <w:rsid w:val="005506CF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46"/>
    <w:rsid w:val="00555E9B"/>
    <w:rsid w:val="00556206"/>
    <w:rsid w:val="005563AF"/>
    <w:rsid w:val="0055653B"/>
    <w:rsid w:val="005567B1"/>
    <w:rsid w:val="00557249"/>
    <w:rsid w:val="00557430"/>
    <w:rsid w:val="00557850"/>
    <w:rsid w:val="00557933"/>
    <w:rsid w:val="00557E53"/>
    <w:rsid w:val="00560442"/>
    <w:rsid w:val="00560B9B"/>
    <w:rsid w:val="00560D7D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581B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A9A"/>
    <w:rsid w:val="00574E59"/>
    <w:rsid w:val="0057527A"/>
    <w:rsid w:val="00575523"/>
    <w:rsid w:val="005755BF"/>
    <w:rsid w:val="005756D3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5BC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783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49D9"/>
    <w:rsid w:val="005B5893"/>
    <w:rsid w:val="005B58FC"/>
    <w:rsid w:val="005B6A10"/>
    <w:rsid w:val="005B7451"/>
    <w:rsid w:val="005B7797"/>
    <w:rsid w:val="005B78F1"/>
    <w:rsid w:val="005B7BB2"/>
    <w:rsid w:val="005B7FE6"/>
    <w:rsid w:val="005C0015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5D2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A64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245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D7F6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64E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182F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417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A30"/>
    <w:rsid w:val="00633EE3"/>
    <w:rsid w:val="00633EF4"/>
    <w:rsid w:val="006345AB"/>
    <w:rsid w:val="006348AB"/>
    <w:rsid w:val="00634FE8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5D7"/>
    <w:rsid w:val="00643025"/>
    <w:rsid w:val="006437AA"/>
    <w:rsid w:val="00643950"/>
    <w:rsid w:val="00643F5D"/>
    <w:rsid w:val="00643FAF"/>
    <w:rsid w:val="00644010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1A75"/>
    <w:rsid w:val="006525C9"/>
    <w:rsid w:val="006526EF"/>
    <w:rsid w:val="00652ACF"/>
    <w:rsid w:val="00652EAA"/>
    <w:rsid w:val="00652F16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5D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086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341A"/>
    <w:rsid w:val="0068392E"/>
    <w:rsid w:val="00683988"/>
    <w:rsid w:val="00683D83"/>
    <w:rsid w:val="0068428A"/>
    <w:rsid w:val="00684CEC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7E3"/>
    <w:rsid w:val="006A3A1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DDF"/>
    <w:rsid w:val="006B2EFA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663D"/>
    <w:rsid w:val="006C7A88"/>
    <w:rsid w:val="006C7B10"/>
    <w:rsid w:val="006C7B29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0DF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141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2E2F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59E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1F2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3A"/>
    <w:rsid w:val="007819BB"/>
    <w:rsid w:val="00781B2D"/>
    <w:rsid w:val="00781C0E"/>
    <w:rsid w:val="00781D0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875F4"/>
    <w:rsid w:val="00790640"/>
    <w:rsid w:val="00790985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539"/>
    <w:rsid w:val="0079569F"/>
    <w:rsid w:val="00795895"/>
    <w:rsid w:val="00795E38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16A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A07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5AA8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D0A"/>
    <w:rsid w:val="007F2F02"/>
    <w:rsid w:val="007F31F6"/>
    <w:rsid w:val="007F3FB2"/>
    <w:rsid w:val="007F4107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058"/>
    <w:rsid w:val="00803500"/>
    <w:rsid w:val="008038D6"/>
    <w:rsid w:val="00803F47"/>
    <w:rsid w:val="0080402D"/>
    <w:rsid w:val="00804F68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50F3"/>
    <w:rsid w:val="008169B4"/>
    <w:rsid w:val="0081717E"/>
    <w:rsid w:val="00817F7B"/>
    <w:rsid w:val="00820BD1"/>
    <w:rsid w:val="00820C11"/>
    <w:rsid w:val="00821023"/>
    <w:rsid w:val="00821429"/>
    <w:rsid w:val="00821562"/>
    <w:rsid w:val="008216DC"/>
    <w:rsid w:val="008218B4"/>
    <w:rsid w:val="00821983"/>
    <w:rsid w:val="00821C4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58E"/>
    <w:rsid w:val="008247F1"/>
    <w:rsid w:val="008248EB"/>
    <w:rsid w:val="008250F4"/>
    <w:rsid w:val="00825317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7AC"/>
    <w:rsid w:val="008378DE"/>
    <w:rsid w:val="00837C4E"/>
    <w:rsid w:val="00837DC6"/>
    <w:rsid w:val="00840C05"/>
    <w:rsid w:val="008412CB"/>
    <w:rsid w:val="00841E82"/>
    <w:rsid w:val="00841FCA"/>
    <w:rsid w:val="008422E4"/>
    <w:rsid w:val="00842F1B"/>
    <w:rsid w:val="008430A5"/>
    <w:rsid w:val="008437B2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5104"/>
    <w:rsid w:val="008651C6"/>
    <w:rsid w:val="00865720"/>
    <w:rsid w:val="00865CE8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77"/>
    <w:rsid w:val="008740FF"/>
    <w:rsid w:val="00874170"/>
    <w:rsid w:val="008745FE"/>
    <w:rsid w:val="0087460C"/>
    <w:rsid w:val="008747DD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448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38D"/>
    <w:rsid w:val="00895ABD"/>
    <w:rsid w:val="00895DFE"/>
    <w:rsid w:val="008960FC"/>
    <w:rsid w:val="00896102"/>
    <w:rsid w:val="0089634F"/>
    <w:rsid w:val="00896946"/>
    <w:rsid w:val="00897022"/>
    <w:rsid w:val="0089781D"/>
    <w:rsid w:val="0089797E"/>
    <w:rsid w:val="00897B45"/>
    <w:rsid w:val="00897C4F"/>
    <w:rsid w:val="008A09DC"/>
    <w:rsid w:val="008A0EC4"/>
    <w:rsid w:val="008A12E2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BD2"/>
    <w:rsid w:val="008A5C10"/>
    <w:rsid w:val="008A5F9C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B98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CCC"/>
    <w:rsid w:val="008D3F0B"/>
    <w:rsid w:val="008D4415"/>
    <w:rsid w:val="008D4BD5"/>
    <w:rsid w:val="008D5394"/>
    <w:rsid w:val="008D53F8"/>
    <w:rsid w:val="008D623E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539"/>
    <w:rsid w:val="008E3F35"/>
    <w:rsid w:val="008E4087"/>
    <w:rsid w:val="008E4216"/>
    <w:rsid w:val="008E4307"/>
    <w:rsid w:val="008E46CF"/>
    <w:rsid w:val="008E47D2"/>
    <w:rsid w:val="008E4869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A0A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B41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F5E"/>
    <w:rsid w:val="00922652"/>
    <w:rsid w:val="00923274"/>
    <w:rsid w:val="00923927"/>
    <w:rsid w:val="00923F09"/>
    <w:rsid w:val="00923F65"/>
    <w:rsid w:val="0092433D"/>
    <w:rsid w:val="0092502F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D90"/>
    <w:rsid w:val="00926FCA"/>
    <w:rsid w:val="00926FF5"/>
    <w:rsid w:val="00927058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4EF"/>
    <w:rsid w:val="0093153A"/>
    <w:rsid w:val="00931A7F"/>
    <w:rsid w:val="00931FD6"/>
    <w:rsid w:val="009321F3"/>
    <w:rsid w:val="0093256B"/>
    <w:rsid w:val="00933375"/>
    <w:rsid w:val="009335E5"/>
    <w:rsid w:val="00934FDA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743"/>
    <w:rsid w:val="00943B0B"/>
    <w:rsid w:val="00943CC6"/>
    <w:rsid w:val="00943E83"/>
    <w:rsid w:val="009443DA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4EC3"/>
    <w:rsid w:val="009551F2"/>
    <w:rsid w:val="0095571A"/>
    <w:rsid w:val="009558C6"/>
    <w:rsid w:val="0095592A"/>
    <w:rsid w:val="00955EE8"/>
    <w:rsid w:val="00956202"/>
    <w:rsid w:val="0095643B"/>
    <w:rsid w:val="009565AC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DE7"/>
    <w:rsid w:val="00962FCB"/>
    <w:rsid w:val="00963301"/>
    <w:rsid w:val="009633CA"/>
    <w:rsid w:val="009633CB"/>
    <w:rsid w:val="00963744"/>
    <w:rsid w:val="00963B4E"/>
    <w:rsid w:val="00963DB7"/>
    <w:rsid w:val="00963E7D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50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36"/>
    <w:rsid w:val="00973969"/>
    <w:rsid w:val="00973AD1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592"/>
    <w:rsid w:val="0098366C"/>
    <w:rsid w:val="00983BD5"/>
    <w:rsid w:val="009840DA"/>
    <w:rsid w:val="00984574"/>
    <w:rsid w:val="00984685"/>
    <w:rsid w:val="00984D48"/>
    <w:rsid w:val="00985345"/>
    <w:rsid w:val="009855F6"/>
    <w:rsid w:val="0098571F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1FC4"/>
    <w:rsid w:val="009921E3"/>
    <w:rsid w:val="0099298D"/>
    <w:rsid w:val="00993569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1064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663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1E7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495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BBB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E7A9E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3C4"/>
    <w:rsid w:val="00A025AF"/>
    <w:rsid w:val="00A02698"/>
    <w:rsid w:val="00A032C5"/>
    <w:rsid w:val="00A03672"/>
    <w:rsid w:val="00A03822"/>
    <w:rsid w:val="00A03899"/>
    <w:rsid w:val="00A038F7"/>
    <w:rsid w:val="00A03DA7"/>
    <w:rsid w:val="00A03E25"/>
    <w:rsid w:val="00A03F19"/>
    <w:rsid w:val="00A048DA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2EA"/>
    <w:rsid w:val="00A125EB"/>
    <w:rsid w:val="00A12C93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B53"/>
    <w:rsid w:val="00A21173"/>
    <w:rsid w:val="00A212D7"/>
    <w:rsid w:val="00A21CEC"/>
    <w:rsid w:val="00A22036"/>
    <w:rsid w:val="00A2264E"/>
    <w:rsid w:val="00A2336A"/>
    <w:rsid w:val="00A2377F"/>
    <w:rsid w:val="00A23CF4"/>
    <w:rsid w:val="00A23D45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278F1"/>
    <w:rsid w:val="00A3042E"/>
    <w:rsid w:val="00A30C4C"/>
    <w:rsid w:val="00A30E1F"/>
    <w:rsid w:val="00A30F1A"/>
    <w:rsid w:val="00A3125F"/>
    <w:rsid w:val="00A3158F"/>
    <w:rsid w:val="00A3187F"/>
    <w:rsid w:val="00A32B95"/>
    <w:rsid w:val="00A32CC9"/>
    <w:rsid w:val="00A32E8F"/>
    <w:rsid w:val="00A33112"/>
    <w:rsid w:val="00A33143"/>
    <w:rsid w:val="00A331EB"/>
    <w:rsid w:val="00A336FA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0B4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9C3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301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389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0"/>
    <w:rsid w:val="00A93BD4"/>
    <w:rsid w:val="00A93EBF"/>
    <w:rsid w:val="00A94112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48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03B"/>
    <w:rsid w:val="00AB5D1E"/>
    <w:rsid w:val="00AB686A"/>
    <w:rsid w:val="00AB7093"/>
    <w:rsid w:val="00AC010D"/>
    <w:rsid w:val="00AC0128"/>
    <w:rsid w:val="00AC0199"/>
    <w:rsid w:val="00AC04DF"/>
    <w:rsid w:val="00AC0503"/>
    <w:rsid w:val="00AC0569"/>
    <w:rsid w:val="00AC09D1"/>
    <w:rsid w:val="00AC0C67"/>
    <w:rsid w:val="00AC0DC8"/>
    <w:rsid w:val="00AC13AD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02D"/>
    <w:rsid w:val="00AC64CC"/>
    <w:rsid w:val="00AC66F2"/>
    <w:rsid w:val="00AC67AB"/>
    <w:rsid w:val="00AC68E2"/>
    <w:rsid w:val="00AC6B07"/>
    <w:rsid w:val="00AC6B22"/>
    <w:rsid w:val="00AC6EAA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5014"/>
    <w:rsid w:val="00AD5282"/>
    <w:rsid w:val="00AD5457"/>
    <w:rsid w:val="00AD669D"/>
    <w:rsid w:val="00AD6A48"/>
    <w:rsid w:val="00AD6FBE"/>
    <w:rsid w:val="00AD7050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4E1"/>
    <w:rsid w:val="00AE68B4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1E89"/>
    <w:rsid w:val="00B027E0"/>
    <w:rsid w:val="00B02F6C"/>
    <w:rsid w:val="00B0332B"/>
    <w:rsid w:val="00B03D8B"/>
    <w:rsid w:val="00B0412A"/>
    <w:rsid w:val="00B04490"/>
    <w:rsid w:val="00B05050"/>
    <w:rsid w:val="00B05460"/>
    <w:rsid w:val="00B054A5"/>
    <w:rsid w:val="00B05BEF"/>
    <w:rsid w:val="00B06344"/>
    <w:rsid w:val="00B065E8"/>
    <w:rsid w:val="00B06B26"/>
    <w:rsid w:val="00B06EC3"/>
    <w:rsid w:val="00B07316"/>
    <w:rsid w:val="00B07549"/>
    <w:rsid w:val="00B077B5"/>
    <w:rsid w:val="00B11509"/>
    <w:rsid w:val="00B1219D"/>
    <w:rsid w:val="00B1219E"/>
    <w:rsid w:val="00B12254"/>
    <w:rsid w:val="00B1345F"/>
    <w:rsid w:val="00B13788"/>
    <w:rsid w:val="00B1383D"/>
    <w:rsid w:val="00B1387D"/>
    <w:rsid w:val="00B139A4"/>
    <w:rsid w:val="00B143EA"/>
    <w:rsid w:val="00B14788"/>
    <w:rsid w:val="00B14867"/>
    <w:rsid w:val="00B1535D"/>
    <w:rsid w:val="00B15763"/>
    <w:rsid w:val="00B15867"/>
    <w:rsid w:val="00B15B74"/>
    <w:rsid w:val="00B16013"/>
    <w:rsid w:val="00B1647D"/>
    <w:rsid w:val="00B16609"/>
    <w:rsid w:val="00B16885"/>
    <w:rsid w:val="00B16A7B"/>
    <w:rsid w:val="00B16F31"/>
    <w:rsid w:val="00B173FB"/>
    <w:rsid w:val="00B17400"/>
    <w:rsid w:val="00B175BF"/>
    <w:rsid w:val="00B17D08"/>
    <w:rsid w:val="00B202D3"/>
    <w:rsid w:val="00B20A1A"/>
    <w:rsid w:val="00B20BD1"/>
    <w:rsid w:val="00B20C8B"/>
    <w:rsid w:val="00B20F33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0B1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000"/>
    <w:rsid w:val="00B33421"/>
    <w:rsid w:val="00B3450B"/>
    <w:rsid w:val="00B34873"/>
    <w:rsid w:val="00B34AFA"/>
    <w:rsid w:val="00B34E33"/>
    <w:rsid w:val="00B34F68"/>
    <w:rsid w:val="00B34FC7"/>
    <w:rsid w:val="00B35564"/>
    <w:rsid w:val="00B3556B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37A3C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2A96"/>
    <w:rsid w:val="00B43081"/>
    <w:rsid w:val="00B433CA"/>
    <w:rsid w:val="00B43ABD"/>
    <w:rsid w:val="00B44136"/>
    <w:rsid w:val="00B4467C"/>
    <w:rsid w:val="00B44738"/>
    <w:rsid w:val="00B44782"/>
    <w:rsid w:val="00B44ADD"/>
    <w:rsid w:val="00B44F4D"/>
    <w:rsid w:val="00B45413"/>
    <w:rsid w:val="00B45518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2F40"/>
    <w:rsid w:val="00B5349D"/>
    <w:rsid w:val="00B535BC"/>
    <w:rsid w:val="00B53BE3"/>
    <w:rsid w:val="00B53DE5"/>
    <w:rsid w:val="00B5449D"/>
    <w:rsid w:val="00B54990"/>
    <w:rsid w:val="00B54C88"/>
    <w:rsid w:val="00B558E0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17B7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B83"/>
    <w:rsid w:val="00B875B1"/>
    <w:rsid w:val="00B87A70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C44"/>
    <w:rsid w:val="00BA2E24"/>
    <w:rsid w:val="00BA3169"/>
    <w:rsid w:val="00BA41DD"/>
    <w:rsid w:val="00BA50ED"/>
    <w:rsid w:val="00BA5EB3"/>
    <w:rsid w:val="00BA60EB"/>
    <w:rsid w:val="00BA620D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4B6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8A2"/>
    <w:rsid w:val="00BC2EB8"/>
    <w:rsid w:val="00BC2F2C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653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DB5"/>
    <w:rsid w:val="00BE2DF0"/>
    <w:rsid w:val="00BE3386"/>
    <w:rsid w:val="00BE3BA3"/>
    <w:rsid w:val="00BE4091"/>
    <w:rsid w:val="00BE4F94"/>
    <w:rsid w:val="00BE5863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888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551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7521"/>
    <w:rsid w:val="00C07C4D"/>
    <w:rsid w:val="00C07CC3"/>
    <w:rsid w:val="00C108DF"/>
    <w:rsid w:val="00C11230"/>
    <w:rsid w:val="00C11974"/>
    <w:rsid w:val="00C11BF5"/>
    <w:rsid w:val="00C124A3"/>
    <w:rsid w:val="00C1271A"/>
    <w:rsid w:val="00C128D1"/>
    <w:rsid w:val="00C12F4D"/>
    <w:rsid w:val="00C13096"/>
    <w:rsid w:val="00C130CC"/>
    <w:rsid w:val="00C13BE3"/>
    <w:rsid w:val="00C13C9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1FB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1483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2BD2"/>
    <w:rsid w:val="00C7310F"/>
    <w:rsid w:val="00C731FA"/>
    <w:rsid w:val="00C7382C"/>
    <w:rsid w:val="00C73957"/>
    <w:rsid w:val="00C74190"/>
    <w:rsid w:val="00C745CA"/>
    <w:rsid w:val="00C74D85"/>
    <w:rsid w:val="00C74EA5"/>
    <w:rsid w:val="00C75198"/>
    <w:rsid w:val="00C755A1"/>
    <w:rsid w:val="00C755A6"/>
    <w:rsid w:val="00C75CA5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1DB8"/>
    <w:rsid w:val="00C820A9"/>
    <w:rsid w:val="00C83250"/>
    <w:rsid w:val="00C8342D"/>
    <w:rsid w:val="00C8361E"/>
    <w:rsid w:val="00C838E8"/>
    <w:rsid w:val="00C839F2"/>
    <w:rsid w:val="00C83B57"/>
    <w:rsid w:val="00C83E6E"/>
    <w:rsid w:val="00C83F40"/>
    <w:rsid w:val="00C83FC5"/>
    <w:rsid w:val="00C84959"/>
    <w:rsid w:val="00C84A37"/>
    <w:rsid w:val="00C85048"/>
    <w:rsid w:val="00C8518B"/>
    <w:rsid w:val="00C854D1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5470"/>
    <w:rsid w:val="00C962BB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1EB9"/>
    <w:rsid w:val="00CA2667"/>
    <w:rsid w:val="00CA2783"/>
    <w:rsid w:val="00CA2E22"/>
    <w:rsid w:val="00CA34B3"/>
    <w:rsid w:val="00CA39CA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4150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91F"/>
    <w:rsid w:val="00CC2BAB"/>
    <w:rsid w:val="00CC2BD1"/>
    <w:rsid w:val="00CC2C29"/>
    <w:rsid w:val="00CC3195"/>
    <w:rsid w:val="00CC32BB"/>
    <w:rsid w:val="00CC33F6"/>
    <w:rsid w:val="00CC3D8A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1F2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6DE"/>
    <w:rsid w:val="00CE0024"/>
    <w:rsid w:val="00CE020A"/>
    <w:rsid w:val="00CE0431"/>
    <w:rsid w:val="00CE0C60"/>
    <w:rsid w:val="00CE1015"/>
    <w:rsid w:val="00CE1241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4F67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682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081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88F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6F60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2FA7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4AD"/>
    <w:rsid w:val="00D95748"/>
    <w:rsid w:val="00D9580B"/>
    <w:rsid w:val="00D95CCE"/>
    <w:rsid w:val="00D96216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A7DB9"/>
    <w:rsid w:val="00DB00A0"/>
    <w:rsid w:val="00DB0210"/>
    <w:rsid w:val="00DB0373"/>
    <w:rsid w:val="00DB0912"/>
    <w:rsid w:val="00DB0A3A"/>
    <w:rsid w:val="00DB1498"/>
    <w:rsid w:val="00DB1AD4"/>
    <w:rsid w:val="00DB3926"/>
    <w:rsid w:val="00DB54A3"/>
    <w:rsid w:val="00DB57B0"/>
    <w:rsid w:val="00DB5B77"/>
    <w:rsid w:val="00DB5BE2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1C83"/>
    <w:rsid w:val="00DC24AB"/>
    <w:rsid w:val="00DC2A57"/>
    <w:rsid w:val="00DC3220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8B"/>
    <w:rsid w:val="00DD28AA"/>
    <w:rsid w:val="00DD28AD"/>
    <w:rsid w:val="00DD2A88"/>
    <w:rsid w:val="00DD311A"/>
    <w:rsid w:val="00DD3535"/>
    <w:rsid w:val="00DD40B8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1D6B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F42"/>
    <w:rsid w:val="00E01A99"/>
    <w:rsid w:val="00E01CEB"/>
    <w:rsid w:val="00E01E3C"/>
    <w:rsid w:val="00E02081"/>
    <w:rsid w:val="00E0255E"/>
    <w:rsid w:val="00E027DA"/>
    <w:rsid w:val="00E0280E"/>
    <w:rsid w:val="00E02CD7"/>
    <w:rsid w:val="00E02DC1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AD0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6BB"/>
    <w:rsid w:val="00E17908"/>
    <w:rsid w:val="00E201AC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96A"/>
    <w:rsid w:val="00E21F5A"/>
    <w:rsid w:val="00E22AA1"/>
    <w:rsid w:val="00E22AFC"/>
    <w:rsid w:val="00E23023"/>
    <w:rsid w:val="00E23A4C"/>
    <w:rsid w:val="00E23FDF"/>
    <w:rsid w:val="00E244D1"/>
    <w:rsid w:val="00E25762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6924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4CA7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0EB8"/>
    <w:rsid w:val="00E61002"/>
    <w:rsid w:val="00E6109E"/>
    <w:rsid w:val="00E6177C"/>
    <w:rsid w:val="00E61804"/>
    <w:rsid w:val="00E61B55"/>
    <w:rsid w:val="00E61BC1"/>
    <w:rsid w:val="00E61C8C"/>
    <w:rsid w:val="00E61FBD"/>
    <w:rsid w:val="00E6207C"/>
    <w:rsid w:val="00E6234E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20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80359"/>
    <w:rsid w:val="00E80698"/>
    <w:rsid w:val="00E80E5D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3B3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8E0"/>
    <w:rsid w:val="00E96BDD"/>
    <w:rsid w:val="00E96FD1"/>
    <w:rsid w:val="00E970CB"/>
    <w:rsid w:val="00E970D0"/>
    <w:rsid w:val="00E97122"/>
    <w:rsid w:val="00E97351"/>
    <w:rsid w:val="00E97790"/>
    <w:rsid w:val="00E9794C"/>
    <w:rsid w:val="00E979A5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776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2262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B7D3B"/>
    <w:rsid w:val="00EC0228"/>
    <w:rsid w:val="00EC04C0"/>
    <w:rsid w:val="00EC0AE0"/>
    <w:rsid w:val="00EC0C99"/>
    <w:rsid w:val="00EC0FBE"/>
    <w:rsid w:val="00EC1571"/>
    <w:rsid w:val="00EC1D33"/>
    <w:rsid w:val="00EC218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C20"/>
    <w:rsid w:val="00EF2DC5"/>
    <w:rsid w:val="00EF369E"/>
    <w:rsid w:val="00EF38E0"/>
    <w:rsid w:val="00EF3B46"/>
    <w:rsid w:val="00EF3EE3"/>
    <w:rsid w:val="00EF4220"/>
    <w:rsid w:val="00EF47BA"/>
    <w:rsid w:val="00EF4DB3"/>
    <w:rsid w:val="00EF4E0E"/>
    <w:rsid w:val="00EF5198"/>
    <w:rsid w:val="00EF52EF"/>
    <w:rsid w:val="00EF55E6"/>
    <w:rsid w:val="00EF580D"/>
    <w:rsid w:val="00EF5998"/>
    <w:rsid w:val="00EF59DF"/>
    <w:rsid w:val="00EF5DB5"/>
    <w:rsid w:val="00EF639A"/>
    <w:rsid w:val="00EF6693"/>
    <w:rsid w:val="00EF6A7D"/>
    <w:rsid w:val="00EF7898"/>
    <w:rsid w:val="00EF7A60"/>
    <w:rsid w:val="00EF7B4F"/>
    <w:rsid w:val="00F008A8"/>
    <w:rsid w:val="00F009AC"/>
    <w:rsid w:val="00F0127F"/>
    <w:rsid w:val="00F01333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572"/>
    <w:rsid w:val="00F057E7"/>
    <w:rsid w:val="00F057EB"/>
    <w:rsid w:val="00F05935"/>
    <w:rsid w:val="00F05A3B"/>
    <w:rsid w:val="00F05B10"/>
    <w:rsid w:val="00F068B0"/>
    <w:rsid w:val="00F06D46"/>
    <w:rsid w:val="00F071B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33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468"/>
    <w:rsid w:val="00F21C6E"/>
    <w:rsid w:val="00F21CE9"/>
    <w:rsid w:val="00F21E5F"/>
    <w:rsid w:val="00F22164"/>
    <w:rsid w:val="00F22486"/>
    <w:rsid w:val="00F22C64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0F5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3E21"/>
    <w:rsid w:val="00F54CAE"/>
    <w:rsid w:val="00F551E2"/>
    <w:rsid w:val="00F554B7"/>
    <w:rsid w:val="00F555F7"/>
    <w:rsid w:val="00F556B6"/>
    <w:rsid w:val="00F55906"/>
    <w:rsid w:val="00F55E65"/>
    <w:rsid w:val="00F56DC1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1ED"/>
    <w:rsid w:val="00F67288"/>
    <w:rsid w:val="00F67522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1F35"/>
    <w:rsid w:val="00F821FA"/>
    <w:rsid w:val="00F82601"/>
    <w:rsid w:val="00F8287E"/>
    <w:rsid w:val="00F82CED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BED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09F"/>
    <w:rsid w:val="00FB2712"/>
    <w:rsid w:val="00FB29A8"/>
    <w:rsid w:val="00FB365F"/>
    <w:rsid w:val="00FB3719"/>
    <w:rsid w:val="00FB3902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D1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5C0"/>
    <w:rsid w:val="00FD66F5"/>
    <w:rsid w:val="00FD6B3D"/>
    <w:rsid w:val="00FD6CA7"/>
    <w:rsid w:val="00FD6DD7"/>
    <w:rsid w:val="00FD727B"/>
    <w:rsid w:val="00FD72A6"/>
    <w:rsid w:val="00FD7497"/>
    <w:rsid w:val="00FD7886"/>
    <w:rsid w:val="00FE0020"/>
    <w:rsid w:val="00FE0E2F"/>
    <w:rsid w:val="00FE10DE"/>
    <w:rsid w:val="00FE1AF2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07F"/>
    <w:rsid w:val="00FE79C1"/>
    <w:rsid w:val="00FE7AD1"/>
    <w:rsid w:val="00FE7BD9"/>
    <w:rsid w:val="00FE7D31"/>
    <w:rsid w:val="00FE7E9D"/>
    <w:rsid w:val="00FF047D"/>
    <w:rsid w:val="00FF0550"/>
    <w:rsid w:val="00FF16BB"/>
    <w:rsid w:val="00FF1813"/>
    <w:rsid w:val="00FF1825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F0EE1-5F11-43F3-AB7D-2055B9085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416</Words>
  <Characters>1601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Somjai, Nigonyanont</cp:lastModifiedBy>
  <cp:revision>5</cp:revision>
  <cp:lastPrinted>2022-05-03T09:49:00Z</cp:lastPrinted>
  <dcterms:created xsi:type="dcterms:W3CDTF">2022-08-09T04:48:00Z</dcterms:created>
  <dcterms:modified xsi:type="dcterms:W3CDTF">2022-08-09T05:44:00Z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